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2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1876D1" w:rsidRPr="006934B8" w:rsidRDefault="001876D1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7A5E91" w:rsidRDefault="007A5E91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FC7AD6" w:rsidRDefault="00FC7AD6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16259">
        <w:rPr>
          <w:rFonts w:ascii="Angsana New" w:hAnsi="Angsana New"/>
          <w:sz w:val="30"/>
          <w:szCs w:val="30"/>
          <w:cs/>
          <w:lang w:bidi="th-TH"/>
        </w:rPr>
        <w:t>เงินฝากระยะสั้นกับสถาบันการเงิน</w:t>
      </w: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CD2DAE" w:rsidRPr="006934B8" w:rsidRDefault="00CD2DAE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สินค</w:t>
      </w:r>
      <w:r w:rsidR="00BB4449"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6934B8">
        <w:rPr>
          <w:rFonts w:ascii="Angsana New" w:hAnsi="Angsana New"/>
          <w:sz w:val="30"/>
          <w:szCs w:val="30"/>
          <w:cs/>
          <w:lang w:bidi="th-TH"/>
        </w:rPr>
        <w:t>าคงเหลือ</w:t>
      </w:r>
    </w:p>
    <w:p w:rsidR="009B5E50" w:rsidRPr="006934B8" w:rsidRDefault="009B5E50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</w:p>
    <w:p w:rsidR="003E6A5C" w:rsidRPr="006934B8" w:rsidRDefault="003E6A5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B61432" w:rsidRPr="006934B8" w:rsidRDefault="00B61432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เงินลงทุนระยะยาวอื่น</w:t>
      </w:r>
    </w:p>
    <w:p w:rsidR="003E6A5C" w:rsidRPr="006934B8" w:rsidRDefault="005E1EFC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C91C33" w:rsidRPr="008816AB" w:rsidRDefault="00C91C33" w:rsidP="002F778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:rsidR="00B11286" w:rsidRPr="006934B8" w:rsidRDefault="008712DD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B11286" w:rsidRPr="006934B8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8F3C31" w:rsidRDefault="008F3C31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F22109" w:rsidRPr="00FB76FC" w:rsidRDefault="00F22109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ภาระผูกพันและหนี้สินที่อาจเกิดขึ้นกับกิจการที่ไม่เกี่ยวข</w:t>
      </w:r>
      <w:r w:rsidR="002F7787"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FB76FC">
        <w:rPr>
          <w:rFonts w:ascii="Angsana New" w:hAnsi="Angsana New"/>
          <w:sz w:val="30"/>
          <w:szCs w:val="30"/>
          <w:cs/>
          <w:lang w:bidi="th-TH"/>
        </w:rPr>
        <w:t xml:space="preserve">องกัน </w:t>
      </w:r>
    </w:p>
    <w:p w:rsidR="00665947" w:rsidRPr="00BB4449" w:rsidRDefault="00BB4449" w:rsidP="004E27C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B444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6934B8">
        <w:rPr>
          <w:rFonts w:ascii="Angsana New" w:hAnsi="Angsana New"/>
          <w:sz w:val="30"/>
          <w:szCs w:val="30"/>
          <w:cs/>
        </w:rPr>
        <w:t>งบการเงิน</w:t>
      </w:r>
      <w:r w:rsidR="00F614C8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6934B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D77F6">
        <w:rPr>
          <w:rFonts w:ascii="Angsana New" w:hAnsi="Angsana New" w:hint="cs"/>
          <w:sz w:val="30"/>
          <w:szCs w:val="30"/>
          <w:cs/>
        </w:rPr>
        <w:t>คณะ</w:t>
      </w:r>
      <w:r w:rsidR="00777B4A" w:rsidRPr="006934B8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3160AC" w:rsidRPr="006934B8">
        <w:rPr>
          <w:rFonts w:ascii="Angsana New" w:hAnsi="Angsana New"/>
          <w:sz w:val="30"/>
          <w:szCs w:val="30"/>
          <w:cs/>
        </w:rPr>
        <w:t xml:space="preserve"> </w:t>
      </w:r>
      <w:r w:rsidR="00287BBE" w:rsidRPr="00150898">
        <w:rPr>
          <w:rFonts w:ascii="Angsana New" w:hAnsi="Angsana New"/>
          <w:sz w:val="30"/>
          <w:szCs w:val="30"/>
        </w:rPr>
        <w:t>1</w:t>
      </w:r>
      <w:r w:rsidR="00150898" w:rsidRPr="00150898">
        <w:rPr>
          <w:rFonts w:ascii="Angsana New" w:hAnsi="Angsana New"/>
          <w:sz w:val="30"/>
          <w:szCs w:val="30"/>
        </w:rPr>
        <w:t>2</w:t>
      </w:r>
      <w:r w:rsidR="00287BBE" w:rsidRPr="00150898">
        <w:rPr>
          <w:rFonts w:ascii="Angsana New" w:hAnsi="Angsana New"/>
          <w:sz w:val="30"/>
          <w:szCs w:val="30"/>
        </w:rPr>
        <w:t xml:space="preserve"> </w:t>
      </w:r>
      <w:r w:rsidR="00287BBE" w:rsidRPr="0015089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C0371" w:rsidRPr="00150898">
        <w:rPr>
          <w:rFonts w:ascii="Angsana New" w:hAnsi="Angsana New"/>
          <w:sz w:val="30"/>
          <w:szCs w:val="30"/>
        </w:rPr>
        <w:t>256</w:t>
      </w:r>
      <w:r w:rsidR="00287BBE" w:rsidRPr="00150898">
        <w:rPr>
          <w:rFonts w:ascii="Angsana New" w:hAnsi="Angsana New"/>
          <w:sz w:val="30"/>
          <w:szCs w:val="30"/>
        </w:rPr>
        <w:t>3</w:t>
      </w:r>
    </w:p>
    <w:p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6934B8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934B8">
        <w:rPr>
          <w:rFonts w:ascii="Angsana New" w:hAnsi="Angsana New"/>
          <w:sz w:val="30"/>
          <w:szCs w:val="30"/>
          <w:u w:val="none"/>
        </w:rPr>
        <w:t>1</w:t>
      </w:r>
      <w:r w:rsidRPr="006934B8">
        <w:rPr>
          <w:rFonts w:ascii="Angsana New" w:hAnsi="Angsana New"/>
          <w:sz w:val="30"/>
          <w:szCs w:val="30"/>
          <w:u w:val="none"/>
        </w:rPr>
        <w:tab/>
      </w:r>
      <w:r w:rsidR="003E6A5C" w:rsidRPr="006934B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C85C47" w:rsidRPr="006934B8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85C47" w:rsidRPr="006934B8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6934B8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F54A5D" w:rsidRPr="00F54A5D">
        <w:rPr>
          <w:rFonts w:ascii="Angsana New" w:hAnsi="Angsana New"/>
          <w:sz w:val="30"/>
          <w:szCs w:val="30"/>
          <w:cs/>
        </w:rPr>
        <w:t>31 ธันวาคม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256</w:t>
      </w:r>
      <w:r w:rsidR="008816AB">
        <w:rPr>
          <w:rFonts w:ascii="Angsana New" w:hAnsi="Angsana New"/>
          <w:sz w:val="30"/>
          <w:szCs w:val="30"/>
        </w:rPr>
        <w:t>2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422D3B" w:rsidRPr="006934B8">
        <w:rPr>
          <w:rFonts w:ascii="Angsana New" w:hAnsi="Angsana New"/>
          <w:sz w:val="30"/>
          <w:szCs w:val="30"/>
          <w:cs/>
        </w:rPr>
        <w:t>และ</w:t>
      </w:r>
      <w:r w:rsidR="00842A87">
        <w:rPr>
          <w:rFonts w:ascii="Angsana New" w:hAnsi="Angsana New"/>
          <w:sz w:val="30"/>
          <w:szCs w:val="30"/>
        </w:rPr>
        <w:t xml:space="preserve"> 31 </w:t>
      </w:r>
      <w:r w:rsidR="00842A87">
        <w:rPr>
          <w:rFonts w:ascii="Angsana New" w:hAnsi="Angsana New" w:hint="cs"/>
          <w:sz w:val="30"/>
          <w:szCs w:val="30"/>
          <w:cs/>
        </w:rPr>
        <w:t>มีนาคม</w:t>
      </w:r>
      <w:r w:rsidR="00422D3B" w:rsidRPr="006934B8">
        <w:rPr>
          <w:rFonts w:ascii="Angsana New" w:hAnsi="Angsana New"/>
          <w:sz w:val="30"/>
          <w:szCs w:val="30"/>
          <w:cs/>
        </w:rPr>
        <w:t xml:space="preserve"> </w:t>
      </w:r>
      <w:r w:rsidR="005B5A41" w:rsidRPr="006934B8">
        <w:rPr>
          <w:rFonts w:ascii="Angsana New" w:hAnsi="Angsana New"/>
          <w:sz w:val="30"/>
          <w:szCs w:val="30"/>
        </w:rPr>
        <w:t>25</w:t>
      </w:r>
      <w:r w:rsidR="00A41B30">
        <w:rPr>
          <w:rFonts w:ascii="Angsana New" w:hAnsi="Angsana New"/>
          <w:sz w:val="30"/>
          <w:szCs w:val="30"/>
        </w:rPr>
        <w:t>6</w:t>
      </w:r>
      <w:r w:rsidR="008816AB">
        <w:rPr>
          <w:rFonts w:ascii="Angsana New" w:hAnsi="Angsana New"/>
          <w:sz w:val="30"/>
          <w:szCs w:val="30"/>
        </w:rPr>
        <w:t>2</w:t>
      </w:r>
      <w:r w:rsidRPr="006934B8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B841BD">
        <w:rPr>
          <w:rFonts w:ascii="Angsana New" w:hAnsi="Angsana New"/>
          <w:sz w:val="30"/>
          <w:szCs w:val="30"/>
        </w:rPr>
        <w:t>7</w:t>
      </w:r>
      <w:r w:rsidRPr="006934B8">
        <w:rPr>
          <w:rFonts w:ascii="Angsana New" w:hAnsi="Angsana New"/>
          <w:sz w:val="30"/>
          <w:szCs w:val="30"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 xml:space="preserve">และ </w:t>
      </w:r>
      <w:r w:rsidR="00B841BD">
        <w:rPr>
          <w:rFonts w:ascii="Angsana New" w:hAnsi="Angsana New"/>
          <w:sz w:val="30"/>
          <w:szCs w:val="30"/>
        </w:rPr>
        <w:t>8</w:t>
      </w:r>
      <w:r w:rsidRPr="006934B8">
        <w:rPr>
          <w:rFonts w:ascii="Angsana New" w:hAnsi="Angsana New"/>
          <w:sz w:val="30"/>
          <w:szCs w:val="30"/>
        </w:rPr>
        <w:t xml:space="preserve"> </w:t>
      </w:r>
    </w:p>
    <w:p w:rsidR="003E6A5C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934B8">
        <w:rPr>
          <w:rFonts w:ascii="Angsana New" w:hAnsi="Angsana New"/>
          <w:sz w:val="30"/>
          <w:szCs w:val="30"/>
          <w:u w:val="none"/>
        </w:rPr>
        <w:t>2</w:t>
      </w:r>
      <w:r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:rsidR="003E6A5C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42A87" w:rsidRPr="00CA3070" w:rsidRDefault="00842A87" w:rsidP="00842A87">
      <w:pPr>
        <w:pStyle w:val="BodyText"/>
        <w:tabs>
          <w:tab w:val="clear" w:pos="454"/>
          <w:tab w:val="left" w:pos="630"/>
        </w:tabs>
        <w:spacing w:after="0"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3070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CA307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CA307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42A87" w:rsidRPr="00565CDD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2F8F" w:rsidRDefault="00612F8F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="003D6E95">
        <w:rPr>
          <w:rFonts w:ascii="Angsana New" w:hAnsi="Angsana New" w:hint="cs"/>
          <w:sz w:val="30"/>
          <w:szCs w:val="30"/>
          <w:cs/>
        </w:rPr>
        <w:t xml:space="preserve">   </w:t>
      </w:r>
      <w:r w:rsidRPr="00612F8F">
        <w:rPr>
          <w:rFonts w:ascii="Angsana New" w:hAnsi="Angsana New"/>
          <w:sz w:val="30"/>
          <w:szCs w:val="30"/>
          <w:cs/>
        </w:rPr>
        <w:t xml:space="preserve">ที่ 34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</w:t>
      </w:r>
      <w:r w:rsidR="00BC0E5E">
        <w:rPr>
          <w:rFonts w:ascii="Angsana New" w:hAnsi="Angsana New"/>
          <w:sz w:val="30"/>
          <w:szCs w:val="30"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A1052C" w:rsidRDefault="00A1052C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</w:p>
    <w:p w:rsidR="00842A87" w:rsidRPr="00BD52D6" w:rsidRDefault="00842A87" w:rsidP="00881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</w:rPr>
      </w:pP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D52D6">
        <w:rPr>
          <w:rFonts w:ascii="Angsana New" w:hAnsi="Angsana New"/>
          <w:spacing w:val="-3"/>
          <w:sz w:val="30"/>
          <w:szCs w:val="30"/>
        </w:rPr>
        <w:t>31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8816AB">
        <w:rPr>
          <w:rFonts w:ascii="Angsana New" w:hAnsi="Angsana New"/>
          <w:spacing w:val="-3"/>
          <w:sz w:val="30"/>
          <w:szCs w:val="30"/>
        </w:rPr>
        <w:t>2</w:t>
      </w:r>
      <w:r w:rsidR="00BD52D6" w:rsidRPr="00BD52D6">
        <w:rPr>
          <w:rFonts w:ascii="Angsana New" w:hAnsi="Angsana New"/>
          <w:spacing w:val="-3"/>
          <w:sz w:val="30"/>
          <w:szCs w:val="30"/>
        </w:rPr>
        <w:t xml:space="preserve"> 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D52D6">
        <w:rPr>
          <w:rFonts w:ascii="Angsana New" w:hAnsi="Angsana New"/>
          <w:spacing w:val="-3"/>
          <w:sz w:val="30"/>
          <w:szCs w:val="30"/>
        </w:rPr>
        <w:t>31</w:t>
      </w:r>
      <w:r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8816AB">
        <w:rPr>
          <w:rFonts w:ascii="Angsana New" w:hAnsi="Angsana New"/>
          <w:spacing w:val="-3"/>
          <w:sz w:val="30"/>
          <w:szCs w:val="30"/>
        </w:rPr>
        <w:t>2</w:t>
      </w:r>
    </w:p>
    <w:p w:rsidR="00842A87" w:rsidRPr="00565CDD" w:rsidRDefault="00842A87" w:rsidP="005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42A87" w:rsidRPr="00E31440" w:rsidRDefault="009F2CB2" w:rsidP="00842A87">
      <w:pPr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 w:rsidR="00842A87" w:rsidRPr="00CA3070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842A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E3144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42A87" w:rsidRPr="00CA3070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842A87" w:rsidRPr="00E3144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E31440" w:rsidRPr="00E314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:rsidR="00842A87" w:rsidRPr="00565CDD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bidi="ar-SA"/>
        </w:rPr>
      </w:pPr>
    </w:p>
    <w:p w:rsidR="00842A87" w:rsidRDefault="00842A87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A3070">
        <w:rPr>
          <w:rFonts w:ascii="Angsana New" w:hAnsi="Angsana New"/>
          <w:sz w:val="30"/>
          <w:szCs w:val="30"/>
        </w:rPr>
        <w:t xml:space="preserve">31 </w:t>
      </w:r>
      <w:r w:rsidRPr="00CA3070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>
        <w:rPr>
          <w:rFonts w:ascii="Angsana New" w:hAnsi="Angsana New"/>
          <w:sz w:val="30"/>
          <w:szCs w:val="30"/>
        </w:rPr>
        <w:t>256</w:t>
      </w:r>
      <w:r w:rsidR="0081145D">
        <w:rPr>
          <w:rFonts w:ascii="Angsana New" w:hAnsi="Angsana New"/>
          <w:sz w:val="30"/>
          <w:szCs w:val="30"/>
        </w:rPr>
        <w:t>2</w:t>
      </w:r>
    </w:p>
    <w:p w:rsidR="009F2CB2" w:rsidRPr="00896E55" w:rsidRDefault="00A1052C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9F2CB2" w:rsidRPr="00896E55">
        <w:rPr>
          <w:rFonts w:ascii="Angsana New" w:hAnsi="Angsana New"/>
          <w:sz w:val="30"/>
          <w:szCs w:val="30"/>
          <w:cs/>
        </w:rPr>
        <w:lastRenderedPageBreak/>
        <w:t>นโยบายการบัญชี</w:t>
      </w:r>
      <w:r w:rsidR="009F2CB2" w:rsidRPr="00896E55">
        <w:rPr>
          <w:rFonts w:ascii="Angsana New" w:hAnsi="Angsana New" w:hint="cs"/>
          <w:sz w:val="30"/>
          <w:szCs w:val="30"/>
          <w:cs/>
        </w:rPr>
        <w:t>และ</w:t>
      </w:r>
      <w:r w:rsidR="009F2CB2" w:rsidRPr="00896E55">
        <w:rPr>
          <w:rFonts w:ascii="Angsana New" w:hAnsi="Angsana New"/>
          <w:sz w:val="30"/>
          <w:szCs w:val="30"/>
          <w:cs/>
        </w:rPr>
        <w:t>วิธีการคำนวณที่ใช้ในงบการเงินระหว่างกาลนี้มีความสอดคล้องกับการถือปฏิบัติในงบการเงิน</w:t>
      </w:r>
      <w:r w:rsidR="009F2CB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9F2CB2" w:rsidRPr="00896E55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F2CB2"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</w:rPr>
        <w:t xml:space="preserve">31 </w:t>
      </w:r>
      <w:r w:rsidR="009F2CB2" w:rsidRPr="00896E55">
        <w:rPr>
          <w:rFonts w:ascii="Angsana New" w:hAnsi="Angsana New" w:hint="cs"/>
          <w:sz w:val="30"/>
          <w:szCs w:val="30"/>
          <w:cs/>
        </w:rPr>
        <w:t>มีนาคม</w:t>
      </w:r>
      <w:r w:rsidR="009F2CB2" w:rsidRPr="00896E55">
        <w:rPr>
          <w:rFonts w:ascii="Angsana New" w:hAnsi="Angsana New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</w:rPr>
        <w:t>2562</w:t>
      </w:r>
      <w:r w:rsidR="009F2CB2"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="009F2CB2" w:rsidRPr="00896E55">
        <w:rPr>
          <w:rFonts w:ascii="Angsana New" w:hAnsi="Angsana New"/>
          <w:sz w:val="30"/>
          <w:szCs w:val="30"/>
          <w:cs/>
        </w:rPr>
        <w:t>ยกเว้นกรณี</w:t>
      </w:r>
      <w:r w:rsidR="009F2CB2" w:rsidRPr="00896E55">
        <w:rPr>
          <w:rFonts w:ascii="Angsana New" w:hAnsi="Angsana New" w:hint="cs"/>
          <w:sz w:val="30"/>
          <w:szCs w:val="30"/>
          <w:cs/>
        </w:rPr>
        <w:t>กลุ่ม</w:t>
      </w:r>
      <w:r w:rsidR="009F2CB2" w:rsidRPr="00896E55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ทุกฉบับมาถือปฏิบัติ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มาถือปฏิบัติ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6E55">
        <w:rPr>
          <w:rFonts w:ascii="Angsana New" w:hAnsi="Angsana New"/>
          <w:sz w:val="30"/>
          <w:szCs w:val="30"/>
          <w:cs/>
        </w:rPr>
        <w:t xml:space="preserve">โดยมีการเปลี่ยนแปลงที่สำคัญคือ </w:t>
      </w:r>
      <w:r w:rsidRPr="00896E55">
        <w:rPr>
          <w:rFonts w:ascii="Angsana New" w:hAnsi="Angsana New" w:hint="cs"/>
          <w:sz w:val="30"/>
          <w:szCs w:val="30"/>
          <w:cs/>
        </w:rPr>
        <w:t>กลุ่ม</w:t>
      </w:r>
      <w:r w:rsidRPr="00896E55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 ฉบับที่ </w:t>
      </w:r>
      <w:r w:rsidRPr="00896E55">
        <w:rPr>
          <w:rFonts w:ascii="Angsana New" w:hAnsi="Angsana New"/>
          <w:sz w:val="30"/>
          <w:szCs w:val="30"/>
        </w:rPr>
        <w:t xml:space="preserve">15 </w:t>
      </w:r>
      <w:r w:rsidRPr="00896E55">
        <w:rPr>
          <w:rFonts w:ascii="Angsana New" w:hAnsi="Angsana New"/>
          <w:sz w:val="30"/>
          <w:szCs w:val="30"/>
          <w:cs/>
        </w:rPr>
        <w:t xml:space="preserve">เรื่อง </w:t>
      </w:r>
      <w:r w:rsidRPr="00E3144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896E55">
        <w:rPr>
          <w:rFonts w:ascii="Angsana New" w:hAnsi="Angsana New"/>
          <w:sz w:val="30"/>
          <w:szCs w:val="30"/>
          <w:cs/>
        </w:rPr>
        <w:t xml:space="preserve"> (“</w:t>
      </w:r>
      <w:r w:rsidRPr="00896E55">
        <w:rPr>
          <w:rFonts w:ascii="Angsana New" w:hAnsi="Angsana New"/>
          <w:sz w:val="30"/>
          <w:szCs w:val="30"/>
        </w:rPr>
        <w:t>TFRS 15”)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มาถือ</w:t>
      </w:r>
      <w:r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18 เรื่อง </w:t>
      </w:r>
      <w:r w:rsidRPr="00E31440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896E55">
        <w:rPr>
          <w:rFonts w:ascii="Angsana New" w:hAnsi="Angsana New"/>
          <w:sz w:val="30"/>
          <w:szCs w:val="30"/>
          <w:cs/>
        </w:rPr>
        <w:t>(“</w:t>
      </w:r>
      <w:r w:rsidRPr="00896E55">
        <w:rPr>
          <w:rFonts w:ascii="Angsana New" w:hAnsi="Angsana New"/>
          <w:sz w:val="30"/>
          <w:szCs w:val="30"/>
        </w:rPr>
        <w:t xml:space="preserve">TAS </w:t>
      </w:r>
      <w:r w:rsidRPr="00896E55">
        <w:rPr>
          <w:rFonts w:ascii="Angsana New" w:hAnsi="Angsana New"/>
          <w:sz w:val="30"/>
          <w:szCs w:val="30"/>
          <w:cs/>
        </w:rPr>
        <w:t>18”)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896E5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896E5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96E55">
        <w:rPr>
          <w:rFonts w:ascii="Angsana New" w:hAnsi="Angsana New"/>
          <w:sz w:val="30"/>
          <w:szCs w:val="30"/>
        </w:rPr>
        <w:t xml:space="preserve">16 </w:t>
      </w:r>
      <w:r w:rsidRPr="00896E55">
        <w:rPr>
          <w:rFonts w:ascii="Angsana New" w:hAnsi="Angsana New"/>
          <w:sz w:val="30"/>
          <w:szCs w:val="30"/>
          <w:cs/>
        </w:rPr>
        <w:t>เรื่อง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(“</w:t>
      </w:r>
      <w:r w:rsidRPr="00896E55">
        <w:rPr>
          <w:rFonts w:ascii="Angsana New" w:hAnsi="Angsana New"/>
          <w:sz w:val="30"/>
          <w:szCs w:val="30"/>
        </w:rPr>
        <w:t>TFRS 16”)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มาถือ</w:t>
      </w:r>
      <w:r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</w:t>
      </w:r>
      <w:r w:rsidRPr="00896E55">
        <w:rPr>
          <w:rFonts w:ascii="Angsana New" w:hAnsi="Angsana New"/>
          <w:sz w:val="30"/>
          <w:szCs w:val="30"/>
        </w:rPr>
        <w:t>17</w:t>
      </w:r>
      <w:r w:rsidRPr="00896E55">
        <w:rPr>
          <w:rFonts w:ascii="Angsana New" w:hAnsi="Angsana New"/>
          <w:sz w:val="30"/>
          <w:szCs w:val="30"/>
          <w:cs/>
        </w:rPr>
        <w:t xml:space="preserve"> เรื่อง </w:t>
      </w:r>
      <w:r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96E55">
        <w:rPr>
          <w:rFonts w:ascii="Angsana New" w:hAnsi="Angsana New"/>
          <w:sz w:val="30"/>
          <w:szCs w:val="30"/>
          <w:cs/>
        </w:rPr>
        <w:t xml:space="preserve"> (“</w:t>
      </w:r>
      <w:r w:rsidRPr="00896E55">
        <w:rPr>
          <w:rFonts w:ascii="Angsana New" w:hAnsi="Angsana New"/>
          <w:sz w:val="30"/>
          <w:szCs w:val="30"/>
        </w:rPr>
        <w:t>TAS 17</w:t>
      </w:r>
      <w:r w:rsidRPr="00896E55">
        <w:rPr>
          <w:rFonts w:ascii="Angsana New" w:hAnsi="Angsana New"/>
          <w:sz w:val="30"/>
          <w:szCs w:val="30"/>
          <w:cs/>
        </w:rPr>
        <w:t xml:space="preserve">”) 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6E5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</w:rPr>
        <w:t xml:space="preserve"> </w:t>
      </w:r>
      <w:r w:rsidRPr="005C4C66">
        <w:rPr>
          <w:rFonts w:ascii="Angsana New" w:hAnsi="Angsana New"/>
          <w:sz w:val="30"/>
          <w:szCs w:val="30"/>
        </w:rPr>
        <w:t>TFRS</w:t>
      </w:r>
      <w:r w:rsidRPr="00896E55">
        <w:rPr>
          <w:rFonts w:ascii="Angsana New" w:hAnsi="Angsana New"/>
          <w:sz w:val="30"/>
          <w:szCs w:val="30"/>
        </w:rPr>
        <w:t xml:space="preserve"> 15 </w:t>
      </w:r>
      <w:r w:rsidRPr="00896E55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96E55">
        <w:rPr>
          <w:rFonts w:ascii="Angsana New" w:hAnsi="Angsana New"/>
          <w:sz w:val="30"/>
          <w:szCs w:val="30"/>
        </w:rPr>
        <w:t xml:space="preserve">TAS 18 </w:t>
      </w:r>
      <w:r w:rsidRPr="00896E55">
        <w:rPr>
          <w:rFonts w:ascii="Angsana New" w:hAnsi="Angsana New"/>
          <w:sz w:val="30"/>
          <w:szCs w:val="30"/>
          <w:cs/>
        </w:rPr>
        <w:t xml:space="preserve">กลุ่มบริษัท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96E55">
        <w:rPr>
          <w:rFonts w:ascii="Angsana New" w:hAnsi="Angsana New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</w:p>
    <w:p w:rsidR="009F2CB2" w:rsidRPr="00896E55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F2CB2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6E55">
        <w:rPr>
          <w:rFonts w:ascii="Angsana New" w:hAnsi="Angsana New"/>
          <w:sz w:val="30"/>
          <w:szCs w:val="30"/>
        </w:rPr>
        <w:t>TFRS</w:t>
      </w:r>
      <w:r w:rsidRPr="00896E55">
        <w:rPr>
          <w:rFonts w:ascii="Angsana New" w:hAnsi="Angsana New"/>
          <w:sz w:val="30"/>
          <w:szCs w:val="30"/>
          <w:cs/>
        </w:rPr>
        <w:t xml:space="preserve"> 16 ได้นำเสนอวิธีการบัญชีเดียวสำหรับผู้เช่า โดยผู้เช่าต้องรับรู้สิทธิการใช้</w:t>
      </w:r>
      <w:r w:rsidRPr="00896E55">
        <w:rPr>
          <w:rFonts w:ascii="Angsana New" w:hAnsi="Angsana New" w:hint="cs"/>
          <w:sz w:val="30"/>
          <w:szCs w:val="30"/>
          <w:cs/>
        </w:rPr>
        <w:t>และหนี้สิน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96E55"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5C4C66">
        <w:rPr>
          <w:rFonts w:ascii="Angsana New" w:hAnsi="Angsana New"/>
          <w:sz w:val="30"/>
          <w:szCs w:val="30"/>
          <w:cs/>
        </w:rPr>
        <w:t>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ในขณะที่</w:t>
      </w:r>
      <w:r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</w:rPr>
        <w:t>TAS 17</w:t>
      </w:r>
      <w:r w:rsidRPr="00896E55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กลุ่มบริษัทรับรู้รายจ่ายชำระที่เกิดขึ้นจาก</w:t>
      </w:r>
      <w:r w:rsidRPr="00896E55">
        <w:rPr>
          <w:rFonts w:ascii="Angsana New" w:hAnsi="Angsana New"/>
          <w:sz w:val="30"/>
          <w:szCs w:val="30"/>
          <w:cs/>
        </w:rPr>
        <w:t>สัญญาเช่าดำเนินงาน</w:t>
      </w:r>
      <w:r w:rsidRPr="00896E55">
        <w:rPr>
          <w:rFonts w:ascii="Angsana New" w:hAnsi="Angsana New" w:hint="cs"/>
          <w:sz w:val="30"/>
          <w:szCs w:val="30"/>
          <w:cs/>
        </w:rPr>
        <w:t>ตามวิธีเส้นตรงไว้ในงบกำไรขาดทุนตลอดอายุของสัญญา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96E55">
        <w:rPr>
          <w:rFonts w:ascii="Angsana New" w:hAnsi="Angsana New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9F2CB2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F2CB2" w:rsidRPr="006D3F37" w:rsidRDefault="009F2CB2" w:rsidP="009F2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896E55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ยกเว้น</w:t>
      </w:r>
      <w:r w:rsidRPr="00896E55">
        <w:rPr>
          <w:rFonts w:ascii="Angsana New" w:hAnsi="Angsana New"/>
          <w:sz w:val="30"/>
          <w:szCs w:val="30"/>
        </w:rPr>
        <w:t xml:space="preserve"> TFRS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</w:rPr>
        <w:t xml:space="preserve">16 </w:t>
      </w:r>
      <w:r w:rsidRPr="00896E5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</w:t>
      </w:r>
      <w:r>
        <w:rPr>
          <w:rFonts w:ascii="Angsana New" w:hAnsi="Angsana New"/>
          <w:sz w:val="30"/>
          <w:szCs w:val="30"/>
          <w:cs/>
        </w:rPr>
        <w:br/>
      </w:r>
      <w:r w:rsidRPr="00896E55">
        <w:rPr>
          <w:rFonts w:ascii="Angsana New" w:hAnsi="Angsana New"/>
          <w:sz w:val="30"/>
          <w:szCs w:val="30"/>
          <w:cs/>
        </w:rPr>
        <w:t>หมายเหตุข้อ</w:t>
      </w:r>
      <w:r w:rsidRPr="00896E55">
        <w:rPr>
          <w:rFonts w:ascii="Angsana New" w:hAnsi="Angsana New"/>
          <w:sz w:val="30"/>
          <w:szCs w:val="30"/>
        </w:rPr>
        <w:t xml:space="preserve"> 1</w:t>
      </w:r>
      <w:r w:rsidR="00DE2C2B">
        <w:rPr>
          <w:rFonts w:ascii="Angsana New" w:hAnsi="Angsana New"/>
          <w:sz w:val="30"/>
          <w:szCs w:val="30"/>
        </w:rPr>
        <w:t>5</w:t>
      </w:r>
    </w:p>
    <w:p w:rsidR="009F2CB2" w:rsidRPr="00565CDD" w:rsidRDefault="009F2CB2" w:rsidP="0084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3E6A5C" w:rsidRPr="006934B8" w:rsidRDefault="00B841BD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3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D57C8A" w:rsidRPr="00465510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</w:rPr>
      </w:pPr>
    </w:p>
    <w:p w:rsidR="009B4807" w:rsidRDefault="008C334B" w:rsidP="002F23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  <w:r w:rsidRPr="006934B8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6934B8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6934B8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6934B8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</w:t>
      </w:r>
      <w:r w:rsidR="00F51E71" w:rsidRPr="002917E2">
        <w:rPr>
          <w:rFonts w:ascii="Angsana New" w:hAnsi="Angsana New"/>
          <w:b/>
          <w:sz w:val="30"/>
          <w:szCs w:val="30"/>
          <w:cs/>
        </w:rPr>
        <w:t xml:space="preserve">อ </w:t>
      </w:r>
      <w:r w:rsidR="00B841BD" w:rsidRPr="002917E2">
        <w:rPr>
          <w:rFonts w:ascii="Angsana New" w:hAnsi="Angsana New"/>
          <w:bCs/>
          <w:sz w:val="30"/>
          <w:szCs w:val="30"/>
          <w:lang w:val="en-US"/>
        </w:rPr>
        <w:t>7</w:t>
      </w:r>
      <w:r w:rsidR="00A9157A" w:rsidRPr="00081721">
        <w:rPr>
          <w:rFonts w:ascii="Angsana New" w:hAnsi="Angsana New"/>
          <w:bCs/>
          <w:sz w:val="30"/>
          <w:szCs w:val="30"/>
        </w:rPr>
        <w:t xml:space="preserve"> </w:t>
      </w:r>
      <w:r w:rsidR="00A9157A" w:rsidRPr="006934B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B841BD" w:rsidRPr="00B841BD">
        <w:rPr>
          <w:rFonts w:ascii="Angsana New" w:hAnsi="Angsana New"/>
          <w:bCs/>
          <w:sz w:val="30"/>
          <w:szCs w:val="30"/>
          <w:lang w:val="en-US"/>
        </w:rPr>
        <w:t>8</w:t>
      </w:r>
      <w:r w:rsidR="00F51E71" w:rsidRPr="006934B8">
        <w:rPr>
          <w:rFonts w:ascii="Angsana New" w:hAnsi="Angsana New"/>
          <w:b/>
          <w:sz w:val="30"/>
          <w:szCs w:val="30"/>
        </w:rPr>
        <w:t xml:space="preserve"> </w:t>
      </w:r>
    </w:p>
    <w:p w:rsidR="002F2364" w:rsidRPr="00465510" w:rsidRDefault="002F2364" w:rsidP="008F16F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F16F0" w:rsidRPr="00CA3070" w:rsidRDefault="008F16F0" w:rsidP="008F16F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AC62A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CA3070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D17ED">
        <w:rPr>
          <w:rFonts w:ascii="Angsana New" w:hAnsi="Angsana New" w:hint="cs"/>
          <w:sz w:val="30"/>
          <w:szCs w:val="30"/>
          <w:cs/>
        </w:rPr>
        <w:t>และ</w:t>
      </w:r>
      <w:r w:rsidR="0019174F">
        <w:rPr>
          <w:rFonts w:ascii="Angsana New" w:hAnsi="Angsana New" w:hint="cs"/>
          <w:sz w:val="30"/>
          <w:szCs w:val="30"/>
          <w:cs/>
        </w:rPr>
        <w:t>เก้า</w:t>
      </w:r>
      <w:r w:rsidR="005D17ED">
        <w:rPr>
          <w:rFonts w:ascii="Angsana New" w:hAnsi="Angsana New" w:hint="cs"/>
          <w:sz w:val="30"/>
          <w:szCs w:val="30"/>
          <w:cs/>
        </w:rPr>
        <w:t>เดือน</w:t>
      </w:r>
      <w:r w:rsidRPr="00CA30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C110E" w:rsidRPr="00BC110E">
        <w:rPr>
          <w:rFonts w:ascii="Angsana New" w:hAnsi="Angsana New"/>
          <w:sz w:val="30"/>
          <w:szCs w:val="30"/>
        </w:rPr>
        <w:t xml:space="preserve">31 </w:t>
      </w:r>
      <w:r w:rsidR="00BC110E" w:rsidRPr="00BC110E">
        <w:rPr>
          <w:rFonts w:ascii="Angsana New" w:hAnsi="Angsana New"/>
          <w:sz w:val="30"/>
          <w:szCs w:val="30"/>
          <w:cs/>
        </w:rPr>
        <w:t>ธันวาคม</w:t>
      </w:r>
      <w:r w:rsidR="005D17ED">
        <w:rPr>
          <w:rFonts w:ascii="Angsana New" w:hAnsi="Angsana New"/>
          <w:sz w:val="30"/>
          <w:szCs w:val="30"/>
          <w:cs/>
        </w:rPr>
        <w:br/>
      </w:r>
      <w:r w:rsidRPr="00CA307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F16F0" w:rsidRPr="00465510" w:rsidRDefault="008F16F0" w:rsidP="008F16F0">
      <w:pPr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CA3070" w:rsidTr="00530F39">
        <w:trPr>
          <w:cantSplit/>
          <w:tblHeader/>
        </w:trPr>
        <w:tc>
          <w:tcPr>
            <w:tcW w:w="4410" w:type="dxa"/>
          </w:tcPr>
          <w:p w:rsidR="008F16F0" w:rsidRPr="00B67D61" w:rsidRDefault="008F16F0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8F16F0" w:rsidRPr="00CA3070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8F16F0" w:rsidRPr="00CA3070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CA3070" w:rsidTr="00530F39">
        <w:trPr>
          <w:cantSplit/>
          <w:tblHeader/>
        </w:trPr>
        <w:tc>
          <w:tcPr>
            <w:tcW w:w="4410" w:type="dxa"/>
          </w:tcPr>
          <w:p w:rsidR="008F16F0" w:rsidRPr="00B67D61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BC110E" w:rsidRPr="00BC11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31 </w:t>
            </w:r>
            <w:r w:rsidR="00BC110E" w:rsidRPr="00BC11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93F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41B30">
              <w:rPr>
                <w:rFonts w:ascii="Angsana New" w:hAnsi="Angsana New"/>
                <w:sz w:val="30"/>
                <w:szCs w:val="30"/>
              </w:rPr>
              <w:t>6</w:t>
            </w:r>
            <w:r w:rsidR="00193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93F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:rsidR="008F16F0" w:rsidRPr="00F10590" w:rsidRDefault="008F16F0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59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41B30">
              <w:rPr>
                <w:rFonts w:ascii="Angsana New" w:hAnsi="Angsana New"/>
                <w:sz w:val="30"/>
                <w:szCs w:val="30"/>
              </w:rPr>
              <w:t>6</w:t>
            </w:r>
            <w:r w:rsidR="00193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16F0" w:rsidRPr="00CA307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8F16F0" w:rsidRPr="000A773D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</w:rPr>
            </w:pPr>
          </w:p>
        </w:tc>
        <w:tc>
          <w:tcPr>
            <w:tcW w:w="4743" w:type="dxa"/>
            <w:gridSpan w:val="7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CA3070" w:rsidTr="00530F39">
        <w:trPr>
          <w:cantSplit/>
          <w:trHeight w:val="83"/>
        </w:trPr>
        <w:tc>
          <w:tcPr>
            <w:tcW w:w="4410" w:type="dxa"/>
          </w:tcPr>
          <w:p w:rsidR="008F16F0" w:rsidRPr="00725C37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:rsidR="008F16F0" w:rsidRPr="00725C37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8F16F0" w:rsidRPr="00725C37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8F16F0" w:rsidRPr="00CA3070" w:rsidRDefault="008F16F0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8F16F0" w:rsidRPr="00CA307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1721" w:rsidRPr="00CA3070" w:rsidTr="00530F39">
        <w:trPr>
          <w:cantSplit/>
          <w:trHeight w:val="83"/>
        </w:trPr>
        <w:tc>
          <w:tcPr>
            <w:tcW w:w="4410" w:type="dxa"/>
          </w:tcPr>
          <w:p w:rsidR="00081721" w:rsidRPr="00725C37" w:rsidRDefault="00081721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C3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081721" w:rsidRPr="00725C37" w:rsidRDefault="00193F8A" w:rsidP="00E241E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5C37" w:rsidRPr="00725C37">
              <w:rPr>
                <w:rFonts w:ascii="Angsana New" w:hAnsi="Angsana New"/>
                <w:sz w:val="30"/>
                <w:szCs w:val="30"/>
                <w:lang w:val="en-US"/>
              </w:rPr>
              <w:t>07,675</w:t>
            </w:r>
          </w:p>
        </w:tc>
        <w:tc>
          <w:tcPr>
            <w:tcW w:w="279" w:type="dxa"/>
          </w:tcPr>
          <w:p w:rsidR="00081721" w:rsidRPr="00725C37" w:rsidRDefault="00081721" w:rsidP="00081721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081721" w:rsidRPr="00F10590" w:rsidRDefault="005C2AE3" w:rsidP="004B308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AE3">
              <w:rPr>
                <w:rFonts w:ascii="Angsana New" w:hAnsi="Angsana New"/>
                <w:sz w:val="30"/>
                <w:szCs w:val="30"/>
                <w:lang w:val="en-US"/>
              </w:rPr>
              <w:t>115,980</w:t>
            </w:r>
          </w:p>
        </w:tc>
        <w:tc>
          <w:tcPr>
            <w:tcW w:w="270" w:type="dxa"/>
          </w:tcPr>
          <w:p w:rsidR="00081721" w:rsidRPr="00F10590" w:rsidRDefault="00081721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81721" w:rsidRPr="00725C37" w:rsidRDefault="004076D4" w:rsidP="004B308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725C37" w:rsidRPr="00725C37">
              <w:rPr>
                <w:rFonts w:ascii="Angsana New" w:hAnsi="Angsana New"/>
                <w:sz w:val="30"/>
                <w:szCs w:val="30"/>
                <w:lang w:val="en-US"/>
              </w:rPr>
              <w:t>7,675</w:t>
            </w:r>
          </w:p>
        </w:tc>
        <w:tc>
          <w:tcPr>
            <w:tcW w:w="270" w:type="dxa"/>
          </w:tcPr>
          <w:p w:rsidR="00081721" w:rsidRPr="00725C37" w:rsidRDefault="00081721" w:rsidP="00725C3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081721" w:rsidRPr="00F10590" w:rsidRDefault="0083207B" w:rsidP="007F7F9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207B">
              <w:rPr>
                <w:rFonts w:ascii="Angsana New" w:hAnsi="Angsana New"/>
                <w:sz w:val="30"/>
                <w:szCs w:val="30"/>
                <w:lang w:val="en-US"/>
              </w:rPr>
              <w:t>115,980</w:t>
            </w:r>
          </w:p>
        </w:tc>
      </w:tr>
      <w:tr w:rsidR="005D17ED" w:rsidRPr="00CA3070" w:rsidTr="00530F39">
        <w:trPr>
          <w:cantSplit/>
          <w:trHeight w:val="83"/>
        </w:trPr>
        <w:tc>
          <w:tcPr>
            <w:tcW w:w="4410" w:type="dxa"/>
          </w:tcPr>
          <w:p w:rsidR="005D17ED" w:rsidRPr="00725C37" w:rsidRDefault="005D17ED" w:rsidP="005D1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C3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:rsidR="005D17ED" w:rsidRPr="00725C37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D17ED" w:rsidRPr="00725C37" w:rsidRDefault="005D17ED" w:rsidP="005D17ED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5D17ED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D17ED" w:rsidRPr="00F10590" w:rsidRDefault="005D17ED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D17ED" w:rsidRPr="00725C37" w:rsidRDefault="00725C37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70" w:type="dxa"/>
          </w:tcPr>
          <w:p w:rsidR="005D17ED" w:rsidRPr="00725C37" w:rsidRDefault="005D17ED" w:rsidP="005D17E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5D17ED" w:rsidRDefault="005D17ED" w:rsidP="005D17ED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8A" w:rsidRPr="00CA3070" w:rsidTr="00530F39">
        <w:trPr>
          <w:cantSplit/>
          <w:trHeight w:val="83"/>
        </w:trPr>
        <w:tc>
          <w:tcPr>
            <w:tcW w:w="4410" w:type="dxa"/>
          </w:tcPr>
          <w:p w:rsidR="00193F8A" w:rsidRPr="00725C37" w:rsidRDefault="00193F8A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C3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193F8A" w:rsidRPr="00725C37" w:rsidRDefault="00725C37" w:rsidP="00193F8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9" w:type="dxa"/>
          </w:tcPr>
          <w:p w:rsidR="00193F8A" w:rsidRPr="00725C37" w:rsidRDefault="00193F8A" w:rsidP="00BC7CDB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193F8A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3F8A" w:rsidRPr="00F10590" w:rsidRDefault="00193F8A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93F8A" w:rsidRPr="00725C37" w:rsidRDefault="00725C37" w:rsidP="00E241E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</w:tcPr>
          <w:p w:rsidR="00193F8A" w:rsidRPr="00725C37" w:rsidRDefault="00193F8A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193F8A" w:rsidRDefault="00193F8A" w:rsidP="00193F8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1440" w:rsidRPr="00465510" w:rsidTr="00844CD5">
        <w:trPr>
          <w:cantSplit/>
          <w:trHeight w:val="83"/>
        </w:trPr>
        <w:tc>
          <w:tcPr>
            <w:tcW w:w="4410" w:type="dxa"/>
          </w:tcPr>
          <w:p w:rsidR="00E31440" w:rsidRPr="00725C37" w:rsidRDefault="00E31440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:rsidR="00E31440" w:rsidRPr="00725C37" w:rsidRDefault="00E31440" w:rsidP="00081721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9" w:type="dxa"/>
          </w:tcPr>
          <w:p w:rsidR="00E31440" w:rsidRPr="00725C37" w:rsidRDefault="00E31440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E31440" w:rsidRPr="00465510" w:rsidRDefault="00E31440" w:rsidP="00365F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E31440" w:rsidRPr="00725C37" w:rsidRDefault="00E31440" w:rsidP="00365F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E31440" w:rsidRPr="00725C37" w:rsidRDefault="00E31440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81" w:type="dxa"/>
          </w:tcPr>
          <w:p w:rsidR="00E31440" w:rsidRPr="00465510" w:rsidRDefault="00E31440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</w:tr>
      <w:tr w:rsidR="007F7F9C" w:rsidRPr="00CA3070" w:rsidTr="00844CD5">
        <w:trPr>
          <w:cantSplit/>
          <w:trHeight w:val="83"/>
        </w:trPr>
        <w:tc>
          <w:tcPr>
            <w:tcW w:w="4410" w:type="dxa"/>
          </w:tcPr>
          <w:p w:rsidR="007F7F9C" w:rsidRPr="00725C37" w:rsidRDefault="007F7F9C" w:rsidP="0008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:rsidR="007F7F9C" w:rsidRPr="00725C37" w:rsidRDefault="007F7F9C" w:rsidP="00081721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7F7F9C" w:rsidRPr="00725C37" w:rsidRDefault="007F7F9C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7F7F9C" w:rsidRDefault="007F7F9C" w:rsidP="00365F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E01A59" w:rsidRDefault="007F7F9C" w:rsidP="00081721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7F7F9C" w:rsidRPr="00725C37" w:rsidRDefault="007F7F9C" w:rsidP="00365F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725C37" w:rsidRDefault="007F7F9C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7F7F9C" w:rsidRDefault="007F7F9C" w:rsidP="0008172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8A" w:rsidRPr="00A86B75" w:rsidTr="00530F39">
        <w:trPr>
          <w:cantSplit/>
          <w:trHeight w:val="308"/>
        </w:trPr>
        <w:tc>
          <w:tcPr>
            <w:tcW w:w="4410" w:type="dxa"/>
          </w:tcPr>
          <w:p w:rsidR="00193F8A" w:rsidRPr="00725C37" w:rsidRDefault="00193F8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C3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193F8A" w:rsidRPr="00725C37" w:rsidRDefault="00725C37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9" w:type="dxa"/>
          </w:tcPr>
          <w:p w:rsidR="00193F8A" w:rsidRPr="00725C37" w:rsidRDefault="00193F8A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193F8A" w:rsidRPr="00BC1FE6" w:rsidRDefault="005C2AE3" w:rsidP="00287B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AE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:rsidR="00193F8A" w:rsidRPr="00BC1FE6" w:rsidRDefault="00193F8A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193F8A" w:rsidRPr="00725C37" w:rsidRDefault="00AA0CB6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:rsidR="00193F8A" w:rsidRPr="00725C37" w:rsidRDefault="00193F8A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193F8A" w:rsidRPr="006D6109" w:rsidRDefault="00287BBE" w:rsidP="00287BB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10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7F7F9C" w:rsidRPr="00A86B75" w:rsidTr="00530F39">
        <w:trPr>
          <w:cantSplit/>
          <w:trHeight w:val="308"/>
        </w:trPr>
        <w:tc>
          <w:tcPr>
            <w:tcW w:w="4410" w:type="dxa"/>
          </w:tcPr>
          <w:p w:rsidR="007F7F9C" w:rsidRPr="00725C37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C3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25C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F7F9C" w:rsidRPr="00725C37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7F7F9C" w:rsidRPr="00BC1FE6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7F9C" w:rsidRPr="00CA3070" w:rsidTr="00844CD5">
        <w:trPr>
          <w:cantSplit/>
          <w:trHeight w:val="83"/>
        </w:trPr>
        <w:tc>
          <w:tcPr>
            <w:tcW w:w="4410" w:type="dxa"/>
          </w:tcPr>
          <w:p w:rsidR="007F7F9C" w:rsidRPr="00725C37" w:rsidRDefault="00A87E1D" w:rsidP="00A8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7F9C" w:rsidRPr="00725C3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7F7F9C" w:rsidRPr="00725C37" w:rsidRDefault="00725C37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279" w:type="dxa"/>
          </w:tcPr>
          <w:p w:rsidR="007F7F9C" w:rsidRPr="00725C37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F7F9C" w:rsidRPr="00CA3070" w:rsidRDefault="005C2AE3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2AE3">
              <w:rPr>
                <w:rFonts w:ascii="Angsana New" w:hAnsi="Angsana New"/>
                <w:sz w:val="30"/>
                <w:szCs w:val="30"/>
                <w:lang w:val="en-US"/>
              </w:rPr>
              <w:t>7,697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F7F9C" w:rsidRPr="00725C37" w:rsidRDefault="00AA0CB6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270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7F7F9C" w:rsidRPr="00CA3070" w:rsidRDefault="0083207B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207B">
              <w:rPr>
                <w:rFonts w:ascii="Angsana New" w:hAnsi="Angsana New"/>
                <w:sz w:val="30"/>
                <w:szCs w:val="30"/>
                <w:lang w:val="en-US"/>
              </w:rPr>
              <w:t>7,697</w:t>
            </w:r>
          </w:p>
        </w:tc>
      </w:tr>
      <w:tr w:rsidR="007F7F9C" w:rsidRPr="00CA3070" w:rsidTr="00844CD5">
        <w:trPr>
          <w:cantSplit/>
        </w:trPr>
        <w:tc>
          <w:tcPr>
            <w:tcW w:w="4410" w:type="dxa"/>
          </w:tcPr>
          <w:p w:rsidR="007F7F9C" w:rsidRPr="00725C37" w:rsidRDefault="00330D68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25C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F7F9C" w:rsidRPr="00725C3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725C37" w:rsidRDefault="00725C37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279" w:type="dxa"/>
          </w:tcPr>
          <w:p w:rsidR="007F7F9C" w:rsidRPr="00725C37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330D68" w:rsidRDefault="005C2AE3" w:rsidP="001C3AC1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2AE3">
              <w:rPr>
                <w:rFonts w:ascii="Angsana New" w:hAnsi="Angsana New"/>
                <w:sz w:val="30"/>
                <w:szCs w:val="30"/>
                <w:lang w:val="en-US"/>
              </w:rPr>
              <w:t>7,697</w:t>
            </w:r>
          </w:p>
        </w:tc>
        <w:tc>
          <w:tcPr>
            <w:tcW w:w="270" w:type="dxa"/>
          </w:tcPr>
          <w:p w:rsidR="007F7F9C" w:rsidRPr="00330D68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F7F9C" w:rsidRPr="00725C37" w:rsidRDefault="00AA0CB6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9,592</w:t>
            </w:r>
          </w:p>
        </w:tc>
        <w:tc>
          <w:tcPr>
            <w:tcW w:w="270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7F9C" w:rsidRPr="00330D68" w:rsidRDefault="0083207B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207B">
              <w:rPr>
                <w:rFonts w:ascii="Angsana New" w:hAnsi="Angsana New"/>
                <w:sz w:val="30"/>
                <w:szCs w:val="30"/>
                <w:lang w:val="en-US"/>
              </w:rPr>
              <w:t>7,697</w:t>
            </w:r>
          </w:p>
        </w:tc>
      </w:tr>
      <w:tr w:rsidR="007F7F9C" w:rsidRPr="00465510" w:rsidTr="00844CD5">
        <w:trPr>
          <w:cantSplit/>
        </w:trPr>
        <w:tc>
          <w:tcPr>
            <w:tcW w:w="4410" w:type="dxa"/>
          </w:tcPr>
          <w:p w:rsidR="007F7F9C" w:rsidRPr="00725C37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81" w:type="dxa"/>
          </w:tcPr>
          <w:p w:rsidR="007F7F9C" w:rsidRPr="00725C37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F7F9C" w:rsidRPr="00465510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F7F9C" w:rsidRPr="00725C37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F7F9C" w:rsidRPr="00725C37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:rsidR="007F7F9C" w:rsidRPr="00465510" w:rsidRDefault="007F7F9C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7F9C" w:rsidRPr="00CA3070" w:rsidTr="00844CD5">
        <w:trPr>
          <w:cantSplit/>
        </w:trPr>
        <w:tc>
          <w:tcPr>
            <w:tcW w:w="4410" w:type="dxa"/>
          </w:tcPr>
          <w:p w:rsidR="007F7F9C" w:rsidRPr="00725C37" w:rsidRDefault="007F7F9C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7F7F9C" w:rsidRPr="00725C37" w:rsidRDefault="009B7572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25C37" w:rsidRPr="00725C37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9" w:type="dxa"/>
          </w:tcPr>
          <w:p w:rsidR="007F7F9C" w:rsidRPr="00725C37" w:rsidRDefault="007F7F9C" w:rsidP="008F16F0">
            <w:pPr>
              <w:pStyle w:val="a3"/>
              <w:tabs>
                <w:tab w:val="decimal" w:pos="704"/>
              </w:tabs>
              <w:spacing w:line="240" w:lineRule="atLeast"/>
              <w:ind w:left="-108" w:right="-108" w:hanging="54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7F7F9C" w:rsidRPr="00CA3070" w:rsidRDefault="005C2AE3" w:rsidP="009B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2AE3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:rsidR="007F7F9C" w:rsidRPr="00CA3070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F7F9C" w:rsidRPr="00725C37" w:rsidRDefault="005D17ED" w:rsidP="007F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A0CB6" w:rsidRPr="00725C37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7F7F9C" w:rsidRPr="00725C37" w:rsidRDefault="007F7F9C" w:rsidP="008F16F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:rsidR="007F7F9C" w:rsidRPr="00CA3070" w:rsidRDefault="005D17E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3207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</w:tbl>
    <w:p w:rsidR="008F16F0" w:rsidRPr="00465510" w:rsidRDefault="008F16F0" w:rsidP="008F16F0">
      <w:pPr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CA3070" w:rsidTr="00530F39">
        <w:trPr>
          <w:cantSplit/>
        </w:trPr>
        <w:tc>
          <w:tcPr>
            <w:tcW w:w="441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Pr="00CA3070" w:rsidRDefault="00AB7051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  <w:p w:rsidR="00E12C6D" w:rsidRPr="00CA3070" w:rsidRDefault="00E12C6D" w:rsidP="00AB7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B7051">
              <w:rPr>
                <w:rFonts w:ascii="Angsana New" w:hAnsi="Angsana New" w:hint="cs"/>
                <w:sz w:val="30"/>
                <w:szCs w:val="30"/>
                <w:cs/>
              </w:rPr>
              <w:t>ที่ได</w:t>
            </w:r>
            <w:r w:rsidR="00396026">
              <w:rPr>
                <w:rFonts w:ascii="Angsana New" w:hAnsi="Angsana New" w:hint="cs"/>
                <w:sz w:val="30"/>
                <w:szCs w:val="30"/>
                <w:cs/>
              </w:rPr>
              <w:t>้จากกระบวนการผลิต</w:t>
            </w:r>
          </w:p>
        </w:tc>
        <w:tc>
          <w:tcPr>
            <w:tcW w:w="981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71,915</w:t>
            </w:r>
          </w:p>
        </w:tc>
        <w:tc>
          <w:tcPr>
            <w:tcW w:w="279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10D43" w:rsidRDefault="002A1EC5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82,541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71,915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2C6D" w:rsidRPr="00E10D43" w:rsidRDefault="00945FBC" w:rsidP="00E12C6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82,541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Pr="00CA3070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32,514</w:t>
            </w:r>
          </w:p>
        </w:tc>
        <w:tc>
          <w:tcPr>
            <w:tcW w:w="279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E10D43" w:rsidRDefault="002A1EC5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11,969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32,514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E10D43" w:rsidRDefault="00945FBC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11,969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E12C6D" w:rsidRPr="00E10D43" w:rsidRDefault="00725C37" w:rsidP="006E2A2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640,128</w:t>
            </w:r>
          </w:p>
        </w:tc>
        <w:tc>
          <w:tcPr>
            <w:tcW w:w="279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E10D43" w:rsidRDefault="002A1EC5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99,361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E10D43" w:rsidRDefault="00725C37" w:rsidP="006E2A2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640,128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E10D43" w:rsidRDefault="00945FBC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99,361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ค่าใช้จ่ายที่เรียกเก็บโดยกิจการที่เกี่ยวข้องกัน</w:t>
            </w:r>
          </w:p>
        </w:tc>
        <w:tc>
          <w:tcPr>
            <w:tcW w:w="981" w:type="dxa"/>
          </w:tcPr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19,258</w:t>
            </w:r>
          </w:p>
        </w:tc>
        <w:tc>
          <w:tcPr>
            <w:tcW w:w="279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E10D43" w:rsidRDefault="002A1EC5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E10D43" w:rsidRDefault="00725C37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19,258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E10D43" w:rsidRDefault="00945FBC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</w:tr>
      <w:tr w:rsidR="00E12C6D" w:rsidRPr="00CA3070" w:rsidTr="00530F39">
        <w:trPr>
          <w:cantSplit/>
        </w:trPr>
        <w:tc>
          <w:tcPr>
            <w:tcW w:w="4410" w:type="dxa"/>
          </w:tcPr>
          <w:p w:rsidR="00E12C6D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:rsidR="00E12C6D" w:rsidRPr="00E10D43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25C37" w:rsidRPr="00E10D43">
              <w:rPr>
                <w:rFonts w:ascii="Angsana New" w:hAnsi="Angsana New"/>
                <w:sz w:val="30"/>
                <w:szCs w:val="30"/>
                <w:lang w:val="en-US"/>
              </w:rPr>
              <w:t>0,156</w:t>
            </w:r>
          </w:p>
        </w:tc>
        <w:tc>
          <w:tcPr>
            <w:tcW w:w="279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E12C6D" w:rsidRPr="00E10D43" w:rsidRDefault="002A1EC5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27,702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C6D" w:rsidRPr="00E10D43" w:rsidRDefault="005D17E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A0CB6" w:rsidRPr="00E10D43">
              <w:rPr>
                <w:rFonts w:ascii="Angsana New" w:hAnsi="Angsana New"/>
                <w:sz w:val="30"/>
                <w:szCs w:val="30"/>
                <w:lang w:val="en-US"/>
              </w:rPr>
              <w:t>0,156</w:t>
            </w:r>
          </w:p>
        </w:tc>
        <w:tc>
          <w:tcPr>
            <w:tcW w:w="270" w:type="dxa"/>
          </w:tcPr>
          <w:p w:rsidR="00E12C6D" w:rsidRPr="00E10D43" w:rsidRDefault="00E12C6D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E12C6D" w:rsidRPr="00E10D43" w:rsidRDefault="00945FBC" w:rsidP="00E12C6D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27,702</w:t>
            </w:r>
          </w:p>
        </w:tc>
      </w:tr>
      <w:tr w:rsidR="0032090A" w:rsidRPr="00CA3070" w:rsidTr="00530F39">
        <w:trPr>
          <w:cantSplit/>
        </w:trPr>
        <w:tc>
          <w:tcPr>
            <w:tcW w:w="4410" w:type="dxa"/>
          </w:tcPr>
          <w:p w:rsidR="0032090A" w:rsidRPr="00CA3070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:rsidR="0032090A" w:rsidRPr="00E10D43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32090A" w:rsidRPr="00CA3070" w:rsidTr="00530F39">
        <w:trPr>
          <w:cantSplit/>
        </w:trPr>
        <w:tc>
          <w:tcPr>
            <w:tcW w:w="4410" w:type="dxa"/>
          </w:tcPr>
          <w:p w:rsidR="0032090A" w:rsidRPr="00CA3070" w:rsidRDefault="0032090A" w:rsidP="0032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:rsidR="0032090A" w:rsidRPr="00E10D43" w:rsidRDefault="00725C37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9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32090A" w:rsidRPr="00E10D43" w:rsidRDefault="00725C37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32090A" w:rsidRPr="00E10D43" w:rsidRDefault="0032090A" w:rsidP="0032090A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452" w:rsidRPr="00CA307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210452" w:rsidRPr="00B67D61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210452" w:rsidRPr="00CA3070" w:rsidRDefault="00210452" w:rsidP="008905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:rsidR="00210452" w:rsidRPr="00CA3070" w:rsidRDefault="00210452" w:rsidP="008905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0452" w:rsidRPr="00CA3070" w:rsidTr="008905DE">
        <w:trPr>
          <w:cantSplit/>
          <w:tblHeader/>
        </w:trPr>
        <w:tc>
          <w:tcPr>
            <w:tcW w:w="4410" w:type="dxa"/>
          </w:tcPr>
          <w:p w:rsidR="00210452" w:rsidRPr="00B67D61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สำหรับงว</w:t>
            </w:r>
            <w:r w:rsidR="00DE0D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ดเก้า</w:t>
            </w:r>
            <w:r w:rsidRPr="00B67D6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67D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DE0DB3" w:rsidRPr="00DE0DB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31 </w:t>
            </w:r>
            <w:r w:rsidR="00DE0DB3" w:rsidRPr="00DE0DB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:rsidR="00210452" w:rsidRPr="00F1059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59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10452" w:rsidRPr="00465510" w:rsidTr="00465510">
        <w:trPr>
          <w:cantSplit/>
          <w:trHeight w:hRule="exact" w:val="360"/>
          <w:tblHeader/>
        </w:trPr>
        <w:tc>
          <w:tcPr>
            <w:tcW w:w="4410" w:type="dxa"/>
          </w:tcPr>
          <w:p w:rsidR="00210452" w:rsidRPr="00465510" w:rsidRDefault="00210452" w:rsidP="008905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743" w:type="dxa"/>
            <w:gridSpan w:val="7"/>
          </w:tcPr>
          <w:p w:rsidR="00210452" w:rsidRPr="00E03BE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3BE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3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3BE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210452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335,828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A77A9A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334,707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AA0CB6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725C37" w:rsidRPr="00725C37">
              <w:rPr>
                <w:rFonts w:ascii="Angsana New" w:hAnsi="Angsana New"/>
                <w:sz w:val="30"/>
                <w:szCs w:val="30"/>
                <w:lang w:val="en-US"/>
              </w:rPr>
              <w:t>5,828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F10590" w:rsidRDefault="00C64A3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A9A">
              <w:rPr>
                <w:rFonts w:ascii="Angsana New" w:hAnsi="Angsana New"/>
                <w:sz w:val="30"/>
                <w:szCs w:val="30"/>
                <w:lang w:val="en-US"/>
              </w:rPr>
              <w:t>334,707</w:t>
            </w:r>
          </w:p>
        </w:tc>
      </w:tr>
      <w:tr w:rsidR="00465510" w:rsidRPr="00CA3070" w:rsidTr="008905DE">
        <w:trPr>
          <w:cantSplit/>
          <w:trHeight w:val="83"/>
        </w:trPr>
        <w:tc>
          <w:tcPr>
            <w:tcW w:w="4410" w:type="dxa"/>
          </w:tcPr>
          <w:p w:rsidR="00465510" w:rsidRPr="00CA3070" w:rsidRDefault="00465510" w:rsidP="0046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:rsidR="00465510" w:rsidRPr="00725C37" w:rsidRDefault="00465510" w:rsidP="0046551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5510" w:rsidRPr="00725C37" w:rsidRDefault="00465510" w:rsidP="0046551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465510" w:rsidRPr="00725C37" w:rsidRDefault="00465510" w:rsidP="00465510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65510" w:rsidRPr="00725C37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465510" w:rsidRPr="00725C37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25C37" w:rsidRPr="00725C37">
              <w:rPr>
                <w:rFonts w:ascii="Angsana New" w:hAnsi="Angsana New"/>
                <w:sz w:val="30"/>
                <w:szCs w:val="30"/>
                <w:lang w:val="en-US"/>
              </w:rPr>
              <w:t>7,515</w:t>
            </w:r>
          </w:p>
        </w:tc>
        <w:tc>
          <w:tcPr>
            <w:tcW w:w="270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465510" w:rsidRPr="00F10590" w:rsidRDefault="00465510" w:rsidP="0046551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210452" w:rsidRPr="00725C37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:rsidR="00210452" w:rsidRPr="00F1059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B435A6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3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0452" w:rsidRPr="00D32144" w:rsidTr="00345DA4">
        <w:trPr>
          <w:cantSplit/>
          <w:trHeight w:hRule="exact" w:val="346"/>
        </w:trPr>
        <w:tc>
          <w:tcPr>
            <w:tcW w:w="4410" w:type="dxa"/>
          </w:tcPr>
          <w:p w:rsidR="00725C37" w:rsidRPr="00725C37" w:rsidRDefault="00725C37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ค่าใช้จ่ายที่เรียกเก็บโดยกิจการที่เกี่ยวข้องกัน</w:t>
            </w:r>
          </w:p>
        </w:tc>
        <w:tc>
          <w:tcPr>
            <w:tcW w:w="981" w:type="dxa"/>
          </w:tcPr>
          <w:p w:rsidR="00210452" w:rsidRPr="00725C37" w:rsidRDefault="00725C37" w:rsidP="00725C3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210452" w:rsidRPr="00D212DD" w:rsidRDefault="00725C37" w:rsidP="006E2A2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12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725C37" w:rsidP="00725C3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</w:tcPr>
          <w:p w:rsidR="00210452" w:rsidRPr="00D32144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81" w:type="dxa"/>
          </w:tcPr>
          <w:p w:rsidR="00210452" w:rsidRPr="00D212DD" w:rsidRDefault="006E2A27" w:rsidP="006E2A2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12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725C37" w:rsidRPr="00D212DD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5C37" w:rsidRPr="00D32144" w:rsidTr="00345DA4">
        <w:trPr>
          <w:cantSplit/>
          <w:trHeight w:hRule="exact" w:val="346"/>
        </w:trPr>
        <w:tc>
          <w:tcPr>
            <w:tcW w:w="4410" w:type="dxa"/>
          </w:tcPr>
          <w:p w:rsidR="00725C37" w:rsidRDefault="00725C37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725C37" w:rsidRPr="00725C37" w:rsidRDefault="00725C37" w:rsidP="00725C3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725C37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72" w:type="dxa"/>
          </w:tcPr>
          <w:p w:rsidR="00725C37" w:rsidRPr="00725C37" w:rsidRDefault="00725C37" w:rsidP="00725C3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725C37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725C37" w:rsidRPr="00725C37" w:rsidRDefault="00725C37" w:rsidP="00725C3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25C37" w:rsidRPr="00D32144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981" w:type="dxa"/>
          </w:tcPr>
          <w:p w:rsid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lang w:val="en-US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452" w:rsidRPr="00A86B75" w:rsidTr="008905DE">
        <w:trPr>
          <w:cantSplit/>
          <w:trHeight w:val="308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:rsidR="00210452" w:rsidRPr="00725C37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25C37" w:rsidRPr="00725C37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A77A9A" w:rsidP="005242A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0CB6" w:rsidRPr="00725C37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210452" w:rsidRPr="00BC1FE6" w:rsidRDefault="005242A4" w:rsidP="005242A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A9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210452" w:rsidRPr="00A86B75" w:rsidTr="008905DE">
        <w:trPr>
          <w:cantSplit/>
          <w:trHeight w:val="308"/>
        </w:trPr>
        <w:tc>
          <w:tcPr>
            <w:tcW w:w="4410" w:type="dxa"/>
          </w:tcPr>
          <w:p w:rsidR="00210452" w:rsidRPr="00BC1FE6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A30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210452" w:rsidRPr="00BC1FE6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0452" w:rsidRPr="00CA3070" w:rsidTr="008905DE">
        <w:trPr>
          <w:cantSplit/>
          <w:trHeight w:val="83"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210452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27,902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210452" w:rsidRPr="00725C37" w:rsidRDefault="00C64A3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23,353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10452" w:rsidRPr="00725C37" w:rsidRDefault="00AA0CB6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27,902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10452" w:rsidRPr="00CA3070" w:rsidRDefault="00C64A32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A32">
              <w:rPr>
                <w:rFonts w:ascii="Angsana New" w:hAnsi="Angsana New"/>
                <w:sz w:val="30"/>
                <w:szCs w:val="30"/>
                <w:lang w:val="en-US"/>
              </w:rPr>
              <w:t>23,353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330D68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30D68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725C37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27,902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725C37" w:rsidRDefault="00C64A3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23,353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10452" w:rsidRPr="00725C37" w:rsidRDefault="00AA0CB6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5C37">
              <w:rPr>
                <w:rFonts w:ascii="Angsana New" w:hAnsi="Angsana New"/>
                <w:sz w:val="30"/>
                <w:szCs w:val="30"/>
                <w:lang w:val="en-US"/>
              </w:rPr>
              <w:t>27,902</w:t>
            </w:r>
          </w:p>
        </w:tc>
        <w:tc>
          <w:tcPr>
            <w:tcW w:w="270" w:type="dxa"/>
          </w:tcPr>
          <w:p w:rsidR="00210452" w:rsidRPr="00330D68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452" w:rsidRPr="00330D68" w:rsidRDefault="00C64A32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4A32">
              <w:rPr>
                <w:rFonts w:ascii="Angsana New" w:hAnsi="Angsana New"/>
                <w:sz w:val="30"/>
                <w:szCs w:val="30"/>
                <w:lang w:val="en-US"/>
              </w:rPr>
              <w:t>23,353</w:t>
            </w:r>
          </w:p>
        </w:tc>
      </w:tr>
      <w:tr w:rsidR="00210452" w:rsidRPr="00465510" w:rsidTr="00465510">
        <w:trPr>
          <w:cantSplit/>
          <w:trHeight w:hRule="exact" w:val="360"/>
        </w:trPr>
        <w:tc>
          <w:tcPr>
            <w:tcW w:w="441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81" w:type="dxa"/>
          </w:tcPr>
          <w:p w:rsidR="00210452" w:rsidRPr="00725C37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</w:tcPr>
          <w:p w:rsidR="00210452" w:rsidRPr="00725C37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10452" w:rsidRPr="00725C37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10452" w:rsidRPr="00725C37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:rsidR="00210452" w:rsidRPr="0046551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210452" w:rsidRPr="00725C37" w:rsidRDefault="00725C37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</w:rPr>
              <w:t>2,574</w:t>
            </w:r>
          </w:p>
        </w:tc>
        <w:tc>
          <w:tcPr>
            <w:tcW w:w="279" w:type="dxa"/>
          </w:tcPr>
          <w:p w:rsidR="00210452" w:rsidRPr="00725C37" w:rsidRDefault="00210452" w:rsidP="008905DE">
            <w:pPr>
              <w:pStyle w:val="a3"/>
              <w:tabs>
                <w:tab w:val="decimal" w:pos="704"/>
              </w:tabs>
              <w:spacing w:line="240" w:lineRule="atLeast"/>
              <w:ind w:left="-108" w:right="-108" w:hanging="54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210452" w:rsidRPr="00725C37" w:rsidRDefault="00C64A3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</w:rPr>
              <w:t>2,554</w:t>
            </w:r>
          </w:p>
        </w:tc>
        <w:tc>
          <w:tcPr>
            <w:tcW w:w="270" w:type="dxa"/>
          </w:tcPr>
          <w:p w:rsidR="00210452" w:rsidRPr="00725C37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10452" w:rsidRPr="00725C37" w:rsidRDefault="00AA0CB6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C37">
              <w:rPr>
                <w:rFonts w:ascii="Angsana New" w:hAnsi="Angsana New"/>
                <w:b/>
                <w:bCs/>
                <w:sz w:val="30"/>
                <w:szCs w:val="30"/>
              </w:rPr>
              <w:t>2,574</w:t>
            </w:r>
          </w:p>
        </w:tc>
        <w:tc>
          <w:tcPr>
            <w:tcW w:w="27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:rsidR="00210452" w:rsidRPr="00CA3070" w:rsidRDefault="00C64A3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A32">
              <w:rPr>
                <w:rFonts w:ascii="Angsana New" w:hAnsi="Angsana New"/>
                <w:b/>
                <w:bCs/>
                <w:sz w:val="30"/>
                <w:szCs w:val="30"/>
              </w:rPr>
              <w:t>2,554</w:t>
            </w:r>
          </w:p>
        </w:tc>
      </w:tr>
    </w:tbl>
    <w:p w:rsidR="00210452" w:rsidRPr="00E03BE2" w:rsidRDefault="00210452" w:rsidP="00210452">
      <w:pPr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210452" w:rsidRPr="00CA3070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256,464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239,778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256,464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239,778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70,519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5242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59,927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70,519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5242A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59,927</w:t>
            </w:r>
          </w:p>
        </w:tc>
      </w:tr>
      <w:tr w:rsidR="00465510" w:rsidTr="008905DE">
        <w:trPr>
          <w:cantSplit/>
        </w:trPr>
        <w:tc>
          <w:tcPr>
            <w:tcW w:w="4410" w:type="dxa"/>
          </w:tcPr>
          <w:p w:rsidR="00465510" w:rsidRPr="00CA3070" w:rsidRDefault="00465510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:rsidR="00465510" w:rsidRPr="00E10D43" w:rsidRDefault="00725C37" w:rsidP="00725C3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640,128</w:t>
            </w:r>
          </w:p>
        </w:tc>
        <w:tc>
          <w:tcPr>
            <w:tcW w:w="279" w:type="dxa"/>
          </w:tcPr>
          <w:p w:rsidR="00465510" w:rsidRPr="00E10D43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465510" w:rsidRPr="00E10D43" w:rsidRDefault="00314A44" w:rsidP="00D3214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1,338,592</w:t>
            </w:r>
          </w:p>
        </w:tc>
        <w:tc>
          <w:tcPr>
            <w:tcW w:w="270" w:type="dxa"/>
          </w:tcPr>
          <w:p w:rsidR="00465510" w:rsidRPr="00E10D43" w:rsidRDefault="00465510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65510" w:rsidRPr="00E10D43" w:rsidRDefault="00725C37" w:rsidP="00725C37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640,128</w:t>
            </w:r>
          </w:p>
        </w:tc>
        <w:tc>
          <w:tcPr>
            <w:tcW w:w="270" w:type="dxa"/>
          </w:tcPr>
          <w:p w:rsidR="00465510" w:rsidRPr="00E10D43" w:rsidRDefault="00465510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465510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1,338,592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ค่าใช้จ่ายที่เรียกเก็บโดยกิจการที่เกี่ยวข้องกัน</w:t>
            </w:r>
          </w:p>
        </w:tc>
        <w:tc>
          <w:tcPr>
            <w:tcW w:w="981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34,011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30,555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34,011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30,555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75,870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79,287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E10D43" w:rsidRDefault="00AA0CB6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75,870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79,287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10D43">
              <w:rPr>
                <w:rFonts w:ascii="Angsana New" w:hAnsi="Angsana New"/>
                <w:sz w:val="30"/>
                <w:szCs w:val="30"/>
              </w:rPr>
              <w:t>,</w:t>
            </w:r>
            <w:r w:rsidRPr="00E10D43">
              <w:rPr>
                <w:rFonts w:ascii="Angsana New" w:hAnsi="Angsana New"/>
                <w:sz w:val="30"/>
                <w:szCs w:val="30"/>
                <w:cs/>
              </w:rPr>
              <w:t>430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314A44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10D43">
              <w:rPr>
                <w:rFonts w:ascii="Angsana New" w:hAnsi="Angsana New"/>
                <w:sz w:val="30"/>
                <w:szCs w:val="30"/>
              </w:rPr>
              <w:t>,</w:t>
            </w:r>
            <w:r w:rsidRPr="00E10D43">
              <w:rPr>
                <w:rFonts w:ascii="Angsana New" w:hAnsi="Angsana New"/>
                <w:sz w:val="30"/>
                <w:szCs w:val="30"/>
                <w:cs/>
              </w:rPr>
              <w:t>430</w:t>
            </w:r>
          </w:p>
        </w:tc>
      </w:tr>
      <w:tr w:rsidR="00210452" w:rsidRPr="00CA3070" w:rsidTr="008905DE">
        <w:trPr>
          <w:cantSplit/>
        </w:trPr>
        <w:tc>
          <w:tcPr>
            <w:tcW w:w="4410" w:type="dxa"/>
          </w:tcPr>
          <w:p w:rsidR="00210452" w:rsidRPr="00CA3070" w:rsidRDefault="00210452" w:rsidP="008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:rsidR="00210452" w:rsidRPr="00E10D43" w:rsidRDefault="00725C37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9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10452" w:rsidRPr="00E10D43" w:rsidRDefault="00AA0CB6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210452" w:rsidRPr="00E10D43" w:rsidRDefault="00210452" w:rsidP="008905D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D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EB57A5" w:rsidRDefault="00EB57A5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</w:pPr>
    </w:p>
    <w:p w:rsidR="00EB57A5" w:rsidRDefault="00EB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F4336B" w:rsidRPr="00137D8E" w:rsidRDefault="003E6A5C" w:rsidP="00EB57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37D8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6C00A9" w:rsidRPr="00137D8E">
        <w:rPr>
          <w:rFonts w:ascii="Angsana New" w:hAnsi="Angsana New"/>
          <w:sz w:val="30"/>
          <w:szCs w:val="30"/>
          <w:cs/>
        </w:rPr>
        <w:t>กับ</w:t>
      </w:r>
      <w:r w:rsidR="00F4336B" w:rsidRPr="00137D8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37D8E">
        <w:rPr>
          <w:rFonts w:ascii="Angsana New" w:hAnsi="Angsana New"/>
          <w:sz w:val="30"/>
          <w:szCs w:val="30"/>
          <w:cs/>
        </w:rPr>
        <w:t xml:space="preserve"> </w:t>
      </w:r>
      <w:r w:rsidR="00F4336B" w:rsidRPr="00137D8E">
        <w:rPr>
          <w:rFonts w:ascii="Angsana New" w:hAnsi="Angsana New"/>
          <w:sz w:val="30"/>
          <w:szCs w:val="30"/>
          <w:cs/>
        </w:rPr>
        <w:t>ณ วันที่</w:t>
      </w:r>
      <w:r w:rsidR="00F4336B" w:rsidRPr="00137D8E">
        <w:rPr>
          <w:rFonts w:ascii="Angsana New" w:hAnsi="Angsana New"/>
          <w:sz w:val="30"/>
          <w:szCs w:val="30"/>
        </w:rPr>
        <w:t xml:space="preserve"> </w:t>
      </w:r>
      <w:r w:rsidR="005D13D7" w:rsidRPr="005D13D7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A41B30" w:rsidRPr="00137D8E">
        <w:rPr>
          <w:rFonts w:ascii="Angsana New" w:hAnsi="Angsana New"/>
          <w:sz w:val="30"/>
          <w:szCs w:val="30"/>
          <w:cs/>
        </w:rPr>
        <w:t>256</w:t>
      </w:r>
      <w:r w:rsidR="00652B54" w:rsidRPr="00137D8E">
        <w:rPr>
          <w:rFonts w:ascii="Angsana New" w:hAnsi="Angsana New"/>
          <w:sz w:val="30"/>
          <w:szCs w:val="30"/>
        </w:rPr>
        <w:t>2</w:t>
      </w:r>
      <w:r w:rsidR="00A41B30" w:rsidRPr="00137D8E">
        <w:rPr>
          <w:rFonts w:ascii="Angsana New" w:hAnsi="Angsana New"/>
          <w:sz w:val="30"/>
          <w:szCs w:val="30"/>
        </w:rPr>
        <w:t xml:space="preserve"> </w:t>
      </w:r>
      <w:r w:rsidR="008F16F0" w:rsidRPr="00137D8E">
        <w:rPr>
          <w:rFonts w:ascii="Angsana New" w:hAnsi="Angsana New"/>
          <w:sz w:val="30"/>
          <w:szCs w:val="30"/>
          <w:cs/>
        </w:rPr>
        <w:t xml:space="preserve">และ </w:t>
      </w:r>
      <w:r w:rsidR="008F16F0" w:rsidRPr="00137D8E">
        <w:rPr>
          <w:rFonts w:ascii="Angsana New" w:hAnsi="Angsana New"/>
          <w:sz w:val="30"/>
          <w:szCs w:val="30"/>
        </w:rPr>
        <w:t>31</w:t>
      </w:r>
      <w:r w:rsidR="008F16F0" w:rsidRPr="00137D8E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 w:rsidRPr="00137D8E">
        <w:rPr>
          <w:rFonts w:ascii="Angsana New" w:hAnsi="Angsana New"/>
          <w:sz w:val="30"/>
          <w:szCs w:val="30"/>
        </w:rPr>
        <w:t>25</w:t>
      </w:r>
      <w:r w:rsidR="00A41B30" w:rsidRPr="00137D8E">
        <w:rPr>
          <w:rFonts w:ascii="Angsana New" w:hAnsi="Angsana New" w:hint="cs"/>
          <w:sz w:val="30"/>
          <w:szCs w:val="30"/>
          <w:cs/>
        </w:rPr>
        <w:t>6</w:t>
      </w:r>
      <w:r w:rsidR="00652B54" w:rsidRPr="00137D8E">
        <w:rPr>
          <w:rFonts w:ascii="Angsana New" w:hAnsi="Angsana New"/>
          <w:sz w:val="30"/>
          <w:szCs w:val="30"/>
        </w:rPr>
        <w:t>2</w:t>
      </w:r>
      <w:r w:rsidR="008F16F0" w:rsidRPr="00137D8E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137D8E">
        <w:rPr>
          <w:rFonts w:ascii="Angsana New" w:hAnsi="Angsana New"/>
          <w:sz w:val="30"/>
          <w:szCs w:val="30"/>
          <w:cs/>
        </w:rPr>
        <w:t>มีดังนี้</w:t>
      </w:r>
    </w:p>
    <w:p w:rsidR="00E03B6D" w:rsidRPr="009269BB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076626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3E6A5C" w:rsidRPr="008F16F0" w:rsidRDefault="00451BCD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4932A6" w:rsidRPr="008F16F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="003E6A5C" w:rsidRPr="008F16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3E6A5C"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9812EE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9812EE" w:rsidRPr="00A41B3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9812EE" w:rsidRPr="00A41B3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9812EE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9812EE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D4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5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812EE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D4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9812EE" w:rsidRPr="00652B54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9812EE" w:rsidRPr="005A2EAA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9812EE" w:rsidRPr="00652B54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812EE" w:rsidRPr="008F16F0" w:rsidTr="009F2308">
        <w:trPr>
          <w:trHeight w:hRule="exact" w:val="360"/>
          <w:tblHeader/>
        </w:trPr>
        <w:tc>
          <w:tcPr>
            <w:tcW w:w="2233" w:type="pct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:rsidR="009812EE" w:rsidRPr="008F16F0" w:rsidRDefault="009812EE" w:rsidP="0098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812EE" w:rsidRPr="008F16F0" w:rsidTr="00481DFF">
        <w:trPr>
          <w:trHeight w:hRule="exact" w:val="389"/>
        </w:trPr>
        <w:tc>
          <w:tcPr>
            <w:tcW w:w="2233" w:type="pct"/>
          </w:tcPr>
          <w:p w:rsidR="009812EE" w:rsidRPr="008F16F0" w:rsidRDefault="009812EE" w:rsidP="0098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812EE" w:rsidRPr="006D6109" w:rsidRDefault="000143C6" w:rsidP="00D212DD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6109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6D6109" w:rsidRPr="006D61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6109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155" w:type="pct"/>
            <w:vAlign w:val="bottom"/>
          </w:tcPr>
          <w:p w:rsidR="009812EE" w:rsidRPr="000143C6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812EE" w:rsidRPr="000143C6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5" w:type="pct"/>
            <w:vAlign w:val="bottom"/>
          </w:tcPr>
          <w:p w:rsidR="009812EE" w:rsidRPr="000143C6" w:rsidRDefault="009812EE" w:rsidP="009812E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9812EE" w:rsidRPr="000143C6" w:rsidRDefault="00AA0CB6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49,890</w:t>
            </w:r>
          </w:p>
        </w:tc>
        <w:tc>
          <w:tcPr>
            <w:tcW w:w="136" w:type="pct"/>
            <w:vAlign w:val="bottom"/>
          </w:tcPr>
          <w:p w:rsidR="009812EE" w:rsidRPr="008F16F0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9812EE" w:rsidRPr="008F16F0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</w:tr>
      <w:tr w:rsidR="009812EE" w:rsidRPr="008F16F0" w:rsidTr="00481DFF">
        <w:trPr>
          <w:trHeight w:hRule="exact" w:val="389"/>
        </w:trPr>
        <w:tc>
          <w:tcPr>
            <w:tcW w:w="2233" w:type="pct"/>
          </w:tcPr>
          <w:p w:rsidR="009812EE" w:rsidRPr="008F16F0" w:rsidRDefault="009812EE" w:rsidP="0098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9812EE" w:rsidRPr="000143C6" w:rsidRDefault="000143C6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49,890</w:t>
            </w:r>
          </w:p>
        </w:tc>
        <w:tc>
          <w:tcPr>
            <w:tcW w:w="155" w:type="pct"/>
            <w:vAlign w:val="bottom"/>
          </w:tcPr>
          <w:p w:rsidR="009812EE" w:rsidRPr="000143C6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9812EE" w:rsidRPr="000143C6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5" w:type="pct"/>
            <w:vAlign w:val="bottom"/>
          </w:tcPr>
          <w:p w:rsidR="009812EE" w:rsidRPr="000143C6" w:rsidRDefault="009812EE" w:rsidP="009812E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12EE" w:rsidRPr="000143C6" w:rsidRDefault="00AA0CB6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49,890</w:t>
            </w:r>
          </w:p>
        </w:tc>
        <w:tc>
          <w:tcPr>
            <w:tcW w:w="136" w:type="pct"/>
            <w:vAlign w:val="bottom"/>
          </w:tcPr>
          <w:p w:rsidR="009812EE" w:rsidRPr="008F16F0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9812EE" w:rsidRPr="008F16F0" w:rsidRDefault="009812EE" w:rsidP="009812E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</w:tr>
    </w:tbl>
    <w:p w:rsidR="00481DFF" w:rsidRPr="009269BB" w:rsidRDefault="00481DFF" w:rsidP="0048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8F16F0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8F16F0" w:rsidRPr="008F16F0" w:rsidRDefault="008F16F0" w:rsidP="006D4A6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8F16F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8F16F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C33FBC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C33FBC" w:rsidRPr="008F16F0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C33FBC" w:rsidRPr="00A41B30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C33FBC" w:rsidRPr="005A2EAA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33FBC" w:rsidRPr="005A2EAA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C33FBC" w:rsidRPr="008F16F0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C33FBC" w:rsidRPr="00A41B30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:rsidR="00C33FBC" w:rsidRPr="005A2EAA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33FBC" w:rsidRPr="005A2EAA" w:rsidRDefault="00C33FBC" w:rsidP="00C3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481DFF">
        <w:trPr>
          <w:trHeight w:hRule="exact" w:val="389"/>
          <w:tblHeader/>
        </w:trPr>
        <w:tc>
          <w:tcPr>
            <w:tcW w:w="2233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095A70" w:rsidRPr="00E97B7F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97B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9F2308">
        <w:trPr>
          <w:trHeight w:hRule="exact" w:val="389"/>
          <w:tblHeader/>
        </w:trPr>
        <w:tc>
          <w:tcPr>
            <w:tcW w:w="2233" w:type="pct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33923" w:rsidRPr="000143C6" w:rsidRDefault="000143C6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23,762</w:t>
            </w:r>
          </w:p>
        </w:tc>
        <w:tc>
          <w:tcPr>
            <w:tcW w:w="155" w:type="pct"/>
          </w:tcPr>
          <w:p w:rsidR="00733923" w:rsidRPr="000143C6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733923" w:rsidRPr="000143C6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5" w:type="pct"/>
            <w:vAlign w:val="bottom"/>
          </w:tcPr>
          <w:p w:rsidR="00733923" w:rsidRPr="000143C6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733923" w:rsidRPr="000143C6" w:rsidRDefault="00AA0CB6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23,762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</w:tr>
      <w:tr w:rsidR="00733923" w:rsidRPr="008F16F0" w:rsidTr="00481DFF">
        <w:trPr>
          <w:trHeight w:hRule="exact" w:val="389"/>
        </w:trPr>
        <w:tc>
          <w:tcPr>
            <w:tcW w:w="2233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0143C6" w:rsidRDefault="000143C6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23,762</w:t>
            </w:r>
          </w:p>
        </w:tc>
        <w:tc>
          <w:tcPr>
            <w:tcW w:w="155" w:type="pct"/>
          </w:tcPr>
          <w:p w:rsidR="00733923" w:rsidRPr="000143C6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0143C6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5" w:type="pct"/>
            <w:vAlign w:val="bottom"/>
          </w:tcPr>
          <w:p w:rsidR="00733923" w:rsidRPr="000143C6" w:rsidRDefault="00733923" w:rsidP="0073392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923" w:rsidRPr="000143C6" w:rsidRDefault="00AA0CB6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23,762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003E21" w:rsidP="0073392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</w:tr>
    </w:tbl>
    <w:p w:rsidR="009269BB" w:rsidRPr="009269BB" w:rsidRDefault="009269BB" w:rsidP="00926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0"/>
        <w:gridCol w:w="287"/>
        <w:gridCol w:w="1084"/>
        <w:gridCol w:w="269"/>
        <w:gridCol w:w="1077"/>
        <w:gridCol w:w="252"/>
        <w:gridCol w:w="1099"/>
      </w:tblGrid>
      <w:tr w:rsidR="001111B4" w:rsidRPr="008F16F0" w:rsidTr="009F2308">
        <w:trPr>
          <w:trHeight w:hRule="exact" w:val="360"/>
          <w:tblHeader/>
        </w:trPr>
        <w:tc>
          <w:tcPr>
            <w:tcW w:w="2233" w:type="pct"/>
          </w:tcPr>
          <w:p w:rsidR="001111B4" w:rsidRPr="008F16F0" w:rsidRDefault="00E3023D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C30C63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E03B6D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1111B4" w:rsidRPr="008F16F0">
              <w:rPr>
                <w:rFonts w:ascii="Angsana New" w:hAnsi="Angsana New"/>
                <w:sz w:val="30"/>
                <w:szCs w:val="30"/>
              </w:rPr>
              <w:br w:type="page"/>
            </w:r>
            <w:r w:rsidR="00102BD6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="00A43A3C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A43A3C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2" w:type="pct"/>
            <w:gridSpan w:val="3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1111B4" w:rsidRPr="008F16F0" w:rsidRDefault="001111B4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B0396" w:rsidRPr="008F16F0" w:rsidTr="00481DFF">
        <w:trPr>
          <w:trHeight w:hRule="exact" w:val="346"/>
          <w:tblHeader/>
        </w:trPr>
        <w:tc>
          <w:tcPr>
            <w:tcW w:w="2233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:rsidR="006B0396" w:rsidRPr="00A41B30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6B0396" w:rsidRPr="008F16F0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B0396" w:rsidRPr="00A41B30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6B0396" w:rsidRPr="008F16F0" w:rsidTr="00481DFF">
        <w:trPr>
          <w:trHeight w:hRule="exact" w:val="346"/>
          <w:tblHeader/>
        </w:trPr>
        <w:tc>
          <w:tcPr>
            <w:tcW w:w="2233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6B0396" w:rsidRPr="00003E21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6B0396" w:rsidRPr="00003E21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6B0396" w:rsidRPr="008F16F0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6B0396" w:rsidRPr="00003E21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6B0396" w:rsidRPr="005A2EAA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B0396" w:rsidRPr="00003E21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B0396" w:rsidRPr="008F16F0" w:rsidTr="009F2308">
        <w:trPr>
          <w:trHeight w:hRule="exact" w:val="346"/>
          <w:tblHeader/>
        </w:trPr>
        <w:tc>
          <w:tcPr>
            <w:tcW w:w="2233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:rsidR="006B0396" w:rsidRPr="008F16F0" w:rsidRDefault="006B0396" w:rsidP="006B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B0396" w:rsidRPr="008F16F0" w:rsidTr="00481DFF">
        <w:trPr>
          <w:tblHeader/>
        </w:trPr>
        <w:tc>
          <w:tcPr>
            <w:tcW w:w="2233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6B0396" w:rsidRPr="000143C6" w:rsidRDefault="000143C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2,392,113</w:t>
            </w:r>
          </w:p>
        </w:tc>
        <w:tc>
          <w:tcPr>
            <w:tcW w:w="155" w:type="pct"/>
            <w:vAlign w:val="bottom"/>
          </w:tcPr>
          <w:p w:rsidR="006B0396" w:rsidRPr="000143C6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6B0396" w:rsidRPr="000143C6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5" w:type="pct"/>
            <w:vAlign w:val="bottom"/>
          </w:tcPr>
          <w:p w:rsidR="006B0396" w:rsidRPr="000143C6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6B0396" w:rsidRPr="000143C6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AA0CB6" w:rsidRPr="000143C6">
              <w:rPr>
                <w:rFonts w:ascii="Angsana New" w:hAnsi="Angsana New"/>
                <w:sz w:val="30"/>
                <w:szCs w:val="30"/>
                <w:lang w:val="en-US"/>
              </w:rPr>
              <w:t>392,113</w:t>
            </w:r>
          </w:p>
        </w:tc>
        <w:tc>
          <w:tcPr>
            <w:tcW w:w="136" w:type="pct"/>
            <w:vAlign w:val="bottom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B0396" w:rsidRPr="008F16F0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</w:tr>
      <w:tr w:rsidR="006B0396" w:rsidRPr="008F16F0" w:rsidTr="00481DFF">
        <w:trPr>
          <w:tblHeader/>
        </w:trPr>
        <w:tc>
          <w:tcPr>
            <w:tcW w:w="2233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6B0396" w:rsidRPr="000143C6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</w:t>
            </w:r>
            <w:r w:rsidR="000143C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92,113</w:t>
            </w:r>
          </w:p>
        </w:tc>
        <w:tc>
          <w:tcPr>
            <w:tcW w:w="155" w:type="pct"/>
          </w:tcPr>
          <w:p w:rsidR="006B0396" w:rsidRPr="000143C6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6B0396" w:rsidRPr="000143C6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5" w:type="pct"/>
          </w:tcPr>
          <w:p w:rsidR="006B0396" w:rsidRPr="000143C6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6B0396" w:rsidRPr="000143C6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AA0CB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392,113</w:t>
            </w:r>
          </w:p>
        </w:tc>
        <w:tc>
          <w:tcPr>
            <w:tcW w:w="136" w:type="pct"/>
          </w:tcPr>
          <w:p w:rsidR="006B0396" w:rsidRPr="008F16F0" w:rsidRDefault="006B0396" w:rsidP="006B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6B0396" w:rsidRPr="008F16F0" w:rsidRDefault="006B0396" w:rsidP="006B0396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</w:tr>
    </w:tbl>
    <w:p w:rsidR="00162928" w:rsidRPr="009269BB" w:rsidRDefault="00162928" w:rsidP="00027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61"/>
        <w:gridCol w:w="285"/>
        <w:gridCol w:w="1084"/>
        <w:gridCol w:w="269"/>
        <w:gridCol w:w="1079"/>
        <w:gridCol w:w="252"/>
        <w:gridCol w:w="1097"/>
      </w:tblGrid>
      <w:tr w:rsidR="004A6425" w:rsidRPr="008F16F0" w:rsidTr="001026B9">
        <w:trPr>
          <w:trHeight w:hRule="exact" w:val="360"/>
        </w:trPr>
        <w:tc>
          <w:tcPr>
            <w:tcW w:w="2234" w:type="pct"/>
          </w:tcPr>
          <w:p w:rsidR="004A6425" w:rsidRPr="008F16F0" w:rsidRDefault="00162928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102BD6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3A5944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="004A6425"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11" w:type="pct"/>
            <w:gridSpan w:val="3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:rsidR="004A6425" w:rsidRPr="008F16F0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1026B9" w:rsidRPr="008F16F0" w:rsidTr="001026B9">
        <w:trPr>
          <w:trHeight w:hRule="exact" w:val="346"/>
        </w:trPr>
        <w:tc>
          <w:tcPr>
            <w:tcW w:w="2234" w:type="pct"/>
          </w:tcPr>
          <w:p w:rsidR="001026B9" w:rsidRPr="008F16F0" w:rsidRDefault="001026B9" w:rsidP="0010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1026B9" w:rsidRPr="00A41B30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1026B9" w:rsidRPr="005A2EAA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026B9" w:rsidRPr="005A2EAA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</w:tcPr>
          <w:p w:rsidR="001026B9" w:rsidRPr="008F16F0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1026B9" w:rsidRPr="00A41B30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:rsidR="001026B9" w:rsidRPr="005A2EAA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1026B9" w:rsidRPr="005A2EAA" w:rsidRDefault="001026B9" w:rsidP="0010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8F16F0" w:rsidTr="001026B9">
        <w:trPr>
          <w:trHeight w:hRule="exact" w:val="346"/>
        </w:trPr>
        <w:tc>
          <w:tcPr>
            <w:tcW w:w="2234" w:type="pct"/>
          </w:tcPr>
          <w:p w:rsidR="00095A70" w:rsidRPr="008F16F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5A70" w:rsidRPr="009A3FBD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8F16F0" w:rsidTr="001026B9">
        <w:trPr>
          <w:trHeight w:hRule="exact" w:val="346"/>
        </w:trPr>
        <w:tc>
          <w:tcPr>
            <w:tcW w:w="2234" w:type="pct"/>
          </w:tcPr>
          <w:p w:rsidR="008F16F0" w:rsidRPr="008F16F0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33923" w:rsidRPr="008F16F0" w:rsidTr="001026B9">
        <w:tc>
          <w:tcPr>
            <w:tcW w:w="2234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</w:tcPr>
          <w:p w:rsidR="00733923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184,200</w:t>
            </w:r>
          </w:p>
        </w:tc>
        <w:tc>
          <w:tcPr>
            <w:tcW w:w="154" w:type="pct"/>
            <w:vAlign w:val="bottom"/>
          </w:tcPr>
          <w:p w:rsidR="00733923" w:rsidRPr="000143C6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33923" w:rsidRPr="000143C6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9A3FBD" w:rsidRPr="000143C6">
              <w:rPr>
                <w:rFonts w:ascii="Angsana New" w:hAnsi="Angsana New"/>
                <w:sz w:val="30"/>
                <w:szCs w:val="30"/>
                <w:lang w:val="en-US"/>
              </w:rPr>
              <w:t>472,700</w:t>
            </w:r>
          </w:p>
        </w:tc>
        <w:tc>
          <w:tcPr>
            <w:tcW w:w="145" w:type="pct"/>
          </w:tcPr>
          <w:p w:rsidR="00733923" w:rsidRPr="000143C6" w:rsidRDefault="00733923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733923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AA0CB6" w:rsidRPr="000143C6">
              <w:rPr>
                <w:rFonts w:ascii="Angsana New" w:hAnsi="Angsana New"/>
                <w:sz w:val="30"/>
                <w:szCs w:val="30"/>
                <w:lang w:val="en-US"/>
              </w:rPr>
              <w:t>184,200</w:t>
            </w:r>
          </w:p>
        </w:tc>
        <w:tc>
          <w:tcPr>
            <w:tcW w:w="136" w:type="pct"/>
            <w:vAlign w:val="bottom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6F0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sz w:val="30"/>
                <w:szCs w:val="30"/>
                <w:lang w:val="en-US"/>
              </w:rPr>
              <w:t>472,700</w:t>
            </w:r>
          </w:p>
        </w:tc>
      </w:tr>
      <w:tr w:rsidR="009A3FBD" w:rsidRPr="008F16F0" w:rsidTr="001026B9">
        <w:tc>
          <w:tcPr>
            <w:tcW w:w="2234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2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9A3FBD" w:rsidRPr="000143C6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A3FBD" w:rsidRPr="000143C6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3FBD" w:rsidRPr="008F16F0" w:rsidTr="001026B9">
        <w:tc>
          <w:tcPr>
            <w:tcW w:w="2234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572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AE04AA" w:rsidRPr="000143C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4" w:type="pct"/>
            <w:vAlign w:val="bottom"/>
          </w:tcPr>
          <w:p w:rsidR="009A3FBD" w:rsidRPr="000143C6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5" w:type="pct"/>
          </w:tcPr>
          <w:p w:rsidR="009A3FBD" w:rsidRPr="000143C6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AE04AA" w:rsidRPr="000143C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</w:tr>
      <w:tr w:rsidR="009A3FBD" w:rsidRPr="008F16F0" w:rsidTr="001026B9">
        <w:tc>
          <w:tcPr>
            <w:tcW w:w="2234" w:type="pct"/>
          </w:tcPr>
          <w:p w:rsidR="009A3FBD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9A3FBD" w:rsidRPr="000143C6" w:rsidRDefault="000143C6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7,305</w:t>
            </w:r>
          </w:p>
        </w:tc>
        <w:tc>
          <w:tcPr>
            <w:tcW w:w="154" w:type="pct"/>
            <w:vAlign w:val="bottom"/>
          </w:tcPr>
          <w:p w:rsidR="009A3FBD" w:rsidRPr="000143C6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A3FBD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  <w:tc>
          <w:tcPr>
            <w:tcW w:w="145" w:type="pct"/>
          </w:tcPr>
          <w:p w:rsidR="009A3FBD" w:rsidRPr="000143C6" w:rsidRDefault="009A3FBD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9A3FBD" w:rsidRPr="000143C6" w:rsidRDefault="00AA0CB6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7,305</w:t>
            </w:r>
          </w:p>
        </w:tc>
        <w:tc>
          <w:tcPr>
            <w:tcW w:w="136" w:type="pct"/>
            <w:vAlign w:val="bottom"/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9A3FBD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</w:tr>
      <w:tr w:rsidR="00342DCE" w:rsidRPr="008F16F0" w:rsidTr="001026B9">
        <w:tc>
          <w:tcPr>
            <w:tcW w:w="2234" w:type="pct"/>
          </w:tcPr>
          <w:p w:rsidR="00342DCE" w:rsidRDefault="009A3FBD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342DCE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2,055</w:t>
            </w:r>
          </w:p>
        </w:tc>
        <w:tc>
          <w:tcPr>
            <w:tcW w:w="154" w:type="pct"/>
            <w:vAlign w:val="bottom"/>
          </w:tcPr>
          <w:p w:rsidR="00342DCE" w:rsidRPr="000143C6" w:rsidRDefault="00342DCE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342DCE" w:rsidRPr="000143C6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45" w:type="pct"/>
          </w:tcPr>
          <w:p w:rsidR="00342DCE" w:rsidRPr="000143C6" w:rsidRDefault="00342DCE" w:rsidP="007339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342DCE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0CB6" w:rsidRPr="000143C6">
              <w:rPr>
                <w:rFonts w:ascii="Angsana New" w:hAnsi="Angsana New"/>
                <w:sz w:val="30"/>
                <w:szCs w:val="30"/>
                <w:lang w:val="en-US"/>
              </w:rPr>
              <w:t>2,055</w:t>
            </w:r>
          </w:p>
        </w:tc>
        <w:tc>
          <w:tcPr>
            <w:tcW w:w="136" w:type="pct"/>
            <w:vAlign w:val="bottom"/>
          </w:tcPr>
          <w:p w:rsidR="00342DCE" w:rsidRPr="008F16F0" w:rsidRDefault="00342DCE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342DCE" w:rsidRPr="008F16F0" w:rsidRDefault="009A3FBD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</w:tr>
      <w:tr w:rsidR="00733923" w:rsidRPr="008F16F0" w:rsidTr="001026B9">
        <w:trPr>
          <w:trHeight w:hRule="exact" w:val="389"/>
        </w:trPr>
        <w:tc>
          <w:tcPr>
            <w:tcW w:w="2234" w:type="pct"/>
          </w:tcPr>
          <w:p w:rsidR="00733923" w:rsidRPr="008F16F0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3923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0143C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196,255</w:t>
            </w:r>
          </w:p>
        </w:tc>
        <w:tc>
          <w:tcPr>
            <w:tcW w:w="154" w:type="pct"/>
          </w:tcPr>
          <w:p w:rsidR="00733923" w:rsidRPr="000143C6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0143C6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9A3FBD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490,117</w:t>
            </w:r>
          </w:p>
        </w:tc>
        <w:tc>
          <w:tcPr>
            <w:tcW w:w="145" w:type="pct"/>
          </w:tcPr>
          <w:p w:rsidR="00733923" w:rsidRPr="000143C6" w:rsidRDefault="00733923" w:rsidP="00733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0143C6" w:rsidRDefault="00345DA4" w:rsidP="00345DA4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AA0CB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196,255</w:t>
            </w:r>
          </w:p>
        </w:tc>
        <w:tc>
          <w:tcPr>
            <w:tcW w:w="136" w:type="pct"/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733923" w:rsidRPr="008F16F0" w:rsidRDefault="00733923" w:rsidP="00733923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9A3F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490,117</w:t>
            </w:r>
          </w:p>
        </w:tc>
      </w:tr>
    </w:tbl>
    <w:p w:rsidR="00345DA4" w:rsidRDefault="00345DA4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:rsidR="008F16F0" w:rsidRPr="0054487C" w:rsidRDefault="00345DA4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F16F0" w:rsidRPr="0054487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6B1A00">
        <w:rPr>
          <w:rFonts w:ascii="Angsana New" w:hAnsi="Angsana New" w:hint="cs"/>
          <w:sz w:val="30"/>
          <w:szCs w:val="30"/>
          <w:cs/>
        </w:rPr>
        <w:t>เก้า</w:t>
      </w:r>
      <w:r w:rsidR="004A0551">
        <w:rPr>
          <w:rFonts w:ascii="Angsana New" w:hAnsi="Angsana New" w:hint="cs"/>
          <w:sz w:val="30"/>
          <w:szCs w:val="30"/>
          <w:cs/>
        </w:rPr>
        <w:t>เ</w:t>
      </w:r>
      <w:r w:rsidR="008F16F0" w:rsidRPr="0054487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1026B9" w:rsidRPr="001026B9">
        <w:rPr>
          <w:rFonts w:ascii="Angsana New" w:hAnsi="Angsana New"/>
          <w:sz w:val="30"/>
          <w:szCs w:val="30"/>
          <w:cs/>
        </w:rPr>
        <w:t>31 ธันวาคม</w:t>
      </w:r>
      <w:r w:rsidR="009F7260">
        <w:rPr>
          <w:rFonts w:ascii="Angsana New" w:hAnsi="Angsana New"/>
          <w:sz w:val="30"/>
          <w:szCs w:val="30"/>
          <w:lang w:val="en-US"/>
        </w:rPr>
        <w:t xml:space="preserve"> </w:t>
      </w:r>
      <w:r w:rsidR="008F16F0" w:rsidRPr="0054487C">
        <w:rPr>
          <w:rFonts w:ascii="Angsana New" w:hAnsi="Angsana New"/>
          <w:sz w:val="30"/>
          <w:szCs w:val="30"/>
          <w:cs/>
        </w:rPr>
        <w:t>มีดังนี้</w:t>
      </w:r>
    </w:p>
    <w:p w:rsidR="008F16F0" w:rsidRPr="00E31440" w:rsidRDefault="008F16F0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350"/>
        <w:gridCol w:w="1890"/>
        <w:gridCol w:w="180"/>
        <w:gridCol w:w="1710"/>
      </w:tblGrid>
      <w:tr w:rsidR="000212E6" w:rsidRPr="0054487C" w:rsidTr="009F2308">
        <w:trPr>
          <w:cantSplit/>
          <w:trHeight w:hRule="exact" w:val="389"/>
          <w:tblHeader/>
        </w:trPr>
        <w:tc>
          <w:tcPr>
            <w:tcW w:w="4061" w:type="dxa"/>
            <w:shd w:val="clear" w:color="auto" w:fill="FFFFFF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9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54487C" w:rsidTr="009F2308">
        <w:trPr>
          <w:cantSplit/>
          <w:trHeight w:hRule="exact" w:val="389"/>
          <w:tblHeader/>
        </w:trPr>
        <w:tc>
          <w:tcPr>
            <w:tcW w:w="4061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4487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996AAF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4487C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996AAF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0212E6" w:rsidRPr="0054487C" w:rsidTr="009F2308">
        <w:trPr>
          <w:trHeight w:hRule="exact" w:val="360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0" w:type="dxa"/>
            <w:gridSpan w:val="3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:rsidTr="009F2308">
        <w:trPr>
          <w:trHeight w:hRule="exact" w:val="360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LIBOR+3.5</w:t>
            </w:r>
          </w:p>
        </w:tc>
        <w:tc>
          <w:tcPr>
            <w:tcW w:w="189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350" w:type="dxa"/>
            <w:vAlign w:val="center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5,472,70</w:t>
            </w:r>
            <w:r w:rsidR="007E72EA" w:rsidRPr="000143C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5,472,</w:t>
            </w:r>
            <w:r w:rsidR="00AA0CB6" w:rsidRPr="000143C6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0212E6" w:rsidRPr="0054487C" w:rsidTr="009F2308">
        <w:trPr>
          <w:cantSplit/>
          <w:trHeight w:hRule="exact" w:val="398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0" w:type="dxa"/>
            <w:vAlign w:val="center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72EA" w:rsidRPr="000143C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88,500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A3AF0" w:rsidRPr="000143C6">
              <w:rPr>
                <w:rFonts w:ascii="Angsana New" w:hAnsi="Angsana New"/>
                <w:sz w:val="30"/>
                <w:szCs w:val="30"/>
                <w:lang w:val="en-US"/>
              </w:rPr>
              <w:t>288,500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830A9" w:rsidRPr="000830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830A9" w:rsidRPr="00083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0143C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184,200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2A3AF0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A3AF0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3E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0212E6" w:rsidRPr="000212E6" w:rsidRDefault="000212E6" w:rsidP="000212E6">
            <w:pPr>
              <w:pStyle w:val="30"/>
              <w:tabs>
                <w:tab w:val="clear" w:pos="360"/>
                <w:tab w:val="clear" w:pos="720"/>
              </w:tabs>
              <w:ind w:left="-61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2E6">
              <w:rPr>
                <w:rFonts w:ascii="Angsana New" w:hAnsi="Angsana New"/>
                <w:sz w:val="30"/>
                <w:szCs w:val="30"/>
                <w:lang w:val="en-US"/>
              </w:rPr>
              <w:t>1.8</w:t>
            </w:r>
          </w:p>
        </w:tc>
        <w:tc>
          <w:tcPr>
            <w:tcW w:w="1890" w:type="dxa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35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3E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0212E6" w:rsidRPr="00CC3E45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5,362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A3AF0" w:rsidRPr="000143C6">
              <w:rPr>
                <w:rFonts w:ascii="Angsana New" w:hAnsi="Angsana New"/>
                <w:sz w:val="30"/>
                <w:szCs w:val="30"/>
                <w:lang w:val="en-US"/>
              </w:rPr>
              <w:t>5,362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212E6" w:rsidRPr="0054487C" w:rsidTr="009F2308">
        <w:trPr>
          <w:cantSplit/>
          <w:trHeight w:hRule="exact" w:val="389"/>
        </w:trPr>
        <w:tc>
          <w:tcPr>
            <w:tcW w:w="4061" w:type="dxa"/>
            <w:vAlign w:val="bottom"/>
          </w:tcPr>
          <w:p w:rsidR="000212E6" w:rsidRPr="00CC3E45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830A9" w:rsidRPr="000830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830A9" w:rsidRPr="00083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625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143C6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2,055</w:t>
            </w:r>
          </w:p>
        </w:tc>
        <w:tc>
          <w:tcPr>
            <w:tcW w:w="180" w:type="dxa"/>
          </w:tcPr>
          <w:p w:rsidR="000212E6" w:rsidRPr="000143C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212E6" w:rsidRPr="000143C6" w:rsidRDefault="000212E6" w:rsidP="009D4FCA">
            <w:pPr>
              <w:pStyle w:val="30"/>
              <w:tabs>
                <w:tab w:val="clear" w:pos="360"/>
                <w:tab w:val="clear" w:pos="720"/>
                <w:tab w:val="decimal" w:pos="1455"/>
              </w:tabs>
              <w:ind w:left="-61" w:right="-8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A3AF0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A3AF0"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</w:tr>
    </w:tbl>
    <w:p w:rsidR="0058402B" w:rsidRPr="00E31440" w:rsidRDefault="0058402B" w:rsidP="00FA2B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63"/>
        <w:gridCol w:w="288"/>
        <w:gridCol w:w="1077"/>
        <w:gridCol w:w="275"/>
        <w:gridCol w:w="1077"/>
        <w:gridCol w:w="255"/>
        <w:gridCol w:w="1140"/>
      </w:tblGrid>
      <w:tr w:rsidR="004A6425" w:rsidRPr="0054487C" w:rsidTr="009F2308">
        <w:tc>
          <w:tcPr>
            <w:tcW w:w="2195" w:type="pct"/>
          </w:tcPr>
          <w:p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26B4C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4A6425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4A6425"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6" w:type="pct"/>
            <w:gridSpan w:val="3"/>
          </w:tcPr>
          <w:p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5A2EAA" w:rsidRDefault="004D7D31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3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5A2EAA" w:rsidRDefault="004D7D31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D3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CC3E45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C3E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4F49E4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49E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95A70" w:rsidRPr="006934B8" w:rsidTr="009F2308">
        <w:trPr>
          <w:trHeight w:hRule="exact" w:val="389"/>
        </w:trPr>
        <w:tc>
          <w:tcPr>
            <w:tcW w:w="2195" w:type="pct"/>
          </w:tcPr>
          <w:p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2B7C" w:rsidRPr="000143C6" w:rsidTr="009F2308">
        <w:tc>
          <w:tcPr>
            <w:tcW w:w="2195" w:type="pct"/>
          </w:tcPr>
          <w:p w:rsidR="00FA2B7C" w:rsidRPr="000143C6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FA2B7C" w:rsidRPr="000143C6" w:rsidRDefault="000143C6" w:rsidP="006E2A2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173,424</w:t>
            </w:r>
          </w:p>
        </w:tc>
        <w:tc>
          <w:tcPr>
            <w:tcW w:w="156" w:type="pct"/>
            <w:vAlign w:val="bottom"/>
          </w:tcPr>
          <w:p w:rsidR="00FA2B7C" w:rsidRPr="000143C6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143C6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9" w:type="pct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143C6" w:rsidRDefault="002A3AF0" w:rsidP="00D212D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173,424</w:t>
            </w:r>
          </w:p>
        </w:tc>
        <w:tc>
          <w:tcPr>
            <w:tcW w:w="138" w:type="pct"/>
            <w:vAlign w:val="bottom"/>
          </w:tcPr>
          <w:p w:rsidR="00FA2B7C" w:rsidRPr="000143C6" w:rsidRDefault="00FA2B7C" w:rsidP="00FA2B7C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A2B7C" w:rsidRPr="000143C6" w:rsidRDefault="00886445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</w:tr>
      <w:tr w:rsidR="000D3F7E" w:rsidRPr="000143C6" w:rsidTr="009F2308">
        <w:trPr>
          <w:trHeight w:hRule="exact" w:val="374"/>
        </w:trPr>
        <w:tc>
          <w:tcPr>
            <w:tcW w:w="2195" w:type="pct"/>
          </w:tcPr>
          <w:p w:rsidR="000D3F7E" w:rsidRPr="000143C6" w:rsidRDefault="000D3F7E" w:rsidP="000D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0143C6" w:rsidRDefault="000143C6" w:rsidP="006E2A2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173,424</w:t>
            </w:r>
          </w:p>
        </w:tc>
        <w:tc>
          <w:tcPr>
            <w:tcW w:w="156" w:type="pct"/>
            <w:vAlign w:val="bottom"/>
          </w:tcPr>
          <w:p w:rsidR="000D3F7E" w:rsidRPr="000143C6" w:rsidRDefault="000D3F7E" w:rsidP="000D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0143C6" w:rsidRDefault="000D3F7E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9" w:type="pct"/>
            <w:vAlign w:val="bottom"/>
          </w:tcPr>
          <w:p w:rsidR="000D3F7E" w:rsidRPr="000143C6" w:rsidRDefault="000D3F7E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0143C6" w:rsidRDefault="002A3AF0" w:rsidP="00D212D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173,424</w:t>
            </w:r>
          </w:p>
        </w:tc>
        <w:tc>
          <w:tcPr>
            <w:tcW w:w="138" w:type="pct"/>
            <w:vAlign w:val="bottom"/>
          </w:tcPr>
          <w:p w:rsidR="000D3F7E" w:rsidRPr="000143C6" w:rsidRDefault="000D3F7E" w:rsidP="000D3F7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0D3F7E" w:rsidRPr="000143C6" w:rsidRDefault="000D3F7E" w:rsidP="003C40C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</w:tr>
    </w:tbl>
    <w:p w:rsidR="000D3F7E" w:rsidRPr="000143C6" w:rsidRDefault="000D3F7E" w:rsidP="00E3144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63"/>
        <w:gridCol w:w="288"/>
        <w:gridCol w:w="1077"/>
        <w:gridCol w:w="275"/>
        <w:gridCol w:w="1077"/>
        <w:gridCol w:w="255"/>
        <w:gridCol w:w="1140"/>
      </w:tblGrid>
      <w:tr w:rsidR="00026B4C" w:rsidRPr="000143C6" w:rsidTr="009F2308">
        <w:tc>
          <w:tcPr>
            <w:tcW w:w="2195" w:type="pct"/>
          </w:tcPr>
          <w:p w:rsidR="00026B4C" w:rsidRPr="000143C6" w:rsidRDefault="000D3F7E" w:rsidP="006D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br w:type="page"/>
            </w:r>
            <w:r w:rsidRPr="000143C6">
              <w:br w:type="page"/>
            </w:r>
            <w:r w:rsidR="00CC3E45" w:rsidRPr="000143C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26B4C" w:rsidRPr="000143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026B4C" w:rsidRPr="000143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26B4C" w:rsidRPr="000143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6" w:type="pct"/>
            <w:gridSpan w:val="3"/>
          </w:tcPr>
          <w:p w:rsidR="00026B4C" w:rsidRPr="000143C6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0143C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9" w:type="pct"/>
          </w:tcPr>
          <w:p w:rsidR="00026B4C" w:rsidRPr="000143C6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:rsidR="00026B4C" w:rsidRPr="000143C6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0143C6" w:rsidTr="009F2308">
        <w:trPr>
          <w:trHeight w:hRule="exact" w:val="389"/>
        </w:trPr>
        <w:tc>
          <w:tcPr>
            <w:tcW w:w="2195" w:type="pct"/>
          </w:tcPr>
          <w:p w:rsidR="00095A70" w:rsidRPr="000143C6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0143C6" w:rsidRDefault="0027644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6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9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0143C6" w:rsidRDefault="00276444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8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95A70" w:rsidRPr="000143C6" w:rsidTr="009F2308">
        <w:trPr>
          <w:trHeight w:hRule="exact" w:val="389"/>
        </w:trPr>
        <w:tc>
          <w:tcPr>
            <w:tcW w:w="2195" w:type="pct"/>
          </w:tcPr>
          <w:p w:rsidR="00095A70" w:rsidRPr="000143C6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 w:rsidRPr="000143C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 w:rsidRPr="000143C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 w:rsidRPr="000143C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095A70" w:rsidRPr="000143C6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6445" w:rsidRPr="000143C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0143C6" w:rsidTr="009F2308">
        <w:trPr>
          <w:trHeight w:hRule="exact" w:val="389"/>
        </w:trPr>
        <w:tc>
          <w:tcPr>
            <w:tcW w:w="2195" w:type="pct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:rsidR="008F16F0" w:rsidRPr="000143C6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43C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2B7C" w:rsidRPr="000143C6" w:rsidTr="009F2308">
        <w:tc>
          <w:tcPr>
            <w:tcW w:w="2195" w:type="pct"/>
          </w:tcPr>
          <w:p w:rsidR="00FA2B7C" w:rsidRPr="000143C6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FA2B7C" w:rsidRPr="000143C6" w:rsidRDefault="000143C6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49,904</w:t>
            </w:r>
          </w:p>
        </w:tc>
        <w:tc>
          <w:tcPr>
            <w:tcW w:w="156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143C6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9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FA2B7C" w:rsidRPr="000143C6" w:rsidRDefault="002A3AF0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49,904</w:t>
            </w:r>
          </w:p>
        </w:tc>
        <w:tc>
          <w:tcPr>
            <w:tcW w:w="138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A2B7C" w:rsidRPr="000143C6" w:rsidRDefault="00886445" w:rsidP="00D212D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</w:tr>
      <w:tr w:rsidR="00FA2B7C" w:rsidRPr="006934B8" w:rsidTr="009F2308">
        <w:trPr>
          <w:trHeight w:hRule="exact" w:val="374"/>
        </w:trPr>
        <w:tc>
          <w:tcPr>
            <w:tcW w:w="2195" w:type="pct"/>
            <w:vAlign w:val="bottom"/>
          </w:tcPr>
          <w:p w:rsidR="00FA2B7C" w:rsidRPr="000143C6" w:rsidRDefault="00FA2B7C" w:rsidP="00FA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143C6" w:rsidRDefault="000143C6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49,904</w:t>
            </w:r>
          </w:p>
        </w:tc>
        <w:tc>
          <w:tcPr>
            <w:tcW w:w="156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143C6" w:rsidRDefault="0088644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9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0143C6" w:rsidRDefault="002A3AF0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49,904</w:t>
            </w:r>
          </w:p>
        </w:tc>
        <w:tc>
          <w:tcPr>
            <w:tcW w:w="138" w:type="pct"/>
            <w:vAlign w:val="bottom"/>
          </w:tcPr>
          <w:p w:rsidR="00FA2B7C" w:rsidRPr="000143C6" w:rsidRDefault="00FA2B7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FA2B7C" w:rsidRPr="003A26F5" w:rsidRDefault="00886445" w:rsidP="00D212D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26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</w:tr>
    </w:tbl>
    <w:p w:rsidR="004413B7" w:rsidRDefault="004413B7" w:rsidP="00027F4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42593" w:rsidRDefault="00210452" w:rsidP="00027F4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13B7" w:rsidRPr="006934B8" w:rsidTr="009C3784">
        <w:tc>
          <w:tcPr>
            <w:tcW w:w="2217" w:type="pct"/>
          </w:tcPr>
          <w:p w:rsidR="004413B7" w:rsidRPr="006934B8" w:rsidRDefault="004413B7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4413B7" w:rsidRPr="005A2EAA" w:rsidRDefault="006C4EF4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EF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4413B7" w:rsidRPr="005A2EAA" w:rsidRDefault="006C4EF4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EF4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7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4413B7" w:rsidRPr="005A2EAA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886445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13B7" w:rsidRPr="006934B8" w:rsidTr="009C3784">
        <w:trPr>
          <w:trHeight w:hRule="exact" w:val="389"/>
        </w:trPr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:rsidR="004413B7" w:rsidRPr="006934B8" w:rsidRDefault="004413B7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413B7" w:rsidRPr="006934B8" w:rsidTr="009C3784">
        <w:tc>
          <w:tcPr>
            <w:tcW w:w="2217" w:type="pct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:rsidR="004413B7" w:rsidRPr="006934B8" w:rsidRDefault="004413B7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4413B7" w:rsidRPr="000076CF" w:rsidRDefault="004413B7" w:rsidP="00ED66DE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1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276C79" w:rsidRPr="000143C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A3AF0" w:rsidRPr="000143C6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3C40C5" w:rsidRPr="000143C6" w:rsidRDefault="000143C6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2,367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0143C6" w:rsidRDefault="002A3AF0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2,367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rPr>
          <w:trHeight w:hRule="exact" w:val="374"/>
        </w:trPr>
        <w:tc>
          <w:tcPr>
            <w:tcW w:w="2217" w:type="pct"/>
            <w:vAlign w:val="bottom"/>
          </w:tcPr>
          <w:p w:rsidR="003C40C5" w:rsidRPr="006934B8" w:rsidRDefault="003C40C5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0143C6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5,355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2A3AF0" w:rsidP="00276C7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5,355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413B7" w:rsidRPr="00E31440" w:rsidRDefault="004413B7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4413B7" w:rsidRPr="00E31440" w:rsidRDefault="005261BC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31440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="006E0FE8" w:rsidRPr="00E31440">
        <w:rPr>
          <w:rFonts w:ascii="Angsana New" w:hAnsi="Angsana New" w:hint="cs"/>
          <w:spacing w:val="-2"/>
          <w:sz w:val="30"/>
          <w:szCs w:val="30"/>
          <w:cs/>
        </w:rPr>
        <w:t>ของหนี้สินสัญญาเช่ากับกิจการที่เกี่ยวข้องกันสำหรับ</w:t>
      </w:r>
      <w:r w:rsidRPr="00E31440">
        <w:rPr>
          <w:rFonts w:ascii="Angsana New" w:hAnsi="Angsana New"/>
          <w:spacing w:val="-2"/>
          <w:sz w:val="30"/>
          <w:szCs w:val="30"/>
          <w:cs/>
        </w:rPr>
        <w:t>งวด</w:t>
      </w:r>
      <w:r w:rsidR="005A071B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3144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5A071B" w:rsidRPr="005A071B">
        <w:rPr>
          <w:rFonts w:ascii="Angsana New" w:hAnsi="Angsana New"/>
          <w:spacing w:val="-2"/>
          <w:sz w:val="30"/>
          <w:szCs w:val="30"/>
          <w:cs/>
        </w:rPr>
        <w:t>31 ธันวาคม</w:t>
      </w:r>
      <w:r w:rsidRPr="00E3144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5261BC" w:rsidRPr="00E31440" w:rsidRDefault="005261BC" w:rsidP="007162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5261BC" w:rsidRPr="006934B8" w:rsidTr="009C3784">
        <w:tc>
          <w:tcPr>
            <w:tcW w:w="2217" w:type="pct"/>
          </w:tcPr>
          <w:p w:rsidR="005261BC" w:rsidRPr="006934B8" w:rsidRDefault="005261BC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6" w:type="pct"/>
            <w:gridSpan w:val="3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261BC" w:rsidRPr="006934B8" w:rsidTr="009C3784">
        <w:trPr>
          <w:trHeight w:hRule="exact" w:val="389"/>
        </w:trPr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5261BC" w:rsidRPr="0088644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</w:tcPr>
          <w:p w:rsidR="005261BC" w:rsidRPr="005A2EAA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261BC" w:rsidRPr="00ED04C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D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5261BC" w:rsidRPr="0088644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:rsidR="005261BC" w:rsidRPr="005A2EAA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5261BC" w:rsidRPr="00ED04C5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D0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261BC" w:rsidRPr="006934B8" w:rsidTr="009C3784">
        <w:trPr>
          <w:trHeight w:hRule="exact" w:val="389"/>
        </w:trPr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:rsidR="005261BC" w:rsidRPr="006934B8" w:rsidRDefault="005261BC" w:rsidP="00ED6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261BC" w:rsidRPr="006934B8" w:rsidTr="009C3784">
        <w:tc>
          <w:tcPr>
            <w:tcW w:w="2217" w:type="pct"/>
          </w:tcPr>
          <w:p w:rsidR="005261BC" w:rsidRPr="006934B8" w:rsidRDefault="005261BC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:rsidR="005261BC" w:rsidRPr="003C40C5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5261BC" w:rsidRPr="000076CF" w:rsidRDefault="005261BC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619D">
              <w:rPr>
                <w:rFonts w:ascii="Angsana New" w:hAnsi="Angsana New"/>
                <w:sz w:val="30"/>
                <w:szCs w:val="30"/>
                <w:cs/>
              </w:rPr>
              <w:t>ณ วันที่ 1 เมษายน</w:t>
            </w:r>
          </w:p>
        </w:tc>
        <w:tc>
          <w:tcPr>
            <w:tcW w:w="571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c>
          <w:tcPr>
            <w:tcW w:w="2217" w:type="pct"/>
            <w:vAlign w:val="bottom"/>
          </w:tcPr>
          <w:p w:rsidR="003C40C5" w:rsidRPr="005261BC" w:rsidRDefault="003C40C5" w:rsidP="003C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43C6" w:rsidRPr="000143C6">
              <w:rPr>
                <w:rFonts w:ascii="Angsana New" w:hAnsi="Angsana New"/>
                <w:sz w:val="30"/>
                <w:szCs w:val="30"/>
                <w:lang w:val="en-US"/>
              </w:rPr>
              <w:t>2,120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A3AF0" w:rsidRPr="000143C6">
              <w:rPr>
                <w:rFonts w:ascii="Angsana New" w:hAnsi="Angsana New"/>
                <w:sz w:val="30"/>
                <w:szCs w:val="30"/>
                <w:lang w:val="en-US"/>
              </w:rPr>
              <w:t>2,120)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C40C5" w:rsidRPr="004932A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40C5" w:rsidRPr="006934B8" w:rsidTr="009C3784">
        <w:trPr>
          <w:trHeight w:hRule="exact" w:val="389"/>
        </w:trPr>
        <w:tc>
          <w:tcPr>
            <w:tcW w:w="2217" w:type="pct"/>
            <w:vAlign w:val="bottom"/>
          </w:tcPr>
          <w:p w:rsidR="003C40C5" w:rsidRPr="006934B8" w:rsidRDefault="003C40C5" w:rsidP="009C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071B" w:rsidRPr="005A07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0143C6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5,355</w:t>
            </w:r>
          </w:p>
        </w:tc>
        <w:tc>
          <w:tcPr>
            <w:tcW w:w="155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3C40C5" w:rsidRPr="000143C6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0143C6" w:rsidRDefault="002A3AF0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5,355</w:t>
            </w:r>
          </w:p>
        </w:tc>
        <w:tc>
          <w:tcPr>
            <w:tcW w:w="137" w:type="pct"/>
            <w:vAlign w:val="bottom"/>
          </w:tcPr>
          <w:p w:rsidR="003C40C5" w:rsidRPr="003C40C5" w:rsidRDefault="003C40C5" w:rsidP="003C40C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C40C5" w:rsidRPr="005261BC" w:rsidRDefault="003C40C5" w:rsidP="003C40C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E2E3E" w:rsidRPr="00210452" w:rsidRDefault="005E2E3E" w:rsidP="005E2E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sz w:val="24"/>
          <w:szCs w:val="24"/>
          <w:u w:val="none"/>
        </w:rPr>
      </w:pPr>
    </w:p>
    <w:p w:rsidR="005E796B" w:rsidRDefault="005E796B" w:rsidP="00565CDD">
      <w:pPr>
        <w:pStyle w:val="Heading1"/>
        <w:keepLines/>
        <w:numPr>
          <w:ilvl w:val="0"/>
          <w:numId w:val="23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716259">
        <w:rPr>
          <w:rFonts w:ascii="Angsana New" w:hAnsi="Angsana New"/>
          <w:sz w:val="30"/>
          <w:szCs w:val="30"/>
          <w:u w:val="none"/>
          <w:cs/>
        </w:rPr>
        <w:t>เงินฝากระยะสั้นกับสถาบันการเงิน</w:t>
      </w:r>
    </w:p>
    <w:p w:rsidR="00565CDD" w:rsidRPr="00210452" w:rsidRDefault="00565CDD" w:rsidP="005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lang w:val="x-none" w:eastAsia="x-none"/>
        </w:rPr>
      </w:pPr>
    </w:p>
    <w:p w:rsidR="00336520" w:rsidRDefault="005E796B" w:rsidP="006F4B32">
      <w:pPr>
        <w:pStyle w:val="Heading1"/>
        <w:keepLines/>
        <w:numPr>
          <w:ilvl w:val="0"/>
          <w:numId w:val="0"/>
        </w:numPr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highlight w:val="yellow"/>
          <w:u w:val="none"/>
          <w:lang w:val="en-US" w:eastAsia="en-US"/>
        </w:rPr>
      </w:pPr>
      <w:r w:rsidRPr="00CC6E23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ณ วันที่ </w:t>
      </w:r>
      <w:r w:rsidR="005A071B" w:rsidRPr="005A071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31 </w:t>
      </w:r>
      <w:r w:rsidR="005A071B" w:rsidRPr="005A071B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ธันวาคม</w:t>
      </w:r>
      <w:r w:rsidR="009F7260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9376EA" w:rsidRP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  <w:r w:rsidRPr="009376EA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Pr="009376E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บริษัท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มีเงินฝากระยะสั้นกับ</w:t>
      </w:r>
      <w:r w:rsidR="00635DB8"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สถาบันการเงิน</w:t>
      </w:r>
      <w:r w:rsidR="00840C0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ใน</w:t>
      </w:r>
      <w:r w:rsidR="00635DB8"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ประเทศ</w:t>
      </w:r>
      <w:r w:rsidR="00325F69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หลายแห่ง</w:t>
      </w:r>
      <w:r w:rsidR="005D254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เป็นจำนวนเงิน </w:t>
      </w:r>
      <w:r w:rsidR="006F4B32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/>
      </w:r>
      <w:r w:rsidR="002A3AF0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630</w:t>
      </w:r>
      <w:r w:rsidR="005D254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5D254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ล้านบาท</w:t>
      </w:r>
      <w:r w:rsidR="00D5041B" w:rsidRPr="00BE3D8D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D5041B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(</w:t>
      </w:r>
      <w:r w:rsidR="00D5041B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31 </w:t>
      </w:r>
      <w:r w:rsidR="00D5041B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มีนาคม </w:t>
      </w:r>
      <w:r w:rsidR="009376EA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</w:t>
      </w:r>
      <w:r w:rsidR="00D5041B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: 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1,490</w:t>
      </w:r>
      <w:r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ล้านบาท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)</w:t>
      </w:r>
      <w:r w:rsidR="00930E7A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โดยมีอัตราดอกเบี้ยร้อย</w:t>
      </w:r>
      <w:r w:rsidRPr="000143C6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ละ </w:t>
      </w:r>
      <w:r w:rsidR="00276C79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  <w:r w:rsidR="00DD2B29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.</w:t>
      </w:r>
      <w:r w:rsidR="00276C79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66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Pr="00BE3D8D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ต่อปี</w:t>
      </w:r>
      <w:r w:rsidR="00FA2B7C" w:rsidRPr="00BE3D8D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 </w:t>
      </w:r>
      <w:r w:rsidR="00FA2B7C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(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31 </w:t>
      </w:r>
      <w:r w:rsidR="00FA2B7C" w:rsidRPr="00BE3D8D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มีนาคม </w:t>
      </w:r>
      <w:r w:rsidR="005A36F3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256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2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: 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 xml:space="preserve">ร้อยละ </w:t>
      </w:r>
      <w:r w:rsidR="00DD2B29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>3.02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 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 w:eastAsia="en-US"/>
        </w:rPr>
        <w:t>ต่อปี</w:t>
      </w:r>
      <w:r w:rsidR="00FA2B7C" w:rsidRPr="00BE3D8D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t xml:space="preserve">) </w:t>
      </w:r>
      <w:r w:rsidR="00FA2B7C" w:rsidRPr="00BE3D8D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และ</w:t>
      </w:r>
      <w:r w:rsidR="00996AAF" w:rsidRPr="00840C0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>ถึงกำหนดรับชำระ</w:t>
      </w:r>
      <w:r w:rsidR="00FA2B7C" w:rsidRPr="000143C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ใน</w:t>
      </w:r>
      <w:r w:rsidR="007873C5" w:rsidRPr="000143C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เดือน</w:t>
      </w:r>
      <w:r w:rsidR="00276C79" w:rsidRPr="000143C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>ธันวาคม</w:t>
      </w:r>
      <w:r w:rsidR="007873C5" w:rsidRPr="000143C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 w:eastAsia="en-US"/>
        </w:rPr>
        <w:t xml:space="preserve"> </w:t>
      </w:r>
      <w:r w:rsidR="00FA2B7C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</w:t>
      </w:r>
      <w:r w:rsidR="002A3AF0" w:rsidRPr="000143C6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3</w:t>
      </w:r>
    </w:p>
    <w:p w:rsidR="003E6A5C" w:rsidRPr="0054487C" w:rsidRDefault="005E2E3E" w:rsidP="00247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5E796B"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 w:rsidR="0024744B" w:rsidRPr="0054487C">
        <w:rPr>
          <w:rFonts w:ascii="Angsana New" w:hAnsi="Angsana New"/>
          <w:sz w:val="30"/>
          <w:szCs w:val="30"/>
          <w:u w:val="none"/>
        </w:rPr>
        <w:tab/>
      </w:r>
      <w:r w:rsidR="003E6A5C" w:rsidRPr="0054487C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:rsidR="00162928" w:rsidRPr="00027F4F" w:rsidRDefault="0016292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B43ED5" w:rsidRPr="0054487C" w:rsidTr="00DB229D">
        <w:trPr>
          <w:trHeight w:hRule="exact" w:val="866"/>
          <w:tblHeader/>
        </w:trPr>
        <w:tc>
          <w:tcPr>
            <w:tcW w:w="5220" w:type="dxa"/>
            <w:vAlign w:val="bottom"/>
          </w:tcPr>
          <w:p w:rsidR="00B43ED5" w:rsidRPr="0054487C" w:rsidRDefault="00B43ED5" w:rsidP="00B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43ED5" w:rsidRPr="0054487C" w:rsidRDefault="00B43ED5" w:rsidP="00B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:rsidR="00B43ED5" w:rsidRPr="0054487C" w:rsidRDefault="00B43ED5" w:rsidP="00DB2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376EA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376EA" w:rsidRPr="009376EA" w:rsidRDefault="00F24ED3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24ED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9376EA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D2B2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0319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6934B8" w:rsidTr="00716259">
        <w:trPr>
          <w:trHeight w:hRule="exact" w:val="360"/>
          <w:tblHeader/>
        </w:trPr>
        <w:tc>
          <w:tcPr>
            <w:tcW w:w="522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6934B8" w:rsidTr="00BC4730">
        <w:tc>
          <w:tcPr>
            <w:tcW w:w="522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E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F16F0" w:rsidRPr="006934B8" w:rsidRDefault="008F16F0" w:rsidP="008F16F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F16F0" w:rsidRPr="006934B8" w:rsidRDefault="008F16F0" w:rsidP="008F16F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6F0" w:rsidRPr="000143C6" w:rsidTr="008054EB">
        <w:tc>
          <w:tcPr>
            <w:tcW w:w="5220" w:type="dxa"/>
            <w:vAlign w:val="bottom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F16F0" w:rsidRPr="000143C6" w:rsidRDefault="000143C6" w:rsidP="002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21,917</w:t>
            </w:r>
          </w:p>
        </w:tc>
        <w:tc>
          <w:tcPr>
            <w:tcW w:w="270" w:type="dxa"/>
            <w:vAlign w:val="bottom"/>
          </w:tcPr>
          <w:p w:rsidR="008F16F0" w:rsidRPr="000143C6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8F16F0" w:rsidRPr="000143C6" w:rsidRDefault="00DD2B29" w:rsidP="00DB7365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54,300</w:t>
            </w:r>
          </w:p>
        </w:tc>
      </w:tr>
      <w:tr w:rsidR="000143C6" w:rsidRPr="000143C6" w:rsidTr="008054EB">
        <w:tc>
          <w:tcPr>
            <w:tcW w:w="5220" w:type="dxa"/>
            <w:vAlign w:val="bottom"/>
          </w:tcPr>
          <w:p w:rsidR="000143C6" w:rsidRPr="000143C6" w:rsidRDefault="000143C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:rsidR="000143C6" w:rsidRPr="000143C6" w:rsidRDefault="000143C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143C6" w:rsidRPr="000143C6" w:rsidRDefault="000143C6" w:rsidP="002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143C6" w:rsidRPr="000143C6" w:rsidRDefault="000143C6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0143C6" w:rsidRPr="000143C6" w:rsidRDefault="000143C6" w:rsidP="00DB7365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3C6" w:rsidRPr="000143C6" w:rsidTr="008054EB">
        <w:tc>
          <w:tcPr>
            <w:tcW w:w="5220" w:type="dxa"/>
            <w:vAlign w:val="bottom"/>
          </w:tcPr>
          <w:p w:rsidR="000143C6" w:rsidRPr="000143C6" w:rsidRDefault="000143C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 xml:space="preserve">    น้อยกว่า </w:t>
            </w:r>
            <w:r w:rsidRPr="000143C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0143C6" w:rsidRPr="000143C6" w:rsidRDefault="000143C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143C6" w:rsidRPr="000143C6" w:rsidRDefault="000143C6" w:rsidP="002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27,973</w:t>
            </w:r>
          </w:p>
        </w:tc>
        <w:tc>
          <w:tcPr>
            <w:tcW w:w="270" w:type="dxa"/>
            <w:vAlign w:val="bottom"/>
          </w:tcPr>
          <w:p w:rsidR="000143C6" w:rsidRPr="000143C6" w:rsidRDefault="000143C6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0143C6" w:rsidRPr="000143C6" w:rsidRDefault="000143C6" w:rsidP="00D2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6F0" w:rsidRPr="000143C6" w:rsidTr="008054EB">
        <w:trPr>
          <w:trHeight w:hRule="exact" w:val="360"/>
        </w:trPr>
        <w:tc>
          <w:tcPr>
            <w:tcW w:w="5220" w:type="dxa"/>
            <w:vAlign w:val="bottom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8F16F0" w:rsidRPr="000143C6" w:rsidRDefault="002A3AF0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49,890</w:t>
            </w:r>
          </w:p>
        </w:tc>
        <w:tc>
          <w:tcPr>
            <w:tcW w:w="270" w:type="dxa"/>
            <w:vAlign w:val="bottom"/>
          </w:tcPr>
          <w:p w:rsidR="008F16F0" w:rsidRPr="000143C6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8F16F0" w:rsidRPr="000143C6" w:rsidRDefault="00DD2B29" w:rsidP="008054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  <w:tr w:rsidR="008F16F0" w:rsidRPr="000143C6" w:rsidTr="00530F39">
        <w:tc>
          <w:tcPr>
            <w:tcW w:w="5220" w:type="dxa"/>
            <w:vAlign w:val="bottom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3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143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43C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0143C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8F16F0" w:rsidRPr="000143C6" w:rsidRDefault="00727904" w:rsidP="00D2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F16F0" w:rsidRPr="000143C6" w:rsidRDefault="008F16F0" w:rsidP="00D2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F16F0" w:rsidRPr="000143C6" w:rsidRDefault="008F16F0" w:rsidP="00D2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6F0" w:rsidRPr="000143C6" w:rsidTr="008054EB">
        <w:tc>
          <w:tcPr>
            <w:tcW w:w="5220" w:type="dxa"/>
            <w:vAlign w:val="bottom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16F0" w:rsidRPr="000143C6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6F0" w:rsidRPr="000143C6" w:rsidRDefault="002A3AF0" w:rsidP="00276C79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49,890</w:t>
            </w:r>
          </w:p>
        </w:tc>
        <w:tc>
          <w:tcPr>
            <w:tcW w:w="270" w:type="dxa"/>
            <w:vAlign w:val="bottom"/>
          </w:tcPr>
          <w:p w:rsidR="008F16F0" w:rsidRPr="000143C6" w:rsidRDefault="008F16F0" w:rsidP="008F16F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16F0" w:rsidRPr="000143C6" w:rsidRDefault="00DD2B29" w:rsidP="00DB7365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</w:tbl>
    <w:p w:rsidR="008F16F0" w:rsidRPr="000143C6" w:rsidRDefault="008F16F0" w:rsidP="008F16F0">
      <w:pPr>
        <w:spacing w:line="240" w:lineRule="auto"/>
        <w:rPr>
          <w:rFonts w:ascii="Angsana New" w:hAnsi="Angsana New"/>
          <w:sz w:val="2"/>
          <w:szCs w:val="2"/>
        </w:rPr>
      </w:pPr>
    </w:p>
    <w:p w:rsidR="00565CDD" w:rsidRPr="000143C6" w:rsidRDefault="00565CDD" w:rsidP="009C37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A02775" w:rsidRPr="000143C6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0143C6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0143C6" w:rsidRDefault="00276C79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A3AF0" w:rsidRPr="000143C6">
              <w:rPr>
                <w:rFonts w:ascii="Angsana New" w:hAnsi="Angsana New"/>
                <w:sz w:val="30"/>
                <w:szCs w:val="30"/>
                <w:lang w:val="en-US"/>
              </w:rPr>
              <w:t>51,182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1,108,790</w:t>
            </w:r>
          </w:p>
        </w:tc>
      </w:tr>
      <w:tr w:rsidR="00A02775" w:rsidRPr="000143C6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0143C6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43C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143C6">
              <w:rPr>
                <w:rFonts w:ascii="Angsana New" w:hAnsi="Angsana New"/>
                <w:sz w:val="30"/>
                <w:szCs w:val="30"/>
              </w:rPr>
              <w:t>3</w:t>
            </w:r>
            <w:r w:rsidRPr="000143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:rsidR="00A02775" w:rsidRPr="000143C6" w:rsidRDefault="002A3AF0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61,895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40,478</w:t>
            </w:r>
          </w:p>
        </w:tc>
      </w:tr>
      <w:tr w:rsidR="00A02775" w:rsidRPr="000143C6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A02775" w:rsidRPr="000143C6" w:rsidRDefault="002A3AF0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1,013,077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A02775" w:rsidRPr="000143C6" w:rsidTr="00ED66DE"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3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143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43C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0143C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775" w:rsidRPr="000143C6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02775" w:rsidRPr="000143C6" w:rsidRDefault="002A3AF0" w:rsidP="00276C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1,013,077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A02775" w:rsidRPr="000143C6" w:rsidTr="00ED66DE">
        <w:trPr>
          <w:trHeight w:hRule="exact" w:val="360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02775" w:rsidRPr="000143C6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75" w:rsidRPr="00C637C2" w:rsidTr="00ED66DE">
        <w:trPr>
          <w:trHeight w:hRule="exact" w:val="389"/>
        </w:trPr>
        <w:tc>
          <w:tcPr>
            <w:tcW w:w="522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A02775" w:rsidRPr="000143C6" w:rsidRDefault="00276C79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2A3AF0" w:rsidRPr="000143C6">
              <w:rPr>
                <w:rFonts w:ascii="Angsana New" w:hAnsi="Angsana New"/>
                <w:b/>
                <w:bCs/>
                <w:sz w:val="30"/>
                <w:szCs w:val="30"/>
              </w:rPr>
              <w:t>62,967</w:t>
            </w:r>
          </w:p>
        </w:tc>
        <w:tc>
          <w:tcPr>
            <w:tcW w:w="270" w:type="dxa"/>
            <w:vAlign w:val="bottom"/>
          </w:tcPr>
          <w:p w:rsidR="00A02775" w:rsidRPr="000143C6" w:rsidRDefault="00A02775" w:rsidP="00E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02775" w:rsidRPr="00BC4730" w:rsidRDefault="00A02775" w:rsidP="00ED66D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1,203,568</w:t>
            </w:r>
          </w:p>
        </w:tc>
      </w:tr>
    </w:tbl>
    <w:p w:rsidR="00A02775" w:rsidRPr="00027F4F" w:rsidRDefault="00A02775" w:rsidP="00027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50472" w:rsidRPr="006934B8" w:rsidRDefault="00550472" w:rsidP="0055047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6934B8">
        <w:rPr>
          <w:rFonts w:ascii="Angsana New" w:hAnsi="Angsana New"/>
          <w:sz w:val="30"/>
          <w:szCs w:val="30"/>
          <w:shd w:val="clear" w:color="auto" w:fill="FFFFFF"/>
        </w:rPr>
        <w:t>15</w:t>
      </w:r>
      <w:r w:rsidRPr="006934B8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6934B8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Pr="006934B8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:rsidR="00535894" w:rsidRPr="006934B8" w:rsidRDefault="00036E8F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>
        <w:br w:type="page"/>
      </w:r>
      <w:r w:rsidR="00774334"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535894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  <w:t>สินค้าคงเหลือ</w:t>
      </w:r>
    </w:p>
    <w:p w:rsidR="00E94EA5" w:rsidRPr="006934B8" w:rsidRDefault="00E94EA5" w:rsidP="00E94EA5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61"/>
      </w:tblGrid>
      <w:tr w:rsidR="00BA7391" w:rsidRPr="006934B8" w:rsidTr="003D5EDB">
        <w:trPr>
          <w:cantSplit/>
          <w:tblHeader/>
        </w:trPr>
        <w:tc>
          <w:tcPr>
            <w:tcW w:w="6390" w:type="dxa"/>
          </w:tcPr>
          <w:p w:rsidR="00BA7391" w:rsidRPr="006934B8" w:rsidRDefault="00BA7391" w:rsidP="003F4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981" w:type="dxa"/>
            <w:gridSpan w:val="3"/>
          </w:tcPr>
          <w:p w:rsidR="00BA7391" w:rsidRPr="006934B8" w:rsidRDefault="00BA7391" w:rsidP="003F4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9376EA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9376EA" w:rsidRPr="009376EA" w:rsidRDefault="008C5B35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5B3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9376EA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9376EA" w:rsidRPr="006934B8" w:rsidRDefault="009376E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376EA" w:rsidRPr="005A2EA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:rsidR="009376EA" w:rsidRPr="009376EA" w:rsidRDefault="009376EA" w:rsidP="00937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F16F0" w:rsidRPr="006934B8" w:rsidTr="003D5EDB">
        <w:trPr>
          <w:cantSplit/>
          <w:trHeight w:hRule="exact" w:val="374"/>
          <w:tblHeader/>
        </w:trPr>
        <w:tc>
          <w:tcPr>
            <w:tcW w:w="6390" w:type="dxa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981" w:type="dxa"/>
            <w:gridSpan w:val="3"/>
          </w:tcPr>
          <w:p w:rsidR="008F16F0" w:rsidRPr="006934B8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:rsidR="00727904" w:rsidRPr="000143C6" w:rsidRDefault="002A3AF0" w:rsidP="00FD303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272,753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402,893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:rsidR="00727904" w:rsidRPr="000143C6" w:rsidRDefault="002A3AF0" w:rsidP="00DD4AE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766,6</w:t>
            </w:r>
            <w:r w:rsidR="003B5D6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418,341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:rsidR="00727904" w:rsidRPr="000143C6" w:rsidRDefault="00036E8F" w:rsidP="00FD303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A3AF0" w:rsidRPr="000143C6">
              <w:rPr>
                <w:rFonts w:ascii="Angsana New" w:hAnsi="Angsana New" w:hint="cs"/>
                <w:sz w:val="30"/>
                <w:szCs w:val="30"/>
                <w:cs/>
              </w:rPr>
              <w:t>23,349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124,707</w:t>
            </w:r>
          </w:p>
        </w:tc>
      </w:tr>
      <w:tr w:rsidR="00727904" w:rsidRPr="006934B8" w:rsidTr="003D5EDB">
        <w:trPr>
          <w:cantSplit/>
          <w:trHeight w:hRule="exact" w:val="374"/>
        </w:trPr>
        <w:tc>
          <w:tcPr>
            <w:tcW w:w="6390" w:type="dxa"/>
          </w:tcPr>
          <w:p w:rsidR="00727904" w:rsidRPr="006934B8" w:rsidRDefault="00727904" w:rsidP="007279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27904" w:rsidRPr="000143C6" w:rsidRDefault="008258AC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sz w:val="30"/>
                <w:szCs w:val="30"/>
                <w:cs/>
              </w:rPr>
              <w:t>1,1</w:t>
            </w:r>
            <w:r w:rsidR="0023273E" w:rsidRPr="000143C6">
              <w:rPr>
                <w:rFonts w:ascii="Angsana New" w:hAnsi="Angsana New" w:hint="cs"/>
                <w:sz w:val="30"/>
                <w:szCs w:val="30"/>
                <w:cs/>
              </w:rPr>
              <w:t>62,735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727904" w:rsidRPr="00C637C2" w:rsidRDefault="00036E8F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945,941</w:t>
            </w:r>
          </w:p>
        </w:tc>
      </w:tr>
      <w:tr w:rsidR="00727904" w:rsidRPr="006934B8" w:rsidTr="003D5EDB">
        <w:trPr>
          <w:cantSplit/>
        </w:trPr>
        <w:tc>
          <w:tcPr>
            <w:tcW w:w="6390" w:type="dxa"/>
          </w:tcPr>
          <w:p w:rsidR="00727904" w:rsidRPr="006934B8" w:rsidRDefault="00727904" w:rsidP="0036039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934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360398">
              <w:rPr>
                <w:rFonts w:ascii="Angsana New" w:hAnsi="Angsana New" w:hint="cs"/>
                <w:sz w:val="30"/>
                <w:szCs w:val="30"/>
                <w:cs/>
              </w:rPr>
              <w:t>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27904" w:rsidRPr="000143C6" w:rsidRDefault="00FD303D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(</w:t>
            </w:r>
            <w:r w:rsidR="00036E8F" w:rsidRPr="000143C6">
              <w:rPr>
                <w:rFonts w:ascii="Angsana New" w:hAnsi="Angsana New" w:hint="cs"/>
                <w:sz w:val="30"/>
                <w:szCs w:val="30"/>
                <w:cs/>
              </w:rPr>
              <w:t>49,261</w:t>
            </w:r>
            <w:r w:rsidR="00727904" w:rsidRPr="000143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727904" w:rsidRPr="00C637C2" w:rsidRDefault="00036E8F" w:rsidP="003D5EDB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49,261</w:t>
            </w:r>
            <w:r w:rsidRPr="00727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904" w:rsidRPr="00BC4730" w:rsidTr="003D5EDB">
        <w:trPr>
          <w:cantSplit/>
          <w:trHeight w:val="389"/>
        </w:trPr>
        <w:tc>
          <w:tcPr>
            <w:tcW w:w="6390" w:type="dxa"/>
          </w:tcPr>
          <w:p w:rsidR="00727904" w:rsidRPr="006934B8" w:rsidRDefault="00727904" w:rsidP="0072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904" w:rsidRPr="000143C6" w:rsidRDefault="008258AC" w:rsidP="003D098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3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</w:t>
            </w:r>
            <w:r w:rsidR="0023273E" w:rsidRPr="000143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13,474</w:t>
            </w:r>
          </w:p>
        </w:tc>
        <w:tc>
          <w:tcPr>
            <w:tcW w:w="270" w:type="dxa"/>
          </w:tcPr>
          <w:p w:rsidR="00727904" w:rsidRPr="000143C6" w:rsidRDefault="00727904" w:rsidP="0072790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904" w:rsidRPr="00C637C2" w:rsidRDefault="00036E8F" w:rsidP="005D25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896,680</w:t>
            </w:r>
          </w:p>
        </w:tc>
      </w:tr>
    </w:tbl>
    <w:p w:rsidR="00200867" w:rsidRPr="00565CDD" w:rsidRDefault="00200867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:rsidR="00565CDD" w:rsidRPr="00565CDD" w:rsidRDefault="00565CDD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:rsidR="000528CF" w:rsidRPr="00565CDD" w:rsidRDefault="000528CF" w:rsidP="00565CDD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8F072A" w:rsidRPr="006934B8" w:rsidTr="00CC21E3">
        <w:trPr>
          <w:cantSplit/>
          <w:trHeight w:hRule="exact" w:val="734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CC2343" w:rsidRDefault="006B0E8B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C234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C2343" w:rsidRPr="00CC234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F072A" w:rsidRPr="00CC234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C2343" w:rsidRPr="00961E4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="00CC2343" w:rsidRPr="00CC234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C2343" w:rsidRPr="00CC234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</w:t>
            </w:r>
            <w:r w:rsidR="00D03199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Pr="005A2EAA" w:rsidRDefault="008F072A" w:rsidP="0093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  <w:r w:rsidR="009376EA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 w:rsidR="00D03199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</w:p>
        </w:tc>
      </w:tr>
      <w:tr w:rsidR="008F072A" w:rsidRPr="006934B8" w:rsidTr="00CC21E3">
        <w:trPr>
          <w:cantSplit/>
          <w:trHeight w:hRule="exact" w:val="360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350" w:type="dxa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:rsidR="008F072A" w:rsidRPr="000143C6" w:rsidRDefault="0023273E" w:rsidP="0093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4,144,678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8F072A" w:rsidRPr="005A2EAA" w:rsidRDefault="00165967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165967">
              <w:rPr>
                <w:rFonts w:ascii="Angsana New" w:hAnsi="Angsana New"/>
                <w:sz w:val="30"/>
                <w:szCs w:val="30"/>
              </w:rPr>
              <w:t>4,725,065</w:t>
            </w:r>
          </w:p>
        </w:tc>
      </w:tr>
      <w:tr w:rsidR="003D0982" w:rsidRPr="006934B8" w:rsidTr="00F46267">
        <w:trPr>
          <w:cantSplit/>
          <w:trHeight w:hRule="exact" w:val="389"/>
        </w:trPr>
        <w:tc>
          <w:tcPr>
            <w:tcW w:w="6390" w:type="dxa"/>
          </w:tcPr>
          <w:p w:rsidR="003D0982" w:rsidRPr="005A2EAA" w:rsidRDefault="003D0982" w:rsidP="00AF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F7D75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:rsidR="003D0982" w:rsidRPr="000143C6" w:rsidRDefault="003D0982" w:rsidP="00D122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3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D0982" w:rsidRPr="006934B8" w:rsidRDefault="003D0982" w:rsidP="003D098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D0982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</w:tr>
      <w:tr w:rsidR="008F072A" w:rsidRPr="006934B8" w:rsidTr="00CC21E3">
        <w:trPr>
          <w:cantSplit/>
          <w:trHeight w:hRule="exact" w:val="389"/>
        </w:trPr>
        <w:tc>
          <w:tcPr>
            <w:tcW w:w="639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72A" w:rsidRPr="000143C6" w:rsidRDefault="0023273E" w:rsidP="00933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</w:rPr>
              <w:t>4,144,678</w:t>
            </w:r>
          </w:p>
        </w:tc>
        <w:tc>
          <w:tcPr>
            <w:tcW w:w="270" w:type="dxa"/>
          </w:tcPr>
          <w:p w:rsidR="008F072A" w:rsidRPr="005A2EAA" w:rsidRDefault="008F072A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072A" w:rsidRPr="005A2EAA" w:rsidRDefault="00165967" w:rsidP="00CC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65967">
              <w:rPr>
                <w:rFonts w:ascii="Angsana New" w:hAnsi="Angsana New"/>
                <w:b/>
                <w:bCs/>
                <w:sz w:val="30"/>
                <w:szCs w:val="30"/>
              </w:rPr>
              <w:t>4,726,832</w:t>
            </w:r>
          </w:p>
        </w:tc>
      </w:tr>
    </w:tbl>
    <w:p w:rsidR="00C26B39" w:rsidRPr="00036E8F" w:rsidRDefault="00036E8F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cs/>
        </w:rPr>
        <w:br w:type="page"/>
      </w:r>
      <w:r w:rsidR="007A0EB8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</w:p>
    <w:p w:rsidR="008F16F0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:rsidTr="008F16F0">
        <w:trPr>
          <w:cantSplit/>
          <w:trHeight w:hRule="exact" w:val="360"/>
          <w:tblHeader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:rsidTr="008F16F0">
        <w:trPr>
          <w:cantSplit/>
          <w:trHeight w:hRule="exact" w:val="389"/>
          <w:tblHeader/>
        </w:trPr>
        <w:tc>
          <w:tcPr>
            <w:tcW w:w="4077" w:type="dxa"/>
          </w:tcPr>
          <w:p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5D8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C5213" w:rsidRPr="00BC521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="00BC5213" w:rsidRPr="00BC521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F16F0" w:rsidRPr="005A2EAA" w:rsidRDefault="008F16F0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036E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36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8F16F0" w:rsidRPr="005A2EAA" w:rsidRDefault="008F16F0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036E8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16F0" w:rsidRPr="00CA3070" w:rsidTr="008F16F0">
        <w:trPr>
          <w:cantSplit/>
          <w:trHeight w:hRule="exact" w:val="360"/>
          <w:tblHeader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:rsidR="00230C5D" w:rsidRPr="00D212DD" w:rsidRDefault="00E10D43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12DD">
              <w:rPr>
                <w:rFonts w:ascii="Angsana New" w:hAnsi="Angsana New"/>
                <w:sz w:val="30"/>
                <w:szCs w:val="30"/>
                <w:lang w:val="en-GB"/>
              </w:rPr>
              <w:t>4,961,091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,195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BC69C7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:rsidR="00230C5D" w:rsidRPr="00D212DD" w:rsidRDefault="009034E5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954DA">
              <w:rPr>
                <w:rFonts w:ascii="Angsana New" w:hAnsi="Angsana New"/>
                <w:sz w:val="30"/>
                <w:szCs w:val="30"/>
              </w:rPr>
              <w:t>25,622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CC40B6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C40B6">
              <w:rPr>
                <w:rFonts w:ascii="Angsana New" w:hAnsi="Angsana New"/>
                <w:sz w:val="30"/>
                <w:szCs w:val="30"/>
              </w:rPr>
              <w:t>424,696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BC69C7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AF7D75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ส่วนแบ่งกำไรขาดทุนเบ็ดเสร็จอื่น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:rsidR="00230C5D" w:rsidRPr="00D212DD" w:rsidRDefault="00B954DA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1D6C86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D6C86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BC69C7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8AC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080" w:type="dxa"/>
          </w:tcPr>
          <w:p w:rsidR="008258AC" w:rsidRPr="00D212DD" w:rsidRDefault="00E10D43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212DD">
              <w:rPr>
                <w:rFonts w:ascii="Angsana New" w:hAnsi="Angsana New"/>
                <w:sz w:val="30"/>
                <w:szCs w:val="30"/>
              </w:rPr>
              <w:t>(2</w:t>
            </w:r>
            <w:r w:rsidR="00B528A7">
              <w:rPr>
                <w:rFonts w:ascii="Angsana New" w:hAnsi="Angsana New"/>
                <w:sz w:val="30"/>
                <w:szCs w:val="30"/>
              </w:rPr>
              <w:t>7</w:t>
            </w:r>
            <w:r w:rsidRPr="00D212DD">
              <w:rPr>
                <w:rFonts w:ascii="Angsana New" w:hAnsi="Angsana New"/>
                <w:sz w:val="30"/>
                <w:szCs w:val="30"/>
              </w:rPr>
              <w:t>,</w:t>
            </w:r>
            <w:r w:rsidR="00B528A7">
              <w:rPr>
                <w:rFonts w:ascii="Angsana New" w:hAnsi="Angsana New"/>
                <w:sz w:val="30"/>
                <w:szCs w:val="30"/>
              </w:rPr>
              <w:t>515</w:t>
            </w:r>
            <w:r w:rsidRPr="00D212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8258AC" w:rsidRPr="005A2EAA" w:rsidRDefault="001D6C86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D6C86">
              <w:rPr>
                <w:rFonts w:ascii="Angsana New" w:hAnsi="Angsana New"/>
                <w:sz w:val="30"/>
                <w:szCs w:val="30"/>
                <w:cs/>
              </w:rPr>
              <w:t>(25</w:t>
            </w:r>
            <w:r w:rsidRPr="001D6C86">
              <w:rPr>
                <w:rFonts w:ascii="Angsana New" w:hAnsi="Angsana New"/>
                <w:sz w:val="30"/>
                <w:szCs w:val="30"/>
              </w:rPr>
              <w:t>,</w:t>
            </w:r>
            <w:r w:rsidRPr="001D6C86">
              <w:rPr>
                <w:rFonts w:ascii="Angsana New" w:hAnsi="Angsana New"/>
                <w:sz w:val="30"/>
                <w:szCs w:val="30"/>
                <w:cs/>
              </w:rPr>
              <w:t>491)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8258AC" w:rsidRPr="00BC69C7" w:rsidRDefault="008258AC" w:rsidP="008258AC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258AC" w:rsidRPr="005A2EAA" w:rsidRDefault="008258AC" w:rsidP="008258A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8258AC" w:rsidRPr="005A2EAA" w:rsidRDefault="008258AC" w:rsidP="008258AC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:rsidR="00230C5D" w:rsidRPr="00D212DD" w:rsidRDefault="00E10D43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212DD">
              <w:rPr>
                <w:rFonts w:ascii="Angsana New" w:hAnsi="Angsana New"/>
                <w:sz w:val="30"/>
                <w:szCs w:val="30"/>
              </w:rPr>
              <w:t>(</w:t>
            </w:r>
            <w:r w:rsidR="00B954DA">
              <w:rPr>
                <w:rFonts w:ascii="Angsana New" w:hAnsi="Angsana New"/>
                <w:sz w:val="30"/>
                <w:szCs w:val="30"/>
              </w:rPr>
              <w:t>112,458</w:t>
            </w:r>
            <w:r w:rsidRPr="00D212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30C5D" w:rsidRPr="00C66EA1" w:rsidRDefault="001D6C86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D6C86">
              <w:rPr>
                <w:rFonts w:ascii="Angsana New" w:hAnsi="Angsana New"/>
                <w:sz w:val="30"/>
                <w:szCs w:val="30"/>
              </w:rPr>
              <w:t>(162,333)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:rsidR="00230C5D" w:rsidRPr="00BC69C7" w:rsidRDefault="00230C5D" w:rsidP="00230C5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230C5D" w:rsidRPr="005A2EAA" w:rsidRDefault="00230C5D" w:rsidP="00230C5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C5D" w:rsidRPr="00CA3070" w:rsidTr="008F16F0">
        <w:trPr>
          <w:cantSplit/>
          <w:trHeight w:hRule="exact" w:val="389"/>
        </w:trPr>
        <w:tc>
          <w:tcPr>
            <w:tcW w:w="4077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3606D" w:rsidRPr="003360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D212DD" w:rsidRDefault="00E10D43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12D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4,9</w:t>
            </w:r>
            <w:r w:rsidR="00B954D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48,390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C66EA1" w:rsidRDefault="001D6C86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D6C8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4,837,906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BC69C7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230C5D" w:rsidRPr="005A2EAA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230C5D" w:rsidRPr="00597828" w:rsidRDefault="00230C5D" w:rsidP="00230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:rsidR="007B2660" w:rsidRDefault="007B266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B2660" w:rsidRPr="00904205" w:rsidRDefault="00904205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 ในระหว่างงวด</w:t>
      </w:r>
      <w:r w:rsidR="0033606D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3606D" w:rsidRPr="0033606D">
        <w:rPr>
          <w:rFonts w:ascii="Angsana New" w:hAnsi="Angsana New"/>
          <w:sz w:val="30"/>
          <w:szCs w:val="30"/>
        </w:rPr>
        <w:t xml:space="preserve">31 </w:t>
      </w:r>
      <w:r w:rsidR="0033606D" w:rsidRPr="0033606D">
        <w:rPr>
          <w:rFonts w:ascii="Angsana New" w:hAnsi="Angsana New"/>
          <w:sz w:val="30"/>
          <w:szCs w:val="30"/>
          <w:cs/>
        </w:rPr>
        <w:t>ธันวาคม</w:t>
      </w:r>
      <w:r w:rsidR="008E575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36E8F">
        <w:rPr>
          <w:rFonts w:ascii="Angsana New" w:hAnsi="Angsana New"/>
          <w:sz w:val="30"/>
          <w:szCs w:val="30"/>
        </w:rPr>
        <w:t>2</w:t>
      </w:r>
    </w:p>
    <w:p w:rsidR="007B2660" w:rsidRDefault="007B2660" w:rsidP="00D3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</w:p>
    <w:p w:rsidR="007B2660" w:rsidRPr="006934B8" w:rsidRDefault="007B2660" w:rsidP="00D3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  <w:cs/>
        </w:rPr>
        <w:sectPr w:rsidR="007B2660" w:rsidRPr="006934B8" w:rsidSect="00345DA4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:rsidR="00543F83" w:rsidRDefault="00543F83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 w:rsidR="00036E8F">
        <w:rPr>
          <w:rFonts w:ascii="Angsana New" w:hAnsi="Angsana New" w:hint="cs"/>
          <w:sz w:val="30"/>
          <w:szCs w:val="30"/>
          <w:cs/>
        </w:rPr>
        <w:t>บริษัทร่วม</w:t>
      </w:r>
      <w:r w:rsidRPr="006934B8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6934B8">
        <w:rPr>
          <w:rFonts w:ascii="Angsana New" w:hAnsi="Angsana New"/>
          <w:sz w:val="30"/>
          <w:szCs w:val="30"/>
          <w:lang w:bidi="ar-SA"/>
        </w:rPr>
        <w:t xml:space="preserve"> </w:t>
      </w:r>
      <w:r w:rsidR="009E6632" w:rsidRPr="009E6632">
        <w:rPr>
          <w:rFonts w:ascii="Angsana New" w:hAnsi="Angsana New"/>
          <w:sz w:val="30"/>
          <w:szCs w:val="30"/>
          <w:cs/>
        </w:rPr>
        <w:t>31 ธันวาคม</w:t>
      </w:r>
      <w:r w:rsidR="00D86FD7">
        <w:rPr>
          <w:rFonts w:ascii="Angsana New" w:hAnsi="Angsana New" w:hint="cs"/>
          <w:sz w:val="30"/>
          <w:szCs w:val="30"/>
          <w:cs/>
        </w:rPr>
        <w:t xml:space="preserve"> </w:t>
      </w:r>
      <w:r w:rsidR="005A76F3">
        <w:rPr>
          <w:rFonts w:ascii="Angsana New" w:hAnsi="Angsana New" w:hint="cs"/>
          <w:sz w:val="30"/>
          <w:szCs w:val="30"/>
          <w:cs/>
        </w:rPr>
        <w:t>256</w:t>
      </w:r>
      <w:r w:rsidR="00036E8F">
        <w:rPr>
          <w:rFonts w:ascii="Angsana New" w:hAnsi="Angsana New"/>
          <w:sz w:val="30"/>
          <w:szCs w:val="30"/>
        </w:rPr>
        <w:t>2</w:t>
      </w:r>
      <w:r w:rsidR="008F16F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9076D" w:rsidRPr="006934B8">
        <w:rPr>
          <w:rFonts w:ascii="Angsana New" w:hAnsi="Angsana New"/>
          <w:sz w:val="30"/>
          <w:szCs w:val="30"/>
        </w:rPr>
        <w:t>31</w:t>
      </w:r>
      <w:r w:rsidRPr="006934B8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6934B8">
        <w:rPr>
          <w:rFonts w:ascii="Angsana New" w:hAnsi="Angsana New"/>
          <w:sz w:val="30"/>
          <w:szCs w:val="30"/>
          <w:cs/>
        </w:rPr>
        <w:t xml:space="preserve">นาคม </w:t>
      </w:r>
      <w:r w:rsidR="0039076D" w:rsidRPr="006934B8">
        <w:rPr>
          <w:rFonts w:ascii="Angsana New" w:hAnsi="Angsana New"/>
          <w:sz w:val="30"/>
          <w:szCs w:val="30"/>
        </w:rPr>
        <w:t>25</w:t>
      </w:r>
      <w:r w:rsidR="005A76F3">
        <w:rPr>
          <w:rFonts w:ascii="Angsana New" w:hAnsi="Angsana New"/>
          <w:sz w:val="30"/>
          <w:szCs w:val="30"/>
        </w:rPr>
        <w:t>6</w:t>
      </w:r>
      <w:r w:rsidR="00036E8F">
        <w:rPr>
          <w:rFonts w:ascii="Angsana New" w:hAnsi="Angsana New"/>
          <w:sz w:val="30"/>
          <w:szCs w:val="30"/>
        </w:rPr>
        <w:t>2</w:t>
      </w:r>
      <w:r w:rsidR="004A6425" w:rsidRPr="006934B8"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BC3AA2">
        <w:rPr>
          <w:rFonts w:ascii="Angsana New" w:hAnsi="Angsana New" w:hint="cs"/>
          <w:sz w:val="30"/>
          <w:szCs w:val="30"/>
          <w:cs/>
        </w:rPr>
        <w:t>งวด</w:t>
      </w:r>
      <w:r w:rsidR="00864EE5">
        <w:rPr>
          <w:rFonts w:ascii="Angsana New" w:hAnsi="Angsana New" w:hint="cs"/>
          <w:sz w:val="30"/>
          <w:szCs w:val="30"/>
          <w:cs/>
        </w:rPr>
        <w:t>เ</w:t>
      </w:r>
      <w:r w:rsidR="008258AC">
        <w:rPr>
          <w:rFonts w:ascii="Angsana New" w:hAnsi="Angsana New" w:hint="cs"/>
          <w:sz w:val="30"/>
          <w:szCs w:val="30"/>
          <w:cs/>
        </w:rPr>
        <w:t>ก</w:t>
      </w:r>
      <w:r w:rsidR="00864EE5">
        <w:rPr>
          <w:rFonts w:ascii="Angsana New" w:hAnsi="Angsana New" w:hint="cs"/>
          <w:sz w:val="30"/>
          <w:szCs w:val="30"/>
          <w:cs/>
        </w:rPr>
        <w:t>้า</w:t>
      </w:r>
      <w:r w:rsidR="00A73A8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64EE5" w:rsidRPr="00864EE5">
        <w:rPr>
          <w:rFonts w:ascii="Angsana New" w:hAnsi="Angsana New"/>
          <w:sz w:val="30"/>
          <w:szCs w:val="30"/>
        </w:rPr>
        <w:t xml:space="preserve">31 </w:t>
      </w:r>
      <w:r w:rsidR="00864EE5" w:rsidRPr="00864EE5">
        <w:rPr>
          <w:rFonts w:ascii="Angsana New" w:hAnsi="Angsana New"/>
          <w:sz w:val="30"/>
          <w:szCs w:val="30"/>
          <w:cs/>
        </w:rPr>
        <w:t>ธันวาคม</w:t>
      </w:r>
      <w:r w:rsidR="009F7260">
        <w:rPr>
          <w:rFonts w:ascii="Angsana New" w:hAnsi="Angsana New"/>
          <w:sz w:val="30"/>
          <w:szCs w:val="30"/>
        </w:rPr>
        <w:t xml:space="preserve"> </w:t>
      </w:r>
      <w:r w:rsidRPr="006934B8">
        <w:rPr>
          <w:rFonts w:ascii="Angsana New" w:hAnsi="Angsana New"/>
          <w:sz w:val="30"/>
          <w:szCs w:val="30"/>
          <w:cs/>
        </w:rPr>
        <w:t>มีดังนี้</w:t>
      </w:r>
    </w:p>
    <w:p w:rsidR="00BC4730" w:rsidRPr="006934B8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80"/>
        <w:gridCol w:w="911"/>
      </w:tblGrid>
      <w:tr w:rsidR="00BC4730" w:rsidTr="00032828">
        <w:trPr>
          <w:cantSplit/>
          <w:tblHeader/>
        </w:trPr>
        <w:tc>
          <w:tcPr>
            <w:tcW w:w="20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15" w:type="dxa"/>
            <w:gridSpan w:val="14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C4730" w:rsidTr="00032828">
        <w:trPr>
          <w:cantSplit/>
          <w:tblHeader/>
        </w:trPr>
        <w:tc>
          <w:tcPr>
            <w:tcW w:w="2065" w:type="dxa"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:rsidR="00BC4730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  <w:r w:rsidRPr="0054487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  <w:r w:rsidR="00F15E1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2007" w:type="dxa"/>
            <w:gridSpan w:val="3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54487C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930E7A" w:rsidRDefault="00930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:rsidR="00930E7A" w:rsidRDefault="00930E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:rsidR="00BC4730" w:rsidRPr="0054487C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986" w:type="dxa"/>
            <w:gridSpan w:val="3"/>
            <w:hideMark/>
          </w:tcPr>
          <w:p w:rsidR="00BC4730" w:rsidRPr="00E66B9C" w:rsidRDefault="00BC4730" w:rsidP="004F4C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เงินปันผลรับ</w:t>
            </w:r>
            <w:r w:rsidR="00BC3AA2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สำหรับ</w:t>
            </w:r>
            <w:r w:rsidR="00743DFA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br/>
            </w:r>
            <w:r w:rsidR="00BC3AA2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งวด</w:t>
            </w:r>
            <w:r w:rsidR="00D86FD7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เก้า</w:t>
            </w:r>
            <w:r w:rsidR="00E66B9C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</w:tr>
      <w:tr w:rsidR="00C66EA1" w:rsidTr="00032828">
        <w:trPr>
          <w:cantSplit/>
          <w:tblHeader/>
        </w:trPr>
        <w:tc>
          <w:tcPr>
            <w:tcW w:w="20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9E663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2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9E663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9E663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86FD7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มีนาคม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86FD7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vAlign w:val="bottom"/>
          </w:tcPr>
          <w:p w:rsidR="00C66EA1" w:rsidRPr="005A76F3" w:rsidRDefault="00D86FD7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86FD7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31 ธันวาคม</w:t>
            </w:r>
          </w:p>
        </w:tc>
      </w:tr>
      <w:tr w:rsidR="00C66EA1" w:rsidTr="00032828">
        <w:trPr>
          <w:cantSplit/>
          <w:tblHeader/>
        </w:trPr>
        <w:tc>
          <w:tcPr>
            <w:tcW w:w="20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:rsidR="00C66EA1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C66EA1" w:rsidRPr="00A3077D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C66EA1" w:rsidRPr="0054487C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:rsidR="00C66EA1" w:rsidRPr="005A76F3" w:rsidRDefault="00A3077D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C66EA1" w:rsidRPr="0054487C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vAlign w:val="bottom"/>
            <w:hideMark/>
          </w:tcPr>
          <w:p w:rsidR="00C66EA1" w:rsidRPr="005A76F3" w:rsidRDefault="00C66EA1" w:rsidP="00C6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5A76F3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256</w:t>
            </w:r>
            <w:r w:rsidR="00A3077D">
              <w:rPr>
                <w:rFonts w:ascii="Angsana New" w:hAnsi="Angsana New"/>
                <w:bCs/>
                <w:sz w:val="28"/>
                <w:szCs w:val="28"/>
                <w:lang w:val="en-GB"/>
              </w:rPr>
              <w:t>1</w:t>
            </w:r>
          </w:p>
        </w:tc>
      </w:tr>
      <w:tr w:rsidR="00530F39" w:rsidTr="00032828">
        <w:trPr>
          <w:cantSplit/>
          <w:trHeight w:val="261"/>
        </w:trPr>
        <w:tc>
          <w:tcPr>
            <w:tcW w:w="20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54487C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54487C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34" w:type="dxa"/>
            <w:gridSpan w:val="19"/>
            <w:hideMark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487C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30F39" w:rsidTr="00032828">
        <w:trPr>
          <w:cantSplit/>
          <w:trHeight w:val="351"/>
        </w:trPr>
        <w:tc>
          <w:tcPr>
            <w:tcW w:w="2065" w:type="dxa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</w:tcPr>
          <w:p w:rsidR="00530F39" w:rsidRPr="0054487C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62FF9" w:rsidTr="00032828">
        <w:trPr>
          <w:cantSplit/>
          <w:trHeight w:val="270"/>
        </w:trPr>
        <w:tc>
          <w:tcPr>
            <w:tcW w:w="20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P.T. Indo Liberty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2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8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662FF9" w:rsidRPr="00BC69C7" w:rsidRDefault="00E10D43" w:rsidP="00F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CC45B5">
              <w:rPr>
                <w:rFonts w:ascii="Angsana New" w:hAnsi="Angsana New"/>
                <w:sz w:val="28"/>
                <w:szCs w:val="28"/>
              </w:rPr>
              <w:t>3,061</w:t>
            </w:r>
          </w:p>
        </w:tc>
        <w:tc>
          <w:tcPr>
            <w:tcW w:w="18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62FF9" w:rsidRPr="00BC69C7" w:rsidRDefault="00D25DFC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336,286</w:t>
            </w:r>
          </w:p>
        </w:tc>
        <w:tc>
          <w:tcPr>
            <w:tcW w:w="18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148F" w:rsidTr="00032828">
        <w:trPr>
          <w:cantSplit/>
          <w:trHeight w:val="695"/>
        </w:trPr>
        <w:tc>
          <w:tcPr>
            <w:tcW w:w="2065" w:type="dxa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6C148F" w:rsidRPr="00BC69C7" w:rsidRDefault="00E10D43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</w:t>
            </w:r>
            <w:r w:rsidR="00CC45B5">
              <w:rPr>
                <w:rFonts w:ascii="Angsana New" w:hAnsi="Angsana New"/>
                <w:sz w:val="28"/>
                <w:szCs w:val="28"/>
              </w:rPr>
              <w:t>27,480</w:t>
            </w:r>
          </w:p>
        </w:tc>
        <w:tc>
          <w:tcPr>
            <w:tcW w:w="180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4,026,145</w:t>
            </w:r>
          </w:p>
        </w:tc>
        <w:tc>
          <w:tcPr>
            <w:tcW w:w="180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</w:t>
            </w:r>
            <w:r w:rsidR="00BC69C7" w:rsidRPr="00BC69C7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25,491</w:t>
            </w:r>
          </w:p>
        </w:tc>
      </w:tr>
      <w:tr w:rsidR="00662FF9" w:rsidTr="00032828">
        <w:trPr>
          <w:cantSplit/>
        </w:trPr>
        <w:tc>
          <w:tcPr>
            <w:tcW w:w="20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Indigold</w:t>
            </w:r>
            <w:proofErr w:type="spellEnd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บริษัทเพื่อ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:rsidR="00662FF9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69C7" w:rsidRDefault="00E10D43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707,849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69C7" w:rsidRDefault="00D25DFC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598,660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2FF9" w:rsidRPr="00BC69C7" w:rsidRDefault="00662FF9" w:rsidP="00662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BC69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148F" w:rsidTr="00032828">
        <w:trPr>
          <w:cantSplit/>
        </w:trPr>
        <w:tc>
          <w:tcPr>
            <w:tcW w:w="2065" w:type="dxa"/>
            <w:hideMark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6C148F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9C7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9C7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BC69C7" w:rsidRDefault="00E10D43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</w:t>
            </w:r>
            <w:r w:rsidR="00CC45B5">
              <w:rPr>
                <w:rFonts w:ascii="Angsana New" w:hAnsi="Angsana New"/>
                <w:b/>
                <w:bCs/>
                <w:sz w:val="28"/>
                <w:szCs w:val="28"/>
              </w:rPr>
              <w:t>48,390</w:t>
            </w: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9C7">
              <w:rPr>
                <w:rFonts w:ascii="Angsana New" w:hAnsi="Angsana New"/>
                <w:b/>
                <w:bCs/>
                <w:sz w:val="28"/>
                <w:szCs w:val="28"/>
              </w:rPr>
              <w:t>4,961,091</w:t>
            </w: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9C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C69C7" w:rsidRPr="00BC69C7">
              <w:rPr>
                <w:rFonts w:ascii="Angsana New" w:hAnsi="Angsana New"/>
                <w:b/>
                <w:bCs/>
                <w:sz w:val="28"/>
                <w:szCs w:val="28"/>
              </w:rPr>
              <w:t>7,515</w:t>
            </w:r>
          </w:p>
        </w:tc>
        <w:tc>
          <w:tcPr>
            <w:tcW w:w="180" w:type="dxa"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6C148F" w:rsidRPr="00BC69C7" w:rsidRDefault="006C148F" w:rsidP="006C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9C7">
              <w:rPr>
                <w:rFonts w:ascii="Angsana New" w:hAnsi="Angsana New"/>
                <w:b/>
                <w:bCs/>
                <w:sz w:val="28"/>
                <w:szCs w:val="28"/>
              </w:rPr>
              <w:t>25,491</w:t>
            </w:r>
          </w:p>
        </w:tc>
      </w:tr>
    </w:tbl>
    <w:p w:rsidR="0084328E" w:rsidRPr="006934B8" w:rsidRDefault="0084328E" w:rsidP="0065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  <w:cs/>
        </w:rPr>
      </w:pPr>
    </w:p>
    <w:p w:rsidR="00A660C6" w:rsidRDefault="00A660C6" w:rsidP="00A6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rPr>
          <w:rFonts w:ascii="Angsana New" w:hAnsi="Angsana New"/>
          <w:sz w:val="30"/>
          <w:szCs w:val="30"/>
        </w:rPr>
      </w:pPr>
    </w:p>
    <w:p w:rsidR="005E2E3E" w:rsidRDefault="005E2E3E" w:rsidP="00A6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rPr>
          <w:rFonts w:ascii="Angsana New" w:hAnsi="Angsana New"/>
          <w:sz w:val="30"/>
          <w:szCs w:val="30"/>
        </w:rPr>
      </w:pPr>
    </w:p>
    <w:p w:rsidR="00394EF1" w:rsidRPr="006934B8" w:rsidRDefault="00394EF1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23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8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8"/>
      </w:tblGrid>
      <w:tr w:rsidR="00530F39" w:rsidTr="00032828">
        <w:trPr>
          <w:cantSplit/>
          <w:tblHeader/>
        </w:trPr>
        <w:tc>
          <w:tcPr>
            <w:tcW w:w="2877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7842" w:type="dxa"/>
            <w:gridSpan w:val="15"/>
            <w:vAlign w:val="bottom"/>
            <w:hideMark/>
          </w:tcPr>
          <w:p w:rsidR="00530F39" w:rsidRDefault="00530F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0F39" w:rsidTr="00032828">
        <w:trPr>
          <w:cantSplit/>
          <w:tblHeader/>
        </w:trPr>
        <w:tc>
          <w:tcPr>
            <w:tcW w:w="2877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530F39" w:rsidRDefault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  <w:hideMark/>
          </w:tcPr>
          <w:p w:rsidR="00530F39" w:rsidRDefault="00530F39" w:rsidP="004F4C9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C54F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9F72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="00E66B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:rsidR="00C54F55" w:rsidRPr="00AE5001" w:rsidRDefault="00AE5001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972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AE500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AE500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AE5001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2F783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96809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BA746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C54F55" w:rsidRP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54F5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</w:t>
            </w:r>
            <w:r w:rsidR="00BA746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:rsidR="00C54F55" w:rsidRPr="005A2EAA" w:rsidRDefault="00AE5001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72" w:type="dxa"/>
            <w:vAlign w:val="bottom"/>
          </w:tcPr>
          <w:p w:rsidR="00C54F55" w:rsidRPr="005A2EAA" w:rsidRDefault="00AE5001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C54F55" w:rsidRPr="005A2EAA" w:rsidRDefault="00AE5001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AE5001" w:rsidRDefault="00AE5001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C54F55" w:rsidRPr="005A2EAA" w:rsidRDefault="002F7830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C54F55" w:rsidRPr="005A2EAA" w:rsidRDefault="00BA746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C54F55" w:rsidRPr="005A2EAA" w:rsidRDefault="00C54F55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C54F55" w:rsidRPr="00C54F55" w:rsidRDefault="00BA746A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54F55" w:rsidTr="00032828">
        <w:trPr>
          <w:cantSplit/>
          <w:trHeight w:val="389"/>
          <w:tblHeader/>
        </w:trPr>
        <w:tc>
          <w:tcPr>
            <w:tcW w:w="2877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72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C54F55" w:rsidRDefault="00E4561D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C54F55" w:rsidRPr="00C54F55" w:rsidRDefault="00C54F55" w:rsidP="00C5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530F39" w:rsidTr="00032828">
        <w:trPr>
          <w:cantSplit/>
          <w:trHeight w:val="270"/>
        </w:trPr>
        <w:tc>
          <w:tcPr>
            <w:tcW w:w="2877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153" w:type="dxa"/>
            <w:gridSpan w:val="19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0F39" w:rsidTr="00032828">
        <w:trPr>
          <w:cantSplit/>
          <w:trHeight w:val="270"/>
        </w:trPr>
        <w:tc>
          <w:tcPr>
            <w:tcW w:w="2877" w:type="dxa"/>
            <w:hideMark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:rsidR="00530F39" w:rsidRDefault="00530F39" w:rsidP="00530F39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EC1" w:rsidRPr="009854C1" w:rsidTr="00032828">
        <w:trPr>
          <w:cantSplit/>
          <w:trHeight w:val="270"/>
        </w:trPr>
        <w:tc>
          <w:tcPr>
            <w:tcW w:w="2877" w:type="dxa"/>
            <w:hideMark/>
          </w:tcPr>
          <w:p w:rsidR="00BE3EC1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P.T. Indo Liberty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E204F" w:rsidTr="00032828">
        <w:trPr>
          <w:cantSplit/>
          <w:trHeight w:val="270"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972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5E204F" w:rsidRPr="00BC69C7" w:rsidRDefault="00743DFA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23273E"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7,515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25,491</w:t>
            </w:r>
          </w:p>
        </w:tc>
      </w:tr>
      <w:tr w:rsidR="005E204F" w:rsidTr="00032828">
        <w:trPr>
          <w:cantSplit/>
          <w:trHeight w:val="270"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Indigold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:rsidR="005E204F" w:rsidRPr="00BE3D8D" w:rsidRDefault="005E204F" w:rsidP="005E204F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5E204F" w:rsidTr="00032828">
        <w:trPr>
          <w:cantSplit/>
        </w:trPr>
        <w:tc>
          <w:tcPr>
            <w:tcW w:w="2877" w:type="dxa"/>
            <w:hideMark/>
          </w:tcPr>
          <w:p w:rsidR="005E204F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E204F" w:rsidRPr="00BC69C7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E204F" w:rsidRPr="00BC69C7" w:rsidRDefault="00743DFA" w:rsidP="005E204F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23273E"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7,515</w:t>
            </w:r>
          </w:p>
        </w:tc>
        <w:tc>
          <w:tcPr>
            <w:tcW w:w="180" w:type="dxa"/>
            <w:vAlign w:val="center"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6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204F" w:rsidRPr="00BE3D8D" w:rsidRDefault="005E204F" w:rsidP="005E20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491</w:t>
            </w:r>
          </w:p>
        </w:tc>
      </w:tr>
    </w:tbl>
    <w:p w:rsidR="003571B5" w:rsidRPr="006934B8" w:rsidRDefault="003571B5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9854C1" w:rsidRPr="005E2E3E" w:rsidRDefault="00B17072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</w:t>
      </w:r>
      <w:r w:rsidR="005E2E3E" w:rsidRPr="00764E2E">
        <w:rPr>
          <w:rFonts w:ascii="Angsana New" w:hAnsi="Angsana New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9854C1" w:rsidRDefault="009854C1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11987" w:rsidRDefault="00A11987" w:rsidP="00D4260D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0B3A52" w:rsidRPr="006934B8" w:rsidRDefault="00287C91" w:rsidP="000B3A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br w:type="page"/>
      </w:r>
      <w:r w:rsidR="007A0EB8">
        <w:rPr>
          <w:rFonts w:ascii="Angsana New" w:hAnsi="Angsana New"/>
          <w:sz w:val="30"/>
          <w:szCs w:val="30"/>
          <w:u w:val="none"/>
          <w:lang w:val="en-US"/>
        </w:rPr>
        <w:lastRenderedPageBreak/>
        <w:t>8</w:t>
      </w:r>
      <w:r w:rsidR="000B3A52" w:rsidRPr="006934B8">
        <w:rPr>
          <w:rFonts w:ascii="Angsana New" w:hAnsi="Angsana New"/>
          <w:sz w:val="30"/>
          <w:szCs w:val="30"/>
          <w:u w:val="none"/>
        </w:rPr>
        <w:tab/>
      </w:r>
      <w:r w:rsidR="000B3A52" w:rsidRPr="006934B8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:rsidR="000B3A52" w:rsidRPr="006934B8" w:rsidRDefault="000B3A52" w:rsidP="005E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A449CF" w:rsidRDefault="0092779D" w:rsidP="0089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 w:firstLine="270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เ</w:t>
      </w:r>
      <w:r w:rsidR="00DF76BF" w:rsidRPr="006934B8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bookmarkStart w:id="1" w:name="_Hlk30078451"/>
      <w:r w:rsidR="008941CC" w:rsidRPr="008941CC">
        <w:rPr>
          <w:rFonts w:ascii="Angsana New" w:hAnsi="Angsana New"/>
          <w:sz w:val="30"/>
          <w:szCs w:val="30"/>
          <w:cs/>
        </w:rPr>
        <w:t xml:space="preserve">31 ธันวาคม </w:t>
      </w:r>
      <w:bookmarkEnd w:id="1"/>
      <w:r w:rsidR="00596809">
        <w:rPr>
          <w:rFonts w:ascii="Angsana New" w:hAnsi="Angsana New" w:hint="cs"/>
          <w:sz w:val="30"/>
          <w:szCs w:val="30"/>
          <w:cs/>
        </w:rPr>
        <w:t>256</w:t>
      </w:r>
      <w:r w:rsidR="00E4561D">
        <w:rPr>
          <w:rFonts w:ascii="Angsana New" w:hAnsi="Angsana New"/>
          <w:sz w:val="30"/>
          <w:szCs w:val="30"/>
        </w:rPr>
        <w:t>2</w:t>
      </w:r>
      <w:r w:rsidR="00530F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76BF" w:rsidRPr="006934B8">
        <w:rPr>
          <w:rFonts w:ascii="Angsana New" w:hAnsi="Angsana New"/>
          <w:sz w:val="30"/>
          <w:szCs w:val="30"/>
        </w:rPr>
        <w:t>31</w:t>
      </w:r>
      <w:r w:rsidR="00DF76BF" w:rsidRPr="006934B8">
        <w:rPr>
          <w:rFonts w:ascii="Angsana New" w:hAnsi="Angsana New"/>
          <w:sz w:val="30"/>
          <w:szCs w:val="30"/>
          <w:cs/>
        </w:rPr>
        <w:t xml:space="preserve"> มีนาคม </w:t>
      </w:r>
      <w:r w:rsidR="00DF76BF" w:rsidRPr="006934B8">
        <w:rPr>
          <w:rFonts w:ascii="Angsana New" w:hAnsi="Angsana New"/>
          <w:sz w:val="30"/>
          <w:szCs w:val="30"/>
        </w:rPr>
        <w:t>25</w:t>
      </w:r>
      <w:r w:rsidR="00596809">
        <w:rPr>
          <w:rFonts w:ascii="Angsana New" w:hAnsi="Angsana New"/>
          <w:sz w:val="30"/>
          <w:szCs w:val="30"/>
        </w:rPr>
        <w:t>6</w:t>
      </w:r>
      <w:r w:rsidR="00E4561D">
        <w:rPr>
          <w:rFonts w:ascii="Angsana New" w:hAnsi="Angsana New"/>
          <w:sz w:val="30"/>
          <w:szCs w:val="30"/>
        </w:rPr>
        <w:t>2</w:t>
      </w:r>
      <w:r w:rsidRPr="006934B8">
        <w:rPr>
          <w:rFonts w:ascii="Angsana New" w:hAnsi="Angsana New"/>
          <w:sz w:val="30"/>
          <w:szCs w:val="30"/>
          <w:cs/>
        </w:rPr>
        <w:t xml:space="preserve"> </w:t>
      </w:r>
      <w:r w:rsidR="00A449CF" w:rsidRPr="006934B8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596809">
        <w:rPr>
          <w:rFonts w:ascii="Angsana New" w:hAnsi="Angsana New" w:hint="cs"/>
          <w:sz w:val="30"/>
          <w:szCs w:val="30"/>
          <w:cs/>
        </w:rPr>
        <w:t>งวด</w:t>
      </w:r>
      <w:r w:rsidR="008941CC">
        <w:rPr>
          <w:rFonts w:ascii="Angsana New" w:hAnsi="Angsana New" w:hint="cs"/>
          <w:sz w:val="30"/>
          <w:szCs w:val="30"/>
          <w:cs/>
        </w:rPr>
        <w:t>เก้า</w:t>
      </w:r>
      <w:r w:rsidR="00A449C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941CC" w:rsidRPr="008941CC">
        <w:rPr>
          <w:rFonts w:ascii="Angsana New" w:hAnsi="Angsana New"/>
          <w:sz w:val="30"/>
          <w:szCs w:val="30"/>
        </w:rPr>
        <w:t>31</w:t>
      </w:r>
      <w:r w:rsidR="008941CC">
        <w:rPr>
          <w:rFonts w:ascii="Angsana New" w:hAnsi="Angsana New" w:hint="cs"/>
          <w:sz w:val="30"/>
          <w:szCs w:val="30"/>
          <w:cs/>
        </w:rPr>
        <w:t xml:space="preserve"> </w:t>
      </w:r>
      <w:r w:rsidR="008941CC" w:rsidRPr="008941CC">
        <w:rPr>
          <w:rFonts w:ascii="Angsana New" w:hAnsi="Angsana New"/>
          <w:sz w:val="30"/>
          <w:szCs w:val="30"/>
          <w:cs/>
        </w:rPr>
        <w:t>ธันวาคม</w:t>
      </w:r>
      <w:r w:rsidR="008941CC">
        <w:rPr>
          <w:rFonts w:ascii="Angsana New" w:hAnsi="Angsana New" w:hint="cs"/>
          <w:sz w:val="30"/>
          <w:szCs w:val="30"/>
          <w:cs/>
        </w:rPr>
        <w:t xml:space="preserve"> </w:t>
      </w:r>
      <w:r w:rsidR="00A449CF" w:rsidRPr="006934B8">
        <w:rPr>
          <w:rFonts w:ascii="Angsana New" w:hAnsi="Angsana New"/>
          <w:sz w:val="30"/>
          <w:szCs w:val="30"/>
          <w:cs/>
        </w:rPr>
        <w:t>มีดังนี้</w:t>
      </w:r>
    </w:p>
    <w:p w:rsidR="0092779D" w:rsidRPr="006934B8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594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98"/>
        <w:gridCol w:w="722"/>
        <w:gridCol w:w="182"/>
        <w:gridCol w:w="722"/>
        <w:gridCol w:w="900"/>
        <w:gridCol w:w="180"/>
        <w:gridCol w:w="810"/>
        <w:gridCol w:w="182"/>
        <w:gridCol w:w="898"/>
        <w:gridCol w:w="180"/>
        <w:gridCol w:w="810"/>
        <w:gridCol w:w="180"/>
        <w:gridCol w:w="900"/>
        <w:gridCol w:w="180"/>
        <w:gridCol w:w="910"/>
        <w:gridCol w:w="180"/>
        <w:gridCol w:w="810"/>
        <w:gridCol w:w="179"/>
        <w:gridCol w:w="811"/>
        <w:gridCol w:w="180"/>
        <w:gridCol w:w="820"/>
        <w:gridCol w:w="180"/>
        <w:gridCol w:w="800"/>
      </w:tblGrid>
      <w:tr w:rsidR="0092779D" w:rsidRPr="006934B8" w:rsidTr="00BC69C7">
        <w:trPr>
          <w:cantSplit/>
          <w:tblHeader/>
        </w:trPr>
        <w:tc>
          <w:tcPr>
            <w:tcW w:w="19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1626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89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8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9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 w:rsidRPr="006934B8">
              <w:rPr>
                <w:rFonts w:ascii="Angsana New" w:hAnsi="Angsana New"/>
                <w:b/>
                <w:sz w:val="30"/>
                <w:szCs w:val="30"/>
              </w:rPr>
              <w:t>-</w:t>
            </w:r>
            <w:r w:rsidRPr="006934B8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92779D" w:rsidRPr="006934B8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92779D" w:rsidRPr="006934B8" w:rsidRDefault="0092779D" w:rsidP="00DD39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  <w:r w:rsidR="00D117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9F72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="00D117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</w:tr>
      <w:tr w:rsidR="008941CC" w:rsidRPr="006934B8" w:rsidTr="00BC69C7">
        <w:trPr>
          <w:cantSplit/>
          <w:tblHeader/>
        </w:trPr>
        <w:tc>
          <w:tcPr>
            <w:tcW w:w="19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2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900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2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79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31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8941CC" w:rsidRPr="00AE5001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8941CC" w:rsidRPr="006934B8" w:rsidTr="00BC69C7">
        <w:trPr>
          <w:cantSplit/>
          <w:tblHeader/>
        </w:trPr>
        <w:tc>
          <w:tcPr>
            <w:tcW w:w="19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2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2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9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:rsidR="008941CC" w:rsidRPr="006934B8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8941CC" w:rsidRPr="005A2EAA" w:rsidRDefault="008941CC" w:rsidP="0089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96809" w:rsidRPr="006934B8" w:rsidTr="00BC69C7">
        <w:trPr>
          <w:cantSplit/>
          <w:tblHeader/>
        </w:trPr>
        <w:tc>
          <w:tcPr>
            <w:tcW w:w="1980" w:type="dxa"/>
          </w:tcPr>
          <w:p w:rsidR="00596809" w:rsidRPr="006934B8" w:rsidRDefault="00596809" w:rsidP="0074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P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E4561D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2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596809" w:rsidRDefault="00E4561D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596809" w:rsidRPr="00596809" w:rsidRDefault="00E4561D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2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79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:rsid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596809" w:rsidRPr="006934B8" w:rsidRDefault="00596809" w:rsidP="0059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:rsidR="00596809" w:rsidRPr="00596809" w:rsidRDefault="00BF42C7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  <w:vAlign w:val="bottom"/>
          </w:tcPr>
          <w:p w:rsidR="00596809" w:rsidRDefault="00596809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:rsidR="00596809" w:rsidRPr="00C54F55" w:rsidRDefault="00C54F55" w:rsidP="005968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</w:t>
            </w:r>
            <w:r w:rsidR="00BF42C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B26975" w:rsidRPr="006934B8" w:rsidTr="008941CC">
        <w:trPr>
          <w:cantSplit/>
          <w:trHeight w:val="270"/>
        </w:trPr>
        <w:tc>
          <w:tcPr>
            <w:tcW w:w="2878" w:type="dxa"/>
            <w:gridSpan w:val="2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6" w:type="dxa"/>
            <w:gridSpan w:val="3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6934B8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090" w:type="dxa"/>
            <w:gridSpan w:val="19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26975" w:rsidRPr="006934B8" w:rsidTr="00BC69C7">
        <w:trPr>
          <w:cantSplit/>
          <w:trHeight w:val="270"/>
        </w:trPr>
        <w:tc>
          <w:tcPr>
            <w:tcW w:w="2878" w:type="dxa"/>
            <w:gridSpan w:val="2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72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</w:tcPr>
          <w:p w:rsidR="00B26975" w:rsidRPr="006934B8" w:rsidRDefault="00B26975" w:rsidP="00B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E3EC1" w:rsidRPr="00596809" w:rsidTr="00BC69C7">
        <w:trPr>
          <w:cantSplit/>
          <w:trHeight w:val="270"/>
        </w:trPr>
        <w:tc>
          <w:tcPr>
            <w:tcW w:w="1980" w:type="dxa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ผลิตคาร์บอน</w:t>
            </w:r>
          </w:p>
        </w:tc>
        <w:tc>
          <w:tcPr>
            <w:tcW w:w="722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2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90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2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5F12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69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BC69C7">
              <w:rPr>
                <w:rFonts w:ascii="Angsana New" w:hAnsi="Angsana New"/>
                <w:sz w:val="30"/>
                <w:szCs w:val="30"/>
              </w:rPr>
              <w:t>12,854</w:t>
            </w:r>
            <w:r w:rsidRPr="00BC69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85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C69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BC69C7">
              <w:rPr>
                <w:rFonts w:ascii="Angsana New" w:hAnsi="Angsana New"/>
                <w:sz w:val="30"/>
                <w:szCs w:val="30"/>
              </w:rPr>
              <w:t>12,854</w:t>
            </w:r>
            <w:r w:rsidRPr="00BC69C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BE3EC1" w:rsidRPr="00BC69C7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BE3EC1" w:rsidRPr="00BE3D8D" w:rsidRDefault="00BE3EC1" w:rsidP="00BE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80296" w:rsidRPr="006934B8" w:rsidTr="00BC69C7">
        <w:trPr>
          <w:cantSplit/>
        </w:trPr>
        <w:tc>
          <w:tcPr>
            <w:tcW w:w="198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69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12,854</w:t>
            </w:r>
            <w:r w:rsidRPr="00BC69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85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69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12,854</w:t>
            </w:r>
            <w:r w:rsidRPr="00BC69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:rsidR="00E80296" w:rsidRPr="00BC69C7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:rsidR="00E80296" w:rsidRPr="00BE3D8D" w:rsidRDefault="00E80296" w:rsidP="00E8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3D8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0B3A52" w:rsidRPr="006934B8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7A1361" w:rsidRPr="006934B8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6934B8" w:rsidSect="003125BC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67E16" w:rsidRPr="006934B8" w:rsidRDefault="007A0EB8" w:rsidP="00F0416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9</w:t>
      </w:r>
      <w:r w:rsidR="00667E16" w:rsidRPr="006934B8">
        <w:rPr>
          <w:rFonts w:ascii="Angsana New" w:hAnsi="Angsana New"/>
          <w:sz w:val="30"/>
          <w:szCs w:val="30"/>
          <w:u w:val="none"/>
        </w:rPr>
        <w:tab/>
      </w:r>
      <w:r w:rsidR="00667E16" w:rsidRPr="006934B8">
        <w:rPr>
          <w:rFonts w:ascii="Angsana New" w:hAnsi="Angsana New"/>
          <w:sz w:val="30"/>
          <w:szCs w:val="30"/>
          <w:u w:val="none"/>
          <w:cs/>
        </w:rPr>
        <w:t>เงินลงทุนระยะยาวอื่น</w:t>
      </w:r>
    </w:p>
    <w:p w:rsidR="00F46267" w:rsidRPr="008F1FA2" w:rsidRDefault="00F46267" w:rsidP="00F46267">
      <w:pPr>
        <w:pStyle w:val="block"/>
        <w:spacing w:after="0" w:line="38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440"/>
      </w:tblGrid>
      <w:tr w:rsidR="00F46267" w:rsidRPr="00F46267" w:rsidTr="00325F69">
        <w:trPr>
          <w:cantSplit/>
          <w:trHeight w:hRule="exact" w:val="794"/>
        </w:trPr>
        <w:tc>
          <w:tcPr>
            <w:tcW w:w="6210" w:type="dxa"/>
          </w:tcPr>
          <w:p w:rsidR="00F46267" w:rsidRPr="003F4CEA" w:rsidRDefault="00F46267" w:rsidP="00EC48F5"/>
        </w:tc>
        <w:tc>
          <w:tcPr>
            <w:tcW w:w="3060" w:type="dxa"/>
            <w:gridSpan w:val="3"/>
          </w:tcPr>
          <w:p w:rsidR="00F46267" w:rsidRPr="00F46267" w:rsidRDefault="005F12F8" w:rsidP="00DD6F41">
            <w:pPr>
              <w:tabs>
                <w:tab w:val="clear" w:pos="2807"/>
                <w:tab w:val="decimal" w:pos="731"/>
                <w:tab w:val="left" w:pos="2711"/>
              </w:tabs>
              <w:ind w:right="11"/>
              <w:jc w:val="center"/>
              <w:rPr>
                <w:highlight w:val="yellow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F46267" w:rsidRPr="00356027" w:rsidRDefault="00B623CD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23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23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F46267" w:rsidRPr="005F12F8" w:rsidRDefault="00F46267" w:rsidP="00EC48F5">
            <w:pPr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46267" w:rsidRPr="00356027" w:rsidRDefault="00F46267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F12F8" w:rsidRPr="0035602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F46267" w:rsidRPr="005F12F8" w:rsidRDefault="00EC48F5" w:rsidP="00EC48F5">
            <w:pPr>
              <w:ind w:left="-108" w:right="-108"/>
              <w:jc w:val="center"/>
              <w:rPr>
                <w:szCs w:val="22"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46267" w:rsidRPr="005F12F8" w:rsidRDefault="00F46267" w:rsidP="00EC48F5">
            <w:pPr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46267" w:rsidRPr="00356027" w:rsidRDefault="00EC48F5" w:rsidP="00EC48F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27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46267" w:rsidRPr="00F46267" w:rsidTr="00CC16E4">
        <w:trPr>
          <w:cantSplit/>
          <w:trHeight w:hRule="exact" w:val="360"/>
        </w:trPr>
        <w:tc>
          <w:tcPr>
            <w:tcW w:w="6210" w:type="dxa"/>
          </w:tcPr>
          <w:p w:rsidR="00F46267" w:rsidRPr="00F46267" w:rsidRDefault="00F46267" w:rsidP="00EC48F5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3060" w:type="dxa"/>
            <w:gridSpan w:val="3"/>
          </w:tcPr>
          <w:p w:rsidR="00F46267" w:rsidRPr="00F46267" w:rsidRDefault="005F12F8" w:rsidP="00EC48F5">
            <w:pPr>
              <w:ind w:left="-108" w:right="-108"/>
              <w:jc w:val="center"/>
              <w:rPr>
                <w:szCs w:val="22"/>
                <w:highlight w:val="yellow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D6BCE" w:rsidRPr="00F46267" w:rsidTr="00CC16E4">
        <w:trPr>
          <w:cantSplit/>
        </w:trPr>
        <w:tc>
          <w:tcPr>
            <w:tcW w:w="6210" w:type="dxa"/>
          </w:tcPr>
          <w:p w:rsidR="00CD6BCE" w:rsidRPr="00CD6BCE" w:rsidRDefault="00CD6BCE" w:rsidP="00EC48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D6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ส่วนที่หมุนเวียน</w:t>
            </w:r>
          </w:p>
        </w:tc>
        <w:tc>
          <w:tcPr>
            <w:tcW w:w="1350" w:type="dxa"/>
            <w:vAlign w:val="bottom"/>
          </w:tcPr>
          <w:p w:rsidR="00CD6BCE" w:rsidRPr="00D0103F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BCE" w:rsidRPr="00F46267" w:rsidTr="00C55CF2">
        <w:trPr>
          <w:cantSplit/>
        </w:trPr>
        <w:tc>
          <w:tcPr>
            <w:tcW w:w="6210" w:type="dxa"/>
          </w:tcPr>
          <w:p w:rsidR="00CD6BCE" w:rsidRDefault="00CD6BCE" w:rsidP="00EC48F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D6BCE" w:rsidRPr="00BC69C7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15,877</w:t>
            </w: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D6BCE" w:rsidRPr="004E135A" w:rsidRDefault="004E135A" w:rsidP="00B2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D6BCE" w:rsidRPr="00F46267" w:rsidTr="00C55CF2">
        <w:trPr>
          <w:cantSplit/>
        </w:trPr>
        <w:tc>
          <w:tcPr>
            <w:tcW w:w="6210" w:type="dxa"/>
          </w:tcPr>
          <w:p w:rsidR="00CD6BCE" w:rsidRDefault="00CD6BCE" w:rsidP="00EC48F5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CD6BCE" w:rsidRPr="00BC69C7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BCE" w:rsidRPr="00F46267" w:rsidTr="00CC16E4">
        <w:trPr>
          <w:cantSplit/>
        </w:trPr>
        <w:tc>
          <w:tcPr>
            <w:tcW w:w="6210" w:type="dxa"/>
          </w:tcPr>
          <w:p w:rsidR="00CD6BCE" w:rsidRPr="00CD6BCE" w:rsidRDefault="00CD6BCE" w:rsidP="00EC48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D6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:rsidR="00CD6BCE" w:rsidRPr="00BC69C7" w:rsidRDefault="00CD6BCE" w:rsidP="0049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BCE" w:rsidRPr="00D0103F" w:rsidRDefault="00CD6BCE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D6BCE" w:rsidRPr="00D0103F" w:rsidRDefault="00CD6BCE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267" w:rsidRPr="00F46267" w:rsidTr="00CC16E4">
        <w:trPr>
          <w:cantSplit/>
        </w:trPr>
        <w:tc>
          <w:tcPr>
            <w:tcW w:w="6210" w:type="dxa"/>
          </w:tcPr>
          <w:p w:rsidR="00F46267" w:rsidRPr="00F46267" w:rsidRDefault="005F12F8" w:rsidP="00EC48F5">
            <w:pPr>
              <w:rPr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  <w:vAlign w:val="bottom"/>
          </w:tcPr>
          <w:p w:rsidR="00F46267" w:rsidRPr="00BC69C7" w:rsidRDefault="00CD6BCE" w:rsidP="00CD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6267" w:rsidRPr="00D0103F" w:rsidRDefault="00F46267" w:rsidP="00EC48F5">
            <w:pPr>
              <w:tabs>
                <w:tab w:val="decimal" w:pos="103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46267" w:rsidRPr="00D0103F" w:rsidRDefault="00F46267" w:rsidP="00EC48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03F">
              <w:rPr>
                <w:rFonts w:ascii="Angsana New" w:hAnsi="Angsana New"/>
                <w:sz w:val="30"/>
                <w:szCs w:val="30"/>
              </w:rPr>
              <w:t>15,877</w:t>
            </w:r>
            <w:r w:rsidR="005F12F8" w:rsidRPr="00D010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46267" w:rsidRPr="00F46267" w:rsidTr="00CC16E4">
        <w:trPr>
          <w:cantSplit/>
        </w:trPr>
        <w:tc>
          <w:tcPr>
            <w:tcW w:w="6210" w:type="dxa"/>
          </w:tcPr>
          <w:p w:rsidR="00F46267" w:rsidRPr="00F46267" w:rsidRDefault="005F12F8" w:rsidP="00EC48F5">
            <w:pPr>
              <w:ind w:left="191" w:hanging="180"/>
              <w:rPr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46267" w:rsidRPr="00BC69C7" w:rsidRDefault="00F46267" w:rsidP="00A26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400" w:lineRule="exact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  <w:tc>
          <w:tcPr>
            <w:tcW w:w="270" w:type="dxa"/>
          </w:tcPr>
          <w:p w:rsidR="00F46267" w:rsidRPr="00D0103F" w:rsidRDefault="00F46267" w:rsidP="00A26CA6">
            <w:pPr>
              <w:tabs>
                <w:tab w:val="decimal" w:pos="1035"/>
              </w:tabs>
              <w:spacing w:line="40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267" w:rsidRPr="00D0103F" w:rsidRDefault="001855A5" w:rsidP="00A2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103F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</w:tr>
      <w:tr w:rsidR="00F46267" w:rsidRPr="00F46267" w:rsidTr="00CC16E4">
        <w:trPr>
          <w:cantSplit/>
          <w:trHeight w:val="64"/>
        </w:trPr>
        <w:tc>
          <w:tcPr>
            <w:tcW w:w="6210" w:type="dxa"/>
          </w:tcPr>
          <w:p w:rsidR="00F46267" w:rsidRPr="005F12F8" w:rsidRDefault="005F12F8" w:rsidP="00EC48F5">
            <w:pPr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5F12F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F46267" w:rsidRPr="00BC69C7" w:rsidRDefault="00F46267" w:rsidP="0024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687B" w:rsidRPr="00BC69C7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9C687B" w:rsidRPr="00BC69C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204</w:t>
            </w:r>
            <w:r w:rsidR="005F12F8" w:rsidRPr="00BC69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F46267" w:rsidRPr="00D0103F" w:rsidRDefault="00F46267" w:rsidP="00A26CA6">
            <w:pPr>
              <w:tabs>
                <w:tab w:val="decimal" w:pos="1035"/>
              </w:tabs>
              <w:spacing w:line="40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46267" w:rsidRPr="00D0103F" w:rsidRDefault="001855A5" w:rsidP="00A2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1E2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  <w:r w:rsidRPr="00D0103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,081</w:t>
            </w:r>
          </w:p>
        </w:tc>
      </w:tr>
    </w:tbl>
    <w:p w:rsidR="00F46267" w:rsidRPr="00CD6BCE" w:rsidRDefault="00F46267" w:rsidP="00F46267">
      <w:pPr>
        <w:tabs>
          <w:tab w:val="left" w:pos="54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p w:rsidR="00EC48F5" w:rsidRPr="00371FC9" w:rsidRDefault="00EC48F5" w:rsidP="00DA16F8">
      <w:pPr>
        <w:tabs>
          <w:tab w:val="clear" w:pos="454"/>
          <w:tab w:val="clear" w:pos="680"/>
          <w:tab w:val="left" w:pos="720"/>
          <w:tab w:val="left" w:pos="810"/>
        </w:tabs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371FC9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:rsidR="00F46267" w:rsidRPr="00CD6BCE" w:rsidRDefault="00F46267" w:rsidP="00DA16F8">
      <w:pPr>
        <w:tabs>
          <w:tab w:val="clear" w:pos="454"/>
          <w:tab w:val="clear" w:pos="680"/>
          <w:tab w:val="left" w:pos="720"/>
          <w:tab w:val="left" w:pos="81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p w:rsidR="00EC48F5" w:rsidRPr="00657EE5" w:rsidRDefault="00EC48F5" w:rsidP="00DA16F8">
      <w:pPr>
        <w:tabs>
          <w:tab w:val="clear" w:pos="454"/>
          <w:tab w:val="clear" w:pos="680"/>
          <w:tab w:val="left" w:pos="720"/>
          <w:tab w:val="left" w:pos="81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A11E5F" w:rsidRPr="00A11E5F">
        <w:rPr>
          <w:rFonts w:ascii="Angsana New" w:hAnsi="Angsana New"/>
          <w:spacing w:val="-6"/>
          <w:sz w:val="30"/>
          <w:szCs w:val="30"/>
        </w:rPr>
        <w:t xml:space="preserve">31 </w:t>
      </w:r>
      <w:r w:rsidR="00A11E5F" w:rsidRPr="00A11E5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657EE5">
        <w:rPr>
          <w:rFonts w:ascii="Angsana New" w:hAnsi="Angsana New"/>
          <w:spacing w:val="-6"/>
          <w:sz w:val="30"/>
          <w:szCs w:val="30"/>
        </w:rPr>
        <w:t>256</w:t>
      </w:r>
      <w:r w:rsidR="00BF42C7">
        <w:rPr>
          <w:rFonts w:ascii="Angsana New" w:hAnsi="Angsana New"/>
          <w:spacing w:val="-6"/>
          <w:sz w:val="30"/>
          <w:szCs w:val="30"/>
        </w:rPr>
        <w:t>2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บริษัทมีเงินฝากระยะยาวกับสถาบันการเงินในประเทศ</w:t>
      </w:r>
      <w:r w:rsidR="00126AE9">
        <w:rPr>
          <w:rFonts w:ascii="Angsana New" w:hAnsi="Angsana New" w:hint="cs"/>
          <w:spacing w:val="-6"/>
          <w:sz w:val="30"/>
          <w:szCs w:val="30"/>
          <w:cs/>
        </w:rPr>
        <w:t>แห่งหนึ่งเ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ป็นจำนวน</w:t>
      </w:r>
      <w:r w:rsidRPr="00BC69C7">
        <w:rPr>
          <w:rFonts w:ascii="Angsana New" w:hAnsi="Angsana New" w:hint="cs"/>
          <w:spacing w:val="-6"/>
          <w:sz w:val="30"/>
          <w:szCs w:val="30"/>
          <w:cs/>
        </w:rPr>
        <w:t xml:space="preserve">เงิน </w:t>
      </w:r>
      <w:r w:rsidRPr="00BC69C7">
        <w:rPr>
          <w:rFonts w:ascii="Angsana New" w:hAnsi="Angsana New"/>
          <w:spacing w:val="-6"/>
          <w:sz w:val="30"/>
          <w:szCs w:val="30"/>
        </w:rPr>
        <w:t xml:space="preserve">16 </w:t>
      </w:r>
      <w:r w:rsidRPr="00BC69C7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บาท</w:t>
      </w:r>
      <w:r>
        <w:rPr>
          <w:rFonts w:ascii="Angsana New" w:hAnsi="Angsana New"/>
          <w:spacing w:val="-6"/>
          <w:sz w:val="30"/>
          <w:szCs w:val="30"/>
        </w:rPr>
        <w:br/>
      </w:r>
      <w:r w:rsidRPr="00657EE5">
        <w:rPr>
          <w:rFonts w:ascii="Angsana New" w:hAnsi="Angsana New"/>
          <w:i/>
          <w:iCs/>
          <w:spacing w:val="-6"/>
          <w:sz w:val="30"/>
          <w:szCs w:val="30"/>
        </w:rPr>
        <w:t xml:space="preserve">(31 </w:t>
      </w:r>
      <w:r w:rsidRPr="00657EE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มีนาคม </w:t>
      </w:r>
      <w:r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D0319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F26B5D">
        <w:rPr>
          <w:rFonts w:ascii="Angsana New" w:hAnsi="Angsana New"/>
          <w:i/>
          <w:iCs/>
          <w:spacing w:val="-6"/>
          <w:sz w:val="30"/>
          <w:szCs w:val="30"/>
        </w:rPr>
        <w:t xml:space="preserve">: 16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657EE5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โดยมีอัตราดอกเบี้ย</w:t>
      </w:r>
      <w:r w:rsidRPr="00BC69C7">
        <w:rPr>
          <w:rFonts w:ascii="Angsana New" w:hAnsi="Angsana New" w:hint="cs"/>
          <w:spacing w:val="-6"/>
          <w:sz w:val="30"/>
          <w:szCs w:val="30"/>
          <w:cs/>
        </w:rPr>
        <w:t xml:space="preserve">ร้อยละ </w:t>
      </w:r>
      <w:r w:rsidRPr="00BC69C7">
        <w:rPr>
          <w:rFonts w:ascii="Angsana New" w:hAnsi="Angsana New"/>
          <w:spacing w:val="-6"/>
          <w:sz w:val="30"/>
          <w:szCs w:val="30"/>
        </w:rPr>
        <w:t xml:space="preserve">1.25 </w:t>
      </w:r>
      <w:r w:rsidRPr="00BC69C7">
        <w:rPr>
          <w:rFonts w:ascii="Angsana New" w:hAnsi="Angsana New" w:hint="cs"/>
          <w:spacing w:val="-6"/>
          <w:sz w:val="30"/>
          <w:szCs w:val="30"/>
          <w:cs/>
        </w:rPr>
        <w:t>ต่อ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(</w:t>
      </w:r>
      <w:r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มีนาคม 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B24041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F26B5D">
        <w:rPr>
          <w:rFonts w:ascii="Angsana New" w:hAnsi="Angsana New"/>
          <w:i/>
          <w:iCs/>
          <w:spacing w:val="-6"/>
          <w:sz w:val="30"/>
          <w:szCs w:val="30"/>
        </w:rPr>
        <w:t xml:space="preserve">1.25 </w:t>
      </w:r>
      <w:r w:rsidR="00F26B5D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Pr="00167144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657EE5">
        <w:rPr>
          <w:rFonts w:ascii="Angsana New" w:hAnsi="Angsana New"/>
          <w:spacing w:val="-6"/>
          <w:sz w:val="30"/>
          <w:szCs w:val="30"/>
        </w:rPr>
        <w:t xml:space="preserve"> </w:t>
      </w:r>
      <w:r w:rsidRPr="00657EE5">
        <w:rPr>
          <w:rFonts w:ascii="Angsana New" w:hAnsi="Angsana New" w:hint="cs"/>
          <w:spacing w:val="-6"/>
          <w:sz w:val="30"/>
          <w:szCs w:val="30"/>
          <w:cs/>
        </w:rPr>
        <w:t>และถึงกำหนดชำระ</w:t>
      </w:r>
      <w:r w:rsidRPr="00BC69C7">
        <w:rPr>
          <w:rFonts w:ascii="Angsana New" w:hAnsi="Angsana New" w:hint="cs"/>
          <w:spacing w:val="-6"/>
          <w:sz w:val="30"/>
          <w:szCs w:val="30"/>
          <w:cs/>
        </w:rPr>
        <w:t xml:space="preserve">ในเดือนมีนาคม </w:t>
      </w:r>
      <w:r w:rsidRPr="00BC69C7">
        <w:rPr>
          <w:rFonts w:ascii="Angsana New" w:hAnsi="Angsana New"/>
          <w:spacing w:val="-6"/>
          <w:sz w:val="30"/>
          <w:szCs w:val="30"/>
        </w:rPr>
        <w:t>2563</w:t>
      </w:r>
    </w:p>
    <w:p w:rsidR="00F46267" w:rsidRPr="00CD6BCE" w:rsidRDefault="00F46267" w:rsidP="00F46267">
      <w:pPr>
        <w:tabs>
          <w:tab w:val="left" w:pos="540"/>
        </w:tabs>
        <w:spacing w:line="360" w:lineRule="auto"/>
        <w:ind w:left="540"/>
        <w:jc w:val="both"/>
        <w:rPr>
          <w:rFonts w:ascii="Angsana New" w:hAnsi="Angsana New"/>
          <w:spacing w:val="-2"/>
          <w:sz w:val="26"/>
          <w:szCs w:val="26"/>
          <w:highlight w:val="yellow"/>
        </w:rPr>
      </w:pPr>
    </w:p>
    <w:tbl>
      <w:tblPr>
        <w:tblW w:w="927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175"/>
      </w:tblGrid>
      <w:tr w:rsidR="00F46267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F46267" w:rsidRPr="00AB71E0" w:rsidRDefault="00EC48F5" w:rsidP="000605EC">
            <w:pPr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40" w:type="dxa"/>
            <w:gridSpan w:val="3"/>
          </w:tcPr>
          <w:p w:rsidR="00F46267" w:rsidRPr="00AB71E0" w:rsidRDefault="00EC48F5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F46267" w:rsidRPr="00AB71E0" w:rsidRDefault="00F46267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5" w:type="dxa"/>
            <w:gridSpan w:val="3"/>
          </w:tcPr>
          <w:p w:rsidR="00F46267" w:rsidRPr="00AB71E0" w:rsidRDefault="00EC48F5" w:rsidP="000605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8F5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EC48F5" w:rsidRPr="00AB71E0" w:rsidRDefault="00EC48F5" w:rsidP="000605E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EC48F5" w:rsidRPr="00AB71E0" w:rsidRDefault="00EC48F5" w:rsidP="000605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256</w:t>
            </w:r>
            <w:r w:rsidR="00BF42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6267" w:rsidRPr="00AB71E0" w:rsidTr="00675630">
        <w:trPr>
          <w:cantSplit/>
          <w:trHeight w:hRule="exact" w:val="360"/>
        </w:trPr>
        <w:tc>
          <w:tcPr>
            <w:tcW w:w="4320" w:type="dxa"/>
          </w:tcPr>
          <w:p w:rsidR="00F46267" w:rsidRPr="00AB71E0" w:rsidRDefault="00F46267" w:rsidP="000605EC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55" w:type="dxa"/>
            <w:gridSpan w:val="7"/>
          </w:tcPr>
          <w:p w:rsidR="00F46267" w:rsidRPr="00AB71E0" w:rsidRDefault="00B73248" w:rsidP="000605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7EB" w:rsidRPr="00C45131" w:rsidTr="00675630">
        <w:trPr>
          <w:cantSplit/>
          <w:trHeight w:val="60"/>
        </w:trPr>
        <w:tc>
          <w:tcPr>
            <w:tcW w:w="4320" w:type="dxa"/>
            <w:vAlign w:val="bottom"/>
          </w:tcPr>
          <w:p w:rsidR="00B567EB" w:rsidRPr="00C45131" w:rsidRDefault="00B567EB" w:rsidP="000271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5131">
              <w:rPr>
                <w:rFonts w:ascii="Angsana New" w:hAnsi="Angsana New"/>
                <w:sz w:val="30"/>
                <w:szCs w:val="30"/>
                <w:cs/>
              </w:rPr>
              <w:t>ราคาทุนของเงินลงทุน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513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45131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BC69C7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386,958</w:t>
            </w:r>
          </w:p>
        </w:tc>
        <w:tc>
          <w:tcPr>
            <w:tcW w:w="180" w:type="dxa"/>
            <w:shd w:val="clear" w:color="auto" w:fill="auto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1,744,358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BC69C7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489,160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B567EB" w:rsidRPr="00C45131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17"/>
              </w:tabs>
              <w:spacing w:line="240" w:lineRule="auto"/>
              <w:ind w:left="-108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131">
              <w:rPr>
                <w:rFonts w:ascii="Angsana New" w:hAnsi="Angsana New"/>
                <w:sz w:val="30"/>
                <w:szCs w:val="30"/>
              </w:rPr>
              <w:t>1,846,560</w:t>
            </w:r>
          </w:p>
        </w:tc>
      </w:tr>
      <w:tr w:rsidR="0002718D" w:rsidRPr="00AB71E0" w:rsidTr="00675630">
        <w:trPr>
          <w:cantSplit/>
          <w:trHeight w:val="60"/>
        </w:trPr>
        <w:tc>
          <w:tcPr>
            <w:tcW w:w="4320" w:type="dxa"/>
            <w:vAlign w:val="bottom"/>
          </w:tcPr>
          <w:p w:rsidR="0002718D" w:rsidRPr="00AB71E0" w:rsidRDefault="0002718D" w:rsidP="0002718D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D6F41">
              <w:rPr>
                <w:rFonts w:ascii="Angsana New" w:hAnsi="Angsana New"/>
                <w:sz w:val="30"/>
                <w:szCs w:val="30"/>
                <w:cs/>
              </w:rPr>
              <w:t>ไถ่ถอน</w:t>
            </w:r>
            <w:r w:rsidRPr="00DD6F4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D6F41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0" w:type="dxa"/>
            <w:shd w:val="clear" w:color="auto" w:fill="auto"/>
          </w:tcPr>
          <w:p w:rsidR="0002718D" w:rsidRPr="00BC69C7" w:rsidRDefault="0002718D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727"/>
                <w:tab w:val="decimal" w:pos="817"/>
              </w:tabs>
              <w:ind w:left="-108" w:right="-1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2718D" w:rsidRPr="00BC69C7" w:rsidRDefault="0002718D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decimal" w:pos="817"/>
                <w:tab w:val="decimal" w:pos="1096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02718D" w:rsidRPr="00AB71E0" w:rsidRDefault="0002718D" w:rsidP="0002718D">
            <w:pPr>
              <w:tabs>
                <w:tab w:val="clear" w:pos="907"/>
                <w:tab w:val="decimal" w:pos="817"/>
                <w:tab w:val="decimal" w:pos="910"/>
              </w:tabs>
              <w:ind w:left="-108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</w:tr>
      <w:tr w:rsidR="00B567EB" w:rsidRPr="00BF42C7" w:rsidTr="00675630">
        <w:trPr>
          <w:cantSplit/>
          <w:trHeight w:val="70"/>
        </w:trPr>
        <w:tc>
          <w:tcPr>
            <w:tcW w:w="4320" w:type="dxa"/>
            <w:vAlign w:val="bottom"/>
          </w:tcPr>
          <w:p w:rsidR="00B567EB" w:rsidRPr="00AB71E0" w:rsidRDefault="00B567EB" w:rsidP="0002718D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1E0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BC69C7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80" w:type="dxa"/>
            <w:shd w:val="clear" w:color="auto" w:fill="auto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567EB" w:rsidRPr="00BC69C7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1"/>
                <w:tab w:val="decimal" w:pos="109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B567EB" w:rsidRPr="00AB71E0" w:rsidRDefault="00B567EB" w:rsidP="0002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1E0"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</w:tr>
      <w:tr w:rsidR="00675630" w:rsidRPr="00AB71E0" w:rsidTr="00675630">
        <w:trPr>
          <w:cantSplit/>
          <w:trHeight w:val="379"/>
        </w:trPr>
        <w:tc>
          <w:tcPr>
            <w:tcW w:w="4320" w:type="dxa"/>
            <w:vAlign w:val="bottom"/>
          </w:tcPr>
          <w:p w:rsidR="00675630" w:rsidRPr="00CC0A42" w:rsidRDefault="00675630" w:rsidP="00675630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มูลค่าตามบัญชีของเงินลงทุน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CC0A4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F06B4" w:rsidRPr="00CF06B4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="00CF06B4" w:rsidRPr="00CF06B4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BC69C7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</w:tcPr>
          <w:p w:rsidR="00675630" w:rsidRPr="0002718D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30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BC69C7" w:rsidRDefault="00675630" w:rsidP="00675630">
            <w:pPr>
              <w:tabs>
                <w:tab w:val="left" w:pos="555"/>
                <w:tab w:val="decimal" w:pos="645"/>
                <w:tab w:val="decimal" w:pos="727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decimal" w:pos="652"/>
                <w:tab w:val="decimal" w:pos="727"/>
              </w:tabs>
              <w:ind w:left="-108" w:right="-1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75630" w:rsidRPr="00675630" w:rsidRDefault="00675630" w:rsidP="0067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30"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</w:tr>
    </w:tbl>
    <w:p w:rsidR="00ED61C5" w:rsidRPr="00CD6BCE" w:rsidRDefault="00ED61C5" w:rsidP="00A9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F46267" w:rsidRDefault="000605EC" w:rsidP="00DA1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C69C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23273E" w:rsidRPr="00BC69C7">
        <w:rPr>
          <w:rFonts w:ascii="Angsana New" w:hAnsi="Angsana New" w:hint="cs"/>
          <w:sz w:val="30"/>
          <w:szCs w:val="30"/>
          <w:cs/>
        </w:rPr>
        <w:t>เก้า</w:t>
      </w:r>
      <w:r w:rsidRPr="00BC69C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C69C7">
        <w:rPr>
          <w:rFonts w:ascii="Angsana New" w:hAnsi="Angsana New"/>
          <w:sz w:val="30"/>
          <w:szCs w:val="30"/>
        </w:rPr>
        <w:t>3</w:t>
      </w:r>
      <w:r w:rsidR="0023273E" w:rsidRPr="00BC69C7">
        <w:rPr>
          <w:rFonts w:ascii="Angsana New" w:hAnsi="Angsana New"/>
          <w:sz w:val="30"/>
          <w:szCs w:val="30"/>
        </w:rPr>
        <w:t>1</w:t>
      </w:r>
      <w:r w:rsidRPr="00BC69C7">
        <w:rPr>
          <w:rFonts w:ascii="Angsana New" w:hAnsi="Angsana New"/>
          <w:sz w:val="30"/>
          <w:szCs w:val="30"/>
        </w:rPr>
        <w:t xml:space="preserve"> </w:t>
      </w:r>
      <w:r w:rsidR="0023273E" w:rsidRPr="00BC69C7">
        <w:rPr>
          <w:rFonts w:ascii="Angsana New" w:hAnsi="Angsana New" w:hint="cs"/>
          <w:sz w:val="30"/>
          <w:szCs w:val="30"/>
          <w:cs/>
        </w:rPr>
        <w:t>ธันวาคม</w:t>
      </w:r>
      <w:r w:rsidRPr="00BC69C7">
        <w:rPr>
          <w:rFonts w:ascii="Angsana New" w:hAnsi="Angsana New" w:hint="cs"/>
          <w:sz w:val="30"/>
          <w:szCs w:val="30"/>
          <w:cs/>
        </w:rPr>
        <w:t xml:space="preserve"> </w:t>
      </w:r>
      <w:r w:rsidRPr="00BC69C7">
        <w:rPr>
          <w:rFonts w:ascii="Angsana New" w:hAnsi="Angsana New"/>
          <w:sz w:val="30"/>
          <w:szCs w:val="30"/>
        </w:rPr>
        <w:t xml:space="preserve">2561 </w:t>
      </w:r>
      <w:r w:rsidRPr="00BC69C7">
        <w:rPr>
          <w:rFonts w:ascii="Angsana New" w:hAnsi="Angsana New" w:hint="cs"/>
          <w:sz w:val="30"/>
          <w:szCs w:val="30"/>
          <w:cs/>
        </w:rPr>
        <w:t>บริษัทได้ไถ่ถอน</w:t>
      </w:r>
      <w:r w:rsidR="005E2075" w:rsidRPr="00BC69C7">
        <w:rPr>
          <w:rFonts w:ascii="Angsana New" w:hAnsi="Angsana New" w:hint="cs"/>
          <w:sz w:val="30"/>
          <w:szCs w:val="30"/>
          <w:cs/>
        </w:rPr>
        <w:t>หุ้นบุริมสิทธิ</w:t>
      </w:r>
      <w:r w:rsidR="00575A18" w:rsidRPr="00BC69C7">
        <w:rPr>
          <w:rFonts w:ascii="Angsana New" w:hAnsi="Angsana New" w:hint="cs"/>
          <w:sz w:val="30"/>
          <w:szCs w:val="30"/>
          <w:cs/>
        </w:rPr>
        <w:t>ของ</w:t>
      </w:r>
      <w:r w:rsidRPr="00BC69C7">
        <w:rPr>
          <w:rFonts w:ascii="Angsana New" w:hAnsi="Angsana New" w:hint="cs"/>
          <w:sz w:val="30"/>
          <w:szCs w:val="30"/>
          <w:cs/>
        </w:rPr>
        <w:t xml:space="preserve"> </w:t>
      </w:r>
      <w:r w:rsidRPr="00BC69C7">
        <w:rPr>
          <w:rFonts w:ascii="Angsana New" w:hAnsi="Angsana New"/>
          <w:sz w:val="30"/>
          <w:szCs w:val="30"/>
        </w:rPr>
        <w:t xml:space="preserve">Blue Bucks Investment Pte. Ltd. </w:t>
      </w:r>
      <w:r w:rsidR="00102792" w:rsidRPr="00BC69C7">
        <w:rPr>
          <w:rFonts w:ascii="Angsana New" w:hAnsi="Angsana New" w:hint="cs"/>
          <w:sz w:val="30"/>
          <w:szCs w:val="30"/>
          <w:cs/>
        </w:rPr>
        <w:t>จำนวน</w:t>
      </w:r>
      <w:r w:rsidR="00DD6F41" w:rsidRPr="00BC69C7">
        <w:rPr>
          <w:rFonts w:ascii="Angsana New" w:hAnsi="Angsana New" w:hint="cs"/>
          <w:sz w:val="30"/>
          <w:szCs w:val="30"/>
          <w:cs/>
        </w:rPr>
        <w:t>เงิน</w:t>
      </w:r>
      <w:r w:rsidR="00102792" w:rsidRPr="00BC69C7">
        <w:rPr>
          <w:rFonts w:ascii="Angsana New" w:hAnsi="Angsana New"/>
          <w:sz w:val="30"/>
          <w:szCs w:val="30"/>
        </w:rPr>
        <w:t xml:space="preserve"> </w:t>
      </w:r>
      <w:r w:rsidR="00575A18" w:rsidRPr="00BC69C7">
        <w:rPr>
          <w:rFonts w:ascii="Angsana New" w:hAnsi="Angsana New"/>
          <w:sz w:val="30"/>
          <w:szCs w:val="30"/>
        </w:rPr>
        <w:t>758.0</w:t>
      </w:r>
      <w:r w:rsidRPr="00BC69C7">
        <w:rPr>
          <w:rFonts w:ascii="Angsana New" w:hAnsi="Angsana New"/>
          <w:sz w:val="30"/>
          <w:szCs w:val="30"/>
        </w:rPr>
        <w:t xml:space="preserve"> </w:t>
      </w:r>
      <w:r w:rsidRPr="00BC69C7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BC69C7">
        <w:rPr>
          <w:rFonts w:ascii="Angsana New" w:hAnsi="Angsana New"/>
          <w:sz w:val="30"/>
          <w:szCs w:val="30"/>
        </w:rPr>
        <w:t xml:space="preserve">Big Banyan Investment Pte. Ltd. </w:t>
      </w:r>
      <w:r w:rsidRPr="00BC69C7">
        <w:rPr>
          <w:rFonts w:ascii="Angsana New" w:hAnsi="Angsana New" w:hint="cs"/>
          <w:sz w:val="30"/>
          <w:szCs w:val="30"/>
          <w:cs/>
        </w:rPr>
        <w:t>จำนวน</w:t>
      </w:r>
      <w:r w:rsidR="009A58F7" w:rsidRPr="00BC69C7">
        <w:rPr>
          <w:rFonts w:ascii="Angsana New" w:hAnsi="Angsana New" w:hint="cs"/>
          <w:sz w:val="30"/>
          <w:szCs w:val="30"/>
          <w:cs/>
        </w:rPr>
        <w:t>เงิน</w:t>
      </w:r>
      <w:r w:rsidRPr="00BC69C7">
        <w:rPr>
          <w:rFonts w:ascii="Angsana New" w:hAnsi="Angsana New" w:hint="cs"/>
          <w:sz w:val="30"/>
          <w:szCs w:val="30"/>
          <w:cs/>
        </w:rPr>
        <w:t xml:space="preserve"> </w:t>
      </w:r>
      <w:r w:rsidRPr="00BC69C7">
        <w:rPr>
          <w:rFonts w:ascii="Angsana New" w:hAnsi="Angsana New"/>
          <w:sz w:val="30"/>
          <w:szCs w:val="30"/>
        </w:rPr>
        <w:t xml:space="preserve">599.4 </w:t>
      </w:r>
      <w:r w:rsidRPr="00BC69C7">
        <w:rPr>
          <w:rFonts w:ascii="Angsana New" w:hAnsi="Angsana New" w:hint="cs"/>
          <w:sz w:val="30"/>
          <w:szCs w:val="30"/>
          <w:cs/>
        </w:rPr>
        <w:t>ล้านบาท</w:t>
      </w:r>
    </w:p>
    <w:p w:rsidR="00A94CF7" w:rsidRPr="005A2EAA" w:rsidRDefault="001D4813" w:rsidP="001D481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A0EB8" w:rsidRPr="001D4813">
        <w:rPr>
          <w:rFonts w:ascii="Angsana New" w:hAnsi="Angsana New"/>
          <w:sz w:val="30"/>
          <w:szCs w:val="30"/>
          <w:u w:val="none"/>
        </w:rPr>
        <w:lastRenderedPageBreak/>
        <w:t>10</w:t>
      </w:r>
      <w:r w:rsidR="00A94CF7" w:rsidRPr="001D4813">
        <w:rPr>
          <w:rFonts w:ascii="Angsana New" w:hAnsi="Angsana New"/>
          <w:sz w:val="30"/>
          <w:szCs w:val="30"/>
          <w:u w:val="none"/>
          <w:cs/>
        </w:rPr>
        <w:tab/>
        <w:t>ที่ดิน อาคารและอุปกรณ์</w:t>
      </w:r>
    </w:p>
    <w:p w:rsidR="00A94CF7" w:rsidRPr="009D559C" w:rsidRDefault="00A94CF7" w:rsidP="00A9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A94CF7" w:rsidRDefault="00A94CF7" w:rsidP="00A94CF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A2EAA">
        <w:rPr>
          <w:rFonts w:ascii="Angsana New" w:hAnsi="Angsana New"/>
          <w:sz w:val="30"/>
          <w:szCs w:val="30"/>
          <w:cs/>
        </w:rPr>
        <w:tab/>
        <w:t>การซื้อ จำหน</w:t>
      </w:r>
      <w:r w:rsidR="006A1829">
        <w:rPr>
          <w:rFonts w:ascii="Angsana New" w:hAnsi="Angsana New"/>
          <w:sz w:val="30"/>
          <w:szCs w:val="30"/>
          <w:cs/>
        </w:rPr>
        <w:t>่าย และโอนที่ดิน อาคารและอุปกรณ</w:t>
      </w:r>
      <w:r w:rsidR="006A1829">
        <w:rPr>
          <w:rFonts w:ascii="Angsana New" w:hAnsi="Angsana New" w:hint="cs"/>
          <w:sz w:val="30"/>
          <w:szCs w:val="30"/>
          <w:cs/>
        </w:rPr>
        <w:t>์</w:t>
      </w:r>
      <w:r w:rsidRPr="005A2EAA">
        <w:rPr>
          <w:rFonts w:ascii="Angsana New" w:hAnsi="Angsana New"/>
          <w:sz w:val="30"/>
          <w:szCs w:val="30"/>
          <w:cs/>
        </w:rPr>
        <w:t>ระหว่าง</w:t>
      </w:r>
      <w:r w:rsidRPr="005A2EAA">
        <w:rPr>
          <w:rFonts w:ascii="Angsana New" w:hAnsi="Angsana New" w:hint="cs"/>
          <w:sz w:val="30"/>
          <w:szCs w:val="30"/>
          <w:cs/>
        </w:rPr>
        <w:t>งวด</w:t>
      </w:r>
      <w:r w:rsidR="006B1A00">
        <w:rPr>
          <w:rFonts w:ascii="Angsana New" w:hAnsi="Angsana New" w:hint="cs"/>
          <w:sz w:val="30"/>
          <w:szCs w:val="30"/>
          <w:cs/>
        </w:rPr>
        <w:t>เก้า</w:t>
      </w:r>
      <w:r w:rsidRPr="005A2EAA">
        <w:rPr>
          <w:rFonts w:ascii="Angsana New" w:hAnsi="Angsana New" w:hint="cs"/>
          <w:sz w:val="30"/>
          <w:szCs w:val="30"/>
          <w:cs/>
        </w:rPr>
        <w:t>เดือน</w:t>
      </w:r>
      <w:r w:rsidRPr="005A2EA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Start w:id="2" w:name="_Hlk30078877"/>
      <w:r w:rsidR="006A3DEA" w:rsidRPr="006A3DEA">
        <w:rPr>
          <w:rFonts w:ascii="Angsana New" w:hAnsi="Angsana New"/>
          <w:sz w:val="30"/>
          <w:szCs w:val="30"/>
          <w:cs/>
        </w:rPr>
        <w:t xml:space="preserve">31 ธันวาคม </w:t>
      </w:r>
      <w:bookmarkEnd w:id="2"/>
      <w:r w:rsidRPr="005A2EAA">
        <w:rPr>
          <w:rFonts w:ascii="Angsana New" w:hAnsi="Angsana New"/>
          <w:sz w:val="30"/>
          <w:szCs w:val="30"/>
          <w:cs/>
        </w:rPr>
        <w:t>มีดังนี้</w:t>
      </w:r>
    </w:p>
    <w:p w:rsidR="00A94CF7" w:rsidRPr="009D559C" w:rsidRDefault="00A94CF7" w:rsidP="00A94CF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90"/>
        <w:gridCol w:w="90"/>
        <w:gridCol w:w="90"/>
        <w:gridCol w:w="1080"/>
        <w:gridCol w:w="180"/>
        <w:gridCol w:w="1170"/>
      </w:tblGrid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A94CF7" w:rsidP="0054487C">
            <w:pPr>
              <w:spacing w:line="380" w:lineRule="exac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9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307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F46267" w:rsidP="006B0E8B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F72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A94CF7"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94CF7"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419E" w:rsidRPr="004E41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E419E" w:rsidRPr="004E41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10" w:type="dxa"/>
            <w:gridSpan w:val="4"/>
            <w:vAlign w:val="center"/>
          </w:tcPr>
          <w:p w:rsidR="00A94CF7" w:rsidRPr="006B0E8B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</w:t>
            </w:r>
            <w:r w:rsidR="00440D9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A94CF7" w:rsidRPr="00CA3070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</w:t>
            </w:r>
            <w:r w:rsidR="006B0E8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40D9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A94CF7" w:rsidRPr="00CA3070" w:rsidTr="00896A97">
        <w:trPr>
          <w:cantSplit/>
          <w:tblHeader/>
        </w:trPr>
        <w:tc>
          <w:tcPr>
            <w:tcW w:w="3960" w:type="dxa"/>
            <w:vAlign w:val="bottom"/>
          </w:tcPr>
          <w:p w:rsidR="00A94CF7" w:rsidRPr="00CA3070" w:rsidRDefault="00A94CF7" w:rsidP="0054487C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A94CF7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4CF7" w:rsidRPr="00CA3070" w:rsidRDefault="00A94CF7" w:rsidP="0054487C">
            <w:pPr>
              <w:pStyle w:val="acctfourfigures"/>
              <w:shd w:val="clear" w:color="auto" w:fill="FFFFFF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94CF7" w:rsidRPr="00CA3070" w:rsidRDefault="00A94CF7" w:rsidP="0054487C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การซื้อและการโอนเข้า</w:t>
            </w:r>
            <w:r w:rsidR="00200867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br/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การจำหน่ายและการโอนออก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ราคาตามบัญชีสุทธิ</w:t>
            </w:r>
          </w:p>
        </w:tc>
        <w:tc>
          <w:tcPr>
            <w:tcW w:w="180" w:type="dxa"/>
            <w:gridSpan w:val="2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94CF7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</w:p>
          <w:p w:rsidR="00A94CF7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</w:p>
          <w:p w:rsidR="00A94CF7" w:rsidRPr="00CA3070" w:rsidRDefault="00A94CF7" w:rsidP="00200867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การซื้อและการโอนเข้า 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A94CF7" w:rsidRPr="00CA3070" w:rsidRDefault="00A94CF7" w:rsidP="0054487C">
            <w:pPr>
              <w:pStyle w:val="acctmergecolhdg"/>
              <w:spacing w:line="380" w:lineRule="exac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การจำหน่ายและการโอนออก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-</w:t>
            </w:r>
            <w:r w:rsidRPr="00CA3070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ราคาตามบัญชีสุทธิ</w:t>
            </w:r>
          </w:p>
        </w:tc>
      </w:tr>
      <w:tr w:rsidR="00A94CF7" w:rsidRPr="00CA3070" w:rsidTr="00896A97">
        <w:trPr>
          <w:cantSplit/>
        </w:trPr>
        <w:tc>
          <w:tcPr>
            <w:tcW w:w="3960" w:type="dxa"/>
          </w:tcPr>
          <w:p w:rsidR="00A94CF7" w:rsidRPr="00CA3070" w:rsidRDefault="00A94CF7" w:rsidP="0054487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9"/>
          </w:tcPr>
          <w:p w:rsidR="00A94CF7" w:rsidRPr="00CA3070" w:rsidRDefault="00A94CF7" w:rsidP="0054487C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30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325F69" w:rsidRDefault="005E2E3E" w:rsidP="00440D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 w:bidi="th-TH"/>
              </w:rPr>
              <w:t>11,812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Pr="00BC69C7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3273E" w:rsidRPr="00BC69C7">
              <w:rPr>
                <w:rFonts w:ascii="Angsana New" w:hAnsi="Angsana New"/>
                <w:sz w:val="30"/>
                <w:szCs w:val="30"/>
                <w:lang w:val="en-US" w:bidi="th-TH"/>
              </w:rPr>
              <w:t>65,966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Pr="00BC69C7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ED61C5" w:rsidRDefault="003D22FC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22FC">
              <w:rPr>
                <w:rFonts w:ascii="Angsana New" w:hAnsi="Angsana New"/>
                <w:sz w:val="30"/>
                <w:szCs w:val="30"/>
                <w:lang w:val="en-US" w:bidi="th-TH"/>
              </w:rPr>
              <w:t>75,704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CA3070" w:rsidRDefault="00C47D69" w:rsidP="002D6AE5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47D69">
              <w:rPr>
                <w:rFonts w:ascii="Angsana New" w:hAnsi="Angsana New"/>
                <w:sz w:val="30"/>
                <w:szCs w:val="30"/>
              </w:rPr>
              <w:t>(188)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:rsidR="00440D96" w:rsidRPr="00BC69C7" w:rsidRDefault="0023273E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BC69C7" w:rsidRDefault="0023273E" w:rsidP="008E575D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170" w:type="dxa"/>
          </w:tcPr>
          <w:p w:rsidR="00440D96" w:rsidRPr="00BC69C7" w:rsidRDefault="0023273E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 w:bidi="th-TH"/>
              </w:rPr>
              <w:t>6,719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40D96" w:rsidRPr="00BC69C7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79"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Default="003D22FC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22FC"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Default="00C47D69" w:rsidP="006B1A0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47D69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440D96" w:rsidRPr="00CA3070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70" w:type="dxa"/>
          </w:tcPr>
          <w:p w:rsidR="00440D96" w:rsidRPr="00BC69C7" w:rsidDel="00977C08" w:rsidRDefault="0023273E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 w:bidi="th-TH"/>
              </w:rPr>
              <w:t>41,169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BC69C7" w:rsidDel="00977C08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C69C7">
              <w:rPr>
                <w:rFonts w:ascii="Angsana New" w:hAnsi="Angsana New"/>
                <w:sz w:val="30"/>
                <w:szCs w:val="30"/>
              </w:rPr>
              <w:t>(3</w:t>
            </w:r>
            <w:r w:rsidR="002D6AE5" w:rsidRPr="00BC69C7">
              <w:rPr>
                <w:rFonts w:ascii="Angsana New" w:hAnsi="Angsana New"/>
                <w:sz w:val="30"/>
                <w:szCs w:val="30"/>
              </w:rPr>
              <w:t>63</w:t>
            </w:r>
            <w:r w:rsidR="0023273E" w:rsidRPr="00BC69C7">
              <w:rPr>
                <w:rFonts w:ascii="Angsana New" w:hAnsi="Angsana New"/>
                <w:sz w:val="30"/>
                <w:szCs w:val="30"/>
              </w:rPr>
              <w:t>,850</w:t>
            </w:r>
            <w:r w:rsidRPr="00BC69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40D96" w:rsidRPr="00CA3070" w:rsidDel="00977C08" w:rsidRDefault="003D22FC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22FC">
              <w:rPr>
                <w:rFonts w:ascii="Angsana New" w:hAnsi="Angsana New"/>
                <w:sz w:val="30"/>
                <w:szCs w:val="30"/>
                <w:lang w:val="en-US" w:bidi="th-TH"/>
              </w:rPr>
              <w:t>244,303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0D96" w:rsidRPr="00ED61C5" w:rsidDel="00977C08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2D6AE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D6AE5">
              <w:rPr>
                <w:rFonts w:ascii="Angsana New" w:hAnsi="Angsana New"/>
                <w:sz w:val="30"/>
                <w:szCs w:val="30"/>
              </w:rPr>
              <w:t>973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0D96" w:rsidRPr="00CA3070" w:rsidDel="00977C08" w:rsidTr="00896A97">
        <w:trPr>
          <w:cantSplit/>
        </w:trPr>
        <w:tc>
          <w:tcPr>
            <w:tcW w:w="3960" w:type="dxa"/>
          </w:tcPr>
          <w:p w:rsidR="00440D96" w:rsidRPr="00CA3070" w:rsidRDefault="00440D96" w:rsidP="00440D96">
            <w:pPr>
              <w:rPr>
                <w:rFonts w:ascii="Angsana New" w:hAnsi="Angsana New"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BC69C7" w:rsidDel="00977C08" w:rsidRDefault="0023273E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427,971</w:t>
            </w:r>
          </w:p>
        </w:tc>
        <w:tc>
          <w:tcPr>
            <w:tcW w:w="180" w:type="dxa"/>
          </w:tcPr>
          <w:p w:rsidR="00440D96" w:rsidRPr="00BC69C7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BC69C7" w:rsidDel="00977C08" w:rsidRDefault="00440D96" w:rsidP="00440D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D6AE5" w:rsidRPr="00BC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3273E" w:rsidRPr="00BC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946</w:t>
            </w: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0D96" w:rsidRPr="00CA3070" w:rsidDel="00977C08" w:rsidRDefault="003D22FC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2FC">
              <w:rPr>
                <w:rFonts w:ascii="Angsana New" w:hAnsi="Angsana New"/>
                <w:b/>
                <w:bCs/>
                <w:sz w:val="30"/>
                <w:szCs w:val="30"/>
              </w:rPr>
              <w:t>321,219</w:t>
            </w:r>
          </w:p>
        </w:tc>
        <w:tc>
          <w:tcPr>
            <w:tcW w:w="180" w:type="dxa"/>
          </w:tcPr>
          <w:p w:rsidR="00440D96" w:rsidRPr="00CA3070" w:rsidRDefault="00440D96" w:rsidP="00440D9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40D96" w:rsidRPr="00CA3070" w:rsidDel="00977C08" w:rsidRDefault="00013364" w:rsidP="00440D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(63,171)</w:t>
            </w:r>
          </w:p>
        </w:tc>
      </w:tr>
    </w:tbl>
    <w:p w:rsidR="00B24041" w:rsidRPr="009D559C" w:rsidRDefault="00B24041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  <w:u w:val="none"/>
        </w:rPr>
      </w:pPr>
    </w:p>
    <w:p w:rsidR="00B96FE1" w:rsidRPr="000F4CE0" w:rsidRDefault="004F43A1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440D96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B96FE1" w:rsidRPr="000F4CE0">
        <w:rPr>
          <w:rFonts w:ascii="Angsana New" w:hAnsi="Angsana New"/>
          <w:sz w:val="30"/>
          <w:szCs w:val="30"/>
          <w:u w:val="none"/>
        </w:rPr>
        <w:tab/>
      </w:r>
      <w:r w:rsidR="00420897" w:rsidRPr="000F4CE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:rsidR="00420897" w:rsidRPr="009D559C" w:rsidRDefault="00420897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:rsidR="0075515A" w:rsidRDefault="0075515A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0F4CE0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ผู้บริหารเห็นว่ากลุ่มบริษัทดำเนินกิจการในส่วนงานเดียวคือธุรกิจ</w:t>
      </w:r>
      <w:r w:rsidR="001E0B05" w:rsidRPr="000F4CE0">
        <w:rPr>
          <w:rFonts w:ascii="Angsana New" w:hAnsi="Angsana New"/>
          <w:sz w:val="30"/>
          <w:szCs w:val="30"/>
          <w:cs/>
        </w:rPr>
        <w:t>ผงคาร์บอน</w:t>
      </w:r>
      <w:r w:rsidR="0068670F">
        <w:rPr>
          <w:rFonts w:ascii="Angsana New" w:hAnsi="Angsana New" w:hint="cs"/>
          <w:sz w:val="30"/>
          <w:szCs w:val="30"/>
          <w:cs/>
        </w:rPr>
        <w:t xml:space="preserve"> </w:t>
      </w:r>
      <w:r w:rsidRPr="000F4CE0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  <w:r w:rsidRPr="000F4CE0">
        <w:rPr>
          <w:rFonts w:ascii="Angsana New" w:hAnsi="Angsana New"/>
          <w:sz w:val="30"/>
          <w:szCs w:val="30"/>
        </w:rPr>
        <w:t xml:space="preserve"> </w:t>
      </w:r>
    </w:p>
    <w:p w:rsidR="009D559C" w:rsidRPr="009D559C" w:rsidRDefault="009D559C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28"/>
          <w:szCs w:val="28"/>
        </w:rPr>
      </w:pPr>
    </w:p>
    <w:p w:rsidR="007D4077" w:rsidRPr="006934B8" w:rsidRDefault="004F43A1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440D96" w:rsidRPr="00B24041">
        <w:rPr>
          <w:rFonts w:ascii="Angsana New" w:hAnsi="Angsana New"/>
          <w:sz w:val="30"/>
          <w:szCs w:val="30"/>
          <w:u w:val="none"/>
        </w:rPr>
        <w:t>2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:rsidR="007D4077" w:rsidRPr="009D559C" w:rsidRDefault="007D407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440D96" w:rsidRDefault="00440D96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23C58">
        <w:rPr>
          <w:rFonts w:ascii="Angsana New" w:hAnsi="Angsana New"/>
          <w:sz w:val="30"/>
          <w:szCs w:val="30"/>
          <w:cs/>
          <w:lang w:val="en-GB"/>
        </w:rPr>
        <w:t>การรับรู้ค่าใช้จ่ายภาษีเงินได้ขึ้นอยู่กับการประมาณการที่ดีที่สุดของฝ่ายบริหารเกี</w:t>
      </w:r>
      <w:r>
        <w:rPr>
          <w:rFonts w:ascii="Angsana New" w:hAnsi="Angsana New"/>
          <w:sz w:val="30"/>
          <w:szCs w:val="30"/>
          <w:cs/>
          <w:lang w:val="en-GB"/>
        </w:rPr>
        <w:t>่ยวกับอัตราภาษีเงินได้ประจำปี</w:t>
      </w:r>
      <w:r>
        <w:rPr>
          <w:rFonts w:ascii="Angsana New" w:hAnsi="Angsana New"/>
          <w:sz w:val="30"/>
          <w:szCs w:val="30"/>
          <w:lang w:val="en-GB"/>
        </w:rPr>
        <w:br/>
      </w:r>
      <w:r>
        <w:rPr>
          <w:rFonts w:ascii="Angsana New" w:hAnsi="Angsana New"/>
          <w:sz w:val="30"/>
          <w:szCs w:val="30"/>
          <w:cs/>
          <w:lang w:val="en-GB"/>
        </w:rPr>
        <w:t>ถั</w:t>
      </w:r>
      <w:r>
        <w:rPr>
          <w:rFonts w:ascii="Angsana New" w:hAnsi="Angsana New" w:hint="cs"/>
          <w:sz w:val="30"/>
          <w:szCs w:val="30"/>
          <w:cs/>
          <w:lang w:val="en-GB"/>
        </w:rPr>
        <w:t>ว</w:t>
      </w:r>
      <w:r w:rsidRPr="00923C58">
        <w:rPr>
          <w:rFonts w:ascii="Angsana New" w:hAnsi="Angsana New"/>
          <w:sz w:val="30"/>
          <w:szCs w:val="30"/>
          <w:cs/>
          <w:lang w:val="en-GB"/>
        </w:rPr>
        <w:t>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อัตราภาษีเงินได้ที่แท้จริงของกลุ่มบริษัทสำหรับงวด</w:t>
      </w:r>
      <w:r w:rsidR="006B1A00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>
        <w:rPr>
          <w:rFonts w:ascii="Angsana New" w:hAnsi="Angsana New"/>
          <w:sz w:val="30"/>
          <w:szCs w:val="30"/>
          <w:cs/>
          <w:lang w:val="en-GB"/>
        </w:rPr>
        <w:t>เดือน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FF1070" w:rsidRPr="00FF1070">
        <w:rPr>
          <w:rFonts w:ascii="Angsana New" w:hAnsi="Angsana New"/>
          <w:sz w:val="30"/>
          <w:szCs w:val="30"/>
          <w:lang w:val="en-GB"/>
        </w:rPr>
        <w:t xml:space="preserve">31 </w:t>
      </w:r>
      <w:r w:rsidR="00FF1070" w:rsidRPr="00FF1070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923C58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923C58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  <w:lang w:val="en-GB"/>
        </w:rPr>
        <w:t>1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ในงบการเงิน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923C58">
        <w:rPr>
          <w:rFonts w:ascii="Angsana New" w:hAnsi="Angsana New"/>
          <w:sz w:val="30"/>
          <w:szCs w:val="30"/>
          <w:cs/>
          <w:lang w:val="en-GB"/>
        </w:rPr>
        <w:t>คือ</w:t>
      </w:r>
      <w:r w:rsidRPr="00BC69C7">
        <w:rPr>
          <w:rFonts w:ascii="Angsana New" w:hAnsi="Angsana New"/>
          <w:sz w:val="30"/>
          <w:szCs w:val="30"/>
          <w:cs/>
          <w:lang w:val="en-GB"/>
        </w:rPr>
        <w:t xml:space="preserve">ร้อยละ </w:t>
      </w:r>
      <w:r w:rsidR="00D965B6" w:rsidRPr="00D212DD">
        <w:rPr>
          <w:rFonts w:ascii="Angsana New" w:hAnsi="Angsana New"/>
          <w:sz w:val="30"/>
          <w:szCs w:val="30"/>
          <w:lang w:val="en-GB"/>
        </w:rPr>
        <w:t>1</w:t>
      </w:r>
      <w:r w:rsidR="009034E5">
        <w:rPr>
          <w:rFonts w:ascii="Angsana New" w:hAnsi="Angsana New"/>
          <w:sz w:val="30"/>
          <w:szCs w:val="30"/>
          <w:lang w:val="en-GB"/>
        </w:rPr>
        <w:t>8</w:t>
      </w:r>
      <w:r w:rsidR="00D965B6" w:rsidRPr="00D212DD">
        <w:rPr>
          <w:rFonts w:ascii="Angsana New" w:hAnsi="Angsana New"/>
          <w:sz w:val="30"/>
          <w:szCs w:val="30"/>
          <w:lang w:val="en-GB"/>
        </w:rPr>
        <w:t>.</w:t>
      </w:r>
      <w:r w:rsidR="00155778">
        <w:rPr>
          <w:rFonts w:ascii="Angsana New" w:hAnsi="Angsana New"/>
          <w:sz w:val="30"/>
          <w:szCs w:val="30"/>
          <w:lang w:val="en-GB"/>
        </w:rPr>
        <w:t>6</w:t>
      </w:r>
      <w:r w:rsidRPr="00BA67A3">
        <w:rPr>
          <w:rFonts w:ascii="Angsana New" w:hAnsi="Angsana New"/>
          <w:sz w:val="30"/>
          <w:szCs w:val="30"/>
          <w:lang w:val="en-GB"/>
        </w:rPr>
        <w:t xml:space="preserve"> </w:t>
      </w:r>
      <w:r w:rsidRPr="00BA67A3">
        <w:rPr>
          <w:rFonts w:ascii="Angsana New" w:hAnsi="Angsana New"/>
          <w:sz w:val="30"/>
          <w:szCs w:val="30"/>
          <w:cs/>
          <w:lang w:val="en-GB"/>
        </w:rPr>
        <w:t xml:space="preserve">และร้อยละ </w:t>
      </w:r>
      <w:r w:rsidR="00DF35EC" w:rsidRPr="00DF35EC">
        <w:rPr>
          <w:rFonts w:ascii="Angsana New" w:hAnsi="Angsana New"/>
          <w:sz w:val="30"/>
          <w:szCs w:val="30"/>
          <w:lang w:val="en-GB"/>
        </w:rPr>
        <w:t>15.3</w:t>
      </w:r>
      <w:r w:rsidR="00DF35EC">
        <w:rPr>
          <w:rFonts w:ascii="Angsana New" w:hAnsi="Angsana New"/>
          <w:sz w:val="30"/>
          <w:szCs w:val="30"/>
          <w:lang w:val="en-GB"/>
        </w:rPr>
        <w:t xml:space="preserve"> </w:t>
      </w:r>
      <w:r w:rsidRPr="00BA67A3">
        <w:rPr>
          <w:rFonts w:ascii="Angsana New" w:hAnsi="Angsana New"/>
          <w:sz w:val="30"/>
          <w:szCs w:val="30"/>
          <w:cs/>
          <w:lang w:val="en-GB"/>
        </w:rPr>
        <w:t>ตามลำดับ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(งบการเงินเฉพาะกิจการสำหรับงวด</w:t>
      </w:r>
      <w:r w:rsidR="006B1A00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เก้า</w:t>
      </w:r>
      <w:r>
        <w:rPr>
          <w:rFonts w:ascii="Angsana New" w:hAnsi="Angsana New"/>
          <w:i/>
          <w:iCs/>
          <w:sz w:val="30"/>
          <w:szCs w:val="30"/>
          <w:cs/>
          <w:lang w:val="en-GB"/>
        </w:rPr>
        <w:t>เดือน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สิ้นสุดวันที</w:t>
      </w:r>
      <w:r w:rsidR="00C668C8">
        <w:rPr>
          <w:rFonts w:ascii="Angsana New" w:hAnsi="Angsana New" w:hint="cs"/>
          <w:i/>
          <w:iCs/>
          <w:sz w:val="30"/>
          <w:szCs w:val="30"/>
          <w:cs/>
          <w:lang w:val="en-GB"/>
        </w:rPr>
        <w:t>่</w:t>
      </w:r>
      <w:r w:rsidR="00C668C8">
        <w:rPr>
          <w:rFonts w:ascii="Angsana New" w:hAnsi="Angsana New"/>
          <w:i/>
          <w:iCs/>
          <w:sz w:val="30"/>
          <w:szCs w:val="30"/>
          <w:cs/>
          <w:lang w:val="en-GB"/>
        </w:rPr>
        <w:br/>
      </w:r>
      <w:r w:rsidR="009D12BE" w:rsidRPr="009D12BE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="009D12BE" w:rsidRPr="009D12B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>256</w:t>
      </w:r>
      <w:r>
        <w:rPr>
          <w:rFonts w:ascii="Angsana New" w:hAnsi="Angsana New"/>
          <w:i/>
          <w:iCs/>
          <w:sz w:val="30"/>
          <w:szCs w:val="30"/>
        </w:rPr>
        <w:t>2</w:t>
      </w:r>
      <w:r w:rsidR="00325F6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และ</w:t>
      </w:r>
      <w:r w:rsidR="00325F6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0544B1">
        <w:rPr>
          <w:rFonts w:ascii="Angsana New" w:hAnsi="Angsana New"/>
          <w:i/>
          <w:iCs/>
          <w:sz w:val="30"/>
          <w:szCs w:val="30"/>
        </w:rPr>
        <w:t>1</w:t>
      </w:r>
      <w:r w:rsidRPr="003C02D9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BC69C7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ร้อยละ </w:t>
      </w:r>
      <w:r w:rsidR="00BC69C7">
        <w:rPr>
          <w:rFonts w:ascii="Angsana New" w:hAnsi="Angsana New"/>
          <w:i/>
          <w:iCs/>
          <w:sz w:val="30"/>
          <w:szCs w:val="30"/>
        </w:rPr>
        <w:t>20.4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และร้อยละ </w:t>
      </w:r>
      <w:r w:rsidR="008D3614" w:rsidRPr="008D3614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8D3614">
        <w:rPr>
          <w:rFonts w:ascii="Angsana New" w:hAnsi="Angsana New"/>
          <w:i/>
          <w:iCs/>
          <w:sz w:val="30"/>
          <w:szCs w:val="30"/>
          <w:lang w:val="en-GB"/>
        </w:rPr>
        <w:t>8</w:t>
      </w:r>
      <w:r w:rsidR="008D3614" w:rsidRPr="008D3614">
        <w:rPr>
          <w:rFonts w:ascii="Angsana New" w:hAnsi="Angsana New"/>
          <w:i/>
          <w:iCs/>
          <w:sz w:val="30"/>
          <w:szCs w:val="30"/>
          <w:lang w:val="en-GB"/>
        </w:rPr>
        <w:t>.3</w:t>
      </w:r>
      <w:r w:rsidR="008D361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C02D9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ตามลำดับ)</w:t>
      </w:r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ทั้งนี้อัตราภาษีเงินได้ที่แท้จริงแตกต่างจากอัตราภาษีเงินได้นิติบุคคล</w:t>
      </w:r>
      <w:r w:rsidRPr="00923C58">
        <w:rPr>
          <w:rFonts w:ascii="Angsana New" w:hAnsi="Angsana New"/>
          <w:sz w:val="30"/>
          <w:szCs w:val="30"/>
          <w:cs/>
          <w:lang w:val="en-GB"/>
        </w:rPr>
        <w:t>มีสาเหตุหลักจากปัจจัยดังต่อไปนี้</w:t>
      </w:r>
    </w:p>
    <w:p w:rsidR="00440D96" w:rsidRPr="00923C58" w:rsidRDefault="009D559C" w:rsidP="001D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22"/>
          <w:szCs w:val="22"/>
        </w:rPr>
        <w:br w:type="page"/>
      </w:r>
      <w:r w:rsidR="00440D96" w:rsidRPr="00923C58">
        <w:rPr>
          <w:rFonts w:ascii="Angsana New" w:hAnsi="Angsana New"/>
          <w:sz w:val="30"/>
          <w:szCs w:val="30"/>
          <w:lang w:val="en-GB"/>
        </w:rPr>
        <w:lastRenderedPageBreak/>
        <w:t>(</w:t>
      </w:r>
      <w:proofErr w:type="gramStart"/>
      <w:r w:rsidR="00440D96" w:rsidRPr="00923C58">
        <w:rPr>
          <w:rFonts w:ascii="Angsana New" w:hAnsi="Angsana New"/>
          <w:sz w:val="30"/>
          <w:szCs w:val="30"/>
          <w:cs/>
          <w:lang w:val="en-GB"/>
        </w:rPr>
        <w:t xml:space="preserve">ก)   </w:t>
      </w:r>
      <w:proofErr w:type="gramEnd"/>
      <w:r w:rsidR="00440D96" w:rsidRPr="00923C58">
        <w:rPr>
          <w:rFonts w:ascii="Angsana New" w:hAnsi="Angsana New"/>
          <w:sz w:val="30"/>
          <w:szCs w:val="30"/>
          <w:cs/>
          <w:lang w:val="en-GB"/>
        </w:rPr>
        <w:t xml:space="preserve">   ส่วนหนึ่งของผลกำไรของกลุ่มบริษัทได้มาจากกิจกรร</w:t>
      </w:r>
      <w:r w:rsidR="00440D96">
        <w:rPr>
          <w:rFonts w:ascii="Angsana New" w:hAnsi="Angsana New"/>
          <w:sz w:val="30"/>
          <w:szCs w:val="30"/>
          <w:cs/>
          <w:lang w:val="en-GB"/>
        </w:rPr>
        <w:t>มการส่งเสริมซึ่งไม่ต้องเสียภาษี</w:t>
      </w:r>
    </w:p>
    <w:p w:rsidR="00440D96" w:rsidRDefault="00440D96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23C58">
        <w:rPr>
          <w:rFonts w:ascii="Angsana New" w:hAnsi="Angsana New"/>
          <w:sz w:val="30"/>
          <w:szCs w:val="30"/>
          <w:lang w:val="en-GB"/>
        </w:rPr>
        <w:t>(</w:t>
      </w:r>
      <w:proofErr w:type="gramStart"/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ข)   </w:t>
      </w:r>
      <w:proofErr w:type="gramEnd"/>
      <w:r w:rsidRPr="00923C58">
        <w:rPr>
          <w:rFonts w:ascii="Angsana New" w:hAnsi="Angsana New"/>
          <w:sz w:val="30"/>
          <w:szCs w:val="30"/>
          <w:cs/>
          <w:lang w:val="en-GB"/>
        </w:rPr>
        <w:t xml:space="preserve">   ความแตกต่างระหว่างการรับรู้รายได้และค่าใช้จ่ายทั้งทางบัญชีและทางภาษี บางรายการโดยเฉพาะอย่างยิ่งในเรื่องเกี่ยวกับเงินปันผลรับและขาดทุนจากตราสารอนุพันธ์ที่ยังไม่เกิดขึ้นจริง</w:t>
      </w:r>
    </w:p>
    <w:p w:rsidR="00CF2CC5" w:rsidRPr="00CF2CC5" w:rsidRDefault="00CF2CC5" w:rsidP="00440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2D6AE5" w:rsidRPr="002D6AE5" w:rsidRDefault="002D6AE5" w:rsidP="002D6AE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420E52">
        <w:rPr>
          <w:rFonts w:ascii="Angsana New" w:hAnsi="Angsana New"/>
          <w:sz w:val="30"/>
          <w:szCs w:val="30"/>
          <w:u w:val="none"/>
        </w:rPr>
        <w:t>1</w:t>
      </w:r>
      <w:r w:rsidRPr="00420E52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420E52">
        <w:rPr>
          <w:rFonts w:ascii="Angsana New" w:hAnsi="Angsana New"/>
          <w:sz w:val="30"/>
          <w:szCs w:val="30"/>
          <w:u w:val="none"/>
        </w:rPr>
        <w:tab/>
      </w:r>
      <w:r w:rsidRPr="00D212DD">
        <w:rPr>
          <w:rFonts w:ascii="Angsana New" w:hAnsi="Angsana New"/>
          <w:sz w:val="30"/>
          <w:szCs w:val="30"/>
          <w:u w:val="none"/>
          <w:cs/>
          <w:lang w:val="en-US"/>
        </w:rPr>
        <w:t>เงินปันผล</w:t>
      </w:r>
    </w:p>
    <w:p w:rsidR="00440D96" w:rsidRPr="00CF2CC5" w:rsidRDefault="00440D96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AE5" w:rsidRDefault="002D6AE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D6AE5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2D6AE5" w:rsidRPr="00CF2CC5" w:rsidRDefault="002D6AE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800"/>
        <w:gridCol w:w="1301"/>
        <w:gridCol w:w="240"/>
        <w:gridCol w:w="1301"/>
      </w:tblGrid>
      <w:tr w:rsidR="00F4181B" w:rsidRPr="000307FB" w:rsidTr="00DF2E3B">
        <w:trPr>
          <w:trHeight w:val="659"/>
        </w:trPr>
        <w:tc>
          <w:tcPr>
            <w:tcW w:w="2808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  <w:shd w:val="clear" w:color="auto" w:fill="auto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434A0B" w:rsidRPr="00F4181B" w:rsidRDefault="00434A0B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4181B" w:rsidRPr="000307FB" w:rsidTr="00F4181B">
        <w:trPr>
          <w:trHeight w:hRule="exact" w:val="346"/>
        </w:trPr>
        <w:tc>
          <w:tcPr>
            <w:tcW w:w="2808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434A0B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434A0B" w:rsidP="00D7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81B" w:rsidRPr="000307FB" w:rsidTr="00DF2E3B">
        <w:trPr>
          <w:trHeight w:val="272"/>
        </w:trPr>
        <w:tc>
          <w:tcPr>
            <w:tcW w:w="2808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Tr="00F4181B">
        <w:tc>
          <w:tcPr>
            <w:tcW w:w="2808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BC69C7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40" w:type="dxa"/>
            <w:shd w:val="clear" w:color="auto" w:fill="auto"/>
          </w:tcPr>
          <w:p w:rsidR="00E75A72" w:rsidRPr="00BC69C7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BC69C7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F4181B" w:rsidRPr="00526E2F" w:rsidTr="00DF2E3B">
        <w:trPr>
          <w:trHeight w:hRule="exact" w:val="284"/>
        </w:trPr>
        <w:tc>
          <w:tcPr>
            <w:tcW w:w="2808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</w:tcPr>
          <w:p w:rsidR="00E75A72" w:rsidRPr="00F4181B" w:rsidRDefault="00E75A72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RPr="000307FB" w:rsidTr="00DF2E3B">
        <w:trPr>
          <w:trHeight w:hRule="exact" w:val="290"/>
        </w:trPr>
        <w:tc>
          <w:tcPr>
            <w:tcW w:w="2808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E75A72" w:rsidRPr="00F4181B" w:rsidRDefault="00E75A72" w:rsidP="00DF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81B" w:rsidRPr="000307FB" w:rsidTr="00F4181B">
        <w:tc>
          <w:tcPr>
            <w:tcW w:w="2808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346956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</w:rPr>
              <w:t>24</w:t>
            </w:r>
            <w:r w:rsidR="00E75A72"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5A72"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E75A72"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Pr="00F41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346956" w:rsidRPr="00F41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40" w:type="dxa"/>
            <w:shd w:val="clear" w:color="auto" w:fill="auto"/>
          </w:tcPr>
          <w:p w:rsidR="00E75A72" w:rsidRPr="00F4181B" w:rsidRDefault="00E75A72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:rsidR="00E75A72" w:rsidRPr="00F4181B" w:rsidRDefault="00434A0B" w:rsidP="00F4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</w:tbl>
    <w:p w:rsidR="00CF2CC5" w:rsidRPr="00CF2CC5" w:rsidRDefault="00CF2CC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3E6A5C" w:rsidRPr="006934B8" w:rsidRDefault="00464225" w:rsidP="009D559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727D7D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6934B8">
        <w:rPr>
          <w:rFonts w:ascii="Angsana New" w:hAnsi="Angsana New"/>
          <w:sz w:val="30"/>
          <w:szCs w:val="30"/>
          <w:u w:val="none"/>
          <w:cs/>
        </w:rPr>
        <w:t>ภาระผูกพัน</w:t>
      </w:r>
      <w:r w:rsidR="000452F8" w:rsidRPr="006934B8">
        <w:rPr>
          <w:rFonts w:ascii="Angsana New" w:hAnsi="Angsana New"/>
          <w:sz w:val="30"/>
          <w:szCs w:val="30"/>
          <w:u w:val="none"/>
          <w:cs/>
        </w:rPr>
        <w:t>และหนี้สินที่อาจเกิดขึ้น</w:t>
      </w:r>
      <w:r w:rsidR="000B1CB9" w:rsidRPr="006934B8">
        <w:rPr>
          <w:rFonts w:ascii="Angsana New" w:hAnsi="Angsana New"/>
          <w:sz w:val="30"/>
          <w:szCs w:val="30"/>
          <w:u w:val="none"/>
          <w:cs/>
        </w:rPr>
        <w:t>กับ</w:t>
      </w:r>
      <w:r w:rsidR="003E6A5C" w:rsidRPr="006934B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:rsidR="000452F8" w:rsidRPr="00727D7D" w:rsidRDefault="000452F8" w:rsidP="0001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8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6435"/>
        <w:gridCol w:w="1170"/>
        <w:gridCol w:w="270"/>
        <w:gridCol w:w="1143"/>
      </w:tblGrid>
      <w:tr w:rsidR="000452F8" w:rsidRPr="006934B8" w:rsidTr="00D85D37">
        <w:trPr>
          <w:cantSplit/>
          <w:tblHeader/>
        </w:trPr>
        <w:tc>
          <w:tcPr>
            <w:tcW w:w="6435" w:type="dxa"/>
          </w:tcPr>
          <w:p w:rsidR="000452F8" w:rsidRPr="00D76A52" w:rsidRDefault="000452F8" w:rsidP="00727D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6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:rsidR="000452F8" w:rsidRPr="006934B8" w:rsidRDefault="000452F8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11F53" w:rsidRPr="006934B8" w:rsidTr="00D85D37">
        <w:trPr>
          <w:cantSplit/>
          <w:tblHeader/>
        </w:trPr>
        <w:tc>
          <w:tcPr>
            <w:tcW w:w="6435" w:type="dxa"/>
          </w:tcPr>
          <w:p w:rsidR="00411F53" w:rsidRPr="006934B8" w:rsidRDefault="00411F53" w:rsidP="00727D7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6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411F53" w:rsidRPr="00885311" w:rsidRDefault="00917B9F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7B9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31 ธันวาคม </w:t>
            </w:r>
            <w:r w:rsidR="00411F53"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25</w:t>
            </w:r>
            <w:r w:rsidR="00411F53" w:rsidRPr="00A979D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8D12B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411F53" w:rsidRPr="006934B8" w:rsidRDefault="00411F53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11F53" w:rsidRPr="007020C6" w:rsidRDefault="00411F53" w:rsidP="00727D7D">
            <w:pPr>
              <w:pStyle w:val="acctmergecolhdg"/>
              <w:spacing w:line="2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bidi="th-TH"/>
              </w:rPr>
              <w:t>31 มีนาคม 25</w:t>
            </w:r>
            <w:r w:rsidRPr="00A979D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8D12B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D775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411F53" w:rsidRPr="006934B8" w:rsidRDefault="00411F53" w:rsidP="00D77591">
            <w:pPr>
              <w:pStyle w:val="a3"/>
              <w:tabs>
                <w:tab w:val="decimal" w:pos="9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411F53" w:rsidRPr="006934B8" w:rsidRDefault="00411F53" w:rsidP="00411F5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411F53" w:rsidRPr="006934B8" w:rsidRDefault="00411F53" w:rsidP="00411F53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411F53" w:rsidRPr="00BC69C7" w:rsidRDefault="002364B5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15,278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20,966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BC69C7" w:rsidRDefault="002364B5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15,278</w:t>
            </w:r>
          </w:p>
        </w:tc>
        <w:tc>
          <w:tcPr>
            <w:tcW w:w="270" w:type="dxa"/>
          </w:tcPr>
          <w:p w:rsidR="00411F53" w:rsidRPr="00EE40CA" w:rsidRDefault="00411F53" w:rsidP="00411F5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20,966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E418AD" w:rsidRDefault="00411F53" w:rsidP="00FF73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11F53" w:rsidRPr="00BC69C7" w:rsidRDefault="00411F53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11F53" w:rsidRPr="009B1F81" w:rsidRDefault="00411F53" w:rsidP="00FF73E4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411F53" w:rsidRPr="009B1F81" w:rsidRDefault="00411F53" w:rsidP="00FF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:rsidR="00411F53" w:rsidRPr="00BC69C7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11F53" w:rsidRPr="006934B8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1170" w:type="dxa"/>
          </w:tcPr>
          <w:p w:rsidR="00411F53" w:rsidRPr="00BC69C7" w:rsidRDefault="00EF64AA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64B5" w:rsidRPr="00BC69C7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:rsidR="00411F53" w:rsidRPr="00BC69C7" w:rsidRDefault="00346956" w:rsidP="00D76A52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2364B5" w:rsidRPr="00BC69C7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:rsidR="00411F53" w:rsidRPr="006934B8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1,838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6934B8" w:rsidRDefault="00411F53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BC69C7" w:rsidRDefault="002364B5" w:rsidP="002A2274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5,648</w:t>
            </w:r>
          </w:p>
        </w:tc>
        <w:tc>
          <w:tcPr>
            <w:tcW w:w="270" w:type="dxa"/>
          </w:tcPr>
          <w:p w:rsidR="00411F53" w:rsidRPr="00EE40CA" w:rsidRDefault="00411F53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411F53" w:rsidRPr="00EE40CA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5,570</w:t>
            </w:r>
          </w:p>
        </w:tc>
      </w:tr>
      <w:tr w:rsidR="00411F53" w:rsidRPr="006934B8" w:rsidTr="00D85D37">
        <w:trPr>
          <w:cantSplit/>
        </w:trPr>
        <w:tc>
          <w:tcPr>
            <w:tcW w:w="6435" w:type="dxa"/>
          </w:tcPr>
          <w:p w:rsidR="00411F53" w:rsidRPr="00727D7D" w:rsidRDefault="00411F53" w:rsidP="00FF7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411F53" w:rsidRPr="00BC69C7" w:rsidRDefault="00411F53" w:rsidP="00FF73E4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6934B8" w:rsidRDefault="007A0EB8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:rsidR="007A0EB8" w:rsidRPr="00BC69C7" w:rsidRDefault="007A0EB8" w:rsidP="00411F53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7A0EB8" w:rsidRPr="006934B8" w:rsidRDefault="007A0EB8" w:rsidP="00411F5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6934B8" w:rsidRDefault="007A0EB8" w:rsidP="00411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Pr="00C55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สำหรับธุรกิจของกิจการ</w:t>
            </w:r>
            <w:proofErr w:type="spellEnd"/>
            <w:r w:rsidRPr="00C55B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A0EB8" w:rsidRPr="00BC69C7" w:rsidRDefault="008D12BF" w:rsidP="007A0EB8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A0EB8" w:rsidRPr="006934B8" w:rsidRDefault="008D12BF" w:rsidP="00411F5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7A0EB8" w:rsidRPr="006934B8" w:rsidTr="00D85D37">
        <w:trPr>
          <w:cantSplit/>
        </w:trPr>
        <w:tc>
          <w:tcPr>
            <w:tcW w:w="6435" w:type="dxa"/>
          </w:tcPr>
          <w:p w:rsidR="007A0EB8" w:rsidRPr="00C55B47" w:rsidRDefault="007A0EB8" w:rsidP="0041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A0EB8" w:rsidRPr="00BC69C7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9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7A0EB8" w:rsidRPr="006934B8" w:rsidRDefault="007A0EB8" w:rsidP="00411F5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7A0EB8" w:rsidRPr="006934B8" w:rsidRDefault="008D12BF" w:rsidP="00411F5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:rsidR="008E575D" w:rsidRDefault="008E575D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52F8" w:rsidRPr="006934B8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0452F8" w:rsidRPr="008A05D9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</w:rPr>
      </w:pPr>
    </w:p>
    <w:p w:rsidR="006B463F" w:rsidRDefault="000452F8" w:rsidP="00731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 w:rsidR="008E2B93">
        <w:rPr>
          <w:rFonts w:ascii="Angsana New" w:hAnsi="Angsana New"/>
          <w:sz w:val="30"/>
          <w:szCs w:val="30"/>
          <w:cs/>
        </w:rPr>
        <w:t>อุปกรณ์สำนักงาน และ</w:t>
      </w:r>
      <w:r w:rsidR="00B61378">
        <w:rPr>
          <w:rFonts w:ascii="Angsana New" w:hAnsi="Angsana New"/>
          <w:sz w:val="30"/>
          <w:szCs w:val="30"/>
          <w:cs/>
        </w:rPr>
        <w:t>ยานพาหนะ</w:t>
      </w:r>
      <w:r w:rsidR="005C1DA5"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 w:rsidR="0018422C">
        <w:rPr>
          <w:rFonts w:ascii="Angsana New" w:hAnsi="Angsana New"/>
          <w:sz w:val="30"/>
          <w:szCs w:val="30"/>
        </w:rPr>
        <w:t>4</w:t>
      </w:r>
      <w:r w:rsidRPr="006934B8">
        <w:rPr>
          <w:rFonts w:ascii="Angsana New" w:hAnsi="Angsana New"/>
          <w:sz w:val="30"/>
          <w:szCs w:val="30"/>
          <w:cs/>
        </w:rPr>
        <w:t xml:space="preserve"> ปี</w:t>
      </w:r>
    </w:p>
    <w:p w:rsidR="00E418AD" w:rsidRPr="008A05D9" w:rsidRDefault="00E418AD" w:rsidP="00EF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</w:rPr>
      </w:pPr>
    </w:p>
    <w:p w:rsidR="000452F8" w:rsidRPr="006934B8" w:rsidRDefault="000452F8" w:rsidP="00EF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69C7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หนังสือค้ำประกันธนาคาร</w:t>
      </w:r>
    </w:p>
    <w:p w:rsidR="000452F8" w:rsidRPr="008A05D9" w:rsidRDefault="000452F8" w:rsidP="00045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cs/>
        </w:rPr>
      </w:pPr>
    </w:p>
    <w:p w:rsidR="008D12BF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934B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47749" w:rsidRPr="00E47749">
        <w:rPr>
          <w:rFonts w:ascii="Angsana New" w:hAnsi="Angsana New"/>
          <w:color w:val="000000"/>
          <w:sz w:val="30"/>
          <w:szCs w:val="30"/>
        </w:rPr>
        <w:t xml:space="preserve">31 </w:t>
      </w:r>
      <w:r w:rsidR="00E47749" w:rsidRPr="00E4774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6934B8">
        <w:rPr>
          <w:rFonts w:ascii="Angsana New" w:hAnsi="Angsana New"/>
          <w:color w:val="000000"/>
          <w:sz w:val="30"/>
          <w:szCs w:val="30"/>
        </w:rPr>
        <w:t>25</w:t>
      </w:r>
      <w:r>
        <w:rPr>
          <w:rFonts w:ascii="Angsana New" w:hAnsi="Angsana New"/>
          <w:color w:val="000000"/>
          <w:sz w:val="30"/>
          <w:szCs w:val="30"/>
        </w:rPr>
        <w:t>62</w:t>
      </w:r>
      <w:r w:rsidRPr="006934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  <w:cs/>
        </w:rPr>
        <w:t>บริษัทมีหนังสือค้ำประกันซึ่งออกโดยธนาคารสำหรับค่าไฟฟ้าจำนวน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 w:rsidRPr="00BC69C7">
        <w:rPr>
          <w:rFonts w:ascii="Angsana New" w:hAnsi="Angsana New"/>
          <w:color w:val="000000"/>
          <w:sz w:val="30"/>
          <w:szCs w:val="30"/>
        </w:rPr>
        <w:t>14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885311">
        <w:rPr>
          <w:rFonts w:ascii="Angsana New" w:hAnsi="Angsana New"/>
          <w:color w:val="000000"/>
          <w:sz w:val="30"/>
          <w:szCs w:val="30"/>
        </w:rPr>
        <w:t xml:space="preserve"> </w:t>
      </w:r>
      <w:r w:rsidRPr="00885311">
        <w:rPr>
          <w:rFonts w:ascii="Angsana New" w:hAnsi="Angsana New"/>
          <w:color w:val="000000"/>
          <w:sz w:val="30"/>
          <w:szCs w:val="30"/>
        </w:rPr>
        <w:br/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มีนาคม</w:t>
      </w:r>
      <w:r w:rsidRPr="0088531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</w:rPr>
        <w:t>1</w:t>
      </w:r>
      <w:r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88531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85311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346956">
        <w:rPr>
          <w:rFonts w:ascii="Angsana New" w:hAnsi="Angsana New" w:hint="cs"/>
          <w:color w:val="000000"/>
          <w:sz w:val="30"/>
          <w:szCs w:val="30"/>
          <w:cs/>
        </w:rPr>
        <w:t>และไม่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มีเลตเตอร์ออฟเครดิตซึ่งออกโดยธนาคารเพื่อค้ำประกันการจ่ายชำระเงินให้กับเจ้าหนี้ 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มีนาคม 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Pr="00E27179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Pr="008D12BF">
        <w:rPr>
          <w:rFonts w:ascii="Angsana New" w:hAnsi="Angsana New"/>
          <w:color w:val="000000"/>
          <w:sz w:val="30"/>
          <w:szCs w:val="30"/>
        </w:rPr>
        <w:t xml:space="preserve"> </w:t>
      </w:r>
      <w:r w:rsidRPr="008D12BF">
        <w:rPr>
          <w:rFonts w:ascii="Angsana New" w:hAnsi="Angsana New"/>
          <w:i/>
          <w:iCs/>
          <w:color w:val="000000"/>
          <w:sz w:val="30"/>
          <w:szCs w:val="30"/>
        </w:rPr>
        <w:t>28.56</w:t>
      </w:r>
      <w:r w:rsidRPr="008D12B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ล้านเหรียญสหรัฐอเมริกา</w:t>
      </w:r>
      <w:r w:rsidRPr="00E27179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</w:p>
    <w:p w:rsidR="00464225" w:rsidRPr="008A05D9" w:rsidRDefault="00464225" w:rsidP="0036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464225" w:rsidRDefault="00464225" w:rsidP="0046422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727D7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8D12BF" w:rsidRPr="00D406FB">
        <w:rPr>
          <w:rFonts w:ascii="Angsana New" w:hAnsi="Angsana New" w:hint="cs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8D12BF" w:rsidRPr="008A05D9" w:rsidRDefault="008D12BF" w:rsidP="00E60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s/>
          <w:lang w:val="x-none" w:eastAsia="x-none"/>
        </w:rPr>
      </w:pPr>
    </w:p>
    <w:p w:rsidR="008D12BF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9B71D4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เกี่ยวกับการดำเนินงานของ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B71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คาดว่าจะมีผลกระทบที่มีสาระสำคัญต่องบการเงินเมื่อนำมาถือปฏิบัติเป็นครั้งแรก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D406FB">
        <w:rPr>
          <w:rFonts w:ascii="Angsana New" w:hAnsi="Angsana New"/>
          <w:color w:val="000000"/>
          <w:sz w:val="30"/>
          <w:szCs w:val="30"/>
        </w:rPr>
        <w:t xml:space="preserve">1 </w:t>
      </w: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5E2E3E">
        <w:rPr>
          <w:rFonts w:ascii="Angsana New" w:hAnsi="Angsana New"/>
          <w:color w:val="000000"/>
          <w:sz w:val="30"/>
          <w:szCs w:val="30"/>
        </w:rPr>
        <w:t xml:space="preserve">2563 </w:t>
      </w:r>
      <w:r w:rsidR="005E2E3E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D406FB">
        <w:rPr>
          <w:rFonts w:ascii="Angsana New" w:hAnsi="Angsana New"/>
          <w:color w:val="000000"/>
          <w:sz w:val="30"/>
          <w:szCs w:val="30"/>
          <w:cs/>
        </w:rPr>
        <w:t>ดังต่อไปนี้</w:t>
      </w:r>
    </w:p>
    <w:p w:rsidR="008D12BF" w:rsidRPr="008A05D9" w:rsidRDefault="008D12BF" w:rsidP="008D1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4860"/>
      </w:tblGrid>
      <w:tr w:rsidR="005E2E3E" w:rsidRPr="007D527D" w:rsidTr="008A05D9">
        <w:trPr>
          <w:trHeight w:hRule="exact" w:val="353"/>
        </w:trPr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spacing w:line="34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C2CF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2CF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C2CF0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7C5D1F">
              <w:rPr>
                <w:rFonts w:ascii="Angsana New" w:hAnsi="Angsana New"/>
                <w:sz w:val="30"/>
                <w:szCs w:val="30"/>
              </w:rPr>
              <w:br/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E2E3E" w:rsidRPr="00180F85" w:rsidTr="008A05D9">
        <w:tc>
          <w:tcPr>
            <w:tcW w:w="4320" w:type="dxa"/>
            <w:shd w:val="clear" w:color="auto" w:fill="auto"/>
          </w:tcPr>
          <w:p w:rsidR="005E2E3E" w:rsidRPr="006C2CF0" w:rsidRDefault="005E2E3E" w:rsidP="008A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7C5D1F">
              <w:rPr>
                <w:rFonts w:ascii="Angsana New" w:hAnsi="Angsana New"/>
                <w:sz w:val="30"/>
                <w:szCs w:val="30"/>
              </w:rPr>
              <w:br/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860" w:type="dxa"/>
            <w:shd w:val="clear" w:color="auto" w:fill="auto"/>
          </w:tcPr>
          <w:p w:rsidR="005E2E3E" w:rsidRPr="006C2CF0" w:rsidRDefault="005E2E3E" w:rsidP="007F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77591" w:rsidRPr="008A05D9" w:rsidRDefault="00D77591" w:rsidP="00900C12">
      <w:pPr>
        <w:ind w:left="540"/>
        <w:rPr>
          <w:rFonts w:ascii="Angsana New" w:hAnsi="Angsana New"/>
          <w:color w:val="000000"/>
        </w:rPr>
      </w:pPr>
    </w:p>
    <w:p w:rsidR="00EF64AA" w:rsidRDefault="00EF64AA" w:rsidP="00900C12">
      <w:pPr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* </w:t>
      </w:r>
      <w:r w:rsidRPr="00513A03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92235" w:rsidRPr="008A05D9" w:rsidRDefault="00092235" w:rsidP="00900C12">
      <w:pPr>
        <w:ind w:left="540"/>
        <w:rPr>
          <w:rFonts w:ascii="Angsana New" w:hAnsi="Angsana New"/>
          <w:color w:val="000000"/>
        </w:rPr>
      </w:pPr>
    </w:p>
    <w:p w:rsidR="002653E2" w:rsidRPr="00E65BE6" w:rsidRDefault="002653E2" w:rsidP="00900C12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5B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653E2" w:rsidRPr="008A05D9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:rsidR="002653E2" w:rsidRPr="00D406FB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E60277" w:rsidRPr="00E60277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2653E2" w:rsidRPr="008A05D9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:rsidR="002653E2" w:rsidRDefault="002653E2" w:rsidP="0090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</w:p>
    <w:sectPr w:rsidR="002653E2" w:rsidSect="00565946">
      <w:headerReference w:type="even" r:id="rId16"/>
      <w:head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D6A" w:rsidRDefault="007C4D6A">
      <w:r>
        <w:separator/>
      </w:r>
    </w:p>
  </w:endnote>
  <w:endnote w:type="continuationSeparator" w:id="0">
    <w:p w:rsidR="007C4D6A" w:rsidRDefault="007C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1" w:rsidRPr="00371CAC" w:rsidRDefault="00EA015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Pr="003125BC" w:rsidRDefault="00855081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D6A" w:rsidRDefault="007C4D6A">
      <w:r>
        <w:separator/>
      </w:r>
    </w:p>
  </w:footnote>
  <w:footnote w:type="continuationSeparator" w:id="0">
    <w:p w:rsidR="007C4D6A" w:rsidRDefault="007C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Pr="009D5781" w:rsidRDefault="00855081" w:rsidP="009D5781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 xml:space="preserve">บริษัท เบอร์ล่า คาร์บอน (ไทยแลนด์) จำกัด (มหาชน) </w:t>
    </w:r>
    <w:r w:rsidRPr="00A2371F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55081" w:rsidRPr="009D5781" w:rsidRDefault="00855081" w:rsidP="009D5781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55081" w:rsidRDefault="00855081" w:rsidP="009D5781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>สำหรับงวดสามเดือนและเก้าเดือนสิ้นสุดวันที่ 31 ธันวาคม 256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 w:rsidRPr="009D578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855081" w:rsidRPr="005242A4" w:rsidRDefault="00855081" w:rsidP="009D5781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Pr="009D5781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 xml:space="preserve">บริษัท เบอร์ล่า คาร์บอน (ไทยแลนด์) จำกัด (มหาชน) </w:t>
    </w:r>
    <w:r w:rsidRPr="00A2371F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55081" w:rsidRPr="009D5781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55081" w:rsidRPr="001026B9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cs/>
      </w:rPr>
    </w:pPr>
    <w:r w:rsidRPr="009D5781">
      <w:rPr>
        <w:rFonts w:ascii="Angsana New" w:hAnsi="Angsana New"/>
        <w:b/>
        <w:bCs/>
        <w:sz w:val="32"/>
        <w:szCs w:val="32"/>
        <w:cs/>
      </w:rPr>
      <w:t>สำหรับงวดสามเดือนและเก้าเดือนสิ้นสุดวันที่ 31 ธันวาคม 256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 w:rsidRPr="009D578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855081" w:rsidRPr="008F16F0" w:rsidRDefault="00855081" w:rsidP="00175313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Pr="009D5781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 xml:space="preserve">บริษัท เบอร์ล่า คาร์บอน (ไทยแลนด์) จำกัด (มหาชน) </w:t>
    </w:r>
    <w:r w:rsidRPr="00A2371F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55081" w:rsidRPr="009D5781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9D57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55081" w:rsidRPr="001026B9" w:rsidRDefault="00855081" w:rsidP="00BB3C99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cs/>
      </w:rPr>
    </w:pPr>
    <w:r w:rsidRPr="009D5781">
      <w:rPr>
        <w:rFonts w:ascii="Angsana New" w:hAnsi="Angsana New"/>
        <w:b/>
        <w:bCs/>
        <w:sz w:val="32"/>
        <w:szCs w:val="32"/>
        <w:cs/>
      </w:rPr>
      <w:t>สำหรับงวดสามเดือนและเก้าเดือนสิ้นสุดวันที่ 31 ธันวาคม 256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 w:rsidRPr="009D5781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:rsidR="00855081" w:rsidRPr="009F7260" w:rsidRDefault="00855081" w:rsidP="00411F53">
    <w:pPr>
      <w:pStyle w:val="Header"/>
      <w:tabs>
        <w:tab w:val="left" w:pos="5220"/>
      </w:tabs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081" w:rsidRDefault="00855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21"/>
  </w:num>
  <w:num w:numId="6">
    <w:abstractNumId w:val="10"/>
  </w:num>
  <w:num w:numId="7">
    <w:abstractNumId w:val="13"/>
  </w:num>
  <w:num w:numId="8">
    <w:abstractNumId w:val="19"/>
  </w:num>
  <w:num w:numId="9">
    <w:abstractNumId w:val="3"/>
  </w:num>
  <w:num w:numId="10">
    <w:abstractNumId w:val="11"/>
  </w:num>
  <w:num w:numId="11">
    <w:abstractNumId w:val="17"/>
  </w:num>
  <w:num w:numId="12">
    <w:abstractNumId w:val="3"/>
  </w:num>
  <w:num w:numId="13">
    <w:abstractNumId w:val="20"/>
  </w:num>
  <w:num w:numId="14">
    <w:abstractNumId w:val="1"/>
  </w:num>
  <w:num w:numId="15">
    <w:abstractNumId w:val="8"/>
  </w:num>
  <w:num w:numId="16">
    <w:abstractNumId w:val="9"/>
  </w:num>
  <w:num w:numId="17">
    <w:abstractNumId w:val="12"/>
  </w:num>
  <w:num w:numId="18">
    <w:abstractNumId w:val="7"/>
  </w:num>
  <w:num w:numId="19">
    <w:abstractNumId w:val="1"/>
  </w:num>
  <w:num w:numId="20">
    <w:abstractNumId w:val="18"/>
  </w:num>
  <w:num w:numId="21">
    <w:abstractNumId w:val="1"/>
  </w:num>
  <w:num w:numId="22">
    <w:abstractNumId w:val="6"/>
  </w:num>
  <w:num w:numId="23">
    <w:abstractNumId w:val="16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4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364"/>
    <w:rsid w:val="000135F7"/>
    <w:rsid w:val="0001364C"/>
    <w:rsid w:val="00013717"/>
    <w:rsid w:val="00013A0A"/>
    <w:rsid w:val="000143C6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28"/>
    <w:rsid w:val="0003284C"/>
    <w:rsid w:val="00032CE1"/>
    <w:rsid w:val="0003312F"/>
    <w:rsid w:val="000335A3"/>
    <w:rsid w:val="00033EFB"/>
    <w:rsid w:val="00034C0F"/>
    <w:rsid w:val="00034FE5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0FC"/>
    <w:rsid w:val="000711EE"/>
    <w:rsid w:val="00071422"/>
    <w:rsid w:val="00071642"/>
    <w:rsid w:val="00071E82"/>
    <w:rsid w:val="000724CC"/>
    <w:rsid w:val="00073367"/>
    <w:rsid w:val="00073A8D"/>
    <w:rsid w:val="0007468D"/>
    <w:rsid w:val="00074CBA"/>
    <w:rsid w:val="00074F14"/>
    <w:rsid w:val="00075927"/>
    <w:rsid w:val="00075D37"/>
    <w:rsid w:val="00075FFE"/>
    <w:rsid w:val="0007637A"/>
    <w:rsid w:val="00076626"/>
    <w:rsid w:val="0007695A"/>
    <w:rsid w:val="000773F9"/>
    <w:rsid w:val="000779CD"/>
    <w:rsid w:val="00077B91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81"/>
    <w:rsid w:val="000830A9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235"/>
    <w:rsid w:val="0009241C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DEC"/>
    <w:rsid w:val="000A4495"/>
    <w:rsid w:val="000A4D19"/>
    <w:rsid w:val="000A4D66"/>
    <w:rsid w:val="000A59D0"/>
    <w:rsid w:val="000A60EC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506"/>
    <w:rsid w:val="000B1BC5"/>
    <w:rsid w:val="000B1BD4"/>
    <w:rsid w:val="000B1CB9"/>
    <w:rsid w:val="000B1D06"/>
    <w:rsid w:val="000B1EBD"/>
    <w:rsid w:val="000B2127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CC"/>
    <w:rsid w:val="000C6188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0A5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38FA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6B9"/>
    <w:rsid w:val="00102792"/>
    <w:rsid w:val="00102BD6"/>
    <w:rsid w:val="001047E2"/>
    <w:rsid w:val="00104960"/>
    <w:rsid w:val="00104C56"/>
    <w:rsid w:val="00104DB8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37D8E"/>
    <w:rsid w:val="001400CC"/>
    <w:rsid w:val="001401E0"/>
    <w:rsid w:val="00140292"/>
    <w:rsid w:val="00140520"/>
    <w:rsid w:val="00140655"/>
    <w:rsid w:val="00140C8F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98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5778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2F33"/>
    <w:rsid w:val="001630B7"/>
    <w:rsid w:val="001631EF"/>
    <w:rsid w:val="001635D1"/>
    <w:rsid w:val="00164299"/>
    <w:rsid w:val="0016447A"/>
    <w:rsid w:val="00164674"/>
    <w:rsid w:val="00164766"/>
    <w:rsid w:val="00164BF3"/>
    <w:rsid w:val="00165046"/>
    <w:rsid w:val="001653FD"/>
    <w:rsid w:val="00165967"/>
    <w:rsid w:val="00165A2C"/>
    <w:rsid w:val="00165EC3"/>
    <w:rsid w:val="00166E0B"/>
    <w:rsid w:val="0016743B"/>
    <w:rsid w:val="00167728"/>
    <w:rsid w:val="00167EB5"/>
    <w:rsid w:val="00167FB7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C78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CE8"/>
    <w:rsid w:val="001900BA"/>
    <w:rsid w:val="001901D3"/>
    <w:rsid w:val="00191564"/>
    <w:rsid w:val="0019174F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966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1F99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6B2D"/>
    <w:rsid w:val="001C74F5"/>
    <w:rsid w:val="001D0411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D99"/>
    <w:rsid w:val="001D68F2"/>
    <w:rsid w:val="001D6989"/>
    <w:rsid w:val="001D6C86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452"/>
    <w:rsid w:val="002105C3"/>
    <w:rsid w:val="00210D3D"/>
    <w:rsid w:val="00211043"/>
    <w:rsid w:val="002110CF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F81"/>
    <w:rsid w:val="002214FF"/>
    <w:rsid w:val="0022159F"/>
    <w:rsid w:val="002215D0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73E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4B5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86E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EB"/>
    <w:rsid w:val="00263D30"/>
    <w:rsid w:val="002643C6"/>
    <w:rsid w:val="00264686"/>
    <w:rsid w:val="0026481F"/>
    <w:rsid w:val="002653E2"/>
    <w:rsid w:val="00265D14"/>
    <w:rsid w:val="00265EEB"/>
    <w:rsid w:val="00265F65"/>
    <w:rsid w:val="002662D6"/>
    <w:rsid w:val="0026684C"/>
    <w:rsid w:val="00266BBA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444"/>
    <w:rsid w:val="002768B9"/>
    <w:rsid w:val="002769A3"/>
    <w:rsid w:val="00276C79"/>
    <w:rsid w:val="00276F0F"/>
    <w:rsid w:val="0027745D"/>
    <w:rsid w:val="002775DC"/>
    <w:rsid w:val="00277B88"/>
    <w:rsid w:val="00280921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BE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EC5"/>
    <w:rsid w:val="002A2274"/>
    <w:rsid w:val="002A2D02"/>
    <w:rsid w:val="002A2D24"/>
    <w:rsid w:val="002A3AF0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5D82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AE5"/>
    <w:rsid w:val="002D6BEB"/>
    <w:rsid w:val="002D6D42"/>
    <w:rsid w:val="002D7384"/>
    <w:rsid w:val="002D7FA1"/>
    <w:rsid w:val="002E00A6"/>
    <w:rsid w:val="002E055C"/>
    <w:rsid w:val="002E07B3"/>
    <w:rsid w:val="002E08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9AA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2F7830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DD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4A44"/>
    <w:rsid w:val="00315A7C"/>
    <w:rsid w:val="00315ED5"/>
    <w:rsid w:val="00316078"/>
    <w:rsid w:val="003160AC"/>
    <w:rsid w:val="00316B63"/>
    <w:rsid w:val="003177CF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06D"/>
    <w:rsid w:val="00336520"/>
    <w:rsid w:val="00336759"/>
    <w:rsid w:val="00336EF5"/>
    <w:rsid w:val="00336FAF"/>
    <w:rsid w:val="003377D5"/>
    <w:rsid w:val="0033781D"/>
    <w:rsid w:val="00337BC6"/>
    <w:rsid w:val="00337F98"/>
    <w:rsid w:val="00340488"/>
    <w:rsid w:val="0034070B"/>
    <w:rsid w:val="00342413"/>
    <w:rsid w:val="00342A9C"/>
    <w:rsid w:val="00342DCE"/>
    <w:rsid w:val="00342EE8"/>
    <w:rsid w:val="00343A16"/>
    <w:rsid w:val="00343C9C"/>
    <w:rsid w:val="00343EB3"/>
    <w:rsid w:val="00344EDD"/>
    <w:rsid w:val="0034576D"/>
    <w:rsid w:val="00345DA4"/>
    <w:rsid w:val="00345FDC"/>
    <w:rsid w:val="0034608F"/>
    <w:rsid w:val="0034614B"/>
    <w:rsid w:val="003463C0"/>
    <w:rsid w:val="00346593"/>
    <w:rsid w:val="00346956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BD6"/>
    <w:rsid w:val="00352E97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6F5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FC0"/>
    <w:rsid w:val="003A6785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8C8"/>
    <w:rsid w:val="003B5D6A"/>
    <w:rsid w:val="003B5E48"/>
    <w:rsid w:val="003B6346"/>
    <w:rsid w:val="003B689F"/>
    <w:rsid w:val="003B68CF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2FC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EDB"/>
    <w:rsid w:val="003D603D"/>
    <w:rsid w:val="003D6BA4"/>
    <w:rsid w:val="003D6E95"/>
    <w:rsid w:val="003D6FF7"/>
    <w:rsid w:val="003D71FB"/>
    <w:rsid w:val="003D73F0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8A"/>
    <w:rsid w:val="003F1596"/>
    <w:rsid w:val="003F16D7"/>
    <w:rsid w:val="003F181E"/>
    <w:rsid w:val="003F2371"/>
    <w:rsid w:val="003F2B69"/>
    <w:rsid w:val="003F2CC0"/>
    <w:rsid w:val="003F2DC4"/>
    <w:rsid w:val="003F3492"/>
    <w:rsid w:val="003F37B6"/>
    <w:rsid w:val="003F3FD0"/>
    <w:rsid w:val="003F4264"/>
    <w:rsid w:val="003F4398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6D4"/>
    <w:rsid w:val="00407C17"/>
    <w:rsid w:val="004100AC"/>
    <w:rsid w:val="00410414"/>
    <w:rsid w:val="0041070A"/>
    <w:rsid w:val="00410770"/>
    <w:rsid w:val="00410D2E"/>
    <w:rsid w:val="00410E02"/>
    <w:rsid w:val="0041106F"/>
    <w:rsid w:val="00411143"/>
    <w:rsid w:val="0041150C"/>
    <w:rsid w:val="00411535"/>
    <w:rsid w:val="004119BC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0E52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5EF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78E"/>
    <w:rsid w:val="00433927"/>
    <w:rsid w:val="00433C5F"/>
    <w:rsid w:val="004342D5"/>
    <w:rsid w:val="00434A0B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35A6"/>
    <w:rsid w:val="00453A85"/>
    <w:rsid w:val="00453F18"/>
    <w:rsid w:val="00453FE2"/>
    <w:rsid w:val="00454E40"/>
    <w:rsid w:val="00454E4A"/>
    <w:rsid w:val="004550BD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10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DFF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6F76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1F47"/>
    <w:rsid w:val="004A2683"/>
    <w:rsid w:val="004A276A"/>
    <w:rsid w:val="004A2C1F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D7D31"/>
    <w:rsid w:val="004E00D2"/>
    <w:rsid w:val="004E0612"/>
    <w:rsid w:val="004E0CBC"/>
    <w:rsid w:val="004E0CE4"/>
    <w:rsid w:val="004E135A"/>
    <w:rsid w:val="004E1553"/>
    <w:rsid w:val="004E1AEE"/>
    <w:rsid w:val="004E27CE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FF"/>
    <w:rsid w:val="004E419E"/>
    <w:rsid w:val="004E422F"/>
    <w:rsid w:val="004E54EA"/>
    <w:rsid w:val="004E577F"/>
    <w:rsid w:val="004E5A37"/>
    <w:rsid w:val="004E5AB9"/>
    <w:rsid w:val="004E5B78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325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E93"/>
    <w:rsid w:val="00522F35"/>
    <w:rsid w:val="00522FB2"/>
    <w:rsid w:val="005233ED"/>
    <w:rsid w:val="005242A4"/>
    <w:rsid w:val="005247D9"/>
    <w:rsid w:val="00524CE4"/>
    <w:rsid w:val="005250BE"/>
    <w:rsid w:val="005251CF"/>
    <w:rsid w:val="005261BC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6105"/>
    <w:rsid w:val="0056643C"/>
    <w:rsid w:val="0056644D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2B"/>
    <w:rsid w:val="00584256"/>
    <w:rsid w:val="0058460D"/>
    <w:rsid w:val="0058465D"/>
    <w:rsid w:val="00584CF8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71B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AAD"/>
    <w:rsid w:val="005C2AE3"/>
    <w:rsid w:val="005C2E0A"/>
    <w:rsid w:val="005C3007"/>
    <w:rsid w:val="005C3298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3D7"/>
    <w:rsid w:val="005D1409"/>
    <w:rsid w:val="005D17ED"/>
    <w:rsid w:val="005D1A55"/>
    <w:rsid w:val="005D20FC"/>
    <w:rsid w:val="005D218E"/>
    <w:rsid w:val="005D21BF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2BD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A61"/>
    <w:rsid w:val="00605C35"/>
    <w:rsid w:val="00605D15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8A3"/>
    <w:rsid w:val="00631B03"/>
    <w:rsid w:val="00631B4F"/>
    <w:rsid w:val="00632675"/>
    <w:rsid w:val="00633AFB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37BA2"/>
    <w:rsid w:val="00640023"/>
    <w:rsid w:val="00640FC3"/>
    <w:rsid w:val="006411D0"/>
    <w:rsid w:val="00641557"/>
    <w:rsid w:val="0064163C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A8B"/>
    <w:rsid w:val="0065569E"/>
    <w:rsid w:val="00655AD8"/>
    <w:rsid w:val="00655C21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BA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6E5C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E34"/>
    <w:rsid w:val="00673123"/>
    <w:rsid w:val="006737C8"/>
    <w:rsid w:val="0067427C"/>
    <w:rsid w:val="00674365"/>
    <w:rsid w:val="006747A9"/>
    <w:rsid w:val="00674940"/>
    <w:rsid w:val="00674AC4"/>
    <w:rsid w:val="00675249"/>
    <w:rsid w:val="0067536C"/>
    <w:rsid w:val="00675381"/>
    <w:rsid w:val="0067542F"/>
    <w:rsid w:val="00675630"/>
    <w:rsid w:val="006758DD"/>
    <w:rsid w:val="00675B79"/>
    <w:rsid w:val="0067606B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DEA"/>
    <w:rsid w:val="006A3ED8"/>
    <w:rsid w:val="006A4C6C"/>
    <w:rsid w:val="006A5582"/>
    <w:rsid w:val="006A5A21"/>
    <w:rsid w:val="006A708F"/>
    <w:rsid w:val="006A738D"/>
    <w:rsid w:val="006A74EF"/>
    <w:rsid w:val="006A7E97"/>
    <w:rsid w:val="006B0396"/>
    <w:rsid w:val="006B0486"/>
    <w:rsid w:val="006B0D9B"/>
    <w:rsid w:val="006B0E8B"/>
    <w:rsid w:val="006B104A"/>
    <w:rsid w:val="006B1A00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16F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B66"/>
    <w:rsid w:val="006C0C64"/>
    <w:rsid w:val="006C0EDD"/>
    <w:rsid w:val="006C148F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27B"/>
    <w:rsid w:val="006C4EF4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6109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A27"/>
    <w:rsid w:val="006E2B74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232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25A"/>
    <w:rsid w:val="00724A6B"/>
    <w:rsid w:val="00724ABE"/>
    <w:rsid w:val="00725188"/>
    <w:rsid w:val="0072560E"/>
    <w:rsid w:val="00725720"/>
    <w:rsid w:val="00725C37"/>
    <w:rsid w:val="00726220"/>
    <w:rsid w:val="007270CC"/>
    <w:rsid w:val="00727834"/>
    <w:rsid w:val="00727904"/>
    <w:rsid w:val="00727A20"/>
    <w:rsid w:val="00727C3E"/>
    <w:rsid w:val="00727D7D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3DFA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ACD"/>
    <w:rsid w:val="00775D0C"/>
    <w:rsid w:val="0077647D"/>
    <w:rsid w:val="00776520"/>
    <w:rsid w:val="007765F7"/>
    <w:rsid w:val="00776654"/>
    <w:rsid w:val="00776AD4"/>
    <w:rsid w:val="00776BEF"/>
    <w:rsid w:val="00776E70"/>
    <w:rsid w:val="007771C3"/>
    <w:rsid w:val="007773CD"/>
    <w:rsid w:val="00777AC3"/>
    <w:rsid w:val="00777B4A"/>
    <w:rsid w:val="00777BE9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977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4D6A"/>
    <w:rsid w:val="007C56FF"/>
    <w:rsid w:val="007C5D1F"/>
    <w:rsid w:val="007C66E6"/>
    <w:rsid w:val="007C6837"/>
    <w:rsid w:val="007C7D7A"/>
    <w:rsid w:val="007D01AE"/>
    <w:rsid w:val="007D0479"/>
    <w:rsid w:val="007D05BC"/>
    <w:rsid w:val="007D07F0"/>
    <w:rsid w:val="007D0B67"/>
    <w:rsid w:val="007D0B6A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D78AD"/>
    <w:rsid w:val="007E1331"/>
    <w:rsid w:val="007E140B"/>
    <w:rsid w:val="007E1B50"/>
    <w:rsid w:val="007E1C53"/>
    <w:rsid w:val="007E1F44"/>
    <w:rsid w:val="007E1FE9"/>
    <w:rsid w:val="007E2DB0"/>
    <w:rsid w:val="007E32E8"/>
    <w:rsid w:val="007E3CE5"/>
    <w:rsid w:val="007E3D32"/>
    <w:rsid w:val="007E3D4A"/>
    <w:rsid w:val="007E3D54"/>
    <w:rsid w:val="007E3E31"/>
    <w:rsid w:val="007E3E8A"/>
    <w:rsid w:val="007E411D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2EA"/>
    <w:rsid w:val="007E7559"/>
    <w:rsid w:val="007E7E60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EA7"/>
    <w:rsid w:val="007F7F9C"/>
    <w:rsid w:val="008003CE"/>
    <w:rsid w:val="0080175F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8A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07B"/>
    <w:rsid w:val="00832927"/>
    <w:rsid w:val="00832E4C"/>
    <w:rsid w:val="0083438C"/>
    <w:rsid w:val="008345BB"/>
    <w:rsid w:val="008349E8"/>
    <w:rsid w:val="00834A22"/>
    <w:rsid w:val="00834AE0"/>
    <w:rsid w:val="00834B19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63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081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11EF"/>
    <w:rsid w:val="008620A9"/>
    <w:rsid w:val="008626A7"/>
    <w:rsid w:val="00862A8A"/>
    <w:rsid w:val="00862C5F"/>
    <w:rsid w:val="00863C19"/>
    <w:rsid w:val="00864095"/>
    <w:rsid w:val="0086418B"/>
    <w:rsid w:val="00864E4E"/>
    <w:rsid w:val="00864EE5"/>
    <w:rsid w:val="0086519D"/>
    <w:rsid w:val="008659BC"/>
    <w:rsid w:val="00866115"/>
    <w:rsid w:val="00866154"/>
    <w:rsid w:val="008668B9"/>
    <w:rsid w:val="008676DB"/>
    <w:rsid w:val="00867A64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C0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5DE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1CC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5D9"/>
    <w:rsid w:val="008A0A0A"/>
    <w:rsid w:val="008A0B79"/>
    <w:rsid w:val="008A0E6E"/>
    <w:rsid w:val="008A17EA"/>
    <w:rsid w:val="008A1CAA"/>
    <w:rsid w:val="008A28B5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C0D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32"/>
    <w:rsid w:val="008B588A"/>
    <w:rsid w:val="008B5A12"/>
    <w:rsid w:val="008B66A7"/>
    <w:rsid w:val="008B675B"/>
    <w:rsid w:val="008B6D30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B35"/>
    <w:rsid w:val="008C5E39"/>
    <w:rsid w:val="008C63B6"/>
    <w:rsid w:val="008C6874"/>
    <w:rsid w:val="008C6924"/>
    <w:rsid w:val="008C6B48"/>
    <w:rsid w:val="008C6BA5"/>
    <w:rsid w:val="008C7A17"/>
    <w:rsid w:val="008C7F47"/>
    <w:rsid w:val="008D0096"/>
    <w:rsid w:val="008D062E"/>
    <w:rsid w:val="008D10DE"/>
    <w:rsid w:val="008D12BF"/>
    <w:rsid w:val="008D1525"/>
    <w:rsid w:val="008D196F"/>
    <w:rsid w:val="008D1E4B"/>
    <w:rsid w:val="008D1E55"/>
    <w:rsid w:val="008D3614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431"/>
    <w:rsid w:val="008E356A"/>
    <w:rsid w:val="008E3C1A"/>
    <w:rsid w:val="008E3FFB"/>
    <w:rsid w:val="008E43F9"/>
    <w:rsid w:val="008E443A"/>
    <w:rsid w:val="008E47CC"/>
    <w:rsid w:val="008E4A62"/>
    <w:rsid w:val="008E575D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02"/>
    <w:rsid w:val="008E7BE9"/>
    <w:rsid w:val="008F072A"/>
    <w:rsid w:val="008F087A"/>
    <w:rsid w:val="008F08FE"/>
    <w:rsid w:val="008F0B59"/>
    <w:rsid w:val="008F0D39"/>
    <w:rsid w:val="008F0ED8"/>
    <w:rsid w:val="008F0F92"/>
    <w:rsid w:val="008F1059"/>
    <w:rsid w:val="008F16F0"/>
    <w:rsid w:val="008F1FA2"/>
    <w:rsid w:val="008F22A0"/>
    <w:rsid w:val="008F26C0"/>
    <w:rsid w:val="008F2756"/>
    <w:rsid w:val="008F3C31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4E5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B9F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EA9"/>
    <w:rsid w:val="00926266"/>
    <w:rsid w:val="009262B0"/>
    <w:rsid w:val="0092655E"/>
    <w:rsid w:val="009266D6"/>
    <w:rsid w:val="009269BB"/>
    <w:rsid w:val="0092721F"/>
    <w:rsid w:val="0092779D"/>
    <w:rsid w:val="00927CBC"/>
    <w:rsid w:val="00930746"/>
    <w:rsid w:val="00930991"/>
    <w:rsid w:val="00930E7A"/>
    <w:rsid w:val="0093158F"/>
    <w:rsid w:val="0093180A"/>
    <w:rsid w:val="00931A11"/>
    <w:rsid w:val="00931CFC"/>
    <w:rsid w:val="00931E1C"/>
    <w:rsid w:val="00932BDE"/>
    <w:rsid w:val="00932F8C"/>
    <w:rsid w:val="009334D2"/>
    <w:rsid w:val="00933695"/>
    <w:rsid w:val="0093394C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429"/>
    <w:rsid w:val="009356B1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FBC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1E42"/>
    <w:rsid w:val="009621E4"/>
    <w:rsid w:val="00962F62"/>
    <w:rsid w:val="0096329C"/>
    <w:rsid w:val="0096380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1"/>
    <w:rsid w:val="009672BD"/>
    <w:rsid w:val="00967476"/>
    <w:rsid w:val="009674D4"/>
    <w:rsid w:val="00967DDF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7C4"/>
    <w:rsid w:val="009812EE"/>
    <w:rsid w:val="0098192E"/>
    <w:rsid w:val="00981A65"/>
    <w:rsid w:val="00981B9E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E48"/>
    <w:rsid w:val="009A6E74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B9B"/>
    <w:rsid w:val="009C1C22"/>
    <w:rsid w:val="009C1DF0"/>
    <w:rsid w:val="009C240D"/>
    <w:rsid w:val="009C2C67"/>
    <w:rsid w:val="009C3784"/>
    <w:rsid w:val="009C379A"/>
    <w:rsid w:val="009C384C"/>
    <w:rsid w:val="009C3859"/>
    <w:rsid w:val="009C3C14"/>
    <w:rsid w:val="009C3DFB"/>
    <w:rsid w:val="009C3FD2"/>
    <w:rsid w:val="009C4D1C"/>
    <w:rsid w:val="009C4F09"/>
    <w:rsid w:val="009C58C0"/>
    <w:rsid w:val="009C5B2A"/>
    <w:rsid w:val="009C5EBE"/>
    <w:rsid w:val="009C60DD"/>
    <w:rsid w:val="009C60F9"/>
    <w:rsid w:val="009C687B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BE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4FCA"/>
    <w:rsid w:val="009D559C"/>
    <w:rsid w:val="009D5781"/>
    <w:rsid w:val="009D5A1A"/>
    <w:rsid w:val="009D602F"/>
    <w:rsid w:val="009D60E5"/>
    <w:rsid w:val="009D7190"/>
    <w:rsid w:val="009D72D0"/>
    <w:rsid w:val="009D7585"/>
    <w:rsid w:val="009E01D1"/>
    <w:rsid w:val="009E07F8"/>
    <w:rsid w:val="009E0E91"/>
    <w:rsid w:val="009E17EB"/>
    <w:rsid w:val="009E19CF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60BF"/>
    <w:rsid w:val="009E640E"/>
    <w:rsid w:val="009E6632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08"/>
    <w:rsid w:val="009F2370"/>
    <w:rsid w:val="009F2C89"/>
    <w:rsid w:val="009F2CB2"/>
    <w:rsid w:val="009F38E1"/>
    <w:rsid w:val="009F3FE9"/>
    <w:rsid w:val="009F43D7"/>
    <w:rsid w:val="009F4584"/>
    <w:rsid w:val="009F4B99"/>
    <w:rsid w:val="009F4BE7"/>
    <w:rsid w:val="009F4C3B"/>
    <w:rsid w:val="009F51D5"/>
    <w:rsid w:val="009F51E8"/>
    <w:rsid w:val="009F6763"/>
    <w:rsid w:val="009F6A28"/>
    <w:rsid w:val="009F6AC3"/>
    <w:rsid w:val="009F6E36"/>
    <w:rsid w:val="009F71A9"/>
    <w:rsid w:val="009F7260"/>
    <w:rsid w:val="009F7B63"/>
    <w:rsid w:val="00A00154"/>
    <w:rsid w:val="00A00973"/>
    <w:rsid w:val="00A00C19"/>
    <w:rsid w:val="00A01A84"/>
    <w:rsid w:val="00A01B17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BD8"/>
    <w:rsid w:val="00A07CAB"/>
    <w:rsid w:val="00A1052C"/>
    <w:rsid w:val="00A10EA6"/>
    <w:rsid w:val="00A11987"/>
    <w:rsid w:val="00A11C5B"/>
    <w:rsid w:val="00A11E5F"/>
    <w:rsid w:val="00A121B9"/>
    <w:rsid w:val="00A122A9"/>
    <w:rsid w:val="00A1249D"/>
    <w:rsid w:val="00A12B5B"/>
    <w:rsid w:val="00A1346F"/>
    <w:rsid w:val="00A14140"/>
    <w:rsid w:val="00A14856"/>
    <w:rsid w:val="00A148E9"/>
    <w:rsid w:val="00A14A52"/>
    <w:rsid w:val="00A14BD5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A33"/>
    <w:rsid w:val="00A33D1E"/>
    <w:rsid w:val="00A33F70"/>
    <w:rsid w:val="00A34389"/>
    <w:rsid w:val="00A343D8"/>
    <w:rsid w:val="00A348C0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8C8"/>
    <w:rsid w:val="00A45925"/>
    <w:rsid w:val="00A46499"/>
    <w:rsid w:val="00A4649A"/>
    <w:rsid w:val="00A46657"/>
    <w:rsid w:val="00A466AC"/>
    <w:rsid w:val="00A473BB"/>
    <w:rsid w:val="00A47407"/>
    <w:rsid w:val="00A478E6"/>
    <w:rsid w:val="00A47EEA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21B"/>
    <w:rsid w:val="00A64D20"/>
    <w:rsid w:val="00A65092"/>
    <w:rsid w:val="00A6567A"/>
    <w:rsid w:val="00A65A25"/>
    <w:rsid w:val="00A65A3B"/>
    <w:rsid w:val="00A65ADB"/>
    <w:rsid w:val="00A660C6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A9A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1C"/>
    <w:rsid w:val="00A836C8"/>
    <w:rsid w:val="00A83DF5"/>
    <w:rsid w:val="00A841A4"/>
    <w:rsid w:val="00A841A7"/>
    <w:rsid w:val="00A84A9F"/>
    <w:rsid w:val="00A84ABC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56D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CB6"/>
    <w:rsid w:val="00AA0D4B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51A3"/>
    <w:rsid w:val="00AA582A"/>
    <w:rsid w:val="00AA5EF4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D73"/>
    <w:rsid w:val="00AE4658"/>
    <w:rsid w:val="00AE4BFC"/>
    <w:rsid w:val="00AE4D19"/>
    <w:rsid w:val="00AE4EB0"/>
    <w:rsid w:val="00AE4F6D"/>
    <w:rsid w:val="00AE4FFB"/>
    <w:rsid w:val="00AE5001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CEF"/>
    <w:rsid w:val="00AF4E28"/>
    <w:rsid w:val="00AF4F6A"/>
    <w:rsid w:val="00AF5575"/>
    <w:rsid w:val="00AF5831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C33"/>
    <w:rsid w:val="00B00C36"/>
    <w:rsid w:val="00B00E8F"/>
    <w:rsid w:val="00B0101B"/>
    <w:rsid w:val="00B016FF"/>
    <w:rsid w:val="00B02437"/>
    <w:rsid w:val="00B0243C"/>
    <w:rsid w:val="00B02F94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4ED5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9EB"/>
    <w:rsid w:val="00B330B5"/>
    <w:rsid w:val="00B335D0"/>
    <w:rsid w:val="00B33F64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7CC"/>
    <w:rsid w:val="00B37E1A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5A6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12B8"/>
    <w:rsid w:val="00B515CB"/>
    <w:rsid w:val="00B5223B"/>
    <w:rsid w:val="00B528A7"/>
    <w:rsid w:val="00B52BC7"/>
    <w:rsid w:val="00B531BF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1A5"/>
    <w:rsid w:val="00B60C58"/>
    <w:rsid w:val="00B6126D"/>
    <w:rsid w:val="00B61378"/>
    <w:rsid w:val="00B61432"/>
    <w:rsid w:val="00B61797"/>
    <w:rsid w:val="00B61EEE"/>
    <w:rsid w:val="00B61F93"/>
    <w:rsid w:val="00B623CD"/>
    <w:rsid w:val="00B624C0"/>
    <w:rsid w:val="00B625C8"/>
    <w:rsid w:val="00B62634"/>
    <w:rsid w:val="00B626E9"/>
    <w:rsid w:val="00B634AD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4FE9"/>
    <w:rsid w:val="00B950A5"/>
    <w:rsid w:val="00B95295"/>
    <w:rsid w:val="00B954DA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0E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6A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99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58DF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10E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213"/>
    <w:rsid w:val="00BC5B5D"/>
    <w:rsid w:val="00BC62B9"/>
    <w:rsid w:val="00BC69C7"/>
    <w:rsid w:val="00BC6F42"/>
    <w:rsid w:val="00BC7272"/>
    <w:rsid w:val="00BC73FC"/>
    <w:rsid w:val="00BC783A"/>
    <w:rsid w:val="00BC7A3F"/>
    <w:rsid w:val="00BC7CDB"/>
    <w:rsid w:val="00BD0015"/>
    <w:rsid w:val="00BD082E"/>
    <w:rsid w:val="00BD0C78"/>
    <w:rsid w:val="00BD15E9"/>
    <w:rsid w:val="00BD16C9"/>
    <w:rsid w:val="00BD1B16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E9C"/>
    <w:rsid w:val="00BE77B3"/>
    <w:rsid w:val="00BE7AA7"/>
    <w:rsid w:val="00BE7D1D"/>
    <w:rsid w:val="00BE7D6D"/>
    <w:rsid w:val="00BF0069"/>
    <w:rsid w:val="00BF0D54"/>
    <w:rsid w:val="00BF151E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0613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6CA"/>
    <w:rsid w:val="00C25D08"/>
    <w:rsid w:val="00C25D8F"/>
    <w:rsid w:val="00C2610F"/>
    <w:rsid w:val="00C2612E"/>
    <w:rsid w:val="00C2642C"/>
    <w:rsid w:val="00C26457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3FBC"/>
    <w:rsid w:val="00C3402B"/>
    <w:rsid w:val="00C34496"/>
    <w:rsid w:val="00C34C90"/>
    <w:rsid w:val="00C34F7A"/>
    <w:rsid w:val="00C35299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76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A3D"/>
    <w:rsid w:val="00C46BF6"/>
    <w:rsid w:val="00C46FFA"/>
    <w:rsid w:val="00C471BF"/>
    <w:rsid w:val="00C4721D"/>
    <w:rsid w:val="00C475F6"/>
    <w:rsid w:val="00C476EE"/>
    <w:rsid w:val="00C47D69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4F6"/>
    <w:rsid w:val="00C54580"/>
    <w:rsid w:val="00C54F55"/>
    <w:rsid w:val="00C551C8"/>
    <w:rsid w:val="00C557D2"/>
    <w:rsid w:val="00C55B47"/>
    <w:rsid w:val="00C55CF2"/>
    <w:rsid w:val="00C55E2C"/>
    <w:rsid w:val="00C55F79"/>
    <w:rsid w:val="00C56026"/>
    <w:rsid w:val="00C567FF"/>
    <w:rsid w:val="00C56C7F"/>
    <w:rsid w:val="00C56C8C"/>
    <w:rsid w:val="00C576CF"/>
    <w:rsid w:val="00C57A3E"/>
    <w:rsid w:val="00C57C80"/>
    <w:rsid w:val="00C60B72"/>
    <w:rsid w:val="00C60BEC"/>
    <w:rsid w:val="00C61646"/>
    <w:rsid w:val="00C61D1D"/>
    <w:rsid w:val="00C61DFE"/>
    <w:rsid w:val="00C625A4"/>
    <w:rsid w:val="00C62BF5"/>
    <w:rsid w:val="00C635C0"/>
    <w:rsid w:val="00C637C2"/>
    <w:rsid w:val="00C6390D"/>
    <w:rsid w:val="00C63A5F"/>
    <w:rsid w:val="00C64096"/>
    <w:rsid w:val="00C64487"/>
    <w:rsid w:val="00C645D9"/>
    <w:rsid w:val="00C64A32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46"/>
    <w:rsid w:val="00CB4DFF"/>
    <w:rsid w:val="00CB4E38"/>
    <w:rsid w:val="00CB504E"/>
    <w:rsid w:val="00CB5213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343"/>
    <w:rsid w:val="00CC277C"/>
    <w:rsid w:val="00CC2A40"/>
    <w:rsid w:val="00CC2EE4"/>
    <w:rsid w:val="00CC30B6"/>
    <w:rsid w:val="00CC35BD"/>
    <w:rsid w:val="00CC3E45"/>
    <w:rsid w:val="00CC40B6"/>
    <w:rsid w:val="00CC45B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193"/>
    <w:rsid w:val="00CD2446"/>
    <w:rsid w:val="00CD24A1"/>
    <w:rsid w:val="00CD27CA"/>
    <w:rsid w:val="00CD2ABC"/>
    <w:rsid w:val="00CD2DAE"/>
    <w:rsid w:val="00CD315C"/>
    <w:rsid w:val="00CD32D5"/>
    <w:rsid w:val="00CD36F3"/>
    <w:rsid w:val="00CD389F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6BCE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B7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6B4"/>
    <w:rsid w:val="00CF0860"/>
    <w:rsid w:val="00CF0F12"/>
    <w:rsid w:val="00CF23F3"/>
    <w:rsid w:val="00CF242B"/>
    <w:rsid w:val="00CF276B"/>
    <w:rsid w:val="00CF28D2"/>
    <w:rsid w:val="00CF2B02"/>
    <w:rsid w:val="00CF2C40"/>
    <w:rsid w:val="00CF2CC5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72F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56"/>
    <w:rsid w:val="00D16ADA"/>
    <w:rsid w:val="00D17348"/>
    <w:rsid w:val="00D17424"/>
    <w:rsid w:val="00D177C5"/>
    <w:rsid w:val="00D1788F"/>
    <w:rsid w:val="00D17BA3"/>
    <w:rsid w:val="00D17DD2"/>
    <w:rsid w:val="00D2000B"/>
    <w:rsid w:val="00D202D2"/>
    <w:rsid w:val="00D212DD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6EB"/>
    <w:rsid w:val="00D24CBA"/>
    <w:rsid w:val="00D24DBA"/>
    <w:rsid w:val="00D254E9"/>
    <w:rsid w:val="00D25572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144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C8"/>
    <w:rsid w:val="00D519C2"/>
    <w:rsid w:val="00D51D0B"/>
    <w:rsid w:val="00D51D65"/>
    <w:rsid w:val="00D51E34"/>
    <w:rsid w:val="00D51E4F"/>
    <w:rsid w:val="00D51FFA"/>
    <w:rsid w:val="00D520EE"/>
    <w:rsid w:val="00D527D9"/>
    <w:rsid w:val="00D52944"/>
    <w:rsid w:val="00D53133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596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1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5D37"/>
    <w:rsid w:val="00D8630E"/>
    <w:rsid w:val="00D86C73"/>
    <w:rsid w:val="00D86D93"/>
    <w:rsid w:val="00D86FD7"/>
    <w:rsid w:val="00D871C9"/>
    <w:rsid w:val="00D87B6A"/>
    <w:rsid w:val="00D87C5E"/>
    <w:rsid w:val="00D87FD1"/>
    <w:rsid w:val="00D90E7B"/>
    <w:rsid w:val="00D90F5D"/>
    <w:rsid w:val="00D91CCA"/>
    <w:rsid w:val="00D91E32"/>
    <w:rsid w:val="00D920AE"/>
    <w:rsid w:val="00D9262E"/>
    <w:rsid w:val="00D9281F"/>
    <w:rsid w:val="00D92F01"/>
    <w:rsid w:val="00D93959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B15"/>
    <w:rsid w:val="00DA1BBF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DDC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1FB0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B3"/>
    <w:rsid w:val="00DE0DE1"/>
    <w:rsid w:val="00DE0EC9"/>
    <w:rsid w:val="00DE16EF"/>
    <w:rsid w:val="00DE1975"/>
    <w:rsid w:val="00DE1CAC"/>
    <w:rsid w:val="00DE2C2B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781"/>
    <w:rsid w:val="00DE5919"/>
    <w:rsid w:val="00DE5A5A"/>
    <w:rsid w:val="00DE5A6D"/>
    <w:rsid w:val="00DE5F22"/>
    <w:rsid w:val="00DE6308"/>
    <w:rsid w:val="00DE6BEE"/>
    <w:rsid w:val="00DE6D8B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2E3B"/>
    <w:rsid w:val="00DF34B9"/>
    <w:rsid w:val="00DF35EC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3BE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0D4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3DC5"/>
    <w:rsid w:val="00E34058"/>
    <w:rsid w:val="00E341D5"/>
    <w:rsid w:val="00E3459B"/>
    <w:rsid w:val="00E34D15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B9E"/>
    <w:rsid w:val="00E46BF3"/>
    <w:rsid w:val="00E476C0"/>
    <w:rsid w:val="00E47749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1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5FE"/>
    <w:rsid w:val="00E607D5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51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A72"/>
    <w:rsid w:val="00E75D2B"/>
    <w:rsid w:val="00E76243"/>
    <w:rsid w:val="00E77184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47B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A00D8"/>
    <w:rsid w:val="00EA0151"/>
    <w:rsid w:val="00EA054C"/>
    <w:rsid w:val="00EA07AE"/>
    <w:rsid w:val="00EA0C4C"/>
    <w:rsid w:val="00EA1038"/>
    <w:rsid w:val="00EA104D"/>
    <w:rsid w:val="00EA1739"/>
    <w:rsid w:val="00EA211A"/>
    <w:rsid w:val="00EA297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5B9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A5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E7CF4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8C3"/>
    <w:rsid w:val="00F03162"/>
    <w:rsid w:val="00F03885"/>
    <w:rsid w:val="00F03AE7"/>
    <w:rsid w:val="00F0416D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5E1A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2A16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A8F"/>
    <w:rsid w:val="00F24EAF"/>
    <w:rsid w:val="00F24ED3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181B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84A"/>
    <w:rsid w:val="00F54A5D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B5"/>
    <w:rsid w:val="00F74954"/>
    <w:rsid w:val="00F74FB8"/>
    <w:rsid w:val="00F753DC"/>
    <w:rsid w:val="00F755BC"/>
    <w:rsid w:val="00F75762"/>
    <w:rsid w:val="00F75CD1"/>
    <w:rsid w:val="00F75D90"/>
    <w:rsid w:val="00F76726"/>
    <w:rsid w:val="00F76787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1A9"/>
    <w:rsid w:val="00FD7248"/>
    <w:rsid w:val="00FD72FA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D1A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AF7"/>
    <w:rsid w:val="00FF027C"/>
    <w:rsid w:val="00FF0A31"/>
    <w:rsid w:val="00FF0EE8"/>
    <w:rsid w:val="00FF1070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BD896A0-1AE6-4F8D-AD7C-0355787D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04654-954D-4C20-9949-4CB87418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18</Pages>
  <Words>3782</Words>
  <Characters>16452</Characters>
  <Application>Microsoft Office Word</Application>
  <DocSecurity>0</DocSecurity>
  <Lines>137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2020-02-07T09:30:00Z</cp:lastPrinted>
  <dcterms:created xsi:type="dcterms:W3CDTF">2020-02-12T04:32:00Z</dcterms:created>
  <dcterms:modified xsi:type="dcterms:W3CDTF">2020-02-12T04:35:00Z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