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5D7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43C6886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6BC005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B2492B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4ADF02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FE2F9D6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974F46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4C903AE" w14:textId="77777777" w:rsidR="00B72120" w:rsidRPr="002669C3" w:rsidRDefault="00B72120" w:rsidP="006346F3">
      <w:pPr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7E9ED61E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8927AC" w14:textId="77777777" w:rsidR="006346F3" w:rsidRPr="007671A3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บริษัท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(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)</w:t>
      </w:r>
    </w:p>
    <w:p w14:paraId="5EC3C52D" w14:textId="77777777" w:rsidR="006346F3" w:rsidRPr="007671A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17704B6F" w14:textId="77777777" w:rsidR="003D539D" w:rsidRPr="007671A3" w:rsidRDefault="003D539D" w:rsidP="003D539D">
      <w:pPr>
        <w:pStyle w:val="ReportHeading1"/>
        <w:framePr w:w="0" w:hRule="auto" w:hSpace="0" w:wrap="around" w:vAnchor="text" w:y="513"/>
        <w:spacing w:line="240" w:lineRule="auto"/>
        <w:jc w:val="center"/>
        <w:rPr>
          <w:rFonts w:ascii="Angsana New" w:hAnsi="Angsana New" w:cs="Angsana New"/>
          <w:sz w:val="6"/>
          <w:szCs w:val="6"/>
        </w:rPr>
      </w:pPr>
    </w:p>
    <w:p w14:paraId="4A0A8D02" w14:textId="32CC18AC" w:rsidR="003D539D" w:rsidRPr="007671A3" w:rsidRDefault="009E6232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671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90B52" w:rsidRPr="007671A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9215F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1D05B99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56B635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98B683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B9EC6AF" w14:textId="77777777" w:rsidR="006346F3" w:rsidRPr="007671A3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="Angsana New" w:hAnsi="Angsana New"/>
          <w:sz w:val="32"/>
          <w:szCs w:val="32"/>
        </w:rPr>
        <w:sectPr w:rsidR="006346F3" w:rsidRPr="007671A3" w:rsidSect="000B1395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7671A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B929C28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7D8246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40ADDE" w14:textId="77777777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31695F" w14:textId="77777777" w:rsidR="00097D1B" w:rsidRDefault="00097D1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9971F30" w14:textId="77777777" w:rsidR="009F5214" w:rsidRDefault="009F5214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A6E825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617F24C" w14:textId="77777777" w:rsidR="00C03F95" w:rsidRDefault="00C03F95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3490987" w14:textId="77777777" w:rsidR="006346F3" w:rsidRPr="004145B4" w:rsidRDefault="00A664B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145B4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5228F0" w:rsidRPr="004145B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6346F3" w:rsidRPr="004145B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4145B4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42D80AED" w14:textId="77777777" w:rsidR="006346F3" w:rsidRPr="004145B4" w:rsidRDefault="005228F0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145B4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บ</w:t>
      </w:r>
      <w:r w:rsidR="005B3DDF" w:rsidRPr="004145B4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="006346F3" w:rsidRPr="004145B4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7527F392" w14:textId="77777777" w:rsidR="003E0BC3" w:rsidRPr="004145B4" w:rsidRDefault="003E0BC3" w:rsidP="003E0BC3">
      <w:pPr>
        <w:ind w:right="-36"/>
        <w:jc w:val="thaiDistribute"/>
        <w:rPr>
          <w:rFonts w:ascii="Angsana New" w:hAnsi="Angsana New"/>
          <w:sz w:val="30"/>
          <w:szCs w:val="30"/>
        </w:rPr>
      </w:pPr>
    </w:p>
    <w:p w14:paraId="18B82133" w14:textId="77777777" w:rsidR="003D52A0" w:rsidRPr="004145B4" w:rsidRDefault="003D52A0" w:rsidP="003E0BC3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4145B4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28BE9B3" w14:textId="10E8F415" w:rsidR="003E0BC3" w:rsidRPr="004145B4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985C95"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5B3DDF" w:rsidRPr="004145B4">
        <w:rPr>
          <w:rFonts w:ascii="Angsana New" w:hAnsi="Angsana New"/>
          <w:sz w:val="30"/>
          <w:szCs w:val="30"/>
          <w:cs/>
        </w:rPr>
        <w:t>ของบริษัท</w:t>
      </w:r>
      <w:r w:rsidRPr="004145B4">
        <w:rPr>
          <w:rFonts w:ascii="Angsana New" w:hAnsi="Angsana New"/>
          <w:sz w:val="30"/>
          <w:szCs w:val="30"/>
          <w:cs/>
        </w:rPr>
        <w:t>ควอลิตี้คอนสตรัคชั่นโปรดัคส์ จำกัด (มหาชน)</w:t>
      </w:r>
      <w:r w:rsidR="005228F0" w:rsidRPr="004145B4">
        <w:rPr>
          <w:rFonts w:ascii="Angsana New" w:hAnsi="Angsana New"/>
          <w:sz w:val="30"/>
          <w:szCs w:val="30"/>
          <w:cs/>
        </w:rPr>
        <w:t xml:space="preserve"> </w:t>
      </w:r>
      <w:r w:rsidR="00AE5AF5" w:rsidRPr="004145B4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985C95" w:rsidRPr="004145B4">
        <w:rPr>
          <w:rFonts w:ascii="Angsana New" w:hAnsi="Angsana New"/>
          <w:sz w:val="30"/>
          <w:szCs w:val="30"/>
          <w:cs/>
        </w:rPr>
        <w:t>(</w:t>
      </w:r>
      <w:r w:rsidR="00C81FC9" w:rsidRPr="004145B4">
        <w:rPr>
          <w:rFonts w:ascii="Angsana New" w:hAnsi="Angsana New" w:hint="cs"/>
          <w:sz w:val="30"/>
          <w:szCs w:val="30"/>
          <w:cs/>
        </w:rPr>
        <w:t>“</w:t>
      </w:r>
      <w:r w:rsidR="00985C95" w:rsidRPr="004145B4">
        <w:rPr>
          <w:rFonts w:ascii="Angsana New" w:hAnsi="Angsana New"/>
          <w:sz w:val="30"/>
          <w:szCs w:val="30"/>
          <w:cs/>
        </w:rPr>
        <w:t>กลุ่มบริษัท</w:t>
      </w:r>
      <w:r w:rsidR="00C81FC9" w:rsidRPr="004145B4">
        <w:rPr>
          <w:rFonts w:ascii="Angsana New" w:hAnsi="Angsana New" w:hint="cs"/>
          <w:sz w:val="30"/>
          <w:szCs w:val="30"/>
          <w:cs/>
        </w:rPr>
        <w:t>”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) </w:t>
      </w:r>
      <w:r w:rsidR="005228F0" w:rsidRPr="004145B4">
        <w:rPr>
          <w:rFonts w:ascii="Angsana New" w:hAnsi="Angsana New"/>
          <w:sz w:val="30"/>
          <w:szCs w:val="30"/>
          <w:cs/>
        </w:rPr>
        <w:t>และของเฉพาะ</w:t>
      </w:r>
      <w:r w:rsidR="005B3DDF" w:rsidRPr="004145B4">
        <w:rPr>
          <w:rFonts w:ascii="Angsana New" w:hAnsi="Angsana New"/>
          <w:sz w:val="30"/>
          <w:szCs w:val="30"/>
          <w:cs/>
        </w:rPr>
        <w:t>บริษัทควอ</w:t>
      </w:r>
      <w:r w:rsidR="005228F0" w:rsidRPr="004145B4">
        <w:rPr>
          <w:rFonts w:ascii="Angsana New" w:hAnsi="Angsana New"/>
          <w:sz w:val="30"/>
          <w:szCs w:val="30"/>
          <w:cs/>
        </w:rPr>
        <w:t>ลิตี้คอนสตรัคชั่นโปรดัคส์ จำกัด (มหาชน)</w:t>
      </w:r>
      <w:r w:rsidR="00CF4AD2" w:rsidRPr="004145B4">
        <w:rPr>
          <w:rFonts w:ascii="Angsana New" w:hAnsi="Angsana New"/>
          <w:sz w:val="30"/>
          <w:szCs w:val="30"/>
        </w:rPr>
        <w:t xml:space="preserve"> </w:t>
      </w:r>
      <w:r w:rsidR="00CF4AD2" w:rsidRPr="004145B4">
        <w:rPr>
          <w:rFonts w:ascii="Angsana New" w:hAnsi="Angsana New" w:hint="cs"/>
          <w:sz w:val="30"/>
          <w:szCs w:val="30"/>
          <w:cs/>
        </w:rPr>
        <w:t>(</w:t>
      </w:r>
      <w:r w:rsidR="00CF4AD2" w:rsidRPr="004145B4">
        <w:rPr>
          <w:rFonts w:ascii="Angsana New" w:hAnsi="Angsana New"/>
          <w:sz w:val="30"/>
          <w:szCs w:val="30"/>
        </w:rPr>
        <w:t>“</w:t>
      </w:r>
      <w:r w:rsidR="00CF4AD2" w:rsidRPr="004145B4">
        <w:rPr>
          <w:rFonts w:ascii="Angsana New" w:hAnsi="Angsana New" w:hint="cs"/>
          <w:sz w:val="30"/>
          <w:szCs w:val="30"/>
          <w:cs/>
        </w:rPr>
        <w:t>บริษัท”)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4145B4">
        <w:rPr>
          <w:rFonts w:ascii="Angsana New" w:hAnsi="Angsana New"/>
          <w:sz w:val="30"/>
          <w:szCs w:val="30"/>
          <w:cs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31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="00090B52" w:rsidRPr="00C03F95">
        <w:rPr>
          <w:rFonts w:ascii="Angsana New" w:hAnsi="Angsana New"/>
          <w:spacing w:val="-8"/>
          <w:sz w:val="30"/>
          <w:szCs w:val="30"/>
        </w:rPr>
        <w:t xml:space="preserve"> 256</w:t>
      </w:r>
      <w:r w:rsidR="0019215F">
        <w:rPr>
          <w:rFonts w:ascii="Angsana New" w:hAnsi="Angsana New"/>
          <w:spacing w:val="-8"/>
          <w:sz w:val="30"/>
          <w:szCs w:val="30"/>
        </w:rPr>
        <w:t>2</w:t>
      </w:r>
      <w:r w:rsidRPr="00C03F95">
        <w:rPr>
          <w:rFonts w:ascii="Angsana New" w:hAnsi="Angsana New"/>
          <w:spacing w:val="-8"/>
          <w:sz w:val="30"/>
          <w:szCs w:val="30"/>
        </w:rPr>
        <w:t xml:space="preserve"> </w:t>
      </w:r>
      <w:r w:rsidRPr="00C03F95">
        <w:rPr>
          <w:rFonts w:ascii="Angsana New" w:hAnsi="Angsana New"/>
          <w:spacing w:val="-8"/>
          <w:sz w:val="30"/>
          <w:szCs w:val="30"/>
          <w:cs/>
        </w:rPr>
        <w:t>งบกำไรขาดทุนรวม</w:t>
      </w:r>
      <w:r w:rsidRPr="004145B4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4145B4">
        <w:rPr>
          <w:rFonts w:ascii="Angsana New" w:hAnsi="Angsana New"/>
          <w:sz w:val="30"/>
          <w:szCs w:val="30"/>
          <w:cs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4145B4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145B4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4145B4">
        <w:rPr>
          <w:rFonts w:ascii="Angsana New" w:hAnsi="Angsana New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ซึ่งประกอบด้วย</w:t>
      </w:r>
      <w:r w:rsidRPr="004145B4">
        <w:rPr>
          <w:rFonts w:ascii="Angsana New" w:hAnsi="Angsana New"/>
          <w:spacing w:val="4"/>
          <w:sz w:val="30"/>
          <w:szCs w:val="30"/>
          <w:cs/>
        </w:rPr>
        <w:t>สรุปน</w:t>
      </w:r>
      <w:r w:rsidR="00985C95" w:rsidRPr="004145B4">
        <w:rPr>
          <w:rFonts w:ascii="Angsana New" w:hAnsi="Angsana New"/>
          <w:spacing w:val="4"/>
          <w:sz w:val="30"/>
          <w:szCs w:val="30"/>
          <w:cs/>
        </w:rPr>
        <w:t>โยบายการบัญชี</w:t>
      </w:r>
      <w:r w:rsidR="00985C95" w:rsidRPr="004145B4">
        <w:rPr>
          <w:rFonts w:ascii="Angsana New" w:hAnsi="Angsana New"/>
          <w:sz w:val="30"/>
          <w:szCs w:val="30"/>
          <w:cs/>
        </w:rPr>
        <w:t>ที่สำคัญและ</w:t>
      </w:r>
      <w:r w:rsidRPr="004145B4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4145B4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12E4618A" w14:textId="4D09DA61" w:rsidR="004A4B2D" w:rsidRPr="00C11CC0" w:rsidRDefault="00C81FC9" w:rsidP="00C11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cs/>
        </w:rPr>
        <w:sectPr w:rsidR="004A4B2D" w:rsidRPr="00C11CC0" w:rsidSect="003F46B4">
          <w:headerReference w:type="default" r:id="rId9"/>
          <w:footerReference w:type="default" r:id="rId10"/>
          <w:pgSz w:w="11907" w:h="16840" w:code="9"/>
          <w:pgMar w:top="691" w:right="1152" w:bottom="576" w:left="1152" w:header="720" w:footer="345" w:gutter="0"/>
          <w:pgNumType w:start="2"/>
          <w:cols w:space="708"/>
          <w:docGrid w:linePitch="360"/>
        </w:sectPr>
      </w:pPr>
      <w:r w:rsidRPr="004145B4">
        <w:rPr>
          <w:rFonts w:ascii="Angsana New" w:hAnsi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D022FF" w:rsidRPr="004145B4">
        <w:rPr>
          <w:rFonts w:ascii="Angsana New" w:hAnsi="Angsana New" w:hint="cs"/>
          <w:sz w:val="30"/>
          <w:szCs w:val="30"/>
        </w:rPr>
        <w:t>31</w:t>
      </w:r>
      <w:r w:rsidRPr="004145B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0B52" w:rsidRPr="004145B4">
        <w:rPr>
          <w:rFonts w:ascii="Angsana New" w:hAnsi="Angsana New" w:hint="cs"/>
          <w:sz w:val="30"/>
          <w:szCs w:val="30"/>
        </w:rPr>
        <w:t>25</w:t>
      </w:r>
      <w:r w:rsidR="00090B52" w:rsidRPr="004145B4">
        <w:rPr>
          <w:rFonts w:ascii="Angsana New" w:hAnsi="Angsana New"/>
          <w:sz w:val="30"/>
          <w:szCs w:val="30"/>
        </w:rPr>
        <w:t>6</w:t>
      </w:r>
      <w:r w:rsidR="0019215F">
        <w:rPr>
          <w:rFonts w:ascii="Angsana New" w:hAnsi="Angsana New"/>
          <w:sz w:val="30"/>
          <w:szCs w:val="30"/>
        </w:rPr>
        <w:t>2</w:t>
      </w:r>
      <w:r w:rsidRPr="004145B4">
        <w:rPr>
          <w:rFonts w:ascii="Angsana New" w:hAnsi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="00C11CC0">
        <w:rPr>
          <w:rFonts w:ascii="Angsana New" w:hAnsi="Angsana New" w:hint="cs"/>
          <w:sz w:val="30"/>
          <w:szCs w:val="30"/>
          <w:cs/>
        </w:rPr>
        <w:t>น</w:t>
      </w:r>
    </w:p>
    <w:p w14:paraId="61BD0641" w14:textId="77777777" w:rsidR="004B4160" w:rsidRDefault="004B4160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BC85487" w14:textId="2AE3017E" w:rsidR="00C81FC9" w:rsidRPr="004145B4" w:rsidRDefault="00C81FC9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4145B4" w:rsidRDefault="00C81FC9" w:rsidP="00C81FC9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C8540CF" w14:textId="5219FE16" w:rsidR="00C81FC9" w:rsidRPr="00E9227B" w:rsidRDefault="00C81FC9" w:rsidP="00B67A93">
      <w:pPr>
        <w:ind w:right="-207"/>
        <w:jc w:val="thaiDistribute"/>
        <w:rPr>
          <w:rFonts w:ascii="Angsana New" w:hAnsi="Angsana New"/>
          <w:spacing w:val="6"/>
          <w:sz w:val="30"/>
          <w:szCs w:val="30"/>
        </w:rPr>
      </w:pPr>
      <w:r w:rsidRPr="00B67A93">
        <w:rPr>
          <w:rFonts w:ascii="Angsana New" w:eastAsia="Calibri" w:hAnsi="Angsana New"/>
          <w:spacing w:val="1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B67A93">
        <w:rPr>
          <w:rFonts w:ascii="Angsana New" w:eastAsia="Calibri" w:hAnsi="Angsana New" w:hint="cs"/>
          <w:spacing w:val="12"/>
          <w:sz w:val="30"/>
          <w:szCs w:val="30"/>
          <w:cs/>
        </w:rPr>
        <w:t>วรรค</w:t>
      </w:r>
      <w:r w:rsidRPr="00B67A93">
        <w:rPr>
          <w:rFonts w:ascii="Angsana New" w:eastAsia="Calibri" w:hAnsi="Angsana New"/>
          <w:i/>
          <w:iCs/>
          <w:spacing w:val="12"/>
          <w:sz w:val="30"/>
          <w:szCs w:val="30"/>
          <w:cs/>
        </w:rPr>
        <w:t>ความ</w:t>
      </w:r>
      <w:r w:rsidRPr="00E9227B">
        <w:rPr>
          <w:rFonts w:ascii="Angsana New" w:eastAsia="Calibri" w:hAnsi="Angsana New"/>
          <w:i/>
          <w:iCs/>
          <w:spacing w:val="6"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E9227B">
        <w:rPr>
          <w:rFonts w:ascii="Angsana New" w:eastAsia="Calibri" w:hAnsi="Angsana New"/>
          <w:spacing w:val="6"/>
          <w:sz w:val="30"/>
          <w:szCs w:val="30"/>
          <w:cs/>
        </w:rPr>
        <w:t>ในรายงานของข้าพเจ้า</w:t>
      </w:r>
      <w:r w:rsidRPr="00E9227B">
        <w:rPr>
          <w:rFonts w:ascii="Angsana New" w:eastAsia="Calibri" w:hAnsi="Angsana New"/>
          <w:spacing w:val="10"/>
          <w:sz w:val="30"/>
          <w:szCs w:val="30"/>
          <w:cs/>
        </w:rPr>
        <w:t xml:space="preserve"> </w:t>
      </w:r>
      <w:r w:rsidRPr="00E9227B">
        <w:rPr>
          <w:rFonts w:ascii="Angsana New" w:eastAsia="Calibri" w:hAnsi="Angsana New"/>
          <w:spacing w:val="4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Pr="00E9227B">
        <w:rPr>
          <w:rFonts w:ascii="Angsana New" w:eastAsia="Calibri" w:hAnsi="Angsana New"/>
          <w:spacing w:val="2"/>
          <w:sz w:val="30"/>
          <w:szCs w:val="30"/>
          <w:cs/>
        </w:rPr>
        <w:t>สภาวิชาชีพบัญชี</w:t>
      </w:r>
      <w:r w:rsidRPr="00E9227B">
        <w:rPr>
          <w:rFonts w:ascii="Angsana New" w:eastAsia="Calibri" w:hAnsi="Angsana New"/>
          <w:spacing w:val="10"/>
          <w:sz w:val="30"/>
          <w:szCs w:val="30"/>
        </w:rPr>
        <w:t xml:space="preserve"> </w:t>
      </w:r>
      <w:r w:rsidRPr="00E9227B">
        <w:rPr>
          <w:rFonts w:ascii="Angsana New" w:eastAsia="Calibri" w:hAnsi="Angsana New"/>
          <w:spacing w:val="1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</w:t>
      </w:r>
      <w:r w:rsidRPr="00E9227B">
        <w:rPr>
          <w:rFonts w:ascii="Angsana New" w:eastAsia="Calibri" w:hAnsi="Angsana New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E9227B">
        <w:rPr>
          <w:rFonts w:ascii="Angsana New" w:eastAsia="Calibri" w:hAnsi="Angsana New"/>
          <w:spacing w:val="2"/>
          <w:sz w:val="30"/>
          <w:szCs w:val="30"/>
          <w:cs/>
        </w:rPr>
        <w:t>ที่</w:t>
      </w:r>
      <w:r w:rsidRPr="00E9227B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C9D38" w14:textId="77777777" w:rsidR="0030368D" w:rsidRPr="00E9227B" w:rsidRDefault="0030368D" w:rsidP="00C81FC9">
      <w:pPr>
        <w:jc w:val="thaiDistribute"/>
        <w:rPr>
          <w:rFonts w:ascii="Angsana New" w:hAnsi="Angsana New"/>
          <w:i/>
          <w:iCs/>
          <w:spacing w:val="10"/>
          <w:sz w:val="20"/>
          <w:szCs w:val="20"/>
        </w:rPr>
      </w:pPr>
    </w:p>
    <w:p w14:paraId="0A24ED60" w14:textId="77777777" w:rsidR="00C81FC9" w:rsidRPr="004145B4" w:rsidRDefault="00C81FC9" w:rsidP="00C81FC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5B331D3" w14:textId="77777777" w:rsidR="00C81FC9" w:rsidRPr="004145B4" w:rsidRDefault="00C81FC9" w:rsidP="00C81FC9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68B3D1A" w14:textId="509EF023" w:rsidR="00C81FC9" w:rsidRPr="004145B4" w:rsidRDefault="00C81FC9" w:rsidP="006E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E7021">
        <w:rPr>
          <w:rFonts w:ascii="Angsana New" w:eastAsia="Calibri" w:hAnsi="Angsana New"/>
          <w:spacing w:val="16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E7021">
        <w:rPr>
          <w:rFonts w:ascii="Angsana New" w:eastAsia="Calibri" w:hAnsi="Angsana New"/>
          <w:spacing w:val="12"/>
          <w:sz w:val="30"/>
          <w:szCs w:val="30"/>
          <w:cs/>
        </w:rPr>
        <w:t>การ</w:t>
      </w:r>
      <w:r w:rsidRPr="004145B4">
        <w:rPr>
          <w:rFonts w:ascii="Angsana New" w:eastAsia="Calibri" w:hAnsi="Angsana New"/>
          <w:sz w:val="30"/>
          <w:szCs w:val="30"/>
          <w:cs/>
        </w:rPr>
        <w:t>ตรวจสอบงบการเงิน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42586A" w:rsidRPr="004145B4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2586A" w:rsidRPr="004145B4">
        <w:rPr>
          <w:rFonts w:ascii="Angsana New" w:eastAsia="Calibri" w:hAnsi="Angsana New"/>
          <w:spacing w:val="16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</w:t>
      </w:r>
      <w:r w:rsidRPr="004145B4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โดยรวมและในการแสดงความเห็นของ</w:t>
      </w:r>
      <w:r w:rsidRPr="004145B4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145B4">
        <w:rPr>
          <w:rFonts w:ascii="Angsana New" w:hAnsi="Angsana New"/>
          <w:sz w:val="30"/>
          <w:szCs w:val="30"/>
          <w:cs/>
        </w:rPr>
        <w:t>ข้าพเจ้า</w:t>
      </w:r>
      <w:r w:rsidRPr="004145B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7777777" w:rsidR="003E0BC3" w:rsidRPr="004145B4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C81FC9" w:rsidRPr="004145B4" w14:paraId="02A6F05B" w14:textId="77777777" w:rsidTr="006E7021">
        <w:tc>
          <w:tcPr>
            <w:tcW w:w="9828" w:type="dxa"/>
            <w:gridSpan w:val="2"/>
            <w:shd w:val="clear" w:color="auto" w:fill="auto"/>
          </w:tcPr>
          <w:p w14:paraId="5BAFCF0C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81FC9" w:rsidRPr="004145B4" w14:paraId="403A8D22" w14:textId="77777777" w:rsidTr="006E7021">
        <w:tc>
          <w:tcPr>
            <w:tcW w:w="9828" w:type="dxa"/>
            <w:gridSpan w:val="2"/>
            <w:shd w:val="clear" w:color="auto" w:fill="auto"/>
          </w:tcPr>
          <w:p w14:paraId="595F833C" w14:textId="41D589D4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45B4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4D2A6A" w:rsidRPr="004145B4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E7F" w:rsidRPr="004145B4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D022FF" w:rsidRPr="004145B4">
              <w:rPr>
                <w:rFonts w:ascii="Angsana New" w:hAnsi="Angsana New"/>
                <w:sz w:val="30"/>
                <w:szCs w:val="30"/>
              </w:rPr>
              <w:t>8</w:t>
            </w:r>
            <w:r w:rsidRPr="004145B4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C81FC9" w:rsidRPr="004145B4" w14:paraId="0EDE3BBF" w14:textId="77777777" w:rsidTr="006E7021">
        <w:tc>
          <w:tcPr>
            <w:tcW w:w="4878" w:type="dxa"/>
            <w:shd w:val="clear" w:color="auto" w:fill="auto"/>
          </w:tcPr>
          <w:p w14:paraId="21453742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76593A6" w14:textId="77777777" w:rsidR="00C81FC9" w:rsidRPr="004145B4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145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14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1FC9" w:rsidRPr="00F56E29" w14:paraId="2747D53D" w14:textId="77777777" w:rsidTr="006E7021">
        <w:tc>
          <w:tcPr>
            <w:tcW w:w="4878" w:type="dxa"/>
            <w:shd w:val="clear" w:color="auto" w:fill="auto"/>
          </w:tcPr>
          <w:p w14:paraId="7EA6CC59" w14:textId="79D74BC1" w:rsidR="00C81FC9" w:rsidRPr="004145B4" w:rsidRDefault="0042586A" w:rsidP="00B93D3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เป็นตลาดภายในประเทศซึ่งมีการแข่งขันสูง ดังนั้นราคาขายจึงขึ้นอยู่กับภาวการณ์แข่งขันของตลาด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ซึ่งส่งผลต่อ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สินค้าคงเหลือของกลุ่มบริษัท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และบริษัทที่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ต้องรับรู้ในมูลค่าที่ต่ำกว่าระหว่างราคาทุนและมูลค่าสุทธิที่คาดว่าจะได้รับ กลุ่มบริษัท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จึงมีการวัดมูลค่าของสินค้าคงเหลือ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โดยการเปรียบเทียบต้นทุนของสินค้าคงเหลือกับมูลค่าสุทธิที่คาดว่าจะได้รับ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เพื่อ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พิจารณาประมาณการสินค้า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ที่ลดลง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โดยการประมาณการ</w:t>
            </w:r>
            <w:r w:rsidRPr="004145B4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นอกจากนี้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สินค้าคงเหลือมียอดคงเหลือที่มีนัยสำคัญในงบการเงินรวมและงบการเงินเฉพาะกิจการ</w:t>
            </w:r>
            <w:r w:rsidRPr="004145B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145B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5FFA7ADA" w14:textId="2A7D281D" w:rsidR="00C81FC9" w:rsidRPr="004145B4" w:rsidRDefault="0042586A" w:rsidP="00D0486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กระบวนการตรวจสอบของข้าพเจ้าได้รวมถึงการสอบถามผู้บริหารซึ่งเป็นผู้รับผิดชอบในเรื่องดังกล่าว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ในการประมาณ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มูลค่าสุทธิที่คาดว่าจะได้รับของสินค้าคงเหลือ ข้าพเจ้าได้ตรวจสอบการประมาณการ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ว่ามีความสอดคล้องกับนโยบายการบัญชีของกลุ่มบริษัท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นอกจากนี้วิธีการของข้าพเจ้ารวมถึงการทดสอบการคำนวณ</w:t>
            </w:r>
            <w:r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สินค้าคงเหลือ โดยการเปรียบเทียบต้นทุนของสินค้าคงเหลือกับมูลค่าสุทธิที่คาดว่าจะได้รับที่คาดการณ์ไว้ (เช่น ราคาขายในใบแจ้งหนี้ล่าสุด หักด้วยต้นทุนที่จำเป็นต้องจ่ายไปเพื่อให้ขายสินค้าได้) และการคำนวณอีกครั้งเพื่อทดสอบความถูกต้องของการคำนวณในรายงานสินค้าคงเหลือ</w:t>
            </w:r>
            <w:r w:rsidR="00390A7F" w:rsidRPr="004145B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4145B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4145B4">
              <w:rPr>
                <w:rFonts w:ascii="Angsana New" w:eastAsia="Arial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4145B4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ที่เกี่ยวกับสินค้าคงเหลือในงบการเงินรวมและงบการเงินเฉพาะกิจการอีกด้วย</w:t>
            </w:r>
          </w:p>
        </w:tc>
      </w:tr>
    </w:tbl>
    <w:p w14:paraId="09CC490C" w14:textId="77777777" w:rsidR="00C81FC9" w:rsidRPr="00F56E29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DC1106B" w14:textId="77777777" w:rsidR="0042586A" w:rsidRPr="00F56E29" w:rsidRDefault="0042586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  <w:bookmarkStart w:id="0" w:name="_GoBack"/>
      <w:bookmarkEnd w:id="0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7127B5" w:rsidRPr="00F56E29" w14:paraId="19BFB062" w14:textId="77777777" w:rsidTr="00774A86">
        <w:tc>
          <w:tcPr>
            <w:tcW w:w="9828" w:type="dxa"/>
            <w:gridSpan w:val="2"/>
            <w:shd w:val="clear" w:color="auto" w:fill="auto"/>
          </w:tcPr>
          <w:p w14:paraId="2C6780A9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2ED7">
              <w:rPr>
                <w:rFonts w:ascii="Angsana New" w:hAnsi="Angsana New" w:hint="cs"/>
                <w:sz w:val="30"/>
                <w:szCs w:val="30"/>
                <w:cs/>
              </w:rPr>
              <w:t>การทดสอบด้อยค่าของที่ดิน อาคารและอุปกรณ์</w:t>
            </w:r>
          </w:p>
        </w:tc>
      </w:tr>
      <w:tr w:rsidR="007127B5" w:rsidRPr="00F56E29" w14:paraId="138A3C65" w14:textId="77777777" w:rsidTr="00774A86">
        <w:tc>
          <w:tcPr>
            <w:tcW w:w="9828" w:type="dxa"/>
            <w:gridSpan w:val="2"/>
            <w:shd w:val="clear" w:color="auto" w:fill="auto"/>
          </w:tcPr>
          <w:p w14:paraId="69DE6309" w14:textId="78D9BF10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2ED7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DB0E7F" w:rsidRPr="00102ED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DB0E7F" w:rsidRPr="00102ED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022FF" w:rsidRPr="00102ED7">
              <w:rPr>
                <w:rFonts w:ascii="Angsana New" w:hAnsi="Angsana New"/>
                <w:sz w:val="30"/>
                <w:szCs w:val="30"/>
              </w:rPr>
              <w:t>11</w:t>
            </w:r>
            <w:r w:rsidRPr="00102ED7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7127B5" w:rsidRPr="00F56E29" w14:paraId="52965F9F" w14:textId="77777777" w:rsidTr="00774A86">
        <w:tc>
          <w:tcPr>
            <w:tcW w:w="4878" w:type="dxa"/>
            <w:shd w:val="clear" w:color="auto" w:fill="auto"/>
          </w:tcPr>
          <w:p w14:paraId="393BA64A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067362E" w14:textId="77777777" w:rsidR="007127B5" w:rsidRPr="00102ED7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2E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2E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74A86" w:rsidRPr="00F56E29" w14:paraId="45A97D79" w14:textId="77777777" w:rsidTr="00774A86">
        <w:tc>
          <w:tcPr>
            <w:tcW w:w="4878" w:type="dxa"/>
            <w:shd w:val="clear" w:color="auto" w:fill="auto"/>
          </w:tcPr>
          <w:p w14:paraId="0DEB9133" w14:textId="77777777" w:rsidR="00102ED7" w:rsidRPr="007671A3" w:rsidRDefault="00102ED7" w:rsidP="00102ED7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ข้าพเจ้าให้ความสนใจในเรื่องดังกล่าวเนื่องจาก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สภาวการณ์ในภาคธุรกิจผลิตภัณฑ์ก่อสร้างของประเทศไทยในปัจจุบัน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>ส่งผลกระทบอย่างมีนัยสำคัญต่อผลการดำเนินงานของกลุ่มบริษัทและบริษัท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อาจ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ส่งผลให้มูลค่าตามบัญชีของสินทรัพย์สูงกว่ามูลค่าที่คาดว่าจะได้รับคืน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ซึ่งอาจทำให้เกิดผล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  <w:p w14:paraId="212E1C15" w14:textId="77777777" w:rsidR="00102ED7" w:rsidRPr="007671A3" w:rsidRDefault="00102ED7" w:rsidP="00102ED7">
            <w:pPr>
              <w:pStyle w:val="BodyText"/>
              <w:spacing w:after="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0F82135" w14:textId="77777777" w:rsidR="00102ED7" w:rsidRPr="007671A3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04D2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การทดสอบด้อยค่าของรายการ</w:t>
            </w:r>
            <w:r w:rsidRPr="005B04D2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ที่</w:t>
            </w:r>
            <w:r w:rsidRPr="005B04D2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ดิน อาคารและอุปกรณ์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ถูกพิจารณาเป็นความเสี่ยงที่สำคัญ เนื่องมาจากเกี่ยวข้องกับ</w:t>
            </w:r>
            <w:r w:rsidRPr="005B0859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ข้อบ่งชี้ในการด้อยค่าหรือไม่ มูลค่าที่คาดว่าจะได้รับคืนของสินทรัพย์ประเมินโดยวิธีมูลค่าจากการใช้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และ/หรือ</w:t>
            </w:r>
            <w:r w:rsidRPr="005B04D2">
              <w:rPr>
                <w:rFonts w:ascii="Angsana New" w:hAnsi="Angsana New" w:cs="Angsana New"/>
                <w:spacing w:val="24"/>
                <w:sz w:val="30"/>
                <w:szCs w:val="30"/>
                <w:cs/>
              </w:rPr>
              <w:t>มูลค่ายุติธรรมหักต้นทุนในการจำหน่าย</w:t>
            </w:r>
            <w:r w:rsidRPr="005B04D2">
              <w:rPr>
                <w:rFonts w:ascii="Angsana New" w:hAnsi="Angsana New" w:cs="Angsana New" w:hint="cs"/>
                <w:spacing w:val="24"/>
                <w:sz w:val="30"/>
                <w:szCs w:val="30"/>
                <w:cs/>
              </w:rPr>
              <w:t xml:space="preserve"> แล้วแต่</w:t>
            </w:r>
            <w:r w:rsidRPr="001938AD">
              <w:rPr>
                <w:rFonts w:ascii="Angsana New" w:hAnsi="Angsana New" w:cs="Angsana New" w:hint="cs"/>
                <w:spacing w:val="8"/>
                <w:sz w:val="30"/>
                <w:szCs w:val="30"/>
                <w:cs/>
              </w:rPr>
              <w:t>ตัวใด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ตัวหนึ่งจะสูงกว่า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ในการประเมินมูลค่าจากการใช้นั้นใช้วิธีประมาณการจากกระแสเงินสดที่จะได้รับในอนาคต</w:t>
            </w:r>
            <w:r w:rsidRPr="004313A4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>คิดลดเป็นมูลค่าปัจจุบัน</w:t>
            </w:r>
            <w:r w:rsidRPr="004313A4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</w:t>
            </w:r>
            <w:r w:rsidRPr="004313A4">
              <w:rPr>
                <w:rFonts w:ascii="Angsana New" w:hAnsi="Angsana New" w:cs="Angsana New"/>
                <w:spacing w:val="10"/>
                <w:sz w:val="30"/>
                <w:szCs w:val="30"/>
                <w:cs/>
              </w:rPr>
              <w:t>ซึ่งดุลยพินิจดังกล่าวรวมถึง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ข้อ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>สมมติเรื่องความสามารถในการทำกำไรในอนาคต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การเจริญเติบโตของรายได้ อัตรากำไร และการคาดการณ์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 xml:space="preserve">กระแสเงินสดในอนาคต </w:t>
            </w:r>
            <w:r w:rsidRPr="005B04D2">
              <w:rPr>
                <w:rFonts w:ascii="Angsana New" w:hAnsi="Angsana New" w:cs="Angsana New" w:hint="cs"/>
                <w:spacing w:val="12"/>
                <w:sz w:val="30"/>
                <w:szCs w:val="30"/>
                <w:cs/>
              </w:rPr>
              <w:t>และ</w:t>
            </w:r>
            <w:r w:rsidRPr="005B04D2">
              <w:rPr>
                <w:rFonts w:ascii="Angsana New" w:hAnsi="Angsana New" w:cs="Angsana New"/>
                <w:spacing w:val="12"/>
                <w:sz w:val="30"/>
                <w:szCs w:val="30"/>
                <w:cs/>
              </w:rPr>
              <w:t>การเลือกใช้อัตราคิดลด</w:t>
            </w:r>
            <w:r w:rsidRPr="005B04D2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ที่เหมาะสม</w:t>
            </w:r>
            <w:r w:rsidRPr="005B04D2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 xml:space="preserve"> นอกจากนี้</w:t>
            </w:r>
            <w:r w:rsidRPr="005B04D2">
              <w:rPr>
                <w:rFonts w:ascii="Angsana New" w:eastAsia="Arial" w:hAnsi="Angsana New" w:cs="Angsana New"/>
                <w:spacing w:val="6"/>
                <w:sz w:val="30"/>
                <w:szCs w:val="30"/>
                <w:cs/>
              </w:rPr>
              <w:t>รายการที่ดิน อาคาร และอุปกรณ์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 xml:space="preserve"> มียอดคงเหลือที่มีนัยสำคัญในงบการเงินรวมและงบการเงินเฉพาะกิจการ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  <w:p w14:paraId="010FDADF" w14:textId="77777777" w:rsidR="00F50A3F" w:rsidRPr="00F56E29" w:rsidRDefault="00F50A3F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56DB0AD1" w14:textId="2CCE8426" w:rsidR="007127B5" w:rsidRPr="00F56E29" w:rsidRDefault="007127B5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50" w:type="dxa"/>
            <w:shd w:val="clear" w:color="auto" w:fill="auto"/>
          </w:tcPr>
          <w:p w14:paraId="6D52D673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กระบวนการตรวจสอบของข้าพเจ้าสำหรับเรื่องดังกล่าว </w:t>
            </w:r>
            <w:r w:rsidRPr="00545B7C">
              <w:rPr>
                <w:rFonts w:ascii="Angsana New" w:hAnsi="Angsana New"/>
                <w:spacing w:val="10"/>
                <w:sz w:val="30"/>
                <w:szCs w:val="30"/>
                <w:cs/>
              </w:rPr>
              <w:t>ข้าพเจ้าให้ความสนใจเกี่ยวกับความสมเหตุสมผลของ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ข้อบ่งชี้ที่แสดงว่ารายการที่ดิน อาคารและอุปกรณ์อาจเกิดการด้อยค่าและข้อสมมติที่สำคัญซึ่งสนับสนุนการคาดการณ์ของผู้บริหาร</w:t>
            </w:r>
          </w:p>
          <w:p w14:paraId="1DF9E42E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B0F0"/>
                <w:sz w:val="30"/>
                <w:szCs w:val="30"/>
              </w:rPr>
            </w:pPr>
          </w:p>
          <w:p w14:paraId="16B3697E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ข้าพเจ้าประเมินความสมเหตุสมผลของข้อบ่งชี้การด้อยค่าโดยอ้างอิงถึงภาวการณ์ของตลาด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ในปัจจุบัน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สภาพแวดล้อม</w:t>
            </w:r>
            <w:r w:rsidRPr="005B04D2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การดำเนินงาน ความรู้เกี่ยวกับอุตสาหกรรม และข้อมูลอื่น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ที่ได้รับระหว่างการตรวจสอบ </w:t>
            </w:r>
          </w:p>
          <w:p w14:paraId="7BE2C3C3" w14:textId="77777777" w:rsidR="00102ED7" w:rsidRPr="007671A3" w:rsidRDefault="00102ED7" w:rsidP="00102E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8BB887A" w14:textId="4ADF72F7" w:rsidR="00102ED7" w:rsidRPr="004313A4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นอกจากนี้ข้าพเจ้าทดสอบข้อสมมติที่สำคัญ</w:t>
            </w:r>
            <w:r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สนับสนุน</w:t>
            </w:r>
            <w:r w:rsidRPr="004313A4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การประมาณกระแสเงินสดที่จะได้รับในอนาคตคิดลด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>เป็นมูลค่าปัจจุบันของผู้บริหาร</w:t>
            </w:r>
            <w:r w:rsidRPr="004313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โดยอ้างอิงถึงผลการดำเนินงานที่ผ่านมา การวิเคราะห์แนวโน้มในอดีต </w:t>
            </w:r>
            <w:r w:rsidR="004313A4"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และประเมินความเหมาะสมของวิธีการวัดมูลค่าที่ใช้ในการประเมินมูลค่ายุติธรรม </w:t>
            </w:r>
            <w:r w:rsidR="00BF0D8D" w:rsidRPr="004313A4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ความเป็นอิสระและความรู้ความสามารถของผู้เชี่ยวชาญภายนอกที่ประเมินมูลค่ายุติธรรมของสินทรัพย์ที่เกี่ยวข้องซึ่งจัดจ้าง</w:t>
            </w:r>
            <w:r w:rsidR="00BF0D8D" w:rsidRPr="004313A4">
              <w:rPr>
                <w:rFonts w:ascii="Angsana New" w:hAnsi="Angsana New" w:cs="Angsana New" w:hint="cs"/>
                <w:spacing w:val="4"/>
                <w:sz w:val="30"/>
                <w:szCs w:val="30"/>
                <w:cs/>
              </w:rPr>
              <w:t>โดยกลุ่มบริษัทและบริษัท</w:t>
            </w:r>
            <w:r w:rsidRPr="004313A4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และทดสอบความถูกต้องของ</w:t>
            </w:r>
            <w:r w:rsidRPr="004313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การคำนวณการด้อยค่า </w:t>
            </w:r>
          </w:p>
          <w:p w14:paraId="1D6F5EB4" w14:textId="77777777" w:rsidR="00102ED7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464449F" w14:textId="5490E393" w:rsidR="007127B5" w:rsidRPr="00F56E29" w:rsidRDefault="00102ED7" w:rsidP="00102ED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ที่เกี่ยวกับข้อสมมติ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หลัก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ที่สำคัญในการทดสอบการด้อยค่าในงบการเงินรวมและงบการเงินเฉพาะกิจการอีกด้วย</w:t>
            </w:r>
          </w:p>
        </w:tc>
      </w:tr>
    </w:tbl>
    <w:p w14:paraId="123F7296" w14:textId="77777777" w:rsidR="007127B5" w:rsidRPr="00F56E29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3E09B9E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ABEB8F0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1C9C667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CD1098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898DB9C" w14:textId="77777777" w:rsidR="0046678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A50EF6" w14:textId="77777777" w:rsidR="00C11CC0" w:rsidRDefault="00C11CC0" w:rsidP="00150731">
      <w:pPr>
        <w:snapToGrid w:val="0"/>
        <w:jc w:val="thaiDistribute"/>
        <w:rPr>
          <w:rFonts w:ascii="Angsana New" w:hAnsi="Angsana New"/>
          <w:sz w:val="30"/>
          <w:szCs w:val="30"/>
        </w:rPr>
      </w:pPr>
    </w:p>
    <w:p w14:paraId="103F21A2" w14:textId="77777777" w:rsidR="00412755" w:rsidRDefault="00412755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71B9FFD" w14:textId="06FF6E82" w:rsidR="00CC5934" w:rsidRPr="004145B4" w:rsidRDefault="00CC5934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2738E5" w14:textId="5483B2E9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4145B4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145B4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และ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9A4D733" w14:textId="77777777" w:rsidR="00466789" w:rsidRPr="004145B4" w:rsidRDefault="00466789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83A2CA7" w14:textId="3CB7ABC5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4145B4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</w:t>
      </w:r>
      <w:r w:rsidR="00974E18">
        <w:rPr>
          <w:rFonts w:ascii="Angsana New" w:eastAsia="Calibri" w:hAnsi="Angsana New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4145B4">
        <w:rPr>
          <w:rFonts w:ascii="Angsana New" w:eastAsia="Calibri" w:hAnsi="Angsana New"/>
          <w:sz w:val="30"/>
          <w:szCs w:val="30"/>
        </w:rPr>
        <w:t xml:space="preserve"> </w:t>
      </w:r>
    </w:p>
    <w:p w14:paraId="5ACFBC96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31A51A" w14:textId="34007F03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4145B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4145B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="00B53627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4145B4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หรื</w:t>
      </w:r>
      <w:r w:rsidRPr="004145B4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38EA">
        <w:rPr>
          <w:rFonts w:ascii="Angsana New" w:eastAsia="Calibri" w:hAnsi="Angsana New"/>
          <w:color w:val="000000"/>
          <w:spacing w:val="2"/>
          <w:sz w:val="30"/>
          <w:szCs w:val="30"/>
        </w:rPr>
        <w:t xml:space="preserve"> </w:t>
      </w:r>
      <w:r w:rsidR="00DB0E7F" w:rsidRPr="00944519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="00DB0E7F" w:rsidRPr="004145B4">
        <w:rPr>
          <w:rFonts w:ascii="Angsana New" w:eastAsia="Calibri" w:hAnsi="Angsana New" w:hint="cs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4145B4" w:rsidRDefault="00CC5934" w:rsidP="00CC593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394783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145B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145B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CF2ADC9" w14:textId="77777777" w:rsidR="00CC5934" w:rsidRPr="00944519" w:rsidRDefault="00CC5934" w:rsidP="00CC5934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944519">
        <w:rPr>
          <w:rFonts w:ascii="Angsana New" w:eastAsia="Calibri" w:hAnsi="Angsana New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44519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944519">
        <w:rPr>
          <w:rFonts w:ascii="Angsana New" w:eastAsia="Calibri" w:hAnsi="Angsana New"/>
          <w:spacing w:val="4"/>
          <w:sz w:val="30"/>
          <w:szCs w:val="30"/>
          <w:cs/>
        </w:rPr>
        <w:t>เหล่านี้โดยถูกต้องตามที่</w:t>
      </w:r>
      <w:r w:rsidRPr="004145B4">
        <w:rPr>
          <w:rFonts w:ascii="Angsana New" w:eastAsia="Calibri" w:hAnsi="Angsana New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944519">
        <w:rPr>
          <w:rFonts w:ascii="Angsana New" w:eastAsia="Calibri" w:hAnsi="Angsana New"/>
          <w:spacing w:val="10"/>
          <w:sz w:val="30"/>
          <w:szCs w:val="30"/>
          <w:cs/>
        </w:rPr>
        <w:t>เพื่อให้สามารถจัดทำงบการเงิน</w:t>
      </w:r>
      <w:r w:rsidRPr="00944519">
        <w:rPr>
          <w:rFonts w:ascii="Angsana New" w:hAnsi="Angsana New"/>
          <w:spacing w:val="10"/>
          <w:sz w:val="30"/>
          <w:szCs w:val="30"/>
          <w:cs/>
        </w:rPr>
        <w:t>รวมและงบการเงินเฉพาะกิจการ</w:t>
      </w:r>
      <w:r w:rsidRPr="00944519">
        <w:rPr>
          <w:rFonts w:ascii="Angsana New" w:eastAsia="Calibri" w:hAnsi="Angsana New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944519">
        <w:rPr>
          <w:rFonts w:ascii="Angsana New" w:eastAsia="Calibri" w:hAnsi="Angsana New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944519" w:rsidRDefault="00CC5934" w:rsidP="00CC5934">
      <w:pPr>
        <w:jc w:val="thaiDistribute"/>
        <w:rPr>
          <w:rFonts w:ascii="Angsana New" w:eastAsia="Calibri" w:hAnsi="Angsana New"/>
          <w:spacing w:val="4"/>
          <w:sz w:val="30"/>
          <w:szCs w:val="30"/>
        </w:rPr>
      </w:pPr>
    </w:p>
    <w:p w14:paraId="3D284CC8" w14:textId="6D456BE5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145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145B4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145B4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974E18">
        <w:rPr>
          <w:rFonts w:ascii="Angsana New" w:eastAsia="Calibri" w:hAnsi="Angsana New"/>
          <w:sz w:val="30"/>
          <w:szCs w:val="30"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เว้นแต่ผู้บริหารมีความตั้งใจที่จะเลิก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5B4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96EFF0" w14:textId="77777777" w:rsidR="007127B5" w:rsidRPr="004145B4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145B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4145B4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4B2DE7A2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B1C0446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CDCC3C7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15AC7C0" w14:textId="77777777" w:rsidR="00466789" w:rsidRPr="00F56E29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06BE73C" w14:textId="77777777" w:rsidR="00C03F95" w:rsidRPr="00F56E29" w:rsidRDefault="00C03F95" w:rsidP="00CC5934">
      <w:pPr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3BD61726" w14:textId="77777777" w:rsidR="00917A1A" w:rsidRDefault="00917A1A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35F9A8" w14:textId="77777777" w:rsidR="00C11CC0" w:rsidRDefault="00C11CC0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514BE0" w14:textId="703BE10F" w:rsidR="00CC5934" w:rsidRPr="004145B4" w:rsidRDefault="00CC5934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145B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3141AC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5B36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</w:t>
      </w:r>
      <w:r w:rsidRPr="004145B4">
        <w:rPr>
          <w:rFonts w:ascii="Angsana New" w:hAnsi="Angsana New"/>
          <w:sz w:val="30"/>
          <w:szCs w:val="30"/>
          <w:cs/>
        </w:rPr>
        <w:t>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4145B4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4145B4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หรือทุกรายการรวมกันจะมีผ</w:t>
      </w:r>
      <w:r w:rsidRPr="00535B36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B1427F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935F824" w14:textId="7E6F7B9D" w:rsidR="00B2138F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5E6241C" w14:textId="77777777" w:rsidR="00535B36" w:rsidRPr="004145B4" w:rsidRDefault="00535B36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7564FC97" w14:textId="5A4E9C53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35B36">
        <w:rPr>
          <w:rFonts w:ascii="Angsana New" w:eastAsia="Calibri" w:hAnsi="Angsana New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35B36">
        <w:rPr>
          <w:rFonts w:ascii="Angsana New" w:hAnsi="Angsana New"/>
          <w:spacing w:val="10"/>
          <w:sz w:val="30"/>
          <w:szCs w:val="30"/>
          <w:cs/>
        </w:rPr>
        <w:t>รวมและ</w:t>
      </w:r>
      <w:r w:rsidRPr="004145B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145B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535B36">
        <w:rPr>
          <w:rFonts w:ascii="Angsana New" w:eastAsia="Calibri" w:hAnsi="Angsana New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4145B4">
        <w:rPr>
          <w:rFonts w:ascii="Angsana New" w:eastAsia="Calibri" w:hAnsi="Angsana New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4145B4">
        <w:rPr>
          <w:rFonts w:ascii="Angsana New" w:eastAsia="Calibri" w:hAnsi="Angsana New"/>
          <w:sz w:val="30"/>
          <w:szCs w:val="30"/>
          <w:cs/>
        </w:rPr>
        <w:t>แทรกแซงการควบคุมภ</w:t>
      </w:r>
      <w:r w:rsidRPr="004145B4">
        <w:rPr>
          <w:rFonts w:ascii="Angsana New" w:hAnsi="Angsana New"/>
          <w:sz w:val="30"/>
          <w:szCs w:val="30"/>
          <w:cs/>
        </w:rPr>
        <w:t>ายใน</w:t>
      </w:r>
    </w:p>
    <w:p w14:paraId="3E3B1D40" w14:textId="77777777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35B36">
        <w:rPr>
          <w:rFonts w:ascii="Angsana New" w:eastAsia="Calibri" w:hAnsi="Angsana New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145B4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4145B4">
        <w:rPr>
          <w:rFonts w:ascii="Angsana New" w:hAnsi="Angsana New"/>
          <w:sz w:val="30"/>
          <w:szCs w:val="30"/>
          <w:cs/>
        </w:rPr>
        <w:t>บริษัท</w:t>
      </w:r>
    </w:p>
    <w:p w14:paraId="79CDF37B" w14:textId="64787342" w:rsidR="000F33FA" w:rsidRPr="00535B36" w:rsidRDefault="00CC5934" w:rsidP="00535B36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145B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B6B9B8" w14:textId="7D8E44B9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4145B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4145B4">
        <w:rPr>
          <w:rFonts w:ascii="Angsana New" w:hAnsi="Angsana New"/>
          <w:sz w:val="30"/>
          <w:szCs w:val="30"/>
          <w:cs/>
        </w:rPr>
        <w:t xml:space="preserve"> </w:t>
      </w:r>
      <w:r w:rsidRPr="00535B36">
        <w:rPr>
          <w:rFonts w:ascii="Angsana New" w:hAnsi="Angsana New"/>
          <w:spacing w:val="8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35B36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1062D6" w:rsidRPr="00535B36">
        <w:rPr>
          <w:rFonts w:ascii="Angsana New" w:hAnsi="Angsana New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4145B4">
        <w:rPr>
          <w:rFonts w:ascii="Angsana New" w:hAnsi="Angsana New"/>
          <w:sz w:val="30"/>
          <w:szCs w:val="30"/>
          <w:cs/>
        </w:rPr>
        <w:t>ข้าพเจ้า</w:t>
      </w:r>
      <w:r w:rsidR="001062D6" w:rsidRPr="004145B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1062D6" w:rsidRPr="004145B4">
        <w:rPr>
          <w:rFonts w:ascii="Angsana New" w:hAnsi="Angsana New"/>
          <w:sz w:val="30"/>
          <w:szCs w:val="30"/>
          <w:cs/>
        </w:rPr>
        <w:t>ถึงการเปิดเผย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="001062D6" w:rsidRPr="004145B4">
        <w:rPr>
          <w:rFonts w:ascii="Angsana New" w:hAnsi="Angsana New"/>
          <w:sz w:val="30"/>
          <w:szCs w:val="30"/>
          <w:cs/>
        </w:rPr>
        <w:t>ในงบการเงินรวม</w:t>
      </w:r>
      <w:r w:rsidR="00BD1930" w:rsidRPr="004145B4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1062D6" w:rsidRPr="004145B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1062D6" w:rsidRPr="004145B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1062D6" w:rsidRPr="004145B4">
        <w:rPr>
          <w:rFonts w:ascii="Angsana New" w:hAnsi="Angsana New" w:hint="cs"/>
          <w:sz w:val="30"/>
          <w:szCs w:val="30"/>
          <w:cs/>
        </w:rPr>
        <w:t>ข้อมูล</w:t>
      </w:r>
      <w:r w:rsidRPr="004145B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4145B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145B4">
        <w:rPr>
          <w:rFonts w:ascii="Angsana New" w:hAnsi="Angsana New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67FFBA42" w14:textId="3B74B0BD" w:rsidR="00CC5934" w:rsidRPr="00535B36" w:rsidRDefault="001062D6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535B36">
        <w:rPr>
          <w:rFonts w:ascii="Angsana New" w:hAnsi="Angsana New"/>
          <w:spacing w:val="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</w:t>
      </w:r>
      <w:r w:rsidR="00BD1930" w:rsidRPr="00535B36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535B36">
        <w:rPr>
          <w:rFonts w:ascii="Angsana New" w:hAnsi="Angsana New"/>
          <w:spacing w:val="6"/>
          <w:sz w:val="30"/>
          <w:szCs w:val="30"/>
          <w:cs/>
        </w:rPr>
        <w:t>โดยรวม รวมถึงการเปิดเผย</w:t>
      </w:r>
      <w:r w:rsidRPr="00535B36">
        <w:rPr>
          <w:rFonts w:ascii="Angsana New" w:hAnsi="Angsana New" w:hint="cs"/>
          <w:spacing w:val="6"/>
          <w:sz w:val="30"/>
          <w:szCs w:val="30"/>
          <w:cs/>
        </w:rPr>
        <w:t>ข้อมูล</w:t>
      </w:r>
      <w:r w:rsidRPr="00535B36">
        <w:rPr>
          <w:rFonts w:ascii="Angsana New" w:hAnsi="Angsana New"/>
          <w:spacing w:val="6"/>
          <w:sz w:val="30"/>
          <w:szCs w:val="30"/>
          <w:cs/>
        </w:rPr>
        <w:t>ว่างบการเงินรวม</w:t>
      </w:r>
      <w:r w:rsidR="00BD1930" w:rsidRPr="00535B36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535B36">
        <w:rPr>
          <w:rFonts w:ascii="Angsana New" w:hAnsi="Angsana New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535B36">
        <w:rPr>
          <w:rFonts w:ascii="Angsana New" w:hAnsi="Angsana New" w:hint="cs"/>
          <w:spacing w:val="6"/>
          <w:sz w:val="30"/>
          <w:szCs w:val="30"/>
          <w:cs/>
        </w:rPr>
        <w:t>หรือไม่</w:t>
      </w:r>
      <w:r w:rsidR="00CC5934" w:rsidRPr="00535B36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58995DD3" w14:textId="77777777" w:rsidR="00CC5934" w:rsidRPr="004145B4" w:rsidRDefault="00CC5934" w:rsidP="00681D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145B4">
        <w:rPr>
          <w:rFonts w:ascii="Angsana New" w:hAnsi="Angsana New"/>
          <w:sz w:val="30"/>
          <w:szCs w:val="30"/>
        </w:rPr>
        <w:t xml:space="preserve"> </w:t>
      </w:r>
      <w:r w:rsidRPr="004145B4">
        <w:rPr>
          <w:rFonts w:ascii="Angsana New" w:hAnsi="Angsana New"/>
          <w:sz w:val="30"/>
          <w:szCs w:val="30"/>
          <w:cs/>
        </w:rPr>
        <w:t>ข้าพเจ้ารับผิดชอบต่อการกำหนด</w:t>
      </w:r>
      <w:r w:rsidRPr="005C23C4">
        <w:rPr>
          <w:rFonts w:ascii="Angsana New" w:hAnsi="Angsana New"/>
          <w:spacing w:val="8"/>
          <w:sz w:val="30"/>
          <w:szCs w:val="30"/>
          <w:cs/>
        </w:rPr>
        <w:t>แนวทาง การควบคุมดูแล และการปฏิบัติงานตรวจสอบกลุ่มบริษัท</w:t>
      </w:r>
      <w:r w:rsidRPr="005C23C4">
        <w:rPr>
          <w:rFonts w:ascii="Angsana New" w:hAnsi="Angsana New"/>
          <w:spacing w:val="8"/>
          <w:sz w:val="30"/>
          <w:szCs w:val="30"/>
        </w:rPr>
        <w:t xml:space="preserve"> </w:t>
      </w:r>
      <w:r w:rsidRPr="005C23C4">
        <w:rPr>
          <w:rFonts w:ascii="Angsana New" w:hAnsi="Angsana New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4145B4">
        <w:rPr>
          <w:rFonts w:ascii="Angsana New" w:hAnsi="Angsana New"/>
          <w:sz w:val="30"/>
          <w:szCs w:val="30"/>
          <w:cs/>
        </w:rPr>
        <w:t>ความเห็นของข้าพเจ้า</w:t>
      </w:r>
    </w:p>
    <w:p w14:paraId="241B690B" w14:textId="77777777" w:rsidR="00107B2C" w:rsidRPr="004145B4" w:rsidRDefault="00107B2C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9994F3" w14:textId="7CA27B9C" w:rsidR="00CC5934" w:rsidRPr="004145B4" w:rsidRDefault="00753000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145B4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4145B4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145B4">
        <w:rPr>
          <w:rFonts w:ascii="Angsana New" w:hAnsi="Angsana New" w:hint="cs"/>
          <w:sz w:val="30"/>
          <w:szCs w:val="30"/>
          <w:cs/>
        </w:rPr>
        <w:t>หาก</w:t>
      </w:r>
      <w:r w:rsidRPr="004145B4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0F412D6" w14:textId="77777777" w:rsidR="00CC5934" w:rsidRPr="004145B4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C730FF" w14:textId="3C7727B1" w:rsidR="000F33FA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5C23C4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C23C4">
        <w:rPr>
          <w:rFonts w:ascii="Angsana New" w:eastAsia="Calibri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4145B4">
        <w:rPr>
          <w:rFonts w:ascii="Angsana New" w:eastAsia="Calibri" w:hAnsi="Angsana New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145B4">
        <w:rPr>
          <w:rFonts w:ascii="Angsana New" w:hAnsi="Angsana New"/>
          <w:sz w:val="30"/>
          <w:szCs w:val="30"/>
          <w:cs/>
        </w:rPr>
        <w:t>อิสระ</w:t>
      </w:r>
    </w:p>
    <w:p w14:paraId="396D8BB6" w14:textId="77777777" w:rsidR="00BD1930" w:rsidRPr="004145B4" w:rsidRDefault="00BD1930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1A3ACAE" w14:textId="14CFF3E5" w:rsidR="00CC5934" w:rsidRPr="004145B4" w:rsidRDefault="00CC5934" w:rsidP="00F951E2">
      <w:pPr>
        <w:tabs>
          <w:tab w:val="clear" w:pos="1644"/>
          <w:tab w:val="left" w:pos="1710"/>
        </w:tabs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4145B4">
        <w:rPr>
          <w:rFonts w:ascii="Angsana New" w:hAnsi="Angsana New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4145B4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4145B4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Pr="004145B4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</w:t>
      </w:r>
      <w:r w:rsidRPr="005C23C4">
        <w:rPr>
          <w:rFonts w:ascii="Angsana New" w:hAnsi="Angsana New"/>
          <w:spacing w:val="4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5C23C4">
        <w:rPr>
          <w:rFonts w:ascii="Angsana New" w:hAnsi="Angsana New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5C23C4">
        <w:rPr>
          <w:rFonts w:ascii="Angsana New" w:hAnsi="Angsana New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Pr="005C23C4">
        <w:rPr>
          <w:rFonts w:ascii="Angsana New" w:hAnsi="Angsana New"/>
          <w:spacing w:val="2"/>
          <w:sz w:val="30"/>
          <w:szCs w:val="30"/>
          <w:cs/>
        </w:rPr>
        <w:t>ได้เสีย</w:t>
      </w:r>
      <w:r w:rsidRPr="004145B4">
        <w:rPr>
          <w:rFonts w:ascii="Angsana New" w:hAnsi="Angsana New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4145B4" w:rsidRDefault="00CC5934" w:rsidP="00CC593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1C1F18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3E1B735" w14:textId="77777777" w:rsidR="005504EA" w:rsidRPr="004145B4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D630BB" w14:textId="77777777" w:rsidR="000F33FA" w:rsidRPr="004145B4" w:rsidRDefault="000F33F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753E3DC6" w14:textId="45690959" w:rsidR="005504EA" w:rsidRPr="004145B4" w:rsidRDefault="005504EA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 w:hint="cs"/>
          <w:sz w:val="30"/>
          <w:szCs w:val="30"/>
          <w:cs/>
        </w:rPr>
        <w:t>(</w:t>
      </w:r>
      <w:r w:rsidR="00FF3285" w:rsidRPr="004145B4">
        <w:rPr>
          <w:rFonts w:ascii="Angsana New" w:hAnsi="Angsana New" w:hint="cs"/>
          <w:sz w:val="30"/>
          <w:szCs w:val="30"/>
          <w:cs/>
        </w:rPr>
        <w:t>ธัญลักษณ์ เกตุแก้ว</w:t>
      </w:r>
      <w:r w:rsidRPr="004145B4">
        <w:rPr>
          <w:rFonts w:ascii="Angsana New" w:hAnsi="Angsana New" w:hint="cs"/>
          <w:sz w:val="30"/>
          <w:szCs w:val="30"/>
          <w:cs/>
        </w:rPr>
        <w:t>)</w:t>
      </w:r>
    </w:p>
    <w:p w14:paraId="6FD4C6BE" w14:textId="77777777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0D963EE" w14:textId="0EA1FBB8" w:rsidR="00CC5934" w:rsidRPr="004145B4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 w:rsidRPr="004145B4">
        <w:rPr>
          <w:rFonts w:ascii="Angsana New" w:hAnsi="Angsana New"/>
          <w:sz w:val="30"/>
          <w:szCs w:val="30"/>
          <w:cs/>
        </w:rPr>
        <w:t>เลขทะเบียน</w:t>
      </w:r>
      <w:r w:rsidR="00FF3285" w:rsidRPr="004145B4">
        <w:rPr>
          <w:rFonts w:ascii="Angsana New" w:hAnsi="Angsana New" w:hint="cs"/>
          <w:sz w:val="30"/>
          <w:szCs w:val="30"/>
          <w:cs/>
        </w:rPr>
        <w:t xml:space="preserve"> </w:t>
      </w:r>
      <w:r w:rsidR="00FF3285" w:rsidRPr="004145B4">
        <w:rPr>
          <w:rFonts w:ascii="Angsana New" w:hAnsi="Angsana New"/>
          <w:sz w:val="30"/>
          <w:szCs w:val="30"/>
        </w:rPr>
        <w:t>8179</w:t>
      </w:r>
    </w:p>
    <w:p w14:paraId="3EDB7382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EB1819" w14:textId="77777777" w:rsidR="00CC5934" w:rsidRPr="004145B4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6E8752F" w14:textId="355CB318" w:rsidR="003E0BC3" w:rsidRDefault="00CC5934" w:rsidP="002B6BFF">
      <w:pPr>
        <w:jc w:val="thaiDistribute"/>
        <w:rPr>
          <w:rFonts w:ascii="Angsana New" w:hAnsi="Angsana New"/>
          <w:sz w:val="30"/>
          <w:szCs w:val="30"/>
        </w:rPr>
      </w:pPr>
      <w:r w:rsidRPr="004145B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8D1F142" w14:textId="580D082C" w:rsidR="00097D1B" w:rsidRDefault="002B6BFF" w:rsidP="00412755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E3883" w:rsidRPr="00DE3883">
        <w:rPr>
          <w:rFonts w:ascii="Angsana New" w:hAnsi="Angsana New" w:hint="cs"/>
          <w:sz w:val="30"/>
          <w:szCs w:val="30"/>
        </w:rPr>
        <w:t>256</w:t>
      </w:r>
      <w:r w:rsidR="00F951E2">
        <w:rPr>
          <w:rFonts w:ascii="Angsana New" w:hAnsi="Angsana New"/>
          <w:sz w:val="30"/>
          <w:szCs w:val="30"/>
        </w:rPr>
        <w:t>3</w:t>
      </w:r>
    </w:p>
    <w:p w14:paraId="3FE3CFFA" w14:textId="77777777" w:rsidR="00171FED" w:rsidRPr="005A7610" w:rsidRDefault="00171FED" w:rsidP="0041275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40CC873F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sectPr w:rsidR="00171FED" w:rsidRPr="005A7610" w:rsidSect="004B4160">
      <w:headerReference w:type="default" r:id="rId11"/>
      <w:footerReference w:type="default" r:id="rId12"/>
      <w:pgSz w:w="11909" w:h="16834" w:code="9"/>
      <w:pgMar w:top="691" w:right="1152" w:bottom="576" w:left="1152" w:header="720" w:footer="186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CF6D3" w14:textId="77777777" w:rsidR="00567603" w:rsidRDefault="00567603">
      <w:r>
        <w:separator/>
      </w:r>
    </w:p>
  </w:endnote>
  <w:endnote w:type="continuationSeparator" w:id="0">
    <w:p w14:paraId="08BC45E2" w14:textId="77777777" w:rsidR="00567603" w:rsidRDefault="0056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15B8" w14:textId="77777777" w:rsidR="009F4685" w:rsidRDefault="009F4685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9F4685" w:rsidRDefault="009F4685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0057A" w14:textId="13D1AF23" w:rsidR="009F4685" w:rsidRPr="000F33FA" w:rsidRDefault="009F4685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46A364F" w14:textId="77777777" w:rsidR="009F4685" w:rsidRPr="000F33FA" w:rsidRDefault="009F4685" w:rsidP="003E0BC3">
    <w:pPr>
      <w:pStyle w:val="Foo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831E" w14:textId="77777777" w:rsidR="009F4685" w:rsidRPr="002448B9" w:rsidRDefault="009F4685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9F4685" w:rsidRPr="000257B8" w:rsidRDefault="009F4685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7FAE8" w14:textId="77777777" w:rsidR="00567603" w:rsidRDefault="00567603">
      <w:r>
        <w:separator/>
      </w:r>
    </w:p>
  </w:footnote>
  <w:footnote w:type="continuationSeparator" w:id="0">
    <w:p w14:paraId="63796F78" w14:textId="77777777" w:rsidR="00567603" w:rsidRDefault="00567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4E91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7D961" w14:textId="77777777" w:rsidR="009F4685" w:rsidRPr="00412755" w:rsidRDefault="009F4685" w:rsidP="00412755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127A3C"/>
    <w:multiLevelType w:val="multilevel"/>
    <w:tmpl w:val="4BE28202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140"/>
    <w:multiLevelType w:val="hybridMultilevel"/>
    <w:tmpl w:val="C070255A"/>
    <w:lvl w:ilvl="0" w:tplc="4C721DBE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19"/>
  </w:num>
  <w:num w:numId="15">
    <w:abstractNumId w:val="22"/>
  </w:num>
  <w:num w:numId="16">
    <w:abstractNumId w:val="28"/>
  </w:num>
  <w:num w:numId="17">
    <w:abstractNumId w:val="29"/>
  </w:num>
  <w:num w:numId="18">
    <w:abstractNumId w:val="14"/>
  </w:num>
  <w:num w:numId="19">
    <w:abstractNumId w:val="24"/>
  </w:num>
  <w:num w:numId="20">
    <w:abstractNumId w:val="13"/>
  </w:num>
  <w:num w:numId="21">
    <w:abstractNumId w:val="15"/>
  </w:num>
  <w:num w:numId="22">
    <w:abstractNumId w:val="10"/>
  </w:num>
  <w:num w:numId="23">
    <w:abstractNumId w:val="23"/>
  </w:num>
  <w:num w:numId="24">
    <w:abstractNumId w:val="26"/>
  </w:num>
  <w:num w:numId="25">
    <w:abstractNumId w:val="12"/>
  </w:num>
  <w:num w:numId="26">
    <w:abstractNumId w:val="20"/>
  </w:num>
  <w:num w:numId="27">
    <w:abstractNumId w:val="11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7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16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828"/>
    <w:rsid w:val="00001C5C"/>
    <w:rsid w:val="00001D85"/>
    <w:rsid w:val="0000259F"/>
    <w:rsid w:val="000025E7"/>
    <w:rsid w:val="00002D20"/>
    <w:rsid w:val="00002D4C"/>
    <w:rsid w:val="00003093"/>
    <w:rsid w:val="000035EC"/>
    <w:rsid w:val="00004254"/>
    <w:rsid w:val="00004CFA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F3D"/>
    <w:rsid w:val="00010063"/>
    <w:rsid w:val="000100EE"/>
    <w:rsid w:val="00010610"/>
    <w:rsid w:val="00010826"/>
    <w:rsid w:val="00010C8C"/>
    <w:rsid w:val="00010E04"/>
    <w:rsid w:val="00010E56"/>
    <w:rsid w:val="00011524"/>
    <w:rsid w:val="00011AEB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836"/>
    <w:rsid w:val="00015DF2"/>
    <w:rsid w:val="00015E0E"/>
    <w:rsid w:val="00015F31"/>
    <w:rsid w:val="00016088"/>
    <w:rsid w:val="0001680B"/>
    <w:rsid w:val="0001698E"/>
    <w:rsid w:val="00016AFF"/>
    <w:rsid w:val="00016C76"/>
    <w:rsid w:val="000170CE"/>
    <w:rsid w:val="000171A8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12FC"/>
    <w:rsid w:val="0002183D"/>
    <w:rsid w:val="00021BEC"/>
    <w:rsid w:val="00022187"/>
    <w:rsid w:val="00022C69"/>
    <w:rsid w:val="000233EE"/>
    <w:rsid w:val="000238F5"/>
    <w:rsid w:val="00023A10"/>
    <w:rsid w:val="00023F2D"/>
    <w:rsid w:val="00023F99"/>
    <w:rsid w:val="0002405C"/>
    <w:rsid w:val="00024486"/>
    <w:rsid w:val="0002477D"/>
    <w:rsid w:val="00024E82"/>
    <w:rsid w:val="00025587"/>
    <w:rsid w:val="000257B8"/>
    <w:rsid w:val="00025800"/>
    <w:rsid w:val="0002639E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999"/>
    <w:rsid w:val="00031B6D"/>
    <w:rsid w:val="000320C7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678B"/>
    <w:rsid w:val="00036A57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6B"/>
    <w:rsid w:val="0004379D"/>
    <w:rsid w:val="000437D3"/>
    <w:rsid w:val="00043984"/>
    <w:rsid w:val="00043D2E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47A89"/>
    <w:rsid w:val="0005055E"/>
    <w:rsid w:val="00050E37"/>
    <w:rsid w:val="000510D8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451F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CF8"/>
    <w:rsid w:val="00061F12"/>
    <w:rsid w:val="0006242A"/>
    <w:rsid w:val="000628AC"/>
    <w:rsid w:val="00062B9E"/>
    <w:rsid w:val="00063026"/>
    <w:rsid w:val="000637B3"/>
    <w:rsid w:val="00063FCE"/>
    <w:rsid w:val="00063FFE"/>
    <w:rsid w:val="00064423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3BF"/>
    <w:rsid w:val="00067728"/>
    <w:rsid w:val="000677AB"/>
    <w:rsid w:val="000704CA"/>
    <w:rsid w:val="00070602"/>
    <w:rsid w:val="00070647"/>
    <w:rsid w:val="00070792"/>
    <w:rsid w:val="000708B2"/>
    <w:rsid w:val="00071180"/>
    <w:rsid w:val="00071417"/>
    <w:rsid w:val="0007154C"/>
    <w:rsid w:val="00071703"/>
    <w:rsid w:val="00071852"/>
    <w:rsid w:val="0007191E"/>
    <w:rsid w:val="000719C4"/>
    <w:rsid w:val="00071F5E"/>
    <w:rsid w:val="000722B2"/>
    <w:rsid w:val="00072883"/>
    <w:rsid w:val="00072CBA"/>
    <w:rsid w:val="000730D1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AE"/>
    <w:rsid w:val="0008456C"/>
    <w:rsid w:val="000847CC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43C"/>
    <w:rsid w:val="000918BC"/>
    <w:rsid w:val="00091A53"/>
    <w:rsid w:val="00092597"/>
    <w:rsid w:val="0009314E"/>
    <w:rsid w:val="0009325E"/>
    <w:rsid w:val="000934A0"/>
    <w:rsid w:val="0009365D"/>
    <w:rsid w:val="00093881"/>
    <w:rsid w:val="0009390D"/>
    <w:rsid w:val="00093B22"/>
    <w:rsid w:val="00093C30"/>
    <w:rsid w:val="000944F9"/>
    <w:rsid w:val="0009450C"/>
    <w:rsid w:val="00094B0E"/>
    <w:rsid w:val="00095610"/>
    <w:rsid w:val="00095761"/>
    <w:rsid w:val="00095B23"/>
    <w:rsid w:val="00095CD4"/>
    <w:rsid w:val="00095D65"/>
    <w:rsid w:val="00095E33"/>
    <w:rsid w:val="000960D5"/>
    <w:rsid w:val="000961DB"/>
    <w:rsid w:val="00096333"/>
    <w:rsid w:val="00096528"/>
    <w:rsid w:val="00096BD0"/>
    <w:rsid w:val="000970D5"/>
    <w:rsid w:val="00097373"/>
    <w:rsid w:val="000973FC"/>
    <w:rsid w:val="000977B2"/>
    <w:rsid w:val="00097D1B"/>
    <w:rsid w:val="00097DC0"/>
    <w:rsid w:val="00097EA6"/>
    <w:rsid w:val="00097F05"/>
    <w:rsid w:val="000A0496"/>
    <w:rsid w:val="000A0AF6"/>
    <w:rsid w:val="000A0D9B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624D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1EE"/>
    <w:rsid w:val="000B1370"/>
    <w:rsid w:val="000B1395"/>
    <w:rsid w:val="000B16D9"/>
    <w:rsid w:val="000B20EB"/>
    <w:rsid w:val="000B2518"/>
    <w:rsid w:val="000B2605"/>
    <w:rsid w:val="000B35BC"/>
    <w:rsid w:val="000B3794"/>
    <w:rsid w:val="000B37FA"/>
    <w:rsid w:val="000B396C"/>
    <w:rsid w:val="000B3AF2"/>
    <w:rsid w:val="000B3B42"/>
    <w:rsid w:val="000B3F14"/>
    <w:rsid w:val="000B3F6C"/>
    <w:rsid w:val="000B47E1"/>
    <w:rsid w:val="000B5568"/>
    <w:rsid w:val="000B5575"/>
    <w:rsid w:val="000B5B0B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0FB5"/>
    <w:rsid w:val="000C108D"/>
    <w:rsid w:val="000C11BF"/>
    <w:rsid w:val="000C1261"/>
    <w:rsid w:val="000C1577"/>
    <w:rsid w:val="000C1C6C"/>
    <w:rsid w:val="000C2240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5F63"/>
    <w:rsid w:val="000C6363"/>
    <w:rsid w:val="000C648A"/>
    <w:rsid w:val="000C6DB9"/>
    <w:rsid w:val="000D134D"/>
    <w:rsid w:val="000D187E"/>
    <w:rsid w:val="000D1EB8"/>
    <w:rsid w:val="000D20BC"/>
    <w:rsid w:val="000D23E4"/>
    <w:rsid w:val="000D27EE"/>
    <w:rsid w:val="000D2A2D"/>
    <w:rsid w:val="000D30DB"/>
    <w:rsid w:val="000D3189"/>
    <w:rsid w:val="000D35A5"/>
    <w:rsid w:val="000D3C8D"/>
    <w:rsid w:val="000D48FE"/>
    <w:rsid w:val="000D49E5"/>
    <w:rsid w:val="000D5471"/>
    <w:rsid w:val="000D5970"/>
    <w:rsid w:val="000D5B65"/>
    <w:rsid w:val="000D5B6A"/>
    <w:rsid w:val="000D670D"/>
    <w:rsid w:val="000D68EC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136E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5646"/>
    <w:rsid w:val="000E5C0A"/>
    <w:rsid w:val="000E5C46"/>
    <w:rsid w:val="000E6210"/>
    <w:rsid w:val="000E7D05"/>
    <w:rsid w:val="000E7D75"/>
    <w:rsid w:val="000E7E48"/>
    <w:rsid w:val="000F015A"/>
    <w:rsid w:val="000F047A"/>
    <w:rsid w:val="000F0586"/>
    <w:rsid w:val="000F0F93"/>
    <w:rsid w:val="000F108B"/>
    <w:rsid w:val="000F13D7"/>
    <w:rsid w:val="000F1512"/>
    <w:rsid w:val="000F1635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3BC9"/>
    <w:rsid w:val="000F4025"/>
    <w:rsid w:val="000F47B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5CAF"/>
    <w:rsid w:val="000F609E"/>
    <w:rsid w:val="000F6137"/>
    <w:rsid w:val="000F6405"/>
    <w:rsid w:val="000F661B"/>
    <w:rsid w:val="000F7046"/>
    <w:rsid w:val="000F704E"/>
    <w:rsid w:val="001000D4"/>
    <w:rsid w:val="001000DB"/>
    <w:rsid w:val="00100493"/>
    <w:rsid w:val="001007E9"/>
    <w:rsid w:val="00100A18"/>
    <w:rsid w:val="00100F43"/>
    <w:rsid w:val="0010149E"/>
    <w:rsid w:val="00101B62"/>
    <w:rsid w:val="001022EC"/>
    <w:rsid w:val="00102BE5"/>
    <w:rsid w:val="00102DF3"/>
    <w:rsid w:val="00102ED7"/>
    <w:rsid w:val="001037FC"/>
    <w:rsid w:val="00103AD6"/>
    <w:rsid w:val="00103B3C"/>
    <w:rsid w:val="0010429A"/>
    <w:rsid w:val="00104377"/>
    <w:rsid w:val="00104386"/>
    <w:rsid w:val="00104490"/>
    <w:rsid w:val="00104719"/>
    <w:rsid w:val="0010495B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D6"/>
    <w:rsid w:val="00106899"/>
    <w:rsid w:val="00107509"/>
    <w:rsid w:val="00107B2C"/>
    <w:rsid w:val="00107F2E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461"/>
    <w:rsid w:val="0011265E"/>
    <w:rsid w:val="00112E89"/>
    <w:rsid w:val="00112F85"/>
    <w:rsid w:val="00112FEB"/>
    <w:rsid w:val="00113A33"/>
    <w:rsid w:val="0011460E"/>
    <w:rsid w:val="001149A1"/>
    <w:rsid w:val="00115A16"/>
    <w:rsid w:val="00115CB4"/>
    <w:rsid w:val="00115D19"/>
    <w:rsid w:val="00115D81"/>
    <w:rsid w:val="00116284"/>
    <w:rsid w:val="00116856"/>
    <w:rsid w:val="001169FA"/>
    <w:rsid w:val="00116E11"/>
    <w:rsid w:val="0011711E"/>
    <w:rsid w:val="001173BE"/>
    <w:rsid w:val="00117D86"/>
    <w:rsid w:val="001201C4"/>
    <w:rsid w:val="00120F74"/>
    <w:rsid w:val="001229C5"/>
    <w:rsid w:val="00122BA5"/>
    <w:rsid w:val="00122C75"/>
    <w:rsid w:val="0012305C"/>
    <w:rsid w:val="00123ED3"/>
    <w:rsid w:val="00124062"/>
    <w:rsid w:val="00124176"/>
    <w:rsid w:val="00124DF3"/>
    <w:rsid w:val="00124EEF"/>
    <w:rsid w:val="00124F57"/>
    <w:rsid w:val="00125673"/>
    <w:rsid w:val="00125905"/>
    <w:rsid w:val="00125B83"/>
    <w:rsid w:val="00125EB7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61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73B"/>
    <w:rsid w:val="00135CC5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2AA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4A"/>
    <w:rsid w:val="001436EA"/>
    <w:rsid w:val="001439C9"/>
    <w:rsid w:val="00143F0A"/>
    <w:rsid w:val="001461C9"/>
    <w:rsid w:val="001462C3"/>
    <w:rsid w:val="00146A79"/>
    <w:rsid w:val="00146E1C"/>
    <w:rsid w:val="00147634"/>
    <w:rsid w:val="00147939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BE6"/>
    <w:rsid w:val="00157C1A"/>
    <w:rsid w:val="00160005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D00"/>
    <w:rsid w:val="00166F22"/>
    <w:rsid w:val="0016720D"/>
    <w:rsid w:val="0016792D"/>
    <w:rsid w:val="001706FA"/>
    <w:rsid w:val="00170D3B"/>
    <w:rsid w:val="0017103D"/>
    <w:rsid w:val="00171055"/>
    <w:rsid w:val="0017158F"/>
    <w:rsid w:val="001719A6"/>
    <w:rsid w:val="00171B55"/>
    <w:rsid w:val="00171BBA"/>
    <w:rsid w:val="00171F6F"/>
    <w:rsid w:val="00171FED"/>
    <w:rsid w:val="001722FB"/>
    <w:rsid w:val="00172BF0"/>
    <w:rsid w:val="0017314A"/>
    <w:rsid w:val="001733D7"/>
    <w:rsid w:val="0017347D"/>
    <w:rsid w:val="0017436B"/>
    <w:rsid w:val="00174776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207C"/>
    <w:rsid w:val="00182EF8"/>
    <w:rsid w:val="001840BD"/>
    <w:rsid w:val="001842DC"/>
    <w:rsid w:val="0018434C"/>
    <w:rsid w:val="001843E9"/>
    <w:rsid w:val="00184E9B"/>
    <w:rsid w:val="001851EB"/>
    <w:rsid w:val="0018562F"/>
    <w:rsid w:val="00185813"/>
    <w:rsid w:val="00185B11"/>
    <w:rsid w:val="00185C47"/>
    <w:rsid w:val="00186501"/>
    <w:rsid w:val="00186F41"/>
    <w:rsid w:val="00187190"/>
    <w:rsid w:val="00187B8E"/>
    <w:rsid w:val="00190481"/>
    <w:rsid w:val="001905C9"/>
    <w:rsid w:val="00191198"/>
    <w:rsid w:val="00191547"/>
    <w:rsid w:val="0019215F"/>
    <w:rsid w:val="00192366"/>
    <w:rsid w:val="0019279A"/>
    <w:rsid w:val="00192950"/>
    <w:rsid w:val="00192995"/>
    <w:rsid w:val="0019345E"/>
    <w:rsid w:val="001936CB"/>
    <w:rsid w:val="001937F8"/>
    <w:rsid w:val="0019384A"/>
    <w:rsid w:val="001938AD"/>
    <w:rsid w:val="001939D8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97BF4"/>
    <w:rsid w:val="001A0314"/>
    <w:rsid w:val="001A058B"/>
    <w:rsid w:val="001A0F79"/>
    <w:rsid w:val="001A2CBB"/>
    <w:rsid w:val="001A2DF0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3F8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224"/>
    <w:rsid w:val="001B148B"/>
    <w:rsid w:val="001B1697"/>
    <w:rsid w:val="001B1A81"/>
    <w:rsid w:val="001B20C8"/>
    <w:rsid w:val="001B27B5"/>
    <w:rsid w:val="001B3178"/>
    <w:rsid w:val="001B319E"/>
    <w:rsid w:val="001B3608"/>
    <w:rsid w:val="001B4703"/>
    <w:rsid w:val="001B4966"/>
    <w:rsid w:val="001B4A6A"/>
    <w:rsid w:val="001B4BA2"/>
    <w:rsid w:val="001B56F0"/>
    <w:rsid w:val="001B5803"/>
    <w:rsid w:val="001B5B0B"/>
    <w:rsid w:val="001B6251"/>
    <w:rsid w:val="001B762E"/>
    <w:rsid w:val="001B7C22"/>
    <w:rsid w:val="001B7C75"/>
    <w:rsid w:val="001B7C8F"/>
    <w:rsid w:val="001C05BE"/>
    <w:rsid w:val="001C05D0"/>
    <w:rsid w:val="001C0953"/>
    <w:rsid w:val="001C0B5B"/>
    <w:rsid w:val="001C1128"/>
    <w:rsid w:val="001C128D"/>
    <w:rsid w:val="001C130E"/>
    <w:rsid w:val="001C1DC0"/>
    <w:rsid w:val="001C22D3"/>
    <w:rsid w:val="001C24A3"/>
    <w:rsid w:val="001C29A9"/>
    <w:rsid w:val="001C2EFB"/>
    <w:rsid w:val="001C392C"/>
    <w:rsid w:val="001C3B3F"/>
    <w:rsid w:val="001C4CBC"/>
    <w:rsid w:val="001C4FBC"/>
    <w:rsid w:val="001C5097"/>
    <w:rsid w:val="001C5256"/>
    <w:rsid w:val="001C5742"/>
    <w:rsid w:val="001C5A1B"/>
    <w:rsid w:val="001C60B6"/>
    <w:rsid w:val="001C624E"/>
    <w:rsid w:val="001C62BC"/>
    <w:rsid w:val="001C65B0"/>
    <w:rsid w:val="001C6D02"/>
    <w:rsid w:val="001C70E5"/>
    <w:rsid w:val="001C7484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D7EF3"/>
    <w:rsid w:val="001E036B"/>
    <w:rsid w:val="001E0B73"/>
    <w:rsid w:val="001E11DE"/>
    <w:rsid w:val="001E17A0"/>
    <w:rsid w:val="001E1B56"/>
    <w:rsid w:val="001E21C4"/>
    <w:rsid w:val="001E2347"/>
    <w:rsid w:val="001E23EC"/>
    <w:rsid w:val="001E2A3C"/>
    <w:rsid w:val="001E2DCC"/>
    <w:rsid w:val="001E3871"/>
    <w:rsid w:val="001E3A07"/>
    <w:rsid w:val="001E3DE3"/>
    <w:rsid w:val="001E43B9"/>
    <w:rsid w:val="001E4A07"/>
    <w:rsid w:val="001E52AE"/>
    <w:rsid w:val="001E536A"/>
    <w:rsid w:val="001E53ED"/>
    <w:rsid w:val="001E5EDE"/>
    <w:rsid w:val="001E65A8"/>
    <w:rsid w:val="001E672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B86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C19"/>
    <w:rsid w:val="001F7E29"/>
    <w:rsid w:val="00200BC3"/>
    <w:rsid w:val="00200E15"/>
    <w:rsid w:val="00200F14"/>
    <w:rsid w:val="00201CD3"/>
    <w:rsid w:val="00201E47"/>
    <w:rsid w:val="00202158"/>
    <w:rsid w:val="002027C3"/>
    <w:rsid w:val="002028C4"/>
    <w:rsid w:val="002029A7"/>
    <w:rsid w:val="00202F87"/>
    <w:rsid w:val="00203290"/>
    <w:rsid w:val="00203593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1F"/>
    <w:rsid w:val="002069FE"/>
    <w:rsid w:val="00206E3E"/>
    <w:rsid w:val="00206E84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B2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17F5E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C58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2C7C"/>
    <w:rsid w:val="002337A5"/>
    <w:rsid w:val="00233C4E"/>
    <w:rsid w:val="00233E0D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729"/>
    <w:rsid w:val="00245E95"/>
    <w:rsid w:val="00245EDE"/>
    <w:rsid w:val="00246281"/>
    <w:rsid w:val="002464A3"/>
    <w:rsid w:val="00246708"/>
    <w:rsid w:val="00246987"/>
    <w:rsid w:val="00246D4A"/>
    <w:rsid w:val="002471EB"/>
    <w:rsid w:val="002475CB"/>
    <w:rsid w:val="00247FEE"/>
    <w:rsid w:val="00250943"/>
    <w:rsid w:val="00250CA7"/>
    <w:rsid w:val="0025127C"/>
    <w:rsid w:val="00251470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8A1"/>
    <w:rsid w:val="002550CB"/>
    <w:rsid w:val="0025511F"/>
    <w:rsid w:val="002557C4"/>
    <w:rsid w:val="00255D9E"/>
    <w:rsid w:val="00256791"/>
    <w:rsid w:val="00256E8B"/>
    <w:rsid w:val="00257F3E"/>
    <w:rsid w:val="00260073"/>
    <w:rsid w:val="002607C5"/>
    <w:rsid w:val="00260EAA"/>
    <w:rsid w:val="00260FC1"/>
    <w:rsid w:val="00261A21"/>
    <w:rsid w:val="00261F2E"/>
    <w:rsid w:val="002621A6"/>
    <w:rsid w:val="002623C2"/>
    <w:rsid w:val="002624E3"/>
    <w:rsid w:val="00262702"/>
    <w:rsid w:val="00262BDE"/>
    <w:rsid w:val="00262CCC"/>
    <w:rsid w:val="00262DD8"/>
    <w:rsid w:val="00263057"/>
    <w:rsid w:val="00263117"/>
    <w:rsid w:val="0026361B"/>
    <w:rsid w:val="00263CD1"/>
    <w:rsid w:val="0026479B"/>
    <w:rsid w:val="00264B0C"/>
    <w:rsid w:val="00265FB0"/>
    <w:rsid w:val="002669C3"/>
    <w:rsid w:val="00266C95"/>
    <w:rsid w:val="00266D0C"/>
    <w:rsid w:val="00267315"/>
    <w:rsid w:val="0027046C"/>
    <w:rsid w:val="002704C8"/>
    <w:rsid w:val="002704F7"/>
    <w:rsid w:val="0027065C"/>
    <w:rsid w:val="00270974"/>
    <w:rsid w:val="00270CFA"/>
    <w:rsid w:val="00270D7F"/>
    <w:rsid w:val="00271C20"/>
    <w:rsid w:val="00271D2D"/>
    <w:rsid w:val="00271E65"/>
    <w:rsid w:val="0027220A"/>
    <w:rsid w:val="002725A2"/>
    <w:rsid w:val="002726A6"/>
    <w:rsid w:val="00272E28"/>
    <w:rsid w:val="002732F0"/>
    <w:rsid w:val="0027369A"/>
    <w:rsid w:val="002737D7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6E53"/>
    <w:rsid w:val="002771BC"/>
    <w:rsid w:val="00277387"/>
    <w:rsid w:val="00277577"/>
    <w:rsid w:val="002775CE"/>
    <w:rsid w:val="0027765B"/>
    <w:rsid w:val="002802F3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8A1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1C6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DC3"/>
    <w:rsid w:val="002A4F2E"/>
    <w:rsid w:val="002A54EF"/>
    <w:rsid w:val="002A5D05"/>
    <w:rsid w:val="002A6429"/>
    <w:rsid w:val="002A6501"/>
    <w:rsid w:val="002A6CCC"/>
    <w:rsid w:val="002A75B6"/>
    <w:rsid w:val="002B02A2"/>
    <w:rsid w:val="002B0A5D"/>
    <w:rsid w:val="002B0C88"/>
    <w:rsid w:val="002B16CA"/>
    <w:rsid w:val="002B1EFD"/>
    <w:rsid w:val="002B27A1"/>
    <w:rsid w:val="002B29F8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5DDB"/>
    <w:rsid w:val="002B615B"/>
    <w:rsid w:val="002B69D3"/>
    <w:rsid w:val="002B6BFF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CBB"/>
    <w:rsid w:val="002C4D7A"/>
    <w:rsid w:val="002C4F8A"/>
    <w:rsid w:val="002C5163"/>
    <w:rsid w:val="002C559B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0E7F"/>
    <w:rsid w:val="002D13AA"/>
    <w:rsid w:val="002D1610"/>
    <w:rsid w:val="002D1804"/>
    <w:rsid w:val="002D2003"/>
    <w:rsid w:val="002D2425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193"/>
    <w:rsid w:val="002E2739"/>
    <w:rsid w:val="002E2AC8"/>
    <w:rsid w:val="002E37C0"/>
    <w:rsid w:val="002E44A9"/>
    <w:rsid w:val="002E4C8C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B68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880"/>
    <w:rsid w:val="002F7C89"/>
    <w:rsid w:val="0030059F"/>
    <w:rsid w:val="00300698"/>
    <w:rsid w:val="00301215"/>
    <w:rsid w:val="00302218"/>
    <w:rsid w:val="00302411"/>
    <w:rsid w:val="0030269E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58A6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86B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682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BCD"/>
    <w:rsid w:val="00321DBC"/>
    <w:rsid w:val="00321FC8"/>
    <w:rsid w:val="003221AE"/>
    <w:rsid w:val="0032220C"/>
    <w:rsid w:val="00322E78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532"/>
    <w:rsid w:val="0032760B"/>
    <w:rsid w:val="00327E36"/>
    <w:rsid w:val="00327F50"/>
    <w:rsid w:val="003306EA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2A84"/>
    <w:rsid w:val="00343259"/>
    <w:rsid w:val="00343364"/>
    <w:rsid w:val="003433F1"/>
    <w:rsid w:val="00343876"/>
    <w:rsid w:val="00343DA8"/>
    <w:rsid w:val="00343E75"/>
    <w:rsid w:val="003442E0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557"/>
    <w:rsid w:val="0035168A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2E1"/>
    <w:rsid w:val="0035475C"/>
    <w:rsid w:val="0035493A"/>
    <w:rsid w:val="00355157"/>
    <w:rsid w:val="00355524"/>
    <w:rsid w:val="00355B5B"/>
    <w:rsid w:val="00355C14"/>
    <w:rsid w:val="003567B7"/>
    <w:rsid w:val="00357186"/>
    <w:rsid w:val="0035720B"/>
    <w:rsid w:val="0035765A"/>
    <w:rsid w:val="00357DF3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AFB"/>
    <w:rsid w:val="00363B0F"/>
    <w:rsid w:val="00363CC8"/>
    <w:rsid w:val="003640CF"/>
    <w:rsid w:val="00364561"/>
    <w:rsid w:val="003645EF"/>
    <w:rsid w:val="00364852"/>
    <w:rsid w:val="00364870"/>
    <w:rsid w:val="00364AA8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BF1"/>
    <w:rsid w:val="00372C59"/>
    <w:rsid w:val="003730C9"/>
    <w:rsid w:val="00373569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4EC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581D"/>
    <w:rsid w:val="00386386"/>
    <w:rsid w:val="003871F7"/>
    <w:rsid w:val="003876B9"/>
    <w:rsid w:val="00387856"/>
    <w:rsid w:val="00387D23"/>
    <w:rsid w:val="00390391"/>
    <w:rsid w:val="00390951"/>
    <w:rsid w:val="00390A7F"/>
    <w:rsid w:val="00390B9A"/>
    <w:rsid w:val="003913ED"/>
    <w:rsid w:val="00391FC7"/>
    <w:rsid w:val="00392376"/>
    <w:rsid w:val="00392966"/>
    <w:rsid w:val="00392B4F"/>
    <w:rsid w:val="0039332D"/>
    <w:rsid w:val="0039344C"/>
    <w:rsid w:val="00393E22"/>
    <w:rsid w:val="003940BF"/>
    <w:rsid w:val="00394206"/>
    <w:rsid w:val="00394D10"/>
    <w:rsid w:val="00394D45"/>
    <w:rsid w:val="00395387"/>
    <w:rsid w:val="003953B7"/>
    <w:rsid w:val="00395599"/>
    <w:rsid w:val="003957D3"/>
    <w:rsid w:val="003958EE"/>
    <w:rsid w:val="00395931"/>
    <w:rsid w:val="00395F2C"/>
    <w:rsid w:val="00396AA2"/>
    <w:rsid w:val="00397014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584"/>
    <w:rsid w:val="003A2C2A"/>
    <w:rsid w:val="003A3058"/>
    <w:rsid w:val="003A323D"/>
    <w:rsid w:val="003A35D4"/>
    <w:rsid w:val="003A376B"/>
    <w:rsid w:val="003A43C6"/>
    <w:rsid w:val="003A43D5"/>
    <w:rsid w:val="003A4886"/>
    <w:rsid w:val="003A4A49"/>
    <w:rsid w:val="003A4F5B"/>
    <w:rsid w:val="003A4F6C"/>
    <w:rsid w:val="003A54F7"/>
    <w:rsid w:val="003A57F8"/>
    <w:rsid w:val="003A68A3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0F93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293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8C4"/>
    <w:rsid w:val="003B5B3A"/>
    <w:rsid w:val="003B5C8F"/>
    <w:rsid w:val="003B6775"/>
    <w:rsid w:val="003B6CA7"/>
    <w:rsid w:val="003B7484"/>
    <w:rsid w:val="003B7975"/>
    <w:rsid w:val="003C073A"/>
    <w:rsid w:val="003C129F"/>
    <w:rsid w:val="003C1381"/>
    <w:rsid w:val="003C13A2"/>
    <w:rsid w:val="003C1B04"/>
    <w:rsid w:val="003C3693"/>
    <w:rsid w:val="003C39E5"/>
    <w:rsid w:val="003C3B9E"/>
    <w:rsid w:val="003C4D5E"/>
    <w:rsid w:val="003C4D6A"/>
    <w:rsid w:val="003C547B"/>
    <w:rsid w:val="003C559F"/>
    <w:rsid w:val="003C5D90"/>
    <w:rsid w:val="003C6798"/>
    <w:rsid w:val="003C67ED"/>
    <w:rsid w:val="003C6E15"/>
    <w:rsid w:val="003C7563"/>
    <w:rsid w:val="003C776C"/>
    <w:rsid w:val="003C7852"/>
    <w:rsid w:val="003C7CBA"/>
    <w:rsid w:val="003C7D8E"/>
    <w:rsid w:val="003C7EB8"/>
    <w:rsid w:val="003D02A1"/>
    <w:rsid w:val="003D0540"/>
    <w:rsid w:val="003D084A"/>
    <w:rsid w:val="003D13AE"/>
    <w:rsid w:val="003D1D60"/>
    <w:rsid w:val="003D2108"/>
    <w:rsid w:val="003D26E6"/>
    <w:rsid w:val="003D2754"/>
    <w:rsid w:val="003D2871"/>
    <w:rsid w:val="003D2A5E"/>
    <w:rsid w:val="003D2F7B"/>
    <w:rsid w:val="003D3005"/>
    <w:rsid w:val="003D34F9"/>
    <w:rsid w:val="003D3ECC"/>
    <w:rsid w:val="003D3FB3"/>
    <w:rsid w:val="003D43A8"/>
    <w:rsid w:val="003D46FD"/>
    <w:rsid w:val="003D49DA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0AE"/>
    <w:rsid w:val="003D710C"/>
    <w:rsid w:val="003D71CD"/>
    <w:rsid w:val="003D7351"/>
    <w:rsid w:val="003D77DD"/>
    <w:rsid w:val="003D7ABD"/>
    <w:rsid w:val="003E0150"/>
    <w:rsid w:val="003E0BC3"/>
    <w:rsid w:val="003E0F31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EDD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2F4E"/>
    <w:rsid w:val="003F3691"/>
    <w:rsid w:val="003F3D08"/>
    <w:rsid w:val="003F46B4"/>
    <w:rsid w:val="003F4D0B"/>
    <w:rsid w:val="003F5304"/>
    <w:rsid w:val="003F5688"/>
    <w:rsid w:val="003F618E"/>
    <w:rsid w:val="003F6591"/>
    <w:rsid w:val="003F6CAF"/>
    <w:rsid w:val="003F6CB5"/>
    <w:rsid w:val="003F7102"/>
    <w:rsid w:val="003F7480"/>
    <w:rsid w:val="003F78B7"/>
    <w:rsid w:val="003F7B76"/>
    <w:rsid w:val="003F7CB4"/>
    <w:rsid w:val="00400435"/>
    <w:rsid w:val="0040074F"/>
    <w:rsid w:val="004009D0"/>
    <w:rsid w:val="00400CAA"/>
    <w:rsid w:val="004015BB"/>
    <w:rsid w:val="0040191B"/>
    <w:rsid w:val="00401A17"/>
    <w:rsid w:val="00402166"/>
    <w:rsid w:val="00402226"/>
    <w:rsid w:val="004023E6"/>
    <w:rsid w:val="004024E9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A7A"/>
    <w:rsid w:val="00406E4C"/>
    <w:rsid w:val="00407B8A"/>
    <w:rsid w:val="00407C75"/>
    <w:rsid w:val="00407E89"/>
    <w:rsid w:val="004104A8"/>
    <w:rsid w:val="004105B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755"/>
    <w:rsid w:val="00412AFA"/>
    <w:rsid w:val="00412B7F"/>
    <w:rsid w:val="00413097"/>
    <w:rsid w:val="00413468"/>
    <w:rsid w:val="00413798"/>
    <w:rsid w:val="00413A8B"/>
    <w:rsid w:val="004141D1"/>
    <w:rsid w:val="0041434F"/>
    <w:rsid w:val="004145B4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8CC"/>
    <w:rsid w:val="00417F1A"/>
    <w:rsid w:val="0042036F"/>
    <w:rsid w:val="004209E6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856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D68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3A4"/>
    <w:rsid w:val="004319B5"/>
    <w:rsid w:val="00431E84"/>
    <w:rsid w:val="00431EDE"/>
    <w:rsid w:val="004325F7"/>
    <w:rsid w:val="0043341C"/>
    <w:rsid w:val="004336D0"/>
    <w:rsid w:val="004338EA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9DC"/>
    <w:rsid w:val="00436A4E"/>
    <w:rsid w:val="00436BE7"/>
    <w:rsid w:val="00436C40"/>
    <w:rsid w:val="00437C77"/>
    <w:rsid w:val="0044001E"/>
    <w:rsid w:val="00440250"/>
    <w:rsid w:val="00440CBF"/>
    <w:rsid w:val="00441406"/>
    <w:rsid w:val="004416F7"/>
    <w:rsid w:val="00441A12"/>
    <w:rsid w:val="00441BE8"/>
    <w:rsid w:val="00441F20"/>
    <w:rsid w:val="0044212F"/>
    <w:rsid w:val="0044225D"/>
    <w:rsid w:val="00442338"/>
    <w:rsid w:val="00442633"/>
    <w:rsid w:val="00442894"/>
    <w:rsid w:val="00442FA2"/>
    <w:rsid w:val="00442FDD"/>
    <w:rsid w:val="0044310E"/>
    <w:rsid w:val="00443423"/>
    <w:rsid w:val="00443684"/>
    <w:rsid w:val="004437D6"/>
    <w:rsid w:val="00443ECC"/>
    <w:rsid w:val="004440E2"/>
    <w:rsid w:val="00444131"/>
    <w:rsid w:val="0044443D"/>
    <w:rsid w:val="0044469F"/>
    <w:rsid w:val="00444A34"/>
    <w:rsid w:val="00444B36"/>
    <w:rsid w:val="00444C10"/>
    <w:rsid w:val="004450E7"/>
    <w:rsid w:val="004457E0"/>
    <w:rsid w:val="00445AF2"/>
    <w:rsid w:val="00445AF4"/>
    <w:rsid w:val="00445E50"/>
    <w:rsid w:val="00446A6E"/>
    <w:rsid w:val="00446CB1"/>
    <w:rsid w:val="00446DC4"/>
    <w:rsid w:val="00447F89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6EAE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B6F"/>
    <w:rsid w:val="00465DBB"/>
    <w:rsid w:val="00466520"/>
    <w:rsid w:val="00466727"/>
    <w:rsid w:val="00466789"/>
    <w:rsid w:val="004668EF"/>
    <w:rsid w:val="004670EB"/>
    <w:rsid w:val="00467261"/>
    <w:rsid w:val="004672D6"/>
    <w:rsid w:val="004674E4"/>
    <w:rsid w:val="00467554"/>
    <w:rsid w:val="00467CBB"/>
    <w:rsid w:val="00470DED"/>
    <w:rsid w:val="00470F67"/>
    <w:rsid w:val="0047174B"/>
    <w:rsid w:val="00471A84"/>
    <w:rsid w:val="004721CC"/>
    <w:rsid w:val="004723EF"/>
    <w:rsid w:val="00473111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6AA3"/>
    <w:rsid w:val="00477D48"/>
    <w:rsid w:val="00480682"/>
    <w:rsid w:val="004808C0"/>
    <w:rsid w:val="004809AE"/>
    <w:rsid w:val="00481084"/>
    <w:rsid w:val="00481726"/>
    <w:rsid w:val="004817F9"/>
    <w:rsid w:val="0048184A"/>
    <w:rsid w:val="004819E1"/>
    <w:rsid w:val="004823B1"/>
    <w:rsid w:val="0048273B"/>
    <w:rsid w:val="00482B97"/>
    <w:rsid w:val="00482C83"/>
    <w:rsid w:val="00482EA5"/>
    <w:rsid w:val="004831A8"/>
    <w:rsid w:val="00483B18"/>
    <w:rsid w:val="00484512"/>
    <w:rsid w:val="004847DE"/>
    <w:rsid w:val="00484D3E"/>
    <w:rsid w:val="00484EF3"/>
    <w:rsid w:val="00485A8C"/>
    <w:rsid w:val="00486C4B"/>
    <w:rsid w:val="00486C8F"/>
    <w:rsid w:val="00486CCE"/>
    <w:rsid w:val="00486F71"/>
    <w:rsid w:val="00487019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2E1C"/>
    <w:rsid w:val="0049331C"/>
    <w:rsid w:val="00493B6A"/>
    <w:rsid w:val="00493F63"/>
    <w:rsid w:val="004946EF"/>
    <w:rsid w:val="0049496B"/>
    <w:rsid w:val="00494AE8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299"/>
    <w:rsid w:val="004A15DE"/>
    <w:rsid w:val="004A23BA"/>
    <w:rsid w:val="004A2919"/>
    <w:rsid w:val="004A2ACC"/>
    <w:rsid w:val="004A2C75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59E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CEB"/>
    <w:rsid w:val="004B2D20"/>
    <w:rsid w:val="004B2DE9"/>
    <w:rsid w:val="004B3202"/>
    <w:rsid w:val="004B3AC6"/>
    <w:rsid w:val="004B4067"/>
    <w:rsid w:val="004B40C3"/>
    <w:rsid w:val="004B4160"/>
    <w:rsid w:val="004B421A"/>
    <w:rsid w:val="004B45E1"/>
    <w:rsid w:val="004B47FF"/>
    <w:rsid w:val="004B4D21"/>
    <w:rsid w:val="004B526A"/>
    <w:rsid w:val="004B53DD"/>
    <w:rsid w:val="004B5C66"/>
    <w:rsid w:val="004B5F62"/>
    <w:rsid w:val="004B66D6"/>
    <w:rsid w:val="004B67B4"/>
    <w:rsid w:val="004B68CA"/>
    <w:rsid w:val="004B711F"/>
    <w:rsid w:val="004C069F"/>
    <w:rsid w:val="004C0850"/>
    <w:rsid w:val="004C0E5B"/>
    <w:rsid w:val="004C1683"/>
    <w:rsid w:val="004C1A9A"/>
    <w:rsid w:val="004C1E8E"/>
    <w:rsid w:val="004C239A"/>
    <w:rsid w:val="004C25C6"/>
    <w:rsid w:val="004C2964"/>
    <w:rsid w:val="004C2A06"/>
    <w:rsid w:val="004C3175"/>
    <w:rsid w:val="004C32ED"/>
    <w:rsid w:val="004C3C75"/>
    <w:rsid w:val="004C3DAF"/>
    <w:rsid w:val="004C3F8E"/>
    <w:rsid w:val="004C3FFF"/>
    <w:rsid w:val="004C41CE"/>
    <w:rsid w:val="004C4C01"/>
    <w:rsid w:val="004C5468"/>
    <w:rsid w:val="004C54B4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BE"/>
    <w:rsid w:val="004D4CDC"/>
    <w:rsid w:val="004D55A3"/>
    <w:rsid w:val="004D59FC"/>
    <w:rsid w:val="004D5DCF"/>
    <w:rsid w:val="004D6B04"/>
    <w:rsid w:val="004D6C75"/>
    <w:rsid w:val="004D6EC2"/>
    <w:rsid w:val="004D7F87"/>
    <w:rsid w:val="004D7FB1"/>
    <w:rsid w:val="004E035B"/>
    <w:rsid w:val="004E098B"/>
    <w:rsid w:val="004E09BF"/>
    <w:rsid w:val="004E19CA"/>
    <w:rsid w:val="004E1F37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2F7E"/>
    <w:rsid w:val="004F388E"/>
    <w:rsid w:val="004F3EC0"/>
    <w:rsid w:val="004F40A5"/>
    <w:rsid w:val="004F4531"/>
    <w:rsid w:val="004F4A79"/>
    <w:rsid w:val="004F4AFC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6D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2463"/>
    <w:rsid w:val="00502514"/>
    <w:rsid w:val="005027CE"/>
    <w:rsid w:val="00502F78"/>
    <w:rsid w:val="005039A1"/>
    <w:rsid w:val="005039E5"/>
    <w:rsid w:val="00503B39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2D8"/>
    <w:rsid w:val="00510412"/>
    <w:rsid w:val="005104AB"/>
    <w:rsid w:val="0051058A"/>
    <w:rsid w:val="00510864"/>
    <w:rsid w:val="00510876"/>
    <w:rsid w:val="005109DA"/>
    <w:rsid w:val="005109EF"/>
    <w:rsid w:val="00510F21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B0F"/>
    <w:rsid w:val="00517E18"/>
    <w:rsid w:val="00520682"/>
    <w:rsid w:val="005225E0"/>
    <w:rsid w:val="005228C2"/>
    <w:rsid w:val="005228F0"/>
    <w:rsid w:val="00522C97"/>
    <w:rsid w:val="005230E7"/>
    <w:rsid w:val="005232E9"/>
    <w:rsid w:val="00523641"/>
    <w:rsid w:val="0052370C"/>
    <w:rsid w:val="005240F1"/>
    <w:rsid w:val="00524D20"/>
    <w:rsid w:val="00525094"/>
    <w:rsid w:val="005250B4"/>
    <w:rsid w:val="00525491"/>
    <w:rsid w:val="005256FC"/>
    <w:rsid w:val="005258B5"/>
    <w:rsid w:val="00525AE9"/>
    <w:rsid w:val="00525C98"/>
    <w:rsid w:val="0052624C"/>
    <w:rsid w:val="00526284"/>
    <w:rsid w:val="00526299"/>
    <w:rsid w:val="0052638F"/>
    <w:rsid w:val="00526B06"/>
    <w:rsid w:val="00526B51"/>
    <w:rsid w:val="00526D60"/>
    <w:rsid w:val="005274E5"/>
    <w:rsid w:val="00530217"/>
    <w:rsid w:val="00530AEA"/>
    <w:rsid w:val="00530C60"/>
    <w:rsid w:val="00530EBE"/>
    <w:rsid w:val="00531E3C"/>
    <w:rsid w:val="00532370"/>
    <w:rsid w:val="00532C74"/>
    <w:rsid w:val="0053331D"/>
    <w:rsid w:val="005334DA"/>
    <w:rsid w:val="0053418D"/>
    <w:rsid w:val="0053475E"/>
    <w:rsid w:val="00534D74"/>
    <w:rsid w:val="005356AC"/>
    <w:rsid w:val="00535767"/>
    <w:rsid w:val="00535B36"/>
    <w:rsid w:val="00536399"/>
    <w:rsid w:val="00536AA8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794"/>
    <w:rsid w:val="0055190D"/>
    <w:rsid w:val="00551E4F"/>
    <w:rsid w:val="00552D16"/>
    <w:rsid w:val="00552F24"/>
    <w:rsid w:val="005532FB"/>
    <w:rsid w:val="005533D9"/>
    <w:rsid w:val="005537F7"/>
    <w:rsid w:val="00553F54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502"/>
    <w:rsid w:val="00562E7E"/>
    <w:rsid w:val="00564105"/>
    <w:rsid w:val="0056460E"/>
    <w:rsid w:val="00565115"/>
    <w:rsid w:val="00565555"/>
    <w:rsid w:val="005655F3"/>
    <w:rsid w:val="0056564B"/>
    <w:rsid w:val="00566A44"/>
    <w:rsid w:val="00566E34"/>
    <w:rsid w:val="00566EDA"/>
    <w:rsid w:val="0056709D"/>
    <w:rsid w:val="0056757D"/>
    <w:rsid w:val="00567603"/>
    <w:rsid w:val="00567D67"/>
    <w:rsid w:val="00570744"/>
    <w:rsid w:val="0057083E"/>
    <w:rsid w:val="005711CB"/>
    <w:rsid w:val="00571334"/>
    <w:rsid w:val="005720E8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04"/>
    <w:rsid w:val="005757A1"/>
    <w:rsid w:val="005757AA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0CD5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45C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572"/>
    <w:rsid w:val="00591686"/>
    <w:rsid w:val="005918D7"/>
    <w:rsid w:val="00591CC9"/>
    <w:rsid w:val="00592CBF"/>
    <w:rsid w:val="00592DA2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B93"/>
    <w:rsid w:val="00595CD7"/>
    <w:rsid w:val="00595DE1"/>
    <w:rsid w:val="00596854"/>
    <w:rsid w:val="00596AA4"/>
    <w:rsid w:val="00596C0C"/>
    <w:rsid w:val="005971F4"/>
    <w:rsid w:val="00597A81"/>
    <w:rsid w:val="00597C9E"/>
    <w:rsid w:val="005A0013"/>
    <w:rsid w:val="005A0107"/>
    <w:rsid w:val="005A04DC"/>
    <w:rsid w:val="005A0D81"/>
    <w:rsid w:val="005A1285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71"/>
    <w:rsid w:val="005A638B"/>
    <w:rsid w:val="005A6609"/>
    <w:rsid w:val="005A69FC"/>
    <w:rsid w:val="005A6BA4"/>
    <w:rsid w:val="005A7470"/>
    <w:rsid w:val="005A7610"/>
    <w:rsid w:val="005A7BDC"/>
    <w:rsid w:val="005B0127"/>
    <w:rsid w:val="005B0471"/>
    <w:rsid w:val="005B04D2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4EC"/>
    <w:rsid w:val="005B2551"/>
    <w:rsid w:val="005B2C1D"/>
    <w:rsid w:val="005B2C64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3C4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030D"/>
    <w:rsid w:val="005D1D4D"/>
    <w:rsid w:val="005D27F0"/>
    <w:rsid w:val="005D2E82"/>
    <w:rsid w:val="005D2E9C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643C"/>
    <w:rsid w:val="005D7727"/>
    <w:rsid w:val="005D7ED6"/>
    <w:rsid w:val="005E0F9B"/>
    <w:rsid w:val="005E10B4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1C1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3B10"/>
    <w:rsid w:val="0060479F"/>
    <w:rsid w:val="0060488E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2F43"/>
    <w:rsid w:val="0061332A"/>
    <w:rsid w:val="006135DA"/>
    <w:rsid w:val="00613E12"/>
    <w:rsid w:val="00614513"/>
    <w:rsid w:val="00614615"/>
    <w:rsid w:val="00614C65"/>
    <w:rsid w:val="00615E91"/>
    <w:rsid w:val="00615FA6"/>
    <w:rsid w:val="0061629D"/>
    <w:rsid w:val="00616CFD"/>
    <w:rsid w:val="00616F5D"/>
    <w:rsid w:val="00616FB0"/>
    <w:rsid w:val="00616FD2"/>
    <w:rsid w:val="00617297"/>
    <w:rsid w:val="006172CA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4952"/>
    <w:rsid w:val="00624FE7"/>
    <w:rsid w:val="00625A1A"/>
    <w:rsid w:val="00626721"/>
    <w:rsid w:val="00626730"/>
    <w:rsid w:val="00627936"/>
    <w:rsid w:val="0063001D"/>
    <w:rsid w:val="006300D8"/>
    <w:rsid w:val="00630F30"/>
    <w:rsid w:val="006310A9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DB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05B"/>
    <w:rsid w:val="006454DF"/>
    <w:rsid w:val="006454EA"/>
    <w:rsid w:val="00645A14"/>
    <w:rsid w:val="00645CAF"/>
    <w:rsid w:val="0064632F"/>
    <w:rsid w:val="0064678A"/>
    <w:rsid w:val="00646AA7"/>
    <w:rsid w:val="00646ED4"/>
    <w:rsid w:val="006471EF"/>
    <w:rsid w:val="006472EF"/>
    <w:rsid w:val="006478C5"/>
    <w:rsid w:val="00647B07"/>
    <w:rsid w:val="00647D7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B1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63D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6DBA"/>
    <w:rsid w:val="00667691"/>
    <w:rsid w:val="00667756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C3C"/>
    <w:rsid w:val="00673E27"/>
    <w:rsid w:val="0067407E"/>
    <w:rsid w:val="00674147"/>
    <w:rsid w:val="006744E5"/>
    <w:rsid w:val="00674B12"/>
    <w:rsid w:val="00674C86"/>
    <w:rsid w:val="006750C3"/>
    <w:rsid w:val="00676231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D37"/>
    <w:rsid w:val="00681EFF"/>
    <w:rsid w:val="00681FD9"/>
    <w:rsid w:val="006821A6"/>
    <w:rsid w:val="00682D07"/>
    <w:rsid w:val="00682FBC"/>
    <w:rsid w:val="00683096"/>
    <w:rsid w:val="0068368C"/>
    <w:rsid w:val="00683B0A"/>
    <w:rsid w:val="00684854"/>
    <w:rsid w:val="00684BE1"/>
    <w:rsid w:val="006857A4"/>
    <w:rsid w:val="00685EB6"/>
    <w:rsid w:val="00686170"/>
    <w:rsid w:val="00686370"/>
    <w:rsid w:val="00687053"/>
    <w:rsid w:val="0068757E"/>
    <w:rsid w:val="00687685"/>
    <w:rsid w:val="00687D56"/>
    <w:rsid w:val="00690514"/>
    <w:rsid w:val="00690B59"/>
    <w:rsid w:val="00691271"/>
    <w:rsid w:val="006912DC"/>
    <w:rsid w:val="006917EE"/>
    <w:rsid w:val="00691ECC"/>
    <w:rsid w:val="00691F52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6DA"/>
    <w:rsid w:val="00694703"/>
    <w:rsid w:val="00694862"/>
    <w:rsid w:val="00694F68"/>
    <w:rsid w:val="00695A28"/>
    <w:rsid w:val="00695AEF"/>
    <w:rsid w:val="00696166"/>
    <w:rsid w:val="00696AED"/>
    <w:rsid w:val="00697449"/>
    <w:rsid w:val="006A0DF0"/>
    <w:rsid w:val="006A0E25"/>
    <w:rsid w:val="006A10A0"/>
    <w:rsid w:val="006A130D"/>
    <w:rsid w:val="006A143B"/>
    <w:rsid w:val="006A1B77"/>
    <w:rsid w:val="006A1D58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23D"/>
    <w:rsid w:val="006B1461"/>
    <w:rsid w:val="006B1BF3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6BE3"/>
    <w:rsid w:val="006B73CA"/>
    <w:rsid w:val="006B75AF"/>
    <w:rsid w:val="006B7627"/>
    <w:rsid w:val="006B7AB6"/>
    <w:rsid w:val="006B7E2D"/>
    <w:rsid w:val="006B7FEC"/>
    <w:rsid w:val="006C018F"/>
    <w:rsid w:val="006C1620"/>
    <w:rsid w:val="006C16FF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3B40"/>
    <w:rsid w:val="006C45BE"/>
    <w:rsid w:val="006C482D"/>
    <w:rsid w:val="006C4D8F"/>
    <w:rsid w:val="006C4FF8"/>
    <w:rsid w:val="006C5187"/>
    <w:rsid w:val="006C5C8D"/>
    <w:rsid w:val="006C6061"/>
    <w:rsid w:val="006C6287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82"/>
    <w:rsid w:val="006E0CD4"/>
    <w:rsid w:val="006E0F0F"/>
    <w:rsid w:val="006E0FCB"/>
    <w:rsid w:val="006E1395"/>
    <w:rsid w:val="006E1407"/>
    <w:rsid w:val="006E14F2"/>
    <w:rsid w:val="006E196B"/>
    <w:rsid w:val="006E1BFD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7021"/>
    <w:rsid w:val="006E714B"/>
    <w:rsid w:val="006E74FC"/>
    <w:rsid w:val="006E7C81"/>
    <w:rsid w:val="006E7CED"/>
    <w:rsid w:val="006E7DEE"/>
    <w:rsid w:val="006F002F"/>
    <w:rsid w:val="006F1493"/>
    <w:rsid w:val="006F1543"/>
    <w:rsid w:val="006F1710"/>
    <w:rsid w:val="006F29F7"/>
    <w:rsid w:val="006F2E7C"/>
    <w:rsid w:val="006F3016"/>
    <w:rsid w:val="006F3840"/>
    <w:rsid w:val="006F390D"/>
    <w:rsid w:val="006F40D2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8D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52C"/>
    <w:rsid w:val="00720843"/>
    <w:rsid w:val="00720E97"/>
    <w:rsid w:val="00721A2D"/>
    <w:rsid w:val="00721CAF"/>
    <w:rsid w:val="007224D9"/>
    <w:rsid w:val="00723638"/>
    <w:rsid w:val="00724250"/>
    <w:rsid w:val="0072486A"/>
    <w:rsid w:val="00725219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AB8"/>
    <w:rsid w:val="00733C00"/>
    <w:rsid w:val="00734FC6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1A3"/>
    <w:rsid w:val="0074142C"/>
    <w:rsid w:val="00741490"/>
    <w:rsid w:val="007414E3"/>
    <w:rsid w:val="00741627"/>
    <w:rsid w:val="00742351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5BBA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BF8"/>
    <w:rsid w:val="00751C2E"/>
    <w:rsid w:val="00751C64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A68"/>
    <w:rsid w:val="00755D68"/>
    <w:rsid w:val="00755DF5"/>
    <w:rsid w:val="00756191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0A"/>
    <w:rsid w:val="00762A7B"/>
    <w:rsid w:val="00763806"/>
    <w:rsid w:val="0076380B"/>
    <w:rsid w:val="00764953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79B"/>
    <w:rsid w:val="007728D9"/>
    <w:rsid w:val="00773131"/>
    <w:rsid w:val="00773908"/>
    <w:rsid w:val="00773EF5"/>
    <w:rsid w:val="00773F18"/>
    <w:rsid w:val="00774380"/>
    <w:rsid w:val="00774746"/>
    <w:rsid w:val="00774A86"/>
    <w:rsid w:val="00774EA8"/>
    <w:rsid w:val="007754BF"/>
    <w:rsid w:val="0077554D"/>
    <w:rsid w:val="00775BDD"/>
    <w:rsid w:val="007760C7"/>
    <w:rsid w:val="00776DE5"/>
    <w:rsid w:val="00777430"/>
    <w:rsid w:val="0077749C"/>
    <w:rsid w:val="007777D5"/>
    <w:rsid w:val="00777D8B"/>
    <w:rsid w:val="00777DF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98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1FA9"/>
    <w:rsid w:val="00792540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6BC"/>
    <w:rsid w:val="007B1DFC"/>
    <w:rsid w:val="007B274D"/>
    <w:rsid w:val="007B2A7F"/>
    <w:rsid w:val="007B2B75"/>
    <w:rsid w:val="007B324A"/>
    <w:rsid w:val="007B327D"/>
    <w:rsid w:val="007B3485"/>
    <w:rsid w:val="007B36F4"/>
    <w:rsid w:val="007B3991"/>
    <w:rsid w:val="007B3CBA"/>
    <w:rsid w:val="007B442F"/>
    <w:rsid w:val="007B4A38"/>
    <w:rsid w:val="007B4BF1"/>
    <w:rsid w:val="007B5122"/>
    <w:rsid w:val="007B5965"/>
    <w:rsid w:val="007B6448"/>
    <w:rsid w:val="007B67F3"/>
    <w:rsid w:val="007B680D"/>
    <w:rsid w:val="007B7476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788"/>
    <w:rsid w:val="007C48D5"/>
    <w:rsid w:val="007C4A64"/>
    <w:rsid w:val="007C5176"/>
    <w:rsid w:val="007C56BF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0C3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1A"/>
    <w:rsid w:val="007D325A"/>
    <w:rsid w:val="007D3282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0FCA"/>
    <w:rsid w:val="007E1187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AE9"/>
    <w:rsid w:val="007F0F89"/>
    <w:rsid w:val="007F1A2C"/>
    <w:rsid w:val="007F1A76"/>
    <w:rsid w:val="007F1DCA"/>
    <w:rsid w:val="007F1E7B"/>
    <w:rsid w:val="007F206D"/>
    <w:rsid w:val="007F22A1"/>
    <w:rsid w:val="007F29CC"/>
    <w:rsid w:val="007F2E28"/>
    <w:rsid w:val="007F3204"/>
    <w:rsid w:val="007F33F2"/>
    <w:rsid w:val="007F453B"/>
    <w:rsid w:val="007F4D1C"/>
    <w:rsid w:val="007F4D83"/>
    <w:rsid w:val="007F5009"/>
    <w:rsid w:val="007F53A7"/>
    <w:rsid w:val="007F5BE5"/>
    <w:rsid w:val="007F6C40"/>
    <w:rsid w:val="007F78BC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2D61"/>
    <w:rsid w:val="008034D1"/>
    <w:rsid w:val="008035EC"/>
    <w:rsid w:val="00803659"/>
    <w:rsid w:val="0080380A"/>
    <w:rsid w:val="008038FF"/>
    <w:rsid w:val="00803972"/>
    <w:rsid w:val="00803D25"/>
    <w:rsid w:val="0080423A"/>
    <w:rsid w:val="008058F8"/>
    <w:rsid w:val="00806B79"/>
    <w:rsid w:val="008074E9"/>
    <w:rsid w:val="0080761A"/>
    <w:rsid w:val="008076CF"/>
    <w:rsid w:val="0080780E"/>
    <w:rsid w:val="00807C7B"/>
    <w:rsid w:val="00810761"/>
    <w:rsid w:val="008107D4"/>
    <w:rsid w:val="00810BFF"/>
    <w:rsid w:val="00811208"/>
    <w:rsid w:val="00811A56"/>
    <w:rsid w:val="008122E8"/>
    <w:rsid w:val="0081244B"/>
    <w:rsid w:val="008130FA"/>
    <w:rsid w:val="008134CE"/>
    <w:rsid w:val="0081365C"/>
    <w:rsid w:val="00813F35"/>
    <w:rsid w:val="008147D3"/>
    <w:rsid w:val="00814F68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621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3D0"/>
    <w:rsid w:val="00824768"/>
    <w:rsid w:val="00825186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451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4BAD"/>
    <w:rsid w:val="0083534A"/>
    <w:rsid w:val="008355FF"/>
    <w:rsid w:val="008357A6"/>
    <w:rsid w:val="00836374"/>
    <w:rsid w:val="008366AD"/>
    <w:rsid w:val="008368CD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6B6"/>
    <w:rsid w:val="0084271D"/>
    <w:rsid w:val="008429AE"/>
    <w:rsid w:val="0084331F"/>
    <w:rsid w:val="0084392E"/>
    <w:rsid w:val="00843C02"/>
    <w:rsid w:val="0084430A"/>
    <w:rsid w:val="0084460B"/>
    <w:rsid w:val="0084484D"/>
    <w:rsid w:val="00844CE4"/>
    <w:rsid w:val="00844D55"/>
    <w:rsid w:val="00844F04"/>
    <w:rsid w:val="0084508A"/>
    <w:rsid w:val="00845BE7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1C71"/>
    <w:rsid w:val="008522CF"/>
    <w:rsid w:val="008529C7"/>
    <w:rsid w:val="00852A73"/>
    <w:rsid w:val="00852BDA"/>
    <w:rsid w:val="00852F59"/>
    <w:rsid w:val="00852FCA"/>
    <w:rsid w:val="008538FC"/>
    <w:rsid w:val="0085390A"/>
    <w:rsid w:val="00854534"/>
    <w:rsid w:val="0085490F"/>
    <w:rsid w:val="00854B0C"/>
    <w:rsid w:val="00855667"/>
    <w:rsid w:val="008558C4"/>
    <w:rsid w:val="00855B68"/>
    <w:rsid w:val="00855DE8"/>
    <w:rsid w:val="00856153"/>
    <w:rsid w:val="008568BC"/>
    <w:rsid w:val="00857312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21F5"/>
    <w:rsid w:val="00862809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A6D"/>
    <w:rsid w:val="00865834"/>
    <w:rsid w:val="00866AA7"/>
    <w:rsid w:val="00866ADA"/>
    <w:rsid w:val="00866B33"/>
    <w:rsid w:val="00866DB5"/>
    <w:rsid w:val="0086751B"/>
    <w:rsid w:val="0086764B"/>
    <w:rsid w:val="008677EA"/>
    <w:rsid w:val="00867FF1"/>
    <w:rsid w:val="008703FA"/>
    <w:rsid w:val="008704F5"/>
    <w:rsid w:val="008709BE"/>
    <w:rsid w:val="00870BF2"/>
    <w:rsid w:val="00870E80"/>
    <w:rsid w:val="008713C9"/>
    <w:rsid w:val="008718D6"/>
    <w:rsid w:val="00871BCD"/>
    <w:rsid w:val="00872893"/>
    <w:rsid w:val="008729DE"/>
    <w:rsid w:val="00872C14"/>
    <w:rsid w:val="008734F9"/>
    <w:rsid w:val="008735AB"/>
    <w:rsid w:val="008737B0"/>
    <w:rsid w:val="008739C5"/>
    <w:rsid w:val="00874C60"/>
    <w:rsid w:val="00874E14"/>
    <w:rsid w:val="00875AF4"/>
    <w:rsid w:val="00875C21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2652"/>
    <w:rsid w:val="008826D3"/>
    <w:rsid w:val="008836EF"/>
    <w:rsid w:val="00883A12"/>
    <w:rsid w:val="0088424A"/>
    <w:rsid w:val="008848C5"/>
    <w:rsid w:val="00884B2A"/>
    <w:rsid w:val="0088504F"/>
    <w:rsid w:val="0088527C"/>
    <w:rsid w:val="00885B79"/>
    <w:rsid w:val="00886177"/>
    <w:rsid w:val="00886331"/>
    <w:rsid w:val="00886502"/>
    <w:rsid w:val="00886F71"/>
    <w:rsid w:val="0088704D"/>
    <w:rsid w:val="0088704F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3CC"/>
    <w:rsid w:val="008927F8"/>
    <w:rsid w:val="00893E4D"/>
    <w:rsid w:val="00894E83"/>
    <w:rsid w:val="0089509C"/>
    <w:rsid w:val="008952C8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0AA1"/>
    <w:rsid w:val="008A1091"/>
    <w:rsid w:val="008A1629"/>
    <w:rsid w:val="008A16B6"/>
    <w:rsid w:val="008A18C9"/>
    <w:rsid w:val="008A1C46"/>
    <w:rsid w:val="008A215D"/>
    <w:rsid w:val="008A22D1"/>
    <w:rsid w:val="008A25C7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322"/>
    <w:rsid w:val="008A4480"/>
    <w:rsid w:val="008A484A"/>
    <w:rsid w:val="008A4CED"/>
    <w:rsid w:val="008A63C0"/>
    <w:rsid w:val="008A65BA"/>
    <w:rsid w:val="008A6E11"/>
    <w:rsid w:val="008A7184"/>
    <w:rsid w:val="008A7C66"/>
    <w:rsid w:val="008A7F23"/>
    <w:rsid w:val="008B002B"/>
    <w:rsid w:val="008B0F23"/>
    <w:rsid w:val="008B143F"/>
    <w:rsid w:val="008B1ECC"/>
    <w:rsid w:val="008B20B9"/>
    <w:rsid w:val="008B22A5"/>
    <w:rsid w:val="008B22D0"/>
    <w:rsid w:val="008B27B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289"/>
    <w:rsid w:val="008D3436"/>
    <w:rsid w:val="008D3EA0"/>
    <w:rsid w:val="008D4BE8"/>
    <w:rsid w:val="008D4E58"/>
    <w:rsid w:val="008D5758"/>
    <w:rsid w:val="008D62C6"/>
    <w:rsid w:val="008D6B1C"/>
    <w:rsid w:val="008D6B6D"/>
    <w:rsid w:val="008D6D1D"/>
    <w:rsid w:val="008D729F"/>
    <w:rsid w:val="008D743A"/>
    <w:rsid w:val="008D79C3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89B"/>
    <w:rsid w:val="008E2A29"/>
    <w:rsid w:val="008E2E35"/>
    <w:rsid w:val="008E37FA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7E8"/>
    <w:rsid w:val="008F28C9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584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4FDD"/>
    <w:rsid w:val="00905243"/>
    <w:rsid w:val="0090553E"/>
    <w:rsid w:val="00905609"/>
    <w:rsid w:val="00905D52"/>
    <w:rsid w:val="00905E86"/>
    <w:rsid w:val="0090637F"/>
    <w:rsid w:val="00907165"/>
    <w:rsid w:val="009078B3"/>
    <w:rsid w:val="00907AC7"/>
    <w:rsid w:val="00907D70"/>
    <w:rsid w:val="00907DE8"/>
    <w:rsid w:val="00910011"/>
    <w:rsid w:val="009105DB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5C4"/>
    <w:rsid w:val="00913D8D"/>
    <w:rsid w:val="0091427D"/>
    <w:rsid w:val="00914B53"/>
    <w:rsid w:val="00914C9E"/>
    <w:rsid w:val="0091529B"/>
    <w:rsid w:val="009155D9"/>
    <w:rsid w:val="0091590C"/>
    <w:rsid w:val="00915927"/>
    <w:rsid w:val="00915B27"/>
    <w:rsid w:val="00915F51"/>
    <w:rsid w:val="00915FD7"/>
    <w:rsid w:val="00916147"/>
    <w:rsid w:val="00916E23"/>
    <w:rsid w:val="009175C3"/>
    <w:rsid w:val="009177D5"/>
    <w:rsid w:val="00917A1A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19A1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63AD"/>
    <w:rsid w:val="00937043"/>
    <w:rsid w:val="00937117"/>
    <w:rsid w:val="009377D3"/>
    <w:rsid w:val="00937A67"/>
    <w:rsid w:val="00937AF9"/>
    <w:rsid w:val="00937EC9"/>
    <w:rsid w:val="00937ECB"/>
    <w:rsid w:val="00940113"/>
    <w:rsid w:val="0094027E"/>
    <w:rsid w:val="00940885"/>
    <w:rsid w:val="009421EB"/>
    <w:rsid w:val="0094222D"/>
    <w:rsid w:val="009424A0"/>
    <w:rsid w:val="0094269D"/>
    <w:rsid w:val="00943332"/>
    <w:rsid w:val="009433D2"/>
    <w:rsid w:val="009438C7"/>
    <w:rsid w:val="00943DD3"/>
    <w:rsid w:val="00943FF9"/>
    <w:rsid w:val="00944344"/>
    <w:rsid w:val="00944519"/>
    <w:rsid w:val="009445E7"/>
    <w:rsid w:val="009446E3"/>
    <w:rsid w:val="00944829"/>
    <w:rsid w:val="00944B50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7EE"/>
    <w:rsid w:val="00957D80"/>
    <w:rsid w:val="00957E83"/>
    <w:rsid w:val="00957F14"/>
    <w:rsid w:val="009606CE"/>
    <w:rsid w:val="0096096A"/>
    <w:rsid w:val="00961C70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152"/>
    <w:rsid w:val="009655C9"/>
    <w:rsid w:val="00965C17"/>
    <w:rsid w:val="00965CA1"/>
    <w:rsid w:val="00965D71"/>
    <w:rsid w:val="00966113"/>
    <w:rsid w:val="009661A0"/>
    <w:rsid w:val="009665CE"/>
    <w:rsid w:val="009667E8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0B9"/>
    <w:rsid w:val="009732AD"/>
    <w:rsid w:val="009736CE"/>
    <w:rsid w:val="009738B3"/>
    <w:rsid w:val="00973B90"/>
    <w:rsid w:val="00974470"/>
    <w:rsid w:val="00974947"/>
    <w:rsid w:val="00974A10"/>
    <w:rsid w:val="00974B80"/>
    <w:rsid w:val="00974CA8"/>
    <w:rsid w:val="00974E18"/>
    <w:rsid w:val="00975042"/>
    <w:rsid w:val="00975386"/>
    <w:rsid w:val="009754C0"/>
    <w:rsid w:val="00975759"/>
    <w:rsid w:val="00975787"/>
    <w:rsid w:val="009759DE"/>
    <w:rsid w:val="00975AD0"/>
    <w:rsid w:val="00976824"/>
    <w:rsid w:val="00976D67"/>
    <w:rsid w:val="009770ED"/>
    <w:rsid w:val="00977546"/>
    <w:rsid w:val="00977658"/>
    <w:rsid w:val="009777CB"/>
    <w:rsid w:val="00977BBB"/>
    <w:rsid w:val="0098017B"/>
    <w:rsid w:val="0098087D"/>
    <w:rsid w:val="00980CD1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597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988"/>
    <w:rsid w:val="00993E2E"/>
    <w:rsid w:val="009944AB"/>
    <w:rsid w:val="00994503"/>
    <w:rsid w:val="00994623"/>
    <w:rsid w:val="00994822"/>
    <w:rsid w:val="009949B1"/>
    <w:rsid w:val="00994CA1"/>
    <w:rsid w:val="00995392"/>
    <w:rsid w:val="00995662"/>
    <w:rsid w:val="00995CB2"/>
    <w:rsid w:val="00995D40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2DD0"/>
    <w:rsid w:val="009A352C"/>
    <w:rsid w:val="009A360E"/>
    <w:rsid w:val="009A3D71"/>
    <w:rsid w:val="009A4320"/>
    <w:rsid w:val="009A4C46"/>
    <w:rsid w:val="009A51AE"/>
    <w:rsid w:val="009A5311"/>
    <w:rsid w:val="009A5B87"/>
    <w:rsid w:val="009A6070"/>
    <w:rsid w:val="009A60BA"/>
    <w:rsid w:val="009A6519"/>
    <w:rsid w:val="009A671B"/>
    <w:rsid w:val="009A6765"/>
    <w:rsid w:val="009A6B97"/>
    <w:rsid w:val="009A6CEF"/>
    <w:rsid w:val="009A6E70"/>
    <w:rsid w:val="009A7496"/>
    <w:rsid w:val="009A7CDF"/>
    <w:rsid w:val="009B06A9"/>
    <w:rsid w:val="009B0A84"/>
    <w:rsid w:val="009B18ED"/>
    <w:rsid w:val="009B22DC"/>
    <w:rsid w:val="009B2894"/>
    <w:rsid w:val="009B2FDE"/>
    <w:rsid w:val="009B374C"/>
    <w:rsid w:val="009B3929"/>
    <w:rsid w:val="009B3B6A"/>
    <w:rsid w:val="009B474D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6F0"/>
    <w:rsid w:val="009C0F0B"/>
    <w:rsid w:val="009C1302"/>
    <w:rsid w:val="009C13E6"/>
    <w:rsid w:val="009C14D9"/>
    <w:rsid w:val="009C15C3"/>
    <w:rsid w:val="009C174A"/>
    <w:rsid w:val="009C17BC"/>
    <w:rsid w:val="009C201A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5A1"/>
    <w:rsid w:val="009D090C"/>
    <w:rsid w:val="009D0C41"/>
    <w:rsid w:val="009D1440"/>
    <w:rsid w:val="009D1AEE"/>
    <w:rsid w:val="009D1C7B"/>
    <w:rsid w:val="009D2060"/>
    <w:rsid w:val="009D20B9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5AF"/>
    <w:rsid w:val="009E0B82"/>
    <w:rsid w:val="009E0FFB"/>
    <w:rsid w:val="009E11D6"/>
    <w:rsid w:val="009E1293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348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925"/>
    <w:rsid w:val="009F1C7C"/>
    <w:rsid w:val="009F2196"/>
    <w:rsid w:val="009F2199"/>
    <w:rsid w:val="009F27EE"/>
    <w:rsid w:val="009F2951"/>
    <w:rsid w:val="009F3369"/>
    <w:rsid w:val="009F3945"/>
    <w:rsid w:val="009F429E"/>
    <w:rsid w:val="009F44E7"/>
    <w:rsid w:val="009F4685"/>
    <w:rsid w:val="009F4947"/>
    <w:rsid w:val="009F4CA3"/>
    <w:rsid w:val="009F4E93"/>
    <w:rsid w:val="009F5061"/>
    <w:rsid w:val="009F5214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D9A"/>
    <w:rsid w:val="009F7FEB"/>
    <w:rsid w:val="00A0063F"/>
    <w:rsid w:val="00A00770"/>
    <w:rsid w:val="00A00DF0"/>
    <w:rsid w:val="00A00E49"/>
    <w:rsid w:val="00A0142E"/>
    <w:rsid w:val="00A01542"/>
    <w:rsid w:val="00A022EE"/>
    <w:rsid w:val="00A02394"/>
    <w:rsid w:val="00A037F5"/>
    <w:rsid w:val="00A03903"/>
    <w:rsid w:val="00A03E1D"/>
    <w:rsid w:val="00A03EB1"/>
    <w:rsid w:val="00A03F1D"/>
    <w:rsid w:val="00A0440D"/>
    <w:rsid w:val="00A0445C"/>
    <w:rsid w:val="00A04B2B"/>
    <w:rsid w:val="00A04BF3"/>
    <w:rsid w:val="00A0505A"/>
    <w:rsid w:val="00A05B02"/>
    <w:rsid w:val="00A05B3A"/>
    <w:rsid w:val="00A05C0E"/>
    <w:rsid w:val="00A05D82"/>
    <w:rsid w:val="00A05DBE"/>
    <w:rsid w:val="00A05F0A"/>
    <w:rsid w:val="00A06498"/>
    <w:rsid w:val="00A07245"/>
    <w:rsid w:val="00A075CA"/>
    <w:rsid w:val="00A07731"/>
    <w:rsid w:val="00A07AE1"/>
    <w:rsid w:val="00A07D8E"/>
    <w:rsid w:val="00A100B0"/>
    <w:rsid w:val="00A10D6F"/>
    <w:rsid w:val="00A122CB"/>
    <w:rsid w:val="00A13625"/>
    <w:rsid w:val="00A13939"/>
    <w:rsid w:val="00A13C6E"/>
    <w:rsid w:val="00A14015"/>
    <w:rsid w:val="00A14304"/>
    <w:rsid w:val="00A147D2"/>
    <w:rsid w:val="00A14AFB"/>
    <w:rsid w:val="00A15269"/>
    <w:rsid w:val="00A153EB"/>
    <w:rsid w:val="00A15755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0DE7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DC1"/>
    <w:rsid w:val="00A23FF5"/>
    <w:rsid w:val="00A24210"/>
    <w:rsid w:val="00A24CDA"/>
    <w:rsid w:val="00A24D16"/>
    <w:rsid w:val="00A25A5F"/>
    <w:rsid w:val="00A2674D"/>
    <w:rsid w:val="00A277B0"/>
    <w:rsid w:val="00A277F6"/>
    <w:rsid w:val="00A27BCE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61CD"/>
    <w:rsid w:val="00A376D5"/>
    <w:rsid w:val="00A377D1"/>
    <w:rsid w:val="00A378C5"/>
    <w:rsid w:val="00A37A04"/>
    <w:rsid w:val="00A37A13"/>
    <w:rsid w:val="00A37ECD"/>
    <w:rsid w:val="00A40A1F"/>
    <w:rsid w:val="00A40F08"/>
    <w:rsid w:val="00A41B18"/>
    <w:rsid w:val="00A4203C"/>
    <w:rsid w:val="00A42463"/>
    <w:rsid w:val="00A42484"/>
    <w:rsid w:val="00A428AE"/>
    <w:rsid w:val="00A42CB3"/>
    <w:rsid w:val="00A43299"/>
    <w:rsid w:val="00A43492"/>
    <w:rsid w:val="00A439C5"/>
    <w:rsid w:val="00A43A24"/>
    <w:rsid w:val="00A43DF0"/>
    <w:rsid w:val="00A43E8C"/>
    <w:rsid w:val="00A44341"/>
    <w:rsid w:val="00A444BC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69A3"/>
    <w:rsid w:val="00A471C0"/>
    <w:rsid w:val="00A475B6"/>
    <w:rsid w:val="00A4776C"/>
    <w:rsid w:val="00A47876"/>
    <w:rsid w:val="00A47C36"/>
    <w:rsid w:val="00A504ED"/>
    <w:rsid w:val="00A50A4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3E59"/>
    <w:rsid w:val="00A53FBA"/>
    <w:rsid w:val="00A5430B"/>
    <w:rsid w:val="00A547D4"/>
    <w:rsid w:val="00A54B97"/>
    <w:rsid w:val="00A54E39"/>
    <w:rsid w:val="00A550B7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1DD"/>
    <w:rsid w:val="00A72352"/>
    <w:rsid w:val="00A72BCE"/>
    <w:rsid w:val="00A72DD1"/>
    <w:rsid w:val="00A7371B"/>
    <w:rsid w:val="00A7414A"/>
    <w:rsid w:val="00A743B7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0A0E"/>
    <w:rsid w:val="00A810F0"/>
    <w:rsid w:val="00A812C2"/>
    <w:rsid w:val="00A8172F"/>
    <w:rsid w:val="00A8177D"/>
    <w:rsid w:val="00A81CF2"/>
    <w:rsid w:val="00A81D23"/>
    <w:rsid w:val="00A8232E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AEB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53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42C"/>
    <w:rsid w:val="00A948B4"/>
    <w:rsid w:val="00A94B84"/>
    <w:rsid w:val="00A94D7E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83"/>
    <w:rsid w:val="00A97EAE"/>
    <w:rsid w:val="00A97FEC"/>
    <w:rsid w:val="00AA081C"/>
    <w:rsid w:val="00AA0914"/>
    <w:rsid w:val="00AA0BA4"/>
    <w:rsid w:val="00AA185D"/>
    <w:rsid w:val="00AA1957"/>
    <w:rsid w:val="00AA2115"/>
    <w:rsid w:val="00AA2141"/>
    <w:rsid w:val="00AA21D6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A04"/>
    <w:rsid w:val="00AB4F4E"/>
    <w:rsid w:val="00AB529D"/>
    <w:rsid w:val="00AB543E"/>
    <w:rsid w:val="00AB5760"/>
    <w:rsid w:val="00AB5D12"/>
    <w:rsid w:val="00AB6062"/>
    <w:rsid w:val="00AB62E8"/>
    <w:rsid w:val="00AB6D9A"/>
    <w:rsid w:val="00AB73B7"/>
    <w:rsid w:val="00AB748E"/>
    <w:rsid w:val="00AC0BC2"/>
    <w:rsid w:val="00AC0C1F"/>
    <w:rsid w:val="00AC10ED"/>
    <w:rsid w:val="00AC1172"/>
    <w:rsid w:val="00AC14E0"/>
    <w:rsid w:val="00AC19CD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E4"/>
    <w:rsid w:val="00AC4A92"/>
    <w:rsid w:val="00AC4CF4"/>
    <w:rsid w:val="00AC4E4E"/>
    <w:rsid w:val="00AC5045"/>
    <w:rsid w:val="00AC545F"/>
    <w:rsid w:val="00AC54F2"/>
    <w:rsid w:val="00AC56C5"/>
    <w:rsid w:val="00AC6133"/>
    <w:rsid w:val="00AC6F18"/>
    <w:rsid w:val="00AC6FE1"/>
    <w:rsid w:val="00AD01DC"/>
    <w:rsid w:val="00AD0203"/>
    <w:rsid w:val="00AD021B"/>
    <w:rsid w:val="00AD0733"/>
    <w:rsid w:val="00AD073A"/>
    <w:rsid w:val="00AD0924"/>
    <w:rsid w:val="00AD09D0"/>
    <w:rsid w:val="00AD0C46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328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77F"/>
    <w:rsid w:val="00AF0A85"/>
    <w:rsid w:val="00AF0BE4"/>
    <w:rsid w:val="00AF1BD8"/>
    <w:rsid w:val="00AF1BFD"/>
    <w:rsid w:val="00AF1E8B"/>
    <w:rsid w:val="00AF2087"/>
    <w:rsid w:val="00AF21B6"/>
    <w:rsid w:val="00AF2A11"/>
    <w:rsid w:val="00AF2E24"/>
    <w:rsid w:val="00AF2FC1"/>
    <w:rsid w:val="00AF3C4A"/>
    <w:rsid w:val="00AF3E6C"/>
    <w:rsid w:val="00AF4257"/>
    <w:rsid w:val="00AF48ED"/>
    <w:rsid w:val="00AF569D"/>
    <w:rsid w:val="00AF601F"/>
    <w:rsid w:val="00AF612E"/>
    <w:rsid w:val="00AF6D15"/>
    <w:rsid w:val="00AF6F2B"/>
    <w:rsid w:val="00AF725D"/>
    <w:rsid w:val="00AF737B"/>
    <w:rsid w:val="00AF78CA"/>
    <w:rsid w:val="00AF7C2E"/>
    <w:rsid w:val="00B0014E"/>
    <w:rsid w:val="00B0039D"/>
    <w:rsid w:val="00B00C2D"/>
    <w:rsid w:val="00B014F8"/>
    <w:rsid w:val="00B01524"/>
    <w:rsid w:val="00B016F5"/>
    <w:rsid w:val="00B01920"/>
    <w:rsid w:val="00B01E60"/>
    <w:rsid w:val="00B01F49"/>
    <w:rsid w:val="00B02229"/>
    <w:rsid w:val="00B02519"/>
    <w:rsid w:val="00B0262D"/>
    <w:rsid w:val="00B02868"/>
    <w:rsid w:val="00B0290C"/>
    <w:rsid w:val="00B02B14"/>
    <w:rsid w:val="00B02D32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436"/>
    <w:rsid w:val="00B07561"/>
    <w:rsid w:val="00B10199"/>
    <w:rsid w:val="00B101E4"/>
    <w:rsid w:val="00B1046A"/>
    <w:rsid w:val="00B105B9"/>
    <w:rsid w:val="00B10CCE"/>
    <w:rsid w:val="00B10E8A"/>
    <w:rsid w:val="00B1169B"/>
    <w:rsid w:val="00B1177B"/>
    <w:rsid w:val="00B11C4A"/>
    <w:rsid w:val="00B1273A"/>
    <w:rsid w:val="00B12A96"/>
    <w:rsid w:val="00B12B1C"/>
    <w:rsid w:val="00B12C8A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38F"/>
    <w:rsid w:val="00B217C4"/>
    <w:rsid w:val="00B218DE"/>
    <w:rsid w:val="00B2199E"/>
    <w:rsid w:val="00B21AA4"/>
    <w:rsid w:val="00B21B90"/>
    <w:rsid w:val="00B21C95"/>
    <w:rsid w:val="00B22153"/>
    <w:rsid w:val="00B22A15"/>
    <w:rsid w:val="00B22DBD"/>
    <w:rsid w:val="00B23296"/>
    <w:rsid w:val="00B23826"/>
    <w:rsid w:val="00B23E1E"/>
    <w:rsid w:val="00B24134"/>
    <w:rsid w:val="00B2443D"/>
    <w:rsid w:val="00B246F9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C4D"/>
    <w:rsid w:val="00B25E47"/>
    <w:rsid w:val="00B264EA"/>
    <w:rsid w:val="00B265B1"/>
    <w:rsid w:val="00B26606"/>
    <w:rsid w:val="00B2672D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B41"/>
    <w:rsid w:val="00B32C5A"/>
    <w:rsid w:val="00B32FCC"/>
    <w:rsid w:val="00B333D5"/>
    <w:rsid w:val="00B33AF5"/>
    <w:rsid w:val="00B34573"/>
    <w:rsid w:val="00B34757"/>
    <w:rsid w:val="00B34B20"/>
    <w:rsid w:val="00B34B38"/>
    <w:rsid w:val="00B34CEF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853"/>
    <w:rsid w:val="00B41C6C"/>
    <w:rsid w:val="00B420FA"/>
    <w:rsid w:val="00B42432"/>
    <w:rsid w:val="00B42696"/>
    <w:rsid w:val="00B42B30"/>
    <w:rsid w:val="00B430C3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7538"/>
    <w:rsid w:val="00B47BE2"/>
    <w:rsid w:val="00B50376"/>
    <w:rsid w:val="00B50593"/>
    <w:rsid w:val="00B508F4"/>
    <w:rsid w:val="00B50C20"/>
    <w:rsid w:val="00B50E2D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627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5E95"/>
    <w:rsid w:val="00B66005"/>
    <w:rsid w:val="00B6633F"/>
    <w:rsid w:val="00B66EC3"/>
    <w:rsid w:val="00B674D4"/>
    <w:rsid w:val="00B67A93"/>
    <w:rsid w:val="00B67DFA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B44"/>
    <w:rsid w:val="00B77299"/>
    <w:rsid w:val="00B7744D"/>
    <w:rsid w:val="00B800D3"/>
    <w:rsid w:val="00B8143A"/>
    <w:rsid w:val="00B81D13"/>
    <w:rsid w:val="00B8203D"/>
    <w:rsid w:val="00B8260C"/>
    <w:rsid w:val="00B82737"/>
    <w:rsid w:val="00B82996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937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0E2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0F7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30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771"/>
    <w:rsid w:val="00BB1895"/>
    <w:rsid w:val="00BB25A1"/>
    <w:rsid w:val="00BB26DA"/>
    <w:rsid w:val="00BB2CA5"/>
    <w:rsid w:val="00BB3012"/>
    <w:rsid w:val="00BB3520"/>
    <w:rsid w:val="00BB3ABF"/>
    <w:rsid w:val="00BB3DEA"/>
    <w:rsid w:val="00BB4157"/>
    <w:rsid w:val="00BB43BA"/>
    <w:rsid w:val="00BB448A"/>
    <w:rsid w:val="00BB44BD"/>
    <w:rsid w:val="00BB46F9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B78F5"/>
    <w:rsid w:val="00BC0199"/>
    <w:rsid w:val="00BC0295"/>
    <w:rsid w:val="00BC2282"/>
    <w:rsid w:val="00BC22B6"/>
    <w:rsid w:val="00BC2348"/>
    <w:rsid w:val="00BC2359"/>
    <w:rsid w:val="00BC23F2"/>
    <w:rsid w:val="00BC2E0C"/>
    <w:rsid w:val="00BC2EC9"/>
    <w:rsid w:val="00BC3084"/>
    <w:rsid w:val="00BC319D"/>
    <w:rsid w:val="00BC37EF"/>
    <w:rsid w:val="00BC39DC"/>
    <w:rsid w:val="00BC3DAD"/>
    <w:rsid w:val="00BC4658"/>
    <w:rsid w:val="00BC497A"/>
    <w:rsid w:val="00BC4D27"/>
    <w:rsid w:val="00BC601D"/>
    <w:rsid w:val="00BC6067"/>
    <w:rsid w:val="00BC63D7"/>
    <w:rsid w:val="00BC6525"/>
    <w:rsid w:val="00BC72FE"/>
    <w:rsid w:val="00BC7EF1"/>
    <w:rsid w:val="00BC7F3C"/>
    <w:rsid w:val="00BC7F79"/>
    <w:rsid w:val="00BD0183"/>
    <w:rsid w:val="00BD043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C72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2A4"/>
    <w:rsid w:val="00BE0387"/>
    <w:rsid w:val="00BE09B4"/>
    <w:rsid w:val="00BE0C7F"/>
    <w:rsid w:val="00BE116A"/>
    <w:rsid w:val="00BE1741"/>
    <w:rsid w:val="00BE3180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946"/>
    <w:rsid w:val="00BE4BF0"/>
    <w:rsid w:val="00BE4C85"/>
    <w:rsid w:val="00BE54DE"/>
    <w:rsid w:val="00BE5827"/>
    <w:rsid w:val="00BE5F2B"/>
    <w:rsid w:val="00BE6267"/>
    <w:rsid w:val="00BF00E7"/>
    <w:rsid w:val="00BF010F"/>
    <w:rsid w:val="00BF018F"/>
    <w:rsid w:val="00BF0572"/>
    <w:rsid w:val="00BF0D8D"/>
    <w:rsid w:val="00BF139D"/>
    <w:rsid w:val="00BF1B4A"/>
    <w:rsid w:val="00BF1FCB"/>
    <w:rsid w:val="00BF2168"/>
    <w:rsid w:val="00BF2190"/>
    <w:rsid w:val="00BF2A91"/>
    <w:rsid w:val="00BF2FAB"/>
    <w:rsid w:val="00BF36C2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7B7"/>
    <w:rsid w:val="00C00CF8"/>
    <w:rsid w:val="00C00EF8"/>
    <w:rsid w:val="00C013D8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AD0"/>
    <w:rsid w:val="00C07C17"/>
    <w:rsid w:val="00C07C8B"/>
    <w:rsid w:val="00C1019B"/>
    <w:rsid w:val="00C1076C"/>
    <w:rsid w:val="00C108FC"/>
    <w:rsid w:val="00C10A39"/>
    <w:rsid w:val="00C10ADC"/>
    <w:rsid w:val="00C10D32"/>
    <w:rsid w:val="00C11587"/>
    <w:rsid w:val="00C11A7D"/>
    <w:rsid w:val="00C11CC0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1E9"/>
    <w:rsid w:val="00C14961"/>
    <w:rsid w:val="00C15359"/>
    <w:rsid w:val="00C153C7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89B"/>
    <w:rsid w:val="00C2698D"/>
    <w:rsid w:val="00C26B83"/>
    <w:rsid w:val="00C27132"/>
    <w:rsid w:val="00C27B90"/>
    <w:rsid w:val="00C30E2E"/>
    <w:rsid w:val="00C3136A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3AD"/>
    <w:rsid w:val="00C40740"/>
    <w:rsid w:val="00C40D6F"/>
    <w:rsid w:val="00C41170"/>
    <w:rsid w:val="00C41498"/>
    <w:rsid w:val="00C4194C"/>
    <w:rsid w:val="00C41EA7"/>
    <w:rsid w:val="00C4237A"/>
    <w:rsid w:val="00C42E16"/>
    <w:rsid w:val="00C4335F"/>
    <w:rsid w:val="00C43401"/>
    <w:rsid w:val="00C4459A"/>
    <w:rsid w:val="00C445FD"/>
    <w:rsid w:val="00C4470C"/>
    <w:rsid w:val="00C4492B"/>
    <w:rsid w:val="00C44955"/>
    <w:rsid w:val="00C44AFD"/>
    <w:rsid w:val="00C4530A"/>
    <w:rsid w:val="00C453D0"/>
    <w:rsid w:val="00C454C4"/>
    <w:rsid w:val="00C45BF1"/>
    <w:rsid w:val="00C45C81"/>
    <w:rsid w:val="00C45EB9"/>
    <w:rsid w:val="00C46091"/>
    <w:rsid w:val="00C46451"/>
    <w:rsid w:val="00C4655F"/>
    <w:rsid w:val="00C4687A"/>
    <w:rsid w:val="00C46B7A"/>
    <w:rsid w:val="00C47493"/>
    <w:rsid w:val="00C475CD"/>
    <w:rsid w:val="00C47808"/>
    <w:rsid w:val="00C47BCE"/>
    <w:rsid w:val="00C500EF"/>
    <w:rsid w:val="00C502DB"/>
    <w:rsid w:val="00C50813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6CB0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C53"/>
    <w:rsid w:val="00C64EA8"/>
    <w:rsid w:val="00C64F7D"/>
    <w:rsid w:val="00C657BA"/>
    <w:rsid w:val="00C6586F"/>
    <w:rsid w:val="00C66AA6"/>
    <w:rsid w:val="00C66B61"/>
    <w:rsid w:val="00C67528"/>
    <w:rsid w:val="00C67EA9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C31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BB8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4713"/>
    <w:rsid w:val="00C85024"/>
    <w:rsid w:val="00C85292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24B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49B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4F9B"/>
    <w:rsid w:val="00CA5040"/>
    <w:rsid w:val="00CA515F"/>
    <w:rsid w:val="00CA5278"/>
    <w:rsid w:val="00CA5365"/>
    <w:rsid w:val="00CA54BF"/>
    <w:rsid w:val="00CA565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4E57"/>
    <w:rsid w:val="00CB5143"/>
    <w:rsid w:val="00CB539C"/>
    <w:rsid w:val="00CB53E2"/>
    <w:rsid w:val="00CB575B"/>
    <w:rsid w:val="00CB5982"/>
    <w:rsid w:val="00CB5AD3"/>
    <w:rsid w:val="00CB7921"/>
    <w:rsid w:val="00CB7B98"/>
    <w:rsid w:val="00CB7BBB"/>
    <w:rsid w:val="00CB7F83"/>
    <w:rsid w:val="00CC0181"/>
    <w:rsid w:val="00CC036B"/>
    <w:rsid w:val="00CC087B"/>
    <w:rsid w:val="00CC1124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3BFE"/>
    <w:rsid w:val="00CC4018"/>
    <w:rsid w:val="00CC42EB"/>
    <w:rsid w:val="00CC4421"/>
    <w:rsid w:val="00CC4677"/>
    <w:rsid w:val="00CC479D"/>
    <w:rsid w:val="00CC48D6"/>
    <w:rsid w:val="00CC4E2D"/>
    <w:rsid w:val="00CC5934"/>
    <w:rsid w:val="00CC59BB"/>
    <w:rsid w:val="00CC5AB1"/>
    <w:rsid w:val="00CC5B43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62D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0957"/>
    <w:rsid w:val="00CE11B5"/>
    <w:rsid w:val="00CE151B"/>
    <w:rsid w:val="00CE16EE"/>
    <w:rsid w:val="00CE193A"/>
    <w:rsid w:val="00CE1949"/>
    <w:rsid w:val="00CE199C"/>
    <w:rsid w:val="00CE21D3"/>
    <w:rsid w:val="00CE2920"/>
    <w:rsid w:val="00CE2E09"/>
    <w:rsid w:val="00CE3181"/>
    <w:rsid w:val="00CE48CC"/>
    <w:rsid w:val="00CE4A11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E778F"/>
    <w:rsid w:val="00CF025C"/>
    <w:rsid w:val="00CF06E9"/>
    <w:rsid w:val="00CF095E"/>
    <w:rsid w:val="00CF0AEB"/>
    <w:rsid w:val="00CF1145"/>
    <w:rsid w:val="00CF1152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CF3"/>
    <w:rsid w:val="00CF4D0C"/>
    <w:rsid w:val="00CF5B49"/>
    <w:rsid w:val="00CF61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0BA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09"/>
    <w:rsid w:val="00D2234F"/>
    <w:rsid w:val="00D223AD"/>
    <w:rsid w:val="00D2257C"/>
    <w:rsid w:val="00D232F2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809"/>
    <w:rsid w:val="00D339D8"/>
    <w:rsid w:val="00D33CC4"/>
    <w:rsid w:val="00D3407A"/>
    <w:rsid w:val="00D34860"/>
    <w:rsid w:val="00D34D45"/>
    <w:rsid w:val="00D34D62"/>
    <w:rsid w:val="00D35274"/>
    <w:rsid w:val="00D354D8"/>
    <w:rsid w:val="00D35EFE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619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4792B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09AC"/>
    <w:rsid w:val="00D61148"/>
    <w:rsid w:val="00D61F17"/>
    <w:rsid w:val="00D61FC1"/>
    <w:rsid w:val="00D6238F"/>
    <w:rsid w:val="00D6283C"/>
    <w:rsid w:val="00D62DCB"/>
    <w:rsid w:val="00D6330D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6CFC"/>
    <w:rsid w:val="00D77052"/>
    <w:rsid w:val="00D7712A"/>
    <w:rsid w:val="00D771AF"/>
    <w:rsid w:val="00D775BE"/>
    <w:rsid w:val="00D779CD"/>
    <w:rsid w:val="00D779FE"/>
    <w:rsid w:val="00D8040F"/>
    <w:rsid w:val="00D80E46"/>
    <w:rsid w:val="00D80FE4"/>
    <w:rsid w:val="00D8143B"/>
    <w:rsid w:val="00D81490"/>
    <w:rsid w:val="00D81BDC"/>
    <w:rsid w:val="00D83132"/>
    <w:rsid w:val="00D832AD"/>
    <w:rsid w:val="00D83C21"/>
    <w:rsid w:val="00D83E2B"/>
    <w:rsid w:val="00D83F8E"/>
    <w:rsid w:val="00D83FD8"/>
    <w:rsid w:val="00D84707"/>
    <w:rsid w:val="00D8552D"/>
    <w:rsid w:val="00D8569E"/>
    <w:rsid w:val="00D859DD"/>
    <w:rsid w:val="00D85D5F"/>
    <w:rsid w:val="00D86F9F"/>
    <w:rsid w:val="00D871D7"/>
    <w:rsid w:val="00D873C6"/>
    <w:rsid w:val="00D8744B"/>
    <w:rsid w:val="00D87DF4"/>
    <w:rsid w:val="00D90250"/>
    <w:rsid w:val="00D90831"/>
    <w:rsid w:val="00D91897"/>
    <w:rsid w:val="00D92114"/>
    <w:rsid w:val="00D9258B"/>
    <w:rsid w:val="00D92DEF"/>
    <w:rsid w:val="00D92F44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168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1B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21F"/>
    <w:rsid w:val="00DB0E7F"/>
    <w:rsid w:val="00DB1995"/>
    <w:rsid w:val="00DB1C03"/>
    <w:rsid w:val="00DB2236"/>
    <w:rsid w:val="00DB23DC"/>
    <w:rsid w:val="00DB2605"/>
    <w:rsid w:val="00DB2828"/>
    <w:rsid w:val="00DB29BF"/>
    <w:rsid w:val="00DB2E47"/>
    <w:rsid w:val="00DB4A67"/>
    <w:rsid w:val="00DB5328"/>
    <w:rsid w:val="00DB5D27"/>
    <w:rsid w:val="00DB5D2E"/>
    <w:rsid w:val="00DB60CD"/>
    <w:rsid w:val="00DB6548"/>
    <w:rsid w:val="00DB6614"/>
    <w:rsid w:val="00DB697F"/>
    <w:rsid w:val="00DB6A75"/>
    <w:rsid w:val="00DB6B58"/>
    <w:rsid w:val="00DB71CB"/>
    <w:rsid w:val="00DB7293"/>
    <w:rsid w:val="00DB730B"/>
    <w:rsid w:val="00DB73B1"/>
    <w:rsid w:val="00DB7449"/>
    <w:rsid w:val="00DB75A1"/>
    <w:rsid w:val="00DB78A8"/>
    <w:rsid w:val="00DB7A33"/>
    <w:rsid w:val="00DB7B4F"/>
    <w:rsid w:val="00DC0A24"/>
    <w:rsid w:val="00DC0A95"/>
    <w:rsid w:val="00DC0FB4"/>
    <w:rsid w:val="00DC1838"/>
    <w:rsid w:val="00DC184A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E23"/>
    <w:rsid w:val="00DC5FFD"/>
    <w:rsid w:val="00DC6373"/>
    <w:rsid w:val="00DC6487"/>
    <w:rsid w:val="00DC667B"/>
    <w:rsid w:val="00DC6969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125"/>
    <w:rsid w:val="00DD1A57"/>
    <w:rsid w:val="00DD1BA4"/>
    <w:rsid w:val="00DD1FB1"/>
    <w:rsid w:val="00DD2A03"/>
    <w:rsid w:val="00DD3367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83"/>
    <w:rsid w:val="00DE393E"/>
    <w:rsid w:val="00DE3DF1"/>
    <w:rsid w:val="00DE3E49"/>
    <w:rsid w:val="00DE3EB6"/>
    <w:rsid w:val="00DE3F2D"/>
    <w:rsid w:val="00DE43ED"/>
    <w:rsid w:val="00DE441C"/>
    <w:rsid w:val="00DE4F46"/>
    <w:rsid w:val="00DE5052"/>
    <w:rsid w:val="00DE5481"/>
    <w:rsid w:val="00DE5551"/>
    <w:rsid w:val="00DE579C"/>
    <w:rsid w:val="00DE5A51"/>
    <w:rsid w:val="00DE60B8"/>
    <w:rsid w:val="00DE682E"/>
    <w:rsid w:val="00DE68AB"/>
    <w:rsid w:val="00DE7087"/>
    <w:rsid w:val="00DE78BA"/>
    <w:rsid w:val="00DE7B96"/>
    <w:rsid w:val="00DF05CD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05A"/>
    <w:rsid w:val="00E00247"/>
    <w:rsid w:val="00E01138"/>
    <w:rsid w:val="00E012D7"/>
    <w:rsid w:val="00E019DF"/>
    <w:rsid w:val="00E01BBA"/>
    <w:rsid w:val="00E021B1"/>
    <w:rsid w:val="00E021CC"/>
    <w:rsid w:val="00E02579"/>
    <w:rsid w:val="00E0391C"/>
    <w:rsid w:val="00E042A5"/>
    <w:rsid w:val="00E049EE"/>
    <w:rsid w:val="00E04B27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3E"/>
    <w:rsid w:val="00E07E68"/>
    <w:rsid w:val="00E113C8"/>
    <w:rsid w:val="00E11B46"/>
    <w:rsid w:val="00E11DEE"/>
    <w:rsid w:val="00E11E26"/>
    <w:rsid w:val="00E1214E"/>
    <w:rsid w:val="00E131FB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B"/>
    <w:rsid w:val="00E21F21"/>
    <w:rsid w:val="00E229A7"/>
    <w:rsid w:val="00E22BBA"/>
    <w:rsid w:val="00E22E10"/>
    <w:rsid w:val="00E23B18"/>
    <w:rsid w:val="00E23BE8"/>
    <w:rsid w:val="00E23EFF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205"/>
    <w:rsid w:val="00E346BE"/>
    <w:rsid w:val="00E34B14"/>
    <w:rsid w:val="00E34DF0"/>
    <w:rsid w:val="00E35756"/>
    <w:rsid w:val="00E36564"/>
    <w:rsid w:val="00E370E5"/>
    <w:rsid w:val="00E37286"/>
    <w:rsid w:val="00E37653"/>
    <w:rsid w:val="00E37688"/>
    <w:rsid w:val="00E379CA"/>
    <w:rsid w:val="00E37B3E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47E57"/>
    <w:rsid w:val="00E50242"/>
    <w:rsid w:val="00E50655"/>
    <w:rsid w:val="00E509AE"/>
    <w:rsid w:val="00E50AC9"/>
    <w:rsid w:val="00E50C1B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5BD"/>
    <w:rsid w:val="00E558E0"/>
    <w:rsid w:val="00E55ADB"/>
    <w:rsid w:val="00E55B00"/>
    <w:rsid w:val="00E55CE3"/>
    <w:rsid w:val="00E56A02"/>
    <w:rsid w:val="00E56C23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9A8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3EC2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289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3F1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0D86"/>
    <w:rsid w:val="00E91085"/>
    <w:rsid w:val="00E913A5"/>
    <w:rsid w:val="00E919D2"/>
    <w:rsid w:val="00E9227B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25"/>
    <w:rsid w:val="00E951DB"/>
    <w:rsid w:val="00E95EBB"/>
    <w:rsid w:val="00E9657D"/>
    <w:rsid w:val="00E96987"/>
    <w:rsid w:val="00E97151"/>
    <w:rsid w:val="00E973D6"/>
    <w:rsid w:val="00E9750B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0A9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0DFC"/>
    <w:rsid w:val="00EB0F19"/>
    <w:rsid w:val="00EB111F"/>
    <w:rsid w:val="00EB1A70"/>
    <w:rsid w:val="00EB1C5F"/>
    <w:rsid w:val="00EB1ED2"/>
    <w:rsid w:val="00EB227B"/>
    <w:rsid w:val="00EB2337"/>
    <w:rsid w:val="00EB27C8"/>
    <w:rsid w:val="00EB2960"/>
    <w:rsid w:val="00EB2D45"/>
    <w:rsid w:val="00EB2E80"/>
    <w:rsid w:val="00EB324D"/>
    <w:rsid w:val="00EB3F48"/>
    <w:rsid w:val="00EB4110"/>
    <w:rsid w:val="00EB473B"/>
    <w:rsid w:val="00EB4948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34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1C6"/>
    <w:rsid w:val="00EC4B56"/>
    <w:rsid w:val="00EC596C"/>
    <w:rsid w:val="00EC5976"/>
    <w:rsid w:val="00EC5AD0"/>
    <w:rsid w:val="00EC5C3E"/>
    <w:rsid w:val="00EC659C"/>
    <w:rsid w:val="00EC6838"/>
    <w:rsid w:val="00EC6A7C"/>
    <w:rsid w:val="00EC6F33"/>
    <w:rsid w:val="00EC7236"/>
    <w:rsid w:val="00EC78D9"/>
    <w:rsid w:val="00EC7DBE"/>
    <w:rsid w:val="00EC7F5F"/>
    <w:rsid w:val="00ED0625"/>
    <w:rsid w:val="00ED0796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A39"/>
    <w:rsid w:val="00ED5D4B"/>
    <w:rsid w:val="00ED66ED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1DB2"/>
    <w:rsid w:val="00EE2208"/>
    <w:rsid w:val="00EE29D1"/>
    <w:rsid w:val="00EE3052"/>
    <w:rsid w:val="00EE3228"/>
    <w:rsid w:val="00EE34D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AF2"/>
    <w:rsid w:val="00EF6C28"/>
    <w:rsid w:val="00EF6C7A"/>
    <w:rsid w:val="00F001EC"/>
    <w:rsid w:val="00F00659"/>
    <w:rsid w:val="00F00ACD"/>
    <w:rsid w:val="00F00F97"/>
    <w:rsid w:val="00F01798"/>
    <w:rsid w:val="00F01895"/>
    <w:rsid w:val="00F01F87"/>
    <w:rsid w:val="00F02245"/>
    <w:rsid w:val="00F03104"/>
    <w:rsid w:val="00F034DB"/>
    <w:rsid w:val="00F037DB"/>
    <w:rsid w:val="00F03897"/>
    <w:rsid w:val="00F04203"/>
    <w:rsid w:val="00F042D8"/>
    <w:rsid w:val="00F04754"/>
    <w:rsid w:val="00F04846"/>
    <w:rsid w:val="00F0488D"/>
    <w:rsid w:val="00F05362"/>
    <w:rsid w:val="00F0537D"/>
    <w:rsid w:val="00F0567C"/>
    <w:rsid w:val="00F062B2"/>
    <w:rsid w:val="00F064C1"/>
    <w:rsid w:val="00F06544"/>
    <w:rsid w:val="00F066BE"/>
    <w:rsid w:val="00F0672A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9E0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6AC0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3EC5"/>
    <w:rsid w:val="00F243E7"/>
    <w:rsid w:val="00F247A8"/>
    <w:rsid w:val="00F24F31"/>
    <w:rsid w:val="00F25250"/>
    <w:rsid w:val="00F257D2"/>
    <w:rsid w:val="00F26B70"/>
    <w:rsid w:val="00F26CB1"/>
    <w:rsid w:val="00F26DFC"/>
    <w:rsid w:val="00F26E48"/>
    <w:rsid w:val="00F26EBA"/>
    <w:rsid w:val="00F27128"/>
    <w:rsid w:val="00F27326"/>
    <w:rsid w:val="00F2785E"/>
    <w:rsid w:val="00F27FEC"/>
    <w:rsid w:val="00F3094D"/>
    <w:rsid w:val="00F30E3A"/>
    <w:rsid w:val="00F30FF9"/>
    <w:rsid w:val="00F31216"/>
    <w:rsid w:val="00F31A28"/>
    <w:rsid w:val="00F32446"/>
    <w:rsid w:val="00F32631"/>
    <w:rsid w:val="00F3274F"/>
    <w:rsid w:val="00F3285D"/>
    <w:rsid w:val="00F328DF"/>
    <w:rsid w:val="00F32916"/>
    <w:rsid w:val="00F3325E"/>
    <w:rsid w:val="00F33632"/>
    <w:rsid w:val="00F33CFD"/>
    <w:rsid w:val="00F34464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20A"/>
    <w:rsid w:val="00F37421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3678"/>
    <w:rsid w:val="00F44923"/>
    <w:rsid w:val="00F44AE5"/>
    <w:rsid w:val="00F44D0A"/>
    <w:rsid w:val="00F45229"/>
    <w:rsid w:val="00F459CF"/>
    <w:rsid w:val="00F45A69"/>
    <w:rsid w:val="00F45B17"/>
    <w:rsid w:val="00F46403"/>
    <w:rsid w:val="00F46B98"/>
    <w:rsid w:val="00F46FBD"/>
    <w:rsid w:val="00F47C61"/>
    <w:rsid w:val="00F503E5"/>
    <w:rsid w:val="00F5046B"/>
    <w:rsid w:val="00F505A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CE"/>
    <w:rsid w:val="00F5362C"/>
    <w:rsid w:val="00F538CE"/>
    <w:rsid w:val="00F53D58"/>
    <w:rsid w:val="00F5402B"/>
    <w:rsid w:val="00F54B49"/>
    <w:rsid w:val="00F54EC2"/>
    <w:rsid w:val="00F5534D"/>
    <w:rsid w:val="00F55396"/>
    <w:rsid w:val="00F553D3"/>
    <w:rsid w:val="00F559FE"/>
    <w:rsid w:val="00F55C84"/>
    <w:rsid w:val="00F55CA1"/>
    <w:rsid w:val="00F55F5B"/>
    <w:rsid w:val="00F5624F"/>
    <w:rsid w:val="00F5644B"/>
    <w:rsid w:val="00F56A56"/>
    <w:rsid w:val="00F56D90"/>
    <w:rsid w:val="00F56E29"/>
    <w:rsid w:val="00F577BE"/>
    <w:rsid w:val="00F57C82"/>
    <w:rsid w:val="00F57CBB"/>
    <w:rsid w:val="00F57F7A"/>
    <w:rsid w:val="00F60032"/>
    <w:rsid w:val="00F602FB"/>
    <w:rsid w:val="00F60946"/>
    <w:rsid w:val="00F60C7A"/>
    <w:rsid w:val="00F6126B"/>
    <w:rsid w:val="00F61374"/>
    <w:rsid w:val="00F61853"/>
    <w:rsid w:val="00F61CD7"/>
    <w:rsid w:val="00F61E40"/>
    <w:rsid w:val="00F61E81"/>
    <w:rsid w:val="00F61FB0"/>
    <w:rsid w:val="00F62B2E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15"/>
    <w:rsid w:val="00F70A33"/>
    <w:rsid w:val="00F70EF0"/>
    <w:rsid w:val="00F7175E"/>
    <w:rsid w:val="00F71AEF"/>
    <w:rsid w:val="00F720D8"/>
    <w:rsid w:val="00F72772"/>
    <w:rsid w:val="00F72C54"/>
    <w:rsid w:val="00F730FF"/>
    <w:rsid w:val="00F73349"/>
    <w:rsid w:val="00F73433"/>
    <w:rsid w:val="00F73FBB"/>
    <w:rsid w:val="00F74587"/>
    <w:rsid w:val="00F74689"/>
    <w:rsid w:val="00F74C1E"/>
    <w:rsid w:val="00F74E64"/>
    <w:rsid w:val="00F7587D"/>
    <w:rsid w:val="00F75ED7"/>
    <w:rsid w:val="00F76060"/>
    <w:rsid w:val="00F762A3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C0F"/>
    <w:rsid w:val="00F81FC1"/>
    <w:rsid w:val="00F82766"/>
    <w:rsid w:val="00F827A8"/>
    <w:rsid w:val="00F835DE"/>
    <w:rsid w:val="00F84543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9DB"/>
    <w:rsid w:val="00F87EA4"/>
    <w:rsid w:val="00F90D4C"/>
    <w:rsid w:val="00F91293"/>
    <w:rsid w:val="00F91395"/>
    <w:rsid w:val="00F91785"/>
    <w:rsid w:val="00F917E9"/>
    <w:rsid w:val="00F91E7F"/>
    <w:rsid w:val="00F91E9A"/>
    <w:rsid w:val="00F925DE"/>
    <w:rsid w:val="00F92614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4FC5"/>
    <w:rsid w:val="00F951E2"/>
    <w:rsid w:val="00F95F02"/>
    <w:rsid w:val="00F97280"/>
    <w:rsid w:val="00F97B7E"/>
    <w:rsid w:val="00F97C8D"/>
    <w:rsid w:val="00FA000B"/>
    <w:rsid w:val="00FA046B"/>
    <w:rsid w:val="00FA063E"/>
    <w:rsid w:val="00FA085C"/>
    <w:rsid w:val="00FA2675"/>
    <w:rsid w:val="00FA2B63"/>
    <w:rsid w:val="00FA3734"/>
    <w:rsid w:val="00FA3B2E"/>
    <w:rsid w:val="00FA3FAA"/>
    <w:rsid w:val="00FA42AA"/>
    <w:rsid w:val="00FA4397"/>
    <w:rsid w:val="00FA4603"/>
    <w:rsid w:val="00FA471C"/>
    <w:rsid w:val="00FA4D33"/>
    <w:rsid w:val="00FA5123"/>
    <w:rsid w:val="00FA58B7"/>
    <w:rsid w:val="00FA59E9"/>
    <w:rsid w:val="00FA5C3D"/>
    <w:rsid w:val="00FA5EBB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0EFC"/>
    <w:rsid w:val="00FB15E9"/>
    <w:rsid w:val="00FB1789"/>
    <w:rsid w:val="00FB1FED"/>
    <w:rsid w:val="00FB24CD"/>
    <w:rsid w:val="00FB2658"/>
    <w:rsid w:val="00FB2811"/>
    <w:rsid w:val="00FB2ADB"/>
    <w:rsid w:val="00FB3202"/>
    <w:rsid w:val="00FB35B2"/>
    <w:rsid w:val="00FB3849"/>
    <w:rsid w:val="00FB3AED"/>
    <w:rsid w:val="00FB4218"/>
    <w:rsid w:val="00FB46FD"/>
    <w:rsid w:val="00FB4DEB"/>
    <w:rsid w:val="00FB5252"/>
    <w:rsid w:val="00FB5275"/>
    <w:rsid w:val="00FB545F"/>
    <w:rsid w:val="00FB5659"/>
    <w:rsid w:val="00FB5E3B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357"/>
    <w:rsid w:val="00FC3749"/>
    <w:rsid w:val="00FC3D39"/>
    <w:rsid w:val="00FC4085"/>
    <w:rsid w:val="00FC4175"/>
    <w:rsid w:val="00FC4659"/>
    <w:rsid w:val="00FC4D55"/>
    <w:rsid w:val="00FC5260"/>
    <w:rsid w:val="00FC5B52"/>
    <w:rsid w:val="00FC5F40"/>
    <w:rsid w:val="00FC632B"/>
    <w:rsid w:val="00FC63B0"/>
    <w:rsid w:val="00FC6DB7"/>
    <w:rsid w:val="00FC7003"/>
    <w:rsid w:val="00FC7087"/>
    <w:rsid w:val="00FC7130"/>
    <w:rsid w:val="00FC74B2"/>
    <w:rsid w:val="00FC7562"/>
    <w:rsid w:val="00FC76ED"/>
    <w:rsid w:val="00FC790B"/>
    <w:rsid w:val="00FC7B6B"/>
    <w:rsid w:val="00FD0857"/>
    <w:rsid w:val="00FD0CC7"/>
    <w:rsid w:val="00FD1C2F"/>
    <w:rsid w:val="00FD1C5F"/>
    <w:rsid w:val="00FD3ADE"/>
    <w:rsid w:val="00FD3F75"/>
    <w:rsid w:val="00FD476D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7BD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702"/>
    <w:rsid w:val="00FF2425"/>
    <w:rsid w:val="00FF27AC"/>
    <w:rsid w:val="00FF3059"/>
    <w:rsid w:val="00FF3285"/>
    <w:rsid w:val="00FF34B7"/>
    <w:rsid w:val="00FF3C9F"/>
    <w:rsid w:val="00FF3DDA"/>
    <w:rsid w:val="00FF4024"/>
    <w:rsid w:val="00FF423D"/>
    <w:rsid w:val="00FF4A1C"/>
    <w:rsid w:val="00FF4F57"/>
    <w:rsid w:val="00FF5012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75FD2-A11A-44A1-AD2A-C2C21C4A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Anyamanee, Ingsirorat</cp:lastModifiedBy>
  <cp:revision>10</cp:revision>
  <cp:lastPrinted>2020-02-07T07:24:00Z</cp:lastPrinted>
  <dcterms:created xsi:type="dcterms:W3CDTF">2020-02-11T08:44:00Z</dcterms:created>
  <dcterms:modified xsi:type="dcterms:W3CDTF">2020-02-13T11:45:00Z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