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270"/>
        <w:gridCol w:w="7920"/>
      </w:tblGrid>
      <w:tr w:rsidR="00F16933" w:rsidRPr="007671A3" w14:paraId="74703D13" w14:textId="77777777" w:rsidTr="005B04D2"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E47919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06729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2866379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F16933" w:rsidRPr="007671A3" w14:paraId="1B1315C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0E4073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16F50EC4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244238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16"/>
                <w:szCs w:val="16"/>
              </w:rPr>
            </w:pPr>
          </w:p>
        </w:tc>
      </w:tr>
      <w:tr w:rsidR="00F16933" w:rsidRPr="007671A3" w14:paraId="65095DB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6386909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D22590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BD7A4B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F16933" w:rsidRPr="007671A3" w14:paraId="348B1393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35C5653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686D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47DA35" w14:textId="77777777" w:rsidR="00F16933" w:rsidRPr="007671A3" w:rsidRDefault="00F16933" w:rsidP="00D379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D3790F" w:rsidRPr="007671A3" w14:paraId="251DF9F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67AAC97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3C13EB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AD4E9E7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  <w:lang w:val="en-GB"/>
              </w:rPr>
              <w:t>นโยบายการบัญชีที่สำคัญ</w:t>
            </w:r>
          </w:p>
        </w:tc>
      </w:tr>
      <w:tr w:rsidR="00F16933" w:rsidRPr="007671A3" w14:paraId="31357BD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A0C4C29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26DE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7CFFD4E" w14:textId="3A9598E3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3790F" w:rsidRPr="007671A3" w14:paraId="0352E81D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BDDC80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2F8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6DEFB14" w14:textId="78DB85EB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  <w:r w:rsidR="00EA50A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และเงินลงทุน</w:t>
            </w:r>
            <w:r w:rsidR="009754C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ชั่วคราว</w:t>
            </w:r>
          </w:p>
        </w:tc>
      </w:tr>
      <w:tr w:rsidR="00F16933" w:rsidRPr="007671A3" w14:paraId="4D6C077A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E9F5CB4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B439C3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18CC8D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D3790F" w:rsidRPr="007671A3" w14:paraId="5A2B960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467AD62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736F2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F7D04BC" w14:textId="298BCD79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</w:t>
            </w:r>
            <w:r w:rsidR="001F2FB8"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7B900F89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526B247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9228A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2F81B7" w14:textId="77777777" w:rsidR="00F16933" w:rsidRPr="007671A3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D3790F" w:rsidRPr="007671A3" w14:paraId="4925DD29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0B0F49A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A49F45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97F0669" w14:textId="77777777" w:rsidR="00D3790F" w:rsidRPr="007671A3" w:rsidRDefault="00845BE7" w:rsidP="00845BE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D3790F" w:rsidRPr="007671A3" w14:paraId="5A9E5F6A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CA240C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9B7500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E433A6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</w:t>
            </w:r>
            <w:r w:rsidR="003A090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ระยะยาว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FFD922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8BF45F2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EAFFA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E5D6521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D3790F" w:rsidRPr="007671A3" w14:paraId="3F5991C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DDDDD4" w14:textId="77777777" w:rsidR="00D3790F" w:rsidRPr="007671A3" w:rsidRDefault="00D3790F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93F63D" w14:textId="77777777" w:rsidR="00D3790F" w:rsidRPr="007671A3" w:rsidRDefault="00D3790F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5A757A" w14:textId="77777777" w:rsidR="00D3790F" w:rsidRPr="007671A3" w:rsidRDefault="00D3790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สินทรัพย์ไม่มีตัวตน</w:t>
            </w:r>
          </w:p>
        </w:tc>
      </w:tr>
      <w:tr w:rsidR="00F16933" w:rsidRPr="007671A3" w14:paraId="3904D490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A3A4B91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71F66E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407C45D" w14:textId="0326DCDE" w:rsidR="00F16933" w:rsidRPr="007671A3" w:rsidRDefault="00DB0E7F" w:rsidP="00F94D69">
            <w:pPr>
              <w:pStyle w:val="index"/>
              <w:tabs>
                <w:tab w:val="clear" w:pos="1134"/>
              </w:tabs>
              <w:spacing w:after="0" w:line="380" w:lineRule="exact"/>
              <w:ind w:left="0" w:firstLine="0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สินทรัพย์</w:t>
            </w:r>
            <w:r w:rsidR="00F16933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ภาษีเงินได้รอการตัดบัญชี</w:t>
            </w:r>
          </w:p>
        </w:tc>
      </w:tr>
      <w:tr w:rsidR="00834B92" w:rsidRPr="007671A3" w14:paraId="0325B81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95B7BAC" w14:textId="77777777" w:rsidR="00834B92" w:rsidRPr="007671A3" w:rsidRDefault="00834B92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4236B" w14:textId="77777777" w:rsidR="00834B92" w:rsidRPr="007671A3" w:rsidRDefault="00834B9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EF809C" w14:textId="77777777" w:rsidR="00834B92" w:rsidRPr="007671A3" w:rsidRDefault="00834B92" w:rsidP="00834B92">
            <w:pPr>
              <w:pStyle w:val="index"/>
              <w:tabs>
                <w:tab w:val="clear" w:pos="1134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rtl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F16933" w:rsidRPr="007671A3" w14:paraId="6963D52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150966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6783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40F48AC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F91395" w:rsidRPr="007671A3" w14:paraId="39B41BA2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5F473B6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07D85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038FE6" w14:textId="1817192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</w:t>
            </w:r>
            <w:r w:rsidR="00BD1930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อื่น</w:t>
            </w:r>
          </w:p>
        </w:tc>
      </w:tr>
      <w:tr w:rsidR="00F16933" w:rsidRPr="007671A3" w14:paraId="655B1F6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4D94EEB7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96CCA7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360B44" w14:textId="08974E59" w:rsidR="00F16933" w:rsidRPr="007671A3" w:rsidRDefault="00F855EC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</w:t>
            </w:r>
            <w:r w:rsidR="002E69EF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ผลประโยชน์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พนักงาน</w:t>
            </w:r>
          </w:p>
        </w:tc>
      </w:tr>
      <w:tr w:rsidR="00F91395" w:rsidRPr="007671A3" w14:paraId="0ED68DCD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D14567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E607216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5057E9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F91395" w:rsidRPr="007671A3" w14:paraId="35086CB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80A9942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A66420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5BEFB9" w14:textId="77777777" w:rsidR="00F91395" w:rsidRPr="007671A3" w:rsidRDefault="003A0903" w:rsidP="00F913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ส่วนเกินทุนและ</w:t>
            </w:r>
            <w:r w:rsidR="00F91395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F16933" w:rsidRPr="007671A3" w14:paraId="02A9525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F3F8086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32589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7C7BE2" w14:textId="77777777" w:rsidR="00F16933" w:rsidRPr="007671A3" w:rsidRDefault="00F8755E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F16933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ตามส่วนงาน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</w:p>
        </w:tc>
      </w:tr>
      <w:tr w:rsidR="00F91395" w:rsidRPr="007671A3" w14:paraId="48576E46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4C880CA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018D2C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591758C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รายได้อื่น</w:t>
            </w:r>
          </w:p>
        </w:tc>
      </w:tr>
      <w:tr w:rsidR="00F91395" w:rsidRPr="007671A3" w14:paraId="29103BD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D2E5B47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70A98E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B25829B" w14:textId="2717A4E8" w:rsidR="00F91395" w:rsidRPr="007671A3" w:rsidRDefault="005E1362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ต้นทุนในการจัดจำหน่าย</w:t>
            </w:r>
          </w:p>
        </w:tc>
      </w:tr>
      <w:tr w:rsidR="00F91395" w:rsidRPr="007671A3" w14:paraId="4C8AFF8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ED57908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10964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2200F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ค่าใช้จ่ายในการบริหาร</w:t>
            </w:r>
          </w:p>
        </w:tc>
      </w:tr>
      <w:tr w:rsidR="00F91395" w:rsidRPr="007671A3" w14:paraId="584D368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B7ADAE8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2CB47A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51456A7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F16933" w:rsidRPr="007671A3" w14:paraId="4402C087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5330064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A2BA2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DCBF1A9" w14:textId="04F3D930" w:rsidR="00F16933" w:rsidRPr="007671A3" w:rsidRDefault="00C4492B" w:rsidP="003A54F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AA0914" w:rsidRPr="007671A3" w14:paraId="354C44A4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745BA2A" w14:textId="77777777" w:rsidR="00AA0914" w:rsidRPr="007671A3" w:rsidRDefault="00AA0914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038DE2" w14:textId="77777777" w:rsidR="00AA0914" w:rsidRPr="007671A3" w:rsidRDefault="00AA0914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6712E2" w14:textId="048FE25A" w:rsidR="00AA0914" w:rsidRPr="007671A3" w:rsidRDefault="00AA0914" w:rsidP="00F56E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A091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สิทธิประโยชน์จากการส่งเสริมการลงทุน</w:t>
            </w:r>
          </w:p>
        </w:tc>
      </w:tr>
      <w:tr w:rsidR="00F16933" w:rsidRPr="007671A3" w14:paraId="3B94E1DC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6D9D3A0F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C94810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DE55F9" w14:textId="0E882CBB" w:rsidR="00F16933" w:rsidRPr="007671A3" w:rsidRDefault="00F16933" w:rsidP="00F56E2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F16933" w:rsidRPr="007671A3" w14:paraId="1A9CE0B1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9A99BCC" w14:textId="77777777" w:rsidR="00F16933" w:rsidRPr="007671A3" w:rsidRDefault="00F16933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ACA02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0B493F5" w14:textId="77777777" w:rsidR="00F16933" w:rsidRPr="007671A3" w:rsidRDefault="00F16933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F91395" w:rsidRPr="007671A3" w14:paraId="290E9906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F64B31B" w14:textId="77777777" w:rsidR="00F91395" w:rsidRPr="007671A3" w:rsidRDefault="00F91395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37CD41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8CA0429" w14:textId="77777777" w:rsidR="00F91395" w:rsidRPr="007671A3" w:rsidRDefault="00F91395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11000D" w:rsidRPr="007671A3" w14:paraId="37E5CA3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301145E2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  <w:p w14:paraId="21B2CC9D" w14:textId="77777777" w:rsidR="00FC4085" w:rsidRPr="007671A3" w:rsidRDefault="00FC4085" w:rsidP="00FC4085">
            <w:pPr>
              <w:rPr>
                <w:cs/>
              </w:rPr>
            </w:pPr>
          </w:p>
        </w:tc>
        <w:tc>
          <w:tcPr>
            <w:tcW w:w="270" w:type="dxa"/>
          </w:tcPr>
          <w:p w14:paraId="636070E2" w14:textId="77777777" w:rsidR="0011000D" w:rsidRPr="007671A3" w:rsidRDefault="0011000D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D783BE" w14:textId="53DCA78F" w:rsidR="008718D6" w:rsidRPr="008718D6" w:rsidRDefault="008718D6" w:rsidP="008718D6">
            <w:pPr>
              <w:rPr>
                <w:cs/>
              </w:rPr>
            </w:pPr>
          </w:p>
        </w:tc>
      </w:tr>
      <w:tr w:rsidR="00F91395" w:rsidRPr="007671A3" w14:paraId="391D218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058C8B89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lastRenderedPageBreak/>
              <w:t>หมายเหตุ</w:t>
            </w:r>
          </w:p>
        </w:tc>
        <w:tc>
          <w:tcPr>
            <w:tcW w:w="270" w:type="dxa"/>
          </w:tcPr>
          <w:p w14:paraId="7BD1C688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BA3F5A" w14:textId="77777777" w:rsidR="00F91395" w:rsidRPr="007671A3" w:rsidRDefault="00F91395" w:rsidP="007A2FA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D81490" w:rsidRPr="007671A3" w14:paraId="07E93078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2D9D37D4" w14:textId="77777777" w:rsidR="00D81490" w:rsidRPr="007671A3" w:rsidRDefault="00D81490" w:rsidP="00D8149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720"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270" w:type="dxa"/>
          </w:tcPr>
          <w:p w14:paraId="0373816F" w14:textId="77777777" w:rsidR="00D81490" w:rsidRPr="007671A3" w:rsidRDefault="00D814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</w:rPr>
            </w:pPr>
          </w:p>
        </w:tc>
        <w:tc>
          <w:tcPr>
            <w:tcW w:w="7920" w:type="dxa"/>
          </w:tcPr>
          <w:p w14:paraId="01392265" w14:textId="77777777" w:rsidR="00D81490" w:rsidRPr="007671A3" w:rsidRDefault="00D814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22"/>
                <w:szCs w:val="22"/>
                <w:cs/>
              </w:rPr>
            </w:pPr>
          </w:p>
        </w:tc>
      </w:tr>
      <w:tr w:rsidR="00C21990" w:rsidRPr="007671A3" w14:paraId="44B1CA7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17F532C8" w14:textId="77777777" w:rsidR="00C21990" w:rsidRPr="007671A3" w:rsidRDefault="00C21990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9D0B3" w14:textId="77777777" w:rsidR="00C21990" w:rsidRPr="007671A3" w:rsidRDefault="00C21990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1B84166" w14:textId="77777777" w:rsidR="00C21990" w:rsidRPr="007671A3" w:rsidRDefault="00C21990" w:rsidP="00AE552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</w:t>
            </w:r>
            <w:r w:rsidR="00AE5524"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และหนี้สินที่อาจเกิดขึ้น</w:t>
            </w:r>
          </w:p>
        </w:tc>
      </w:tr>
      <w:tr w:rsidR="00C71A8D" w:rsidRPr="007671A3" w14:paraId="0FA65E6B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3B243AC" w14:textId="77777777" w:rsidR="00C71A8D" w:rsidRPr="007671A3" w:rsidRDefault="00C71A8D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DB2003" w14:textId="77777777" w:rsidR="00C71A8D" w:rsidRPr="007671A3" w:rsidRDefault="00C71A8D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67D6C0" w14:textId="77777777" w:rsidR="00C71A8D" w:rsidRPr="007671A3" w:rsidRDefault="00C71A8D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การบริหารจัดการส่วนทุน</w:t>
            </w:r>
          </w:p>
        </w:tc>
      </w:tr>
      <w:tr w:rsidR="00840177" w:rsidRPr="007671A3" w14:paraId="03B184FE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79548BB4" w14:textId="77777777" w:rsidR="00840177" w:rsidRPr="007671A3" w:rsidRDefault="00840177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806FC1" w14:textId="77777777" w:rsidR="00840177" w:rsidRPr="007671A3" w:rsidRDefault="0084017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94C003A" w14:textId="4C47C888" w:rsidR="00840177" w:rsidRPr="007671A3" w:rsidRDefault="00840177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F21209" w:rsidRPr="007671A3" w14:paraId="4F03411F" w14:textId="77777777" w:rsidTr="005B04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8" w:type="dxa"/>
          </w:tcPr>
          <w:p w14:paraId="53E4B462" w14:textId="77777777" w:rsidR="00F21209" w:rsidRPr="007671A3" w:rsidRDefault="00F21209" w:rsidP="00587C86">
            <w:pPr>
              <w:pStyle w:val="TOC2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left="0" w:right="-16" w:firstLine="0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E903B3" w14:textId="77777777" w:rsidR="00F21209" w:rsidRPr="007671A3" w:rsidRDefault="00F2120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13F9351" w14:textId="06880A8D" w:rsidR="00F21209" w:rsidRPr="007671A3" w:rsidRDefault="00F56E29" w:rsidP="00F94D69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ind w:right="-16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90AA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</w:tbl>
    <w:p w14:paraId="492192E9" w14:textId="77777777" w:rsidR="00F16933" w:rsidRPr="007671A3" w:rsidRDefault="00F16933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br w:type="page"/>
      </w:r>
      <w:r w:rsidRPr="007671A3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280DD8E6" w14:textId="77777777" w:rsidR="00C4492B" w:rsidRPr="007671A3" w:rsidRDefault="00C4492B" w:rsidP="00C44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646CABE" w14:textId="6D0CD8A8" w:rsidR="00F16933" w:rsidRPr="007671A3" w:rsidRDefault="00F16933" w:rsidP="00105744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sz w:val="30"/>
          <w:szCs w:val="30"/>
          <w:cs/>
        </w:rPr>
        <w:t>งบการเงินนี้นำเสนอเพื่อวัตถุประสงค์ของการรายงานเพื่อใช้ในประเทศ</w:t>
      </w:r>
      <w:r w:rsidR="00103B3C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โดยจัดทำเป็นภาษาไทยและภาษาอังกฤษ และได้รับอนุมัติให้ออกงบการเงินจาก</w:t>
      </w:r>
      <w:r w:rsidR="00D37229" w:rsidRPr="007671A3">
        <w:rPr>
          <w:rFonts w:ascii="Angsana New" w:hAnsi="Angsana New"/>
          <w:sz w:val="30"/>
          <w:szCs w:val="30"/>
          <w:cs/>
        </w:rPr>
        <w:t>คณะกรรมการตรวจสอบตามการมอบหมายจากคณะ</w:t>
      </w:r>
      <w:r w:rsidR="00D56FDB" w:rsidRPr="007671A3">
        <w:rPr>
          <w:rFonts w:ascii="Angsana New" w:hAnsi="Angsana New"/>
          <w:sz w:val="30"/>
          <w:szCs w:val="30"/>
          <w:cs/>
        </w:rPr>
        <w:t>กรรมการ</w:t>
      </w:r>
      <w:r w:rsidR="00D37229" w:rsidRPr="007671A3">
        <w:rPr>
          <w:rFonts w:ascii="Angsana New" w:hAnsi="Angsana New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บริษัทเมื่อวันที่</w:t>
      </w:r>
      <w:r w:rsidR="00CF5B49">
        <w:rPr>
          <w:rFonts w:ascii="Angsana New" w:hAnsi="Angsana New" w:hint="cs"/>
          <w:sz w:val="30"/>
          <w:szCs w:val="30"/>
          <w:cs/>
        </w:rPr>
        <w:t xml:space="preserve"> </w:t>
      </w:r>
      <w:r w:rsidR="00DE3883" w:rsidRPr="00DE3883">
        <w:rPr>
          <w:rFonts w:ascii="Angsana New" w:hAnsi="Angsana New" w:hint="cs"/>
          <w:sz w:val="30"/>
          <w:szCs w:val="30"/>
        </w:rPr>
        <w:t>13</w:t>
      </w:r>
      <w:r w:rsidR="00CF5B49">
        <w:rPr>
          <w:rFonts w:ascii="Angsana New" w:hAnsi="Angsana New" w:hint="cs"/>
          <w:sz w:val="30"/>
          <w:szCs w:val="30"/>
          <w:cs/>
        </w:rPr>
        <w:t xml:space="preserve"> กุมภาพันธ์ </w:t>
      </w:r>
      <w:r w:rsidR="00DE3883" w:rsidRPr="00DE3883">
        <w:rPr>
          <w:rFonts w:ascii="Angsana New" w:hAnsi="Angsana New" w:hint="cs"/>
          <w:sz w:val="30"/>
          <w:szCs w:val="30"/>
        </w:rPr>
        <w:t>2563</w:t>
      </w:r>
    </w:p>
    <w:p w14:paraId="54DCB70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3266B035" w14:textId="77777777" w:rsidR="00F16933" w:rsidRPr="007671A3" w:rsidRDefault="00F16933" w:rsidP="00105744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2882B639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399581CC" w14:textId="042929B6" w:rsidR="00F16933" w:rsidRPr="00F37421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="005B3DDF" w:rsidRPr="00F37421">
        <w:rPr>
          <w:rFonts w:ascii="Angsana New" w:hAnsi="Angsana New"/>
          <w:spacing w:val="8"/>
          <w:sz w:val="30"/>
          <w:szCs w:val="30"/>
          <w:cs/>
        </w:rPr>
        <w:t>บริษัทควอ</w:t>
      </w:r>
      <w:r w:rsidR="00DB730B" w:rsidRPr="00F37421">
        <w:rPr>
          <w:rFonts w:ascii="Angsana New" w:hAnsi="Angsana New"/>
          <w:spacing w:val="8"/>
          <w:sz w:val="30"/>
          <w:szCs w:val="30"/>
          <w:cs/>
        </w:rPr>
        <w:t>ลิตี้คอนสตรัคชั่น</w:t>
      </w:r>
      <w:r w:rsidRPr="00F37421">
        <w:rPr>
          <w:rFonts w:ascii="Angsana New" w:hAnsi="Angsana New"/>
          <w:spacing w:val="8"/>
          <w:sz w:val="30"/>
          <w:szCs w:val="30"/>
          <w:cs/>
        </w:rPr>
        <w:t xml:space="preserve">โปรดัคส์ จำกัด (มหาชน) </w:t>
      </w:r>
      <w:r w:rsidR="00596854" w:rsidRPr="00F37421">
        <w:rPr>
          <w:rFonts w:ascii="Angsana New" w:hAnsi="Angsana New"/>
          <w:spacing w:val="8"/>
          <w:sz w:val="30"/>
          <w:szCs w:val="30"/>
        </w:rPr>
        <w:t>(</w:t>
      </w:r>
      <w:r w:rsidRPr="00F37421">
        <w:rPr>
          <w:rFonts w:ascii="Angsana New" w:hAnsi="Angsana New"/>
          <w:spacing w:val="8"/>
          <w:sz w:val="30"/>
          <w:szCs w:val="30"/>
        </w:rPr>
        <w:t>“</w:t>
      </w:r>
      <w:r w:rsidRPr="00F37421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Pr="00F37421">
        <w:rPr>
          <w:rFonts w:ascii="Angsana New" w:hAnsi="Angsana New"/>
          <w:spacing w:val="8"/>
          <w:sz w:val="30"/>
          <w:szCs w:val="30"/>
        </w:rPr>
        <w:t>”</w:t>
      </w:r>
      <w:r w:rsidR="00596854" w:rsidRPr="00F37421">
        <w:rPr>
          <w:rFonts w:ascii="Angsana New" w:hAnsi="Angsana New"/>
          <w:spacing w:val="8"/>
          <w:sz w:val="30"/>
          <w:szCs w:val="30"/>
        </w:rPr>
        <w:t>)</w:t>
      </w:r>
      <w:r w:rsidRPr="00F37421">
        <w:rPr>
          <w:rFonts w:ascii="Angsana New" w:hAnsi="Angsana New"/>
          <w:spacing w:val="8"/>
          <w:sz w:val="30"/>
          <w:szCs w:val="30"/>
          <w:cs/>
        </w:rPr>
        <w:t xml:space="preserve"> เป็นนิติบุคคลที่จัดตั้งขึ้นในประเทศไทย</w:t>
      </w:r>
      <w:r w:rsidR="00F37421" w:rsidRPr="00F37421">
        <w:rPr>
          <w:rFonts w:ascii="Angsana New" w:hAnsi="Angsana New"/>
          <w:spacing w:val="8"/>
          <w:sz w:val="30"/>
          <w:szCs w:val="30"/>
        </w:rPr>
        <w:t xml:space="preserve"> </w:t>
      </w:r>
      <w:r w:rsidR="00F37421" w:rsidRPr="00F37421">
        <w:rPr>
          <w:rFonts w:ascii="Angsana New" w:hAnsi="Angsana New" w:hint="cs"/>
          <w:spacing w:val="6"/>
          <w:sz w:val="30"/>
          <w:szCs w:val="30"/>
          <w:cs/>
        </w:rPr>
        <w:t xml:space="preserve">และจดทะเบียนกับตลาดหลักทรัพย์แห่งประเทศไทย เมื่อวันที่ </w:t>
      </w:r>
      <w:r w:rsidR="00F37421" w:rsidRPr="00F37421">
        <w:rPr>
          <w:rFonts w:ascii="Angsana New" w:hAnsi="Angsana New"/>
          <w:spacing w:val="6"/>
          <w:sz w:val="30"/>
          <w:szCs w:val="30"/>
        </w:rPr>
        <w:t xml:space="preserve">6 </w:t>
      </w:r>
      <w:r w:rsidR="00F37421" w:rsidRPr="00F37421">
        <w:rPr>
          <w:rFonts w:ascii="Angsana New" w:hAnsi="Angsana New" w:hint="cs"/>
          <w:spacing w:val="6"/>
          <w:sz w:val="30"/>
          <w:szCs w:val="30"/>
          <w:cs/>
        </w:rPr>
        <w:t xml:space="preserve">มกราคม </w:t>
      </w:r>
      <w:r w:rsidR="00F37421" w:rsidRPr="00F37421">
        <w:rPr>
          <w:rFonts w:ascii="Angsana New" w:hAnsi="Angsana New"/>
          <w:spacing w:val="6"/>
          <w:sz w:val="30"/>
          <w:szCs w:val="30"/>
        </w:rPr>
        <w:t xml:space="preserve">2547 </w:t>
      </w:r>
      <w:r w:rsidR="00F37421" w:rsidRPr="00F37421">
        <w:rPr>
          <w:rFonts w:ascii="Angsana New" w:hAnsi="Angsana New" w:hint="cs"/>
          <w:spacing w:val="6"/>
          <w:sz w:val="30"/>
          <w:szCs w:val="30"/>
          <w:cs/>
        </w:rPr>
        <w:t>โดย</w:t>
      </w:r>
      <w:r w:rsidRPr="00F37421">
        <w:rPr>
          <w:rFonts w:ascii="Angsana New" w:hAnsi="Angsana New"/>
          <w:spacing w:val="6"/>
          <w:sz w:val="30"/>
          <w:szCs w:val="30"/>
          <w:cs/>
        </w:rPr>
        <w:t>มีที่อยู่จดทะเบียนตั้งอยู่</w:t>
      </w:r>
      <w:r w:rsidRPr="00F37421">
        <w:rPr>
          <w:rFonts w:ascii="Angsana New" w:hAnsi="Angsana New"/>
          <w:spacing w:val="-2"/>
          <w:sz w:val="30"/>
          <w:szCs w:val="30"/>
          <w:cs/>
        </w:rPr>
        <w:t xml:space="preserve">เลขที่ </w:t>
      </w:r>
      <w:r w:rsidR="0046205D" w:rsidRPr="00F37421">
        <w:rPr>
          <w:rFonts w:ascii="Angsana New" w:hAnsi="Angsana New"/>
          <w:spacing w:val="-2"/>
          <w:sz w:val="30"/>
          <w:szCs w:val="30"/>
        </w:rPr>
        <w:t>144</w:t>
      </w:r>
      <w:r w:rsidRPr="00F37421">
        <w:rPr>
          <w:rFonts w:ascii="Angsana New" w:hAnsi="Angsana New"/>
          <w:spacing w:val="-2"/>
          <w:sz w:val="30"/>
          <w:szCs w:val="30"/>
          <w:cs/>
        </w:rPr>
        <w:t xml:space="preserve"> หมู่ </w:t>
      </w:r>
      <w:r w:rsidR="0046205D" w:rsidRPr="00F37421">
        <w:rPr>
          <w:rFonts w:ascii="Angsana New" w:hAnsi="Angsana New"/>
          <w:spacing w:val="-2"/>
          <w:sz w:val="30"/>
          <w:szCs w:val="30"/>
        </w:rPr>
        <w:t>16</w:t>
      </w:r>
      <w:r w:rsidRPr="00F37421">
        <w:rPr>
          <w:rFonts w:ascii="Angsana New" w:hAnsi="Angsana New"/>
          <w:spacing w:val="-2"/>
          <w:sz w:val="30"/>
          <w:szCs w:val="30"/>
          <w:cs/>
        </w:rPr>
        <w:t xml:space="preserve"> ถนนอุดมสรยุทธ์ ตำบลบางกระสั้น อำเภอบางปะอิน จังหวัดพระนครศรีอยุธยา</w:t>
      </w:r>
      <w:r w:rsidR="00CB5982" w:rsidRPr="00F37421">
        <w:rPr>
          <w:rFonts w:ascii="Angsana New" w:hAnsi="Angsana New"/>
          <w:spacing w:val="-2"/>
          <w:sz w:val="30"/>
          <w:szCs w:val="30"/>
        </w:rPr>
        <w:t xml:space="preserve"> 13160</w:t>
      </w:r>
      <w:r w:rsidR="00B201C3" w:rsidRPr="00F37421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201C3" w:rsidRPr="00F37421">
        <w:rPr>
          <w:rFonts w:ascii="Angsana New" w:hAnsi="Angsana New"/>
          <w:spacing w:val="-2"/>
          <w:sz w:val="30"/>
          <w:szCs w:val="30"/>
          <w:cs/>
        </w:rPr>
        <w:t>ประเทศไทย</w:t>
      </w:r>
    </w:p>
    <w:p w14:paraId="4C7F064E" w14:textId="77777777" w:rsidR="00F16933" w:rsidRPr="007671A3" w:rsidRDefault="00F16933" w:rsidP="00842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021CD4E" w14:textId="6EE86CA4" w:rsidR="00F16933" w:rsidRPr="007671A3" w:rsidRDefault="00F16933" w:rsidP="00F34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10"/>
          <w:sz w:val="30"/>
          <w:szCs w:val="30"/>
          <w:cs/>
        </w:rPr>
        <w:t>บริษัทใหญ่และบริษัทใหญ่ในลำดับสูงสุดในระหว่าง</w:t>
      </w:r>
      <w:r w:rsidR="00294FF7" w:rsidRPr="007671A3">
        <w:rPr>
          <w:rFonts w:ascii="Angsana New" w:hAnsi="Angsana New"/>
          <w:spacing w:val="10"/>
          <w:sz w:val="30"/>
          <w:szCs w:val="30"/>
          <w:cs/>
        </w:rPr>
        <w:t>ปี</w:t>
      </w:r>
      <w:r w:rsidRPr="007671A3">
        <w:rPr>
          <w:rFonts w:ascii="Angsana New" w:hAnsi="Angsana New"/>
          <w:spacing w:val="10"/>
          <w:sz w:val="30"/>
          <w:szCs w:val="30"/>
          <w:cs/>
        </w:rPr>
        <w:t xml:space="preserve"> คือ บริษัทเอสซีจี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0"/>
          <w:sz w:val="30"/>
          <w:szCs w:val="30"/>
          <w:cs/>
        </w:rPr>
        <w:t>ผลิตภัณฑ์ก่อสร้</w:t>
      </w:r>
      <w:r w:rsidR="00FA42AA" w:rsidRPr="007671A3">
        <w:rPr>
          <w:rFonts w:ascii="Angsana New" w:hAnsi="Angsana New"/>
          <w:spacing w:val="10"/>
          <w:sz w:val="30"/>
          <w:szCs w:val="30"/>
          <w:cs/>
        </w:rPr>
        <w:t xml:space="preserve">าง จำกัด </w:t>
      </w:r>
      <w:r w:rsidRPr="007671A3">
        <w:rPr>
          <w:rFonts w:ascii="Angsana New" w:hAnsi="Angsana New"/>
          <w:spacing w:val="10"/>
          <w:sz w:val="30"/>
          <w:szCs w:val="30"/>
          <w:cs/>
        </w:rPr>
        <w:t>และ</w:t>
      </w:r>
      <w:r w:rsidR="008C7F92"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บริษัทปูนซิเมนต์ไทย จำกัด (มหาชน)</w:t>
      </w:r>
      <w:r w:rsidRPr="007671A3">
        <w:rPr>
          <w:rFonts w:ascii="Angsana New" w:hAnsi="Angsana New"/>
          <w:spacing w:val="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4"/>
          <w:sz w:val="30"/>
          <w:szCs w:val="30"/>
          <w:cs/>
        </w:rPr>
        <w:t>ซึ่งเป็นนิติบุคคลที่จัดตั้งขึ้นในประเทศไทย</w:t>
      </w:r>
    </w:p>
    <w:p w14:paraId="6BCE038C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96B065F" w14:textId="77777777" w:rsidR="00F16933" w:rsidRPr="007671A3" w:rsidRDefault="00F16933" w:rsidP="001057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บริษัทดำเนินธุรกิจหลักเกี่ยวกับการผลิตและจำหน่าย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อิฐมวลเบา แผ่นผนัง พื้นคอนกรีตมวลเบาและคานทับหลังมวลเบา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79E055BB" w14:textId="77777777" w:rsidR="00F16933" w:rsidRPr="007671A3" w:rsidRDefault="00F16933" w:rsidP="0010574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2E45E45D" w14:textId="6B416EDC" w:rsidR="00F16933" w:rsidRPr="007671A3" w:rsidRDefault="00F16933" w:rsidP="00F34464">
      <w:pPr>
        <w:pStyle w:val="Heading8"/>
        <w:tabs>
          <w:tab w:val="left" w:pos="540"/>
        </w:tabs>
        <w:spacing w:line="240" w:lineRule="auto"/>
        <w:jc w:val="thaiDistribute"/>
        <w:rPr>
          <w:rFonts w:ascii="Angsana New" w:hAnsi="Angsana New" w:cs="Angsana New"/>
          <w:b w:val="0"/>
          <w:bCs w:val="0"/>
          <w:sz w:val="30"/>
          <w:szCs w:val="30"/>
        </w:rPr>
      </w:pPr>
      <w:r w:rsidRPr="007671A3">
        <w:rPr>
          <w:rFonts w:ascii="Angsana New" w:hAnsi="Angsana New" w:cs="Angsana New"/>
          <w:b w:val="0"/>
          <w:bCs w:val="0"/>
          <w:sz w:val="30"/>
          <w:szCs w:val="30"/>
          <w:cs/>
        </w:rPr>
        <w:tab/>
        <w:t>รายละเอียดบริษัทย่อย</w:t>
      </w:r>
      <w:r w:rsidR="00C11CC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ณ วันที่ </w:t>
      </w:r>
      <w:r w:rsidR="00DE3883" w:rsidRPr="00DE3883">
        <w:rPr>
          <w:rFonts w:ascii="Angsana New" w:hAnsi="Angsana New" w:cs="Angsana New" w:hint="cs"/>
          <w:b w:val="0"/>
          <w:bCs w:val="0"/>
          <w:sz w:val="30"/>
          <w:szCs w:val="30"/>
        </w:rPr>
        <w:t>31</w:t>
      </w:r>
      <w:r w:rsidR="00C11CC0"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 ธันวาคม มีดังนี้</w:t>
      </w:r>
    </w:p>
    <w:p w14:paraId="4A56A052" w14:textId="77777777" w:rsidR="00F16933" w:rsidRPr="007671A3" w:rsidRDefault="00F16933" w:rsidP="00105744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78"/>
        <w:gridCol w:w="2790"/>
        <w:gridCol w:w="1260"/>
        <w:gridCol w:w="990"/>
        <w:gridCol w:w="252"/>
        <w:gridCol w:w="900"/>
      </w:tblGrid>
      <w:tr w:rsidR="00F16933" w:rsidRPr="007671A3" w14:paraId="3284A422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851502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7C5390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9E9719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ประเทศที่จัดตั้ง 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17877B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AB534A7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4B1C2A3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16933" w:rsidRPr="007671A3" w14:paraId="3B5C1514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259979AE" w14:textId="77777777" w:rsidR="00F16933" w:rsidRPr="007671A3" w:rsidRDefault="00F16933" w:rsidP="008B3FA3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 w:firstLine="7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BDDCD13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1029B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21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9DD0B2" w14:textId="77777777" w:rsidR="00F16933" w:rsidRPr="007671A3" w:rsidRDefault="00F16933" w:rsidP="00F94D69">
            <w:pPr>
              <w:tabs>
                <w:tab w:val="clear" w:pos="680"/>
                <w:tab w:val="clear" w:pos="907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บริษัทถือหุ้นร้อยละ</w:t>
            </w:r>
          </w:p>
        </w:tc>
      </w:tr>
      <w:tr w:rsidR="00F16933" w:rsidRPr="007671A3" w14:paraId="7AC5FF72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6A186FE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  <w:tab w:val="left" w:pos="1440"/>
              </w:tabs>
              <w:ind w:right="-16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4993D" w14:textId="77777777" w:rsidR="00F16933" w:rsidRPr="007671A3" w:rsidRDefault="00F16933" w:rsidP="00F94D69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A378044" w14:textId="77777777" w:rsidR="00F16933" w:rsidRPr="007671A3" w:rsidRDefault="00F16933" w:rsidP="00F94D69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409901" w14:textId="74649426" w:rsidR="00F16933" w:rsidRPr="007671A3" w:rsidRDefault="00090B52" w:rsidP="00097D1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8426B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F3A8F36" w14:textId="77777777" w:rsidR="00F16933" w:rsidRPr="007671A3" w:rsidRDefault="00F16933" w:rsidP="00F94D69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494C7E9" w14:textId="47747CFE" w:rsidR="00F16933" w:rsidRPr="007671A3" w:rsidRDefault="00090B52" w:rsidP="00F37421">
            <w:pPr>
              <w:tabs>
                <w:tab w:val="clear" w:pos="227"/>
                <w:tab w:val="left" w:pos="256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 w:rsidR="00097D1B">
              <w:rPr>
                <w:rFonts w:ascii="Angsana New" w:hAnsi="Angsana New"/>
                <w:sz w:val="30"/>
                <w:szCs w:val="30"/>
              </w:rPr>
              <w:t>6</w:t>
            </w:r>
            <w:r w:rsidR="008426B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65DC291B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8E5B566" w14:textId="77777777" w:rsidR="00097D1B" w:rsidRPr="007671A3" w:rsidRDefault="00097D1B" w:rsidP="00F34464">
            <w:pPr>
              <w:tabs>
                <w:tab w:val="clear" w:pos="907"/>
                <w:tab w:val="left" w:pos="158"/>
                <w:tab w:val="left" w:pos="360"/>
                <w:tab w:val="left" w:pos="90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บริษัทย่อยทางตรง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F6CBCA2" w14:textId="77777777" w:rsidR="00097D1B" w:rsidRPr="007671A3" w:rsidRDefault="00097D1B" w:rsidP="00097D1B">
            <w:pPr>
              <w:tabs>
                <w:tab w:val="clear" w:pos="907"/>
                <w:tab w:val="left" w:pos="360"/>
                <w:tab w:val="left" w:pos="90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D5DA1" w14:textId="77777777" w:rsidR="00097D1B" w:rsidRPr="007671A3" w:rsidRDefault="00097D1B" w:rsidP="00097D1B">
            <w:pPr>
              <w:ind w:right="-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DCDF7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6E36CD2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D2AA4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both"/>
              <w:textAlignment w:val="baselin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435C3016" w14:textId="77777777" w:rsidTr="00F34464"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4A21E88B" w14:textId="75E86C93" w:rsidR="00097D1B" w:rsidRPr="007671A3" w:rsidRDefault="00097D1B" w:rsidP="00F34464">
            <w:pPr>
              <w:tabs>
                <w:tab w:val="left" w:pos="360"/>
                <w:tab w:val="left" w:pos="1440"/>
              </w:tabs>
              <w:ind w:right="-16" w:firstLine="6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1E30061" w14:textId="77777777" w:rsidR="00097D1B" w:rsidRPr="007671A3" w:rsidRDefault="00097D1B" w:rsidP="00103B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"/>
              </w:tabs>
              <w:ind w:left="4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ผลิตและจำหน่ายอิฐมวลเบา    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     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แผ่นผนัง พื้นคอนกรีตมวลเบาและคานทับหลังมวลเบา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924195" w14:textId="77777777" w:rsidR="00097D1B" w:rsidRPr="007671A3" w:rsidRDefault="00097D1B" w:rsidP="00097D1B">
            <w:pPr>
              <w:ind w:right="-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EAE1C0" w14:textId="282DF080" w:rsidR="00097D1B" w:rsidRPr="007671A3" w:rsidRDefault="008426B6" w:rsidP="00F374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4AE33673" w14:textId="77777777" w:rsidR="00097D1B" w:rsidRPr="007671A3" w:rsidRDefault="00097D1B" w:rsidP="0084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overflowPunct w:val="0"/>
              <w:autoSpaceDE w:val="0"/>
              <w:autoSpaceDN w:val="0"/>
              <w:adjustRightInd w:val="0"/>
              <w:ind w:left="-108" w:right="-16"/>
              <w:jc w:val="center"/>
              <w:textAlignment w:val="baseline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ACC05C" w14:textId="09B7554D" w:rsidR="00097D1B" w:rsidRPr="007671A3" w:rsidRDefault="008426B6" w:rsidP="00F374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2"/>
              </w:tabs>
              <w:spacing w:line="380" w:lineRule="exact"/>
              <w:ind w:left="-108" w:right="-28"/>
              <w:jc w:val="center"/>
              <w:rPr>
                <w:cs/>
              </w:rPr>
            </w:pPr>
            <w:r>
              <w:rPr>
                <w:lang w:val="en-US"/>
              </w:rPr>
              <w:t>100</w:t>
            </w:r>
          </w:p>
        </w:tc>
      </w:tr>
    </w:tbl>
    <w:p w14:paraId="42AD8B57" w14:textId="77777777" w:rsidR="00F16933" w:rsidRPr="007671A3" w:rsidRDefault="00F16933" w:rsidP="0032729D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cs/>
        </w:rPr>
        <w:br w:type="page"/>
      </w:r>
      <w:r w:rsidRPr="007671A3">
        <w:rPr>
          <w:rFonts w:ascii="Angsana New" w:hAnsi="Angsana New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</w:t>
      </w:r>
    </w:p>
    <w:p w14:paraId="16C77029" w14:textId="77777777" w:rsidR="00F16933" w:rsidRPr="007671A3" w:rsidRDefault="00F16933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C26896A" w14:textId="77777777" w:rsidR="00821B62" w:rsidRPr="007671A3" w:rsidRDefault="00F16933" w:rsidP="00681D37">
      <w:pPr>
        <w:pStyle w:val="ListParagraph1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เกณฑ์การถือปฏิบัติ</w:t>
      </w:r>
    </w:p>
    <w:p w14:paraId="6D72B45F" w14:textId="77777777" w:rsidR="00821B62" w:rsidRPr="007671A3" w:rsidRDefault="00821B62" w:rsidP="00821B62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47E8CEE" w14:textId="4FC02D7E" w:rsidR="00B201C3" w:rsidRPr="00781AE7" w:rsidRDefault="00B201C3" w:rsidP="00896E90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360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56E29">
        <w:rPr>
          <w:rFonts w:ascii="Angsana New" w:hAnsi="Angsana New"/>
          <w:spacing w:val="10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</w:t>
      </w:r>
      <w:r w:rsidRPr="00FB3202">
        <w:rPr>
          <w:rFonts w:ascii="Angsana New" w:hAnsi="Angsana New"/>
          <w:spacing w:val="2"/>
          <w:sz w:val="30"/>
          <w:szCs w:val="30"/>
          <w:cs/>
        </w:rPr>
        <w:t>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65F1805E" w14:textId="77777777" w:rsidR="00B201C3" w:rsidRPr="00EE1DB2" w:rsidRDefault="00B201C3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62D2367D" w14:textId="63E24F8B" w:rsidR="0035168A" w:rsidRDefault="0035168A" w:rsidP="00CF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321BCD">
        <w:rPr>
          <w:rFonts w:ascii="Angsana New" w:hAnsi="Angsana New"/>
          <w:spacing w:val="-2"/>
          <w:sz w:val="30"/>
          <w:szCs w:val="30"/>
          <w:cs/>
        </w:rPr>
        <w:t>มาตรฐานการรายงานทางการเงินหลายฉบับได้มีการออกและปรับปรุงใหม่ซึ่งมีผลบังคับใช้ตั้งแต่รอบระยะเวลาบัญชี</w:t>
      </w:r>
      <w:r w:rsidRPr="00321BCD">
        <w:rPr>
          <w:rFonts w:ascii="Angsana New" w:hAnsi="Angsana New"/>
          <w:sz w:val="30"/>
          <w:szCs w:val="30"/>
          <w:cs/>
        </w:rPr>
        <w:t xml:space="preserve">ที่เริ่มในหรือหลังวันที่ </w:t>
      </w:r>
      <w:r w:rsidR="00DE3883" w:rsidRPr="00DE3883">
        <w:rPr>
          <w:rFonts w:ascii="Angsana New" w:hAnsi="Angsana New"/>
          <w:sz w:val="30"/>
          <w:szCs w:val="30"/>
        </w:rPr>
        <w:t>1</w:t>
      </w:r>
      <w:r w:rsidRPr="00321BCD">
        <w:rPr>
          <w:rFonts w:ascii="Angsana New" w:hAnsi="Angsana New"/>
          <w:sz w:val="30"/>
          <w:szCs w:val="30"/>
          <w:cs/>
        </w:rPr>
        <w:t xml:space="preserve"> มกราคม </w:t>
      </w:r>
      <w:r w:rsidR="00DE3883" w:rsidRPr="00DE3883">
        <w:rPr>
          <w:rFonts w:ascii="Angsana New" w:hAnsi="Angsana New"/>
          <w:sz w:val="30"/>
          <w:szCs w:val="30"/>
        </w:rPr>
        <w:t>2562</w:t>
      </w:r>
      <w:r w:rsidRPr="00321BCD">
        <w:rPr>
          <w:rFonts w:ascii="Angsana New" w:hAnsi="Angsana New"/>
          <w:sz w:val="30"/>
          <w:szCs w:val="30"/>
          <w:cs/>
        </w:rPr>
        <w:t xml:space="preserve"> การปฏิบัติตามมาตรฐานการรายงานทางการเงินที่ออกและปรับปรุงใหม่นั้น</w:t>
      </w:r>
      <w:r w:rsidRPr="0035168A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CD162D">
        <w:rPr>
          <w:rFonts w:ascii="Angsana New" w:hAnsi="Angsana New"/>
          <w:spacing w:val="4"/>
          <w:sz w:val="30"/>
          <w:szCs w:val="30"/>
          <w:cs/>
        </w:rPr>
        <w:t>ไม่มีผลกระทบอย่างเป็นสาระสำคัญต่อนโยบายการบัญชี วิธีการคำนวณและผลการดำเนินงานหรือฐานะการเงิน</w:t>
      </w:r>
      <w:r w:rsidRPr="0035168A">
        <w:rPr>
          <w:rFonts w:ascii="Angsana New" w:hAnsi="Angsana New"/>
          <w:spacing w:val="8"/>
          <w:sz w:val="30"/>
          <w:szCs w:val="30"/>
          <w:cs/>
        </w:rPr>
        <w:t>ของกลุ่มบริษัท</w:t>
      </w:r>
    </w:p>
    <w:p w14:paraId="3E17332B" w14:textId="1B12CE6B" w:rsidR="000708B2" w:rsidRDefault="000708B2" w:rsidP="00CF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F916855" w14:textId="77777777" w:rsidR="000708B2" w:rsidRDefault="000708B2" w:rsidP="000708B2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>
        <w:rPr>
          <w:rFonts w:asciiTheme="majorBidi" w:hAnsiTheme="majorBidi" w:cstheme="majorBidi" w:hint="cs"/>
          <w:sz w:val="30"/>
          <w:szCs w:val="30"/>
        </w:rPr>
        <w:t xml:space="preserve">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(“</w:t>
      </w:r>
      <w:r>
        <w:rPr>
          <w:rFonts w:asciiTheme="majorBidi" w:hAnsiTheme="majorBidi" w:cstheme="majorBidi" w:hint="cs"/>
          <w:sz w:val="30"/>
          <w:szCs w:val="30"/>
        </w:rPr>
        <w:t>TFRS 15</w:t>
      </w:r>
      <w:r>
        <w:rPr>
          <w:rFonts w:asciiTheme="majorBidi" w:hAnsiTheme="majorBidi" w:hint="cs"/>
          <w:sz w:val="30"/>
          <w:szCs w:val="30"/>
          <w:cs/>
        </w:rPr>
        <w:t>”)</w:t>
      </w:r>
      <w:r>
        <w:rPr>
          <w:rFonts w:asciiTheme="majorBidi" w:hAnsiTheme="majorBidi" w:hint="cs"/>
          <w:i/>
          <w:iCs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เป็นครั้งแรกตั้งแต่วันที่ </w:t>
      </w:r>
      <w:r>
        <w:rPr>
          <w:rFonts w:asciiTheme="majorBidi" w:hAnsiTheme="majorBidi" w:cstheme="majorBidi" w:hint="cs"/>
          <w:sz w:val="30"/>
          <w:szCs w:val="30"/>
        </w:rPr>
        <w:t xml:space="preserve">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>
        <w:rPr>
          <w:rFonts w:asciiTheme="majorBidi" w:hAnsiTheme="majorBidi" w:cstheme="majorBidi" w:hint="cs"/>
          <w:sz w:val="30"/>
          <w:szCs w:val="30"/>
        </w:rPr>
        <w:t xml:space="preserve">2562 TFRS 15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ซึ่งได้นำมาใช้แทนมาตรฐานการบัญชี ฉบับที่ </w:t>
      </w:r>
      <w:r>
        <w:rPr>
          <w:rFonts w:asciiTheme="majorBidi" w:hAnsiTheme="majorBidi" w:cstheme="majorBidi" w:hint="cs"/>
          <w:sz w:val="30"/>
          <w:szCs w:val="30"/>
        </w:rPr>
        <w:t xml:space="preserve">18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</w:t>
      </w:r>
      <w:r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(“</w:t>
      </w:r>
      <w:r>
        <w:rPr>
          <w:rFonts w:asciiTheme="majorBidi" w:hAnsiTheme="majorBidi" w:cstheme="majorBidi" w:hint="cs"/>
          <w:sz w:val="30"/>
          <w:szCs w:val="30"/>
        </w:rPr>
        <w:t>TAS 18</w:t>
      </w:r>
      <w:r>
        <w:rPr>
          <w:rFonts w:asciiTheme="majorBidi" w:hAnsiTheme="majorBidi" w:hint="cs"/>
          <w:sz w:val="30"/>
          <w:szCs w:val="30"/>
          <w:cs/>
        </w:rPr>
        <w:t xml:space="preserve">”) </w:t>
      </w:r>
      <w:r>
        <w:rPr>
          <w:rFonts w:asciiTheme="majorBidi" w:hAnsiTheme="majorBidi" w:cstheme="majorBidi" w:hint="cs"/>
          <w:sz w:val="30"/>
          <w:szCs w:val="30"/>
          <w:cs/>
        </w:rPr>
        <w:t>มาตรฐานการบัญชี ฉบับที่</w:t>
      </w:r>
      <w:r>
        <w:rPr>
          <w:rFonts w:asciiTheme="majorBidi" w:hAnsiTheme="majorBidi" w:cstheme="majorBidi" w:hint="cs"/>
          <w:sz w:val="30"/>
          <w:szCs w:val="30"/>
        </w:rPr>
        <w:t xml:space="preserve"> 11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สัญญาก่อสร้าง</w:t>
      </w:r>
      <w:r>
        <w:rPr>
          <w:rFonts w:asciiTheme="majorBidi" w:hAnsiTheme="majorBidi" w:cs="Times New Roman" w:hint="cs"/>
          <w:sz w:val="30"/>
          <w:szCs w:val="30"/>
          <w:rtl/>
          <w:lang w:bidi="ar-SA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(“</w:t>
      </w:r>
      <w:r>
        <w:rPr>
          <w:rFonts w:asciiTheme="majorBidi" w:hAnsiTheme="majorBidi" w:cstheme="majorBidi" w:hint="cs"/>
          <w:sz w:val="30"/>
          <w:szCs w:val="30"/>
        </w:rPr>
        <w:t>TAS 11</w:t>
      </w:r>
      <w:r>
        <w:rPr>
          <w:rFonts w:asciiTheme="majorBidi" w:hAnsiTheme="majorBidi" w:hint="cs"/>
          <w:sz w:val="30"/>
          <w:szCs w:val="30"/>
          <w:cs/>
        </w:rPr>
        <w:t xml:space="preserve">”) </w:t>
      </w:r>
      <w:r>
        <w:rPr>
          <w:rFonts w:asciiTheme="majorBidi" w:hAnsiTheme="majorBidi" w:cstheme="majorBidi" w:hint="cs"/>
          <w:sz w:val="30"/>
          <w:szCs w:val="30"/>
          <w:cs/>
        </w:rPr>
        <w:t>และการตีความมาตรฐานการรายงานทางการเงิน</w:t>
      </w:r>
      <w:r>
        <w:rPr>
          <w:rFonts w:asciiTheme="majorBidi" w:hAnsiTheme="majorBidi" w:cstheme="majorBidi" w:hint="cs"/>
          <w:sz w:val="30"/>
          <w:szCs w:val="30"/>
          <w:cs/>
        </w:rPr>
        <w:br/>
        <w:t>ที่เกี่ยวข้อง</w:t>
      </w:r>
    </w:p>
    <w:p w14:paraId="685C5F9D" w14:textId="77777777" w:rsidR="000708B2" w:rsidRDefault="000708B2" w:rsidP="000708B2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ACD08F7" w14:textId="77777777" w:rsidR="000708B2" w:rsidRDefault="000708B2" w:rsidP="000708B2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ตาม</w:t>
      </w:r>
      <w:r>
        <w:rPr>
          <w:rFonts w:asciiTheme="majorBidi" w:hAnsiTheme="majorBidi" w:cstheme="majorBidi" w:hint="cs"/>
          <w:sz w:val="30"/>
          <w:szCs w:val="30"/>
        </w:rPr>
        <w:t xml:space="preserve"> TFRS 15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ด้วยจำนวนเงินที่สะท้อนถึง</w:t>
      </w:r>
      <w:r>
        <w:rPr>
          <w:rFonts w:asciiTheme="majorBidi" w:hAnsiTheme="majorBidi" w:cstheme="majorBidi" w:hint="cs"/>
          <w:sz w:val="30"/>
          <w:szCs w:val="30"/>
          <w:cs/>
        </w:rPr>
        <w:br/>
      </w:r>
      <w:r w:rsidRPr="00CD162D">
        <w:rPr>
          <w:rFonts w:asciiTheme="majorBidi" w:hAnsiTheme="majorBidi" w:cstheme="majorBidi" w:hint="cs"/>
          <w:spacing w:val="8"/>
          <w:sz w:val="30"/>
          <w:szCs w:val="30"/>
          <w:cs/>
        </w:rPr>
        <w:t>สิ่งตอบแทนที่กลุ่มบริษัทคาดว่าจะมีสิทธิได้รับและมีการใช้วิจารณญาณในการพิจารณาจังหวะเวลาในการ</w:t>
      </w:r>
      <w:r w:rsidRPr="00CD162D">
        <w:rPr>
          <w:rFonts w:asciiTheme="majorBidi" w:hAnsiTheme="majorBidi" w:cstheme="majorBidi" w:hint="cs"/>
          <w:spacing w:val="4"/>
          <w:sz w:val="30"/>
          <w:szCs w:val="30"/>
          <w:cs/>
        </w:rPr>
        <w:t>ส่งมอบการควบคุม เพื่อประเมินว่าจะรับรู้รายได้ ณ เวลาใดเวลาหนึ่งหรือรับรู้ตลอดช่วงเวลาหนึ่ง</w:t>
      </w:r>
      <w:r w:rsidRPr="00CD162D">
        <w:rPr>
          <w:rFonts w:asciiTheme="majorBidi" w:hAnsiTheme="majorBidi" w:hint="cs"/>
          <w:spacing w:val="4"/>
          <w:sz w:val="30"/>
          <w:szCs w:val="30"/>
          <w:cs/>
        </w:rPr>
        <w:t xml:space="preserve"> </w:t>
      </w:r>
      <w:r w:rsidRPr="00CD162D">
        <w:rPr>
          <w:rFonts w:asciiTheme="majorBidi" w:hAnsiTheme="majorBidi" w:cstheme="majorBidi" w:hint="cs"/>
          <w:spacing w:val="4"/>
          <w:sz w:val="30"/>
          <w:szCs w:val="30"/>
          <w:cs/>
        </w:rPr>
        <w:t>ซึ่งกลุ่มบริษัทมี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จังหวะเวลาของการรับรู้รายได้ส่วนใหญ่มาจากการขาย โดยเป็นรายได้ที่รับรู้ ณ เวลาใดเวลาหนึ่ง </w:t>
      </w:r>
    </w:p>
    <w:p w14:paraId="66DDBA07" w14:textId="77777777" w:rsidR="000708B2" w:rsidRDefault="000708B2" w:rsidP="000708B2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B859186" w14:textId="4E59891B" w:rsidR="000708B2" w:rsidRDefault="000708B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8"/>
          <w:sz w:val="30"/>
          <w:szCs w:val="30"/>
        </w:rPr>
      </w:pPr>
      <w:r w:rsidRPr="00CD162D">
        <w:rPr>
          <w:rFonts w:ascii="Angsana New" w:hAnsi="Angsana New"/>
          <w:spacing w:val="6"/>
          <w:sz w:val="30"/>
          <w:szCs w:val="30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มาตรฐานการรายงานทางการเงิน</w:t>
      </w:r>
      <w:r w:rsidRPr="000708B2">
        <w:rPr>
          <w:rFonts w:ascii="Angsana New" w:hAnsi="Angsana New"/>
          <w:spacing w:val="8"/>
          <w:sz w:val="30"/>
          <w:szCs w:val="30"/>
          <w:cs/>
        </w:rPr>
        <w:t xml:space="preserve">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0708B2">
        <w:rPr>
          <w:rFonts w:ascii="Angsana New" w:hAnsi="Angsana New"/>
          <w:spacing w:val="8"/>
          <w:sz w:val="30"/>
          <w:szCs w:val="30"/>
        </w:rPr>
        <w:t>3</w:t>
      </w:r>
      <w:r>
        <w:rPr>
          <w:rFonts w:ascii="Angsana New" w:hAnsi="Angsana New"/>
          <w:spacing w:val="8"/>
          <w:sz w:val="30"/>
          <w:szCs w:val="30"/>
        </w:rPr>
        <w:t>3</w:t>
      </w:r>
    </w:p>
    <w:p w14:paraId="5BAAD92A" w14:textId="5BEDA57A" w:rsidR="00592DA2" w:rsidRDefault="00592DA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6F21CE6" w14:textId="514B8CC1" w:rsidR="000708B2" w:rsidRDefault="000708B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5A63A2DA" w14:textId="3B6B5DC3" w:rsidR="000708B2" w:rsidRDefault="000708B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20F8D024" w14:textId="0455C7CE" w:rsidR="000708B2" w:rsidRDefault="000708B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69DECB54" w14:textId="232B36C6" w:rsidR="000708B2" w:rsidRDefault="000708B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BE11AED" w14:textId="77777777" w:rsidR="000708B2" w:rsidRPr="007671A3" w:rsidRDefault="000708B2" w:rsidP="000708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CA29226" w14:textId="70AE64A0" w:rsidR="0041434F" w:rsidRDefault="00CF4CF3" w:rsidP="00681D37">
      <w:pPr>
        <w:pStyle w:val="ListParagraph1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เกณฑ์การวัดมูลค่า</w:t>
      </w:r>
    </w:p>
    <w:p w14:paraId="3ED6D72E" w14:textId="77777777" w:rsidR="00CF4CF3" w:rsidRPr="00CF4CF3" w:rsidRDefault="00CF4CF3" w:rsidP="00CF4CF3">
      <w:pPr>
        <w:pStyle w:val="ListParagraph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  <w:tab w:val="left" w:pos="540"/>
          <w:tab w:val="left" w:pos="72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5F9A8B" w14:textId="14C24632" w:rsidR="00510F21" w:rsidRDefault="0041434F" w:rsidP="00C11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2DA2">
        <w:rPr>
          <w:rFonts w:ascii="Angsana New" w:hAnsi="Angsana New"/>
          <w:spacing w:val="18"/>
          <w:sz w:val="30"/>
          <w:szCs w:val="30"/>
          <w:cs/>
        </w:rPr>
        <w:t>งบการเงินนี้จัดทำขึ้นโดยถือหลักเกณฑ์การบันทึกตามราค</w:t>
      </w:r>
      <w:r w:rsidR="00C2541C" w:rsidRPr="00592DA2">
        <w:rPr>
          <w:rFonts w:ascii="Angsana New" w:hAnsi="Angsana New"/>
          <w:spacing w:val="18"/>
          <w:sz w:val="30"/>
          <w:szCs w:val="30"/>
          <w:cs/>
        </w:rPr>
        <w:t>าทุนเดิม ยกเว้นรายการที่สำคัญ</w:t>
      </w:r>
      <w:r w:rsidRPr="00592DA2">
        <w:rPr>
          <w:rFonts w:ascii="Angsana New" w:hAnsi="Angsana New"/>
          <w:spacing w:val="18"/>
          <w:sz w:val="30"/>
          <w:szCs w:val="30"/>
          <w:cs/>
        </w:rPr>
        <w:t>แสดงใน</w:t>
      </w:r>
      <w:r w:rsidRPr="00781AE7">
        <w:rPr>
          <w:rFonts w:ascii="Angsana New" w:hAnsi="Angsana New"/>
          <w:sz w:val="30"/>
          <w:szCs w:val="30"/>
          <w:cs/>
        </w:rPr>
        <w:t>งบแสดงฐานะการเงินดังต่อไปนี้</w:t>
      </w:r>
    </w:p>
    <w:p w14:paraId="7C0BB97D" w14:textId="77777777" w:rsidR="00B65E95" w:rsidRPr="00781AE7" w:rsidRDefault="00B65E95" w:rsidP="00C11C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DBE9CD" w14:textId="77777777" w:rsidR="00664FFC" w:rsidRPr="00664FFC" w:rsidRDefault="00664FFC" w:rsidP="00664FFC">
      <w:pPr>
        <w:numPr>
          <w:ilvl w:val="1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993"/>
        </w:tabs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664FFC">
        <w:rPr>
          <w:rFonts w:ascii="Angsana New" w:hAnsi="Angsana New" w:hint="cs"/>
          <w:sz w:val="30"/>
          <w:szCs w:val="30"/>
          <w:cs/>
        </w:rPr>
        <w:t>หนี้สินผลประโยชน์ที่กำหนดไว้วัดมูลค่าด้วย</w:t>
      </w:r>
      <w:r w:rsidRPr="00664FFC">
        <w:rPr>
          <w:rFonts w:ascii="Angsana New" w:hAnsi="Angsana New"/>
          <w:sz w:val="30"/>
          <w:szCs w:val="30"/>
          <w:cs/>
        </w:rPr>
        <w:t>มูลค่าปัจจุบันของ</w:t>
      </w:r>
      <w:r w:rsidRPr="00664FFC">
        <w:rPr>
          <w:rFonts w:ascii="Angsana New" w:hAnsi="Angsana New" w:hint="cs"/>
          <w:sz w:val="30"/>
          <w:szCs w:val="30"/>
          <w:cs/>
        </w:rPr>
        <w:t>ประมาณการหนี้สินไม่หมุนเวียน</w:t>
      </w:r>
      <w:r w:rsidRPr="00664FFC">
        <w:rPr>
          <w:rFonts w:ascii="Angsana New" w:hAnsi="Angsana New"/>
          <w:sz w:val="30"/>
          <w:szCs w:val="30"/>
          <w:cs/>
        </w:rPr>
        <w:t>ตามโครงการผลประโยชน์ของพนักงานที่กำหนดไว้</w:t>
      </w:r>
    </w:p>
    <w:p w14:paraId="776D7F06" w14:textId="77777777" w:rsidR="00206E84" w:rsidRDefault="00206E84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2DA949" w14:textId="17A3868D" w:rsidR="0034460D" w:rsidRPr="007671A3" w:rsidRDefault="003A0903" w:rsidP="00FF40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(ค)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สกุลเงินที่</w:t>
      </w:r>
      <w:r w:rsidR="005745B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นำเสนองบการเงิน  </w:t>
      </w:r>
    </w:p>
    <w:p w14:paraId="52C44995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F47C0D4" w14:textId="59243BB2" w:rsidR="0034460D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10F21">
        <w:rPr>
          <w:rFonts w:ascii="Angsana New" w:hAnsi="Angsana New"/>
          <w:spacing w:val="8"/>
          <w:sz w:val="30"/>
          <w:szCs w:val="30"/>
          <w:cs/>
        </w:rPr>
        <w:t xml:space="preserve">งบการเงินนี้จัดทำและแสดงหน่วยเงินตราเป็นเงินบาท </w:t>
      </w:r>
      <w:r w:rsidR="005745B3" w:rsidRPr="00510F21">
        <w:rPr>
          <w:rFonts w:ascii="Angsana New" w:hAnsi="Angsana New"/>
          <w:spacing w:val="8"/>
          <w:sz w:val="30"/>
          <w:szCs w:val="30"/>
          <w:cs/>
        </w:rPr>
        <w:t>ซึ่งเป็นสกุลเงินที่ใช้ในการดำเนินงานของบริษัท</w:t>
      </w:r>
      <w:r w:rsidR="005745B3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592DA2">
        <w:rPr>
          <w:rFonts w:ascii="Angsana New" w:hAnsi="Angsana New"/>
          <w:spacing w:val="-4"/>
          <w:sz w:val="30"/>
          <w:szCs w:val="30"/>
          <w:cs/>
        </w:rPr>
        <w:t>ข้อมูล</w:t>
      </w:r>
      <w:r w:rsidRPr="006E68F2">
        <w:rPr>
          <w:rFonts w:ascii="Angsana New" w:hAnsi="Angsana New"/>
          <w:spacing w:val="4"/>
          <w:sz w:val="30"/>
          <w:szCs w:val="30"/>
          <w:cs/>
        </w:rPr>
        <w:t>ทางการเงินทั้งหมดมีการปัดเศษในหมายเหตุประกอบง</w:t>
      </w:r>
      <w:r w:rsidR="00A5100A" w:rsidRPr="006E68F2">
        <w:rPr>
          <w:rFonts w:ascii="Angsana New" w:hAnsi="Angsana New"/>
          <w:spacing w:val="4"/>
          <w:sz w:val="30"/>
          <w:szCs w:val="30"/>
          <w:cs/>
        </w:rPr>
        <w:t>บการเงินเพื่อให้แสดงเป็นหลักพัน</w:t>
      </w:r>
      <w:r w:rsidRPr="006E68F2">
        <w:rPr>
          <w:rFonts w:ascii="Angsana New" w:hAnsi="Angsana New"/>
          <w:spacing w:val="4"/>
          <w:sz w:val="30"/>
          <w:szCs w:val="30"/>
          <w:cs/>
        </w:rPr>
        <w:t>บาท ยกเว้นที่ระบุไว้</w:t>
      </w:r>
      <w:r w:rsidRPr="007671A3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44CBAF5E" w14:textId="77777777" w:rsidR="00973B90" w:rsidRPr="007671A3" w:rsidRDefault="00973B90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42BAF5E" w14:textId="77777777" w:rsidR="0034460D" w:rsidRPr="007671A3" w:rsidRDefault="00320213" w:rsidP="00CF4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3A0903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การประมาณการและใช้ดุลยพินิจ</w:t>
      </w:r>
    </w:p>
    <w:p w14:paraId="6AF36FF4" w14:textId="77777777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81AD66F" w14:textId="7C71C3AD" w:rsidR="0034460D" w:rsidRPr="007671A3" w:rsidRDefault="0034460D" w:rsidP="004107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9157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ผู้บริหารใช้ดุลยพินิจ การประมาณการ</w:t>
      </w:r>
      <w:r w:rsidR="008B61FB" w:rsidRPr="00343259">
        <w:rPr>
          <w:rFonts w:ascii="Angsana New" w:hAnsi="Angsana New"/>
          <w:spacing w:val="2"/>
          <w:sz w:val="30"/>
          <w:szCs w:val="30"/>
          <w:cs/>
        </w:rPr>
        <w:t>และข้อสมมติ</w:t>
      </w:r>
      <w:r w:rsidRPr="00343259">
        <w:rPr>
          <w:rFonts w:ascii="Angsana New" w:hAnsi="Angsana New"/>
          <w:spacing w:val="2"/>
          <w:sz w:val="30"/>
          <w:szCs w:val="30"/>
          <w:cs/>
        </w:rPr>
        <w:t>หลายประการ ซึ่งมีผลกระทบต่อการกำหนดนโยบายการบัญชี</w:t>
      </w:r>
      <w:r w:rsidR="00973B90" w:rsidRPr="00343259">
        <w:rPr>
          <w:rFonts w:ascii="Angsana New" w:hAnsi="Angsana New" w:hint="cs"/>
          <w:spacing w:val="2"/>
          <w:sz w:val="30"/>
          <w:szCs w:val="30"/>
          <w:cs/>
        </w:rPr>
        <w:t>ของกลุ่มบริษัท ทั้งนี้</w:t>
      </w:r>
      <w:r w:rsidRPr="00343259">
        <w:rPr>
          <w:rFonts w:ascii="Angsana New" w:hAnsi="Angsana New"/>
          <w:spacing w:val="2"/>
          <w:sz w:val="30"/>
          <w:szCs w:val="30"/>
          <w:cs/>
        </w:rPr>
        <w:t xml:space="preserve"> ผลที่เกิดขึ้นจริงอาจ</w:t>
      </w:r>
      <w:r w:rsidRPr="007671A3">
        <w:rPr>
          <w:rFonts w:ascii="Angsana New" w:hAnsi="Angsana New"/>
          <w:sz w:val="30"/>
          <w:szCs w:val="30"/>
          <w:cs/>
        </w:rPr>
        <w:t>แตกต่างจากที่ประมาณการไว้</w:t>
      </w:r>
    </w:p>
    <w:p w14:paraId="58A11E4A" w14:textId="77777777" w:rsidR="003608B5" w:rsidRPr="007671A3" w:rsidRDefault="003608B5" w:rsidP="00000B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813DF0A" w14:textId="77777777" w:rsidR="00CC42EB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92DA2">
        <w:rPr>
          <w:rFonts w:ascii="Angsana New" w:hAnsi="Angsana New"/>
          <w:spacing w:val="-6"/>
          <w:sz w:val="30"/>
          <w:szCs w:val="30"/>
          <w:cs/>
        </w:rPr>
        <w:t>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</w:t>
      </w:r>
      <w:r w:rsidRPr="007671A3">
        <w:rPr>
          <w:rFonts w:ascii="Angsana New" w:hAnsi="Angsana New"/>
          <w:sz w:val="30"/>
          <w:szCs w:val="30"/>
          <w:cs/>
        </w:rPr>
        <w:t>จะบันทึกโดยวิธีเปลี่ยนทันทีเป็นต้นไป</w:t>
      </w:r>
    </w:p>
    <w:p w14:paraId="6D605A85" w14:textId="77777777" w:rsidR="00CC42EB" w:rsidRPr="007671A3" w:rsidRDefault="00CC42EB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7DA2FE" w14:textId="239EEC1D" w:rsidR="00CC42EB" w:rsidRPr="007671A3" w:rsidRDefault="00CC42EB" w:rsidP="005915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B61FB">
        <w:rPr>
          <w:rFonts w:ascii="Angsana New" w:hAnsi="Angsana New"/>
          <w:spacing w:val="4"/>
          <w:sz w:val="30"/>
          <w:szCs w:val="30"/>
          <w:cs/>
        </w:rPr>
        <w:t xml:space="preserve">ข้อมูลเกี่ยวกับความไม่แน่นอนของประมาณการ </w:t>
      </w:r>
      <w:r w:rsidR="008B61FB" w:rsidRPr="008B61FB">
        <w:rPr>
          <w:rFonts w:ascii="Angsana New" w:hAnsi="Angsana New"/>
          <w:spacing w:val="4"/>
          <w:sz w:val="30"/>
          <w:szCs w:val="30"/>
          <w:cs/>
        </w:rPr>
        <w:t>และข้อสมมติ</w:t>
      </w:r>
      <w:r w:rsidRPr="008B61FB">
        <w:rPr>
          <w:rFonts w:ascii="Angsana New" w:hAnsi="Angsana New"/>
          <w:spacing w:val="4"/>
          <w:sz w:val="30"/>
          <w:szCs w:val="30"/>
          <w:cs/>
        </w:rPr>
        <w:t>ที่สำคัญในการกำหนดนโยบายการบัญชี</w:t>
      </w:r>
      <w:r w:rsidR="00A61724" w:rsidRPr="008B61FB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8B61FB">
        <w:rPr>
          <w:rFonts w:ascii="Angsana New" w:hAnsi="Angsana New"/>
          <w:spacing w:val="4"/>
          <w:sz w:val="30"/>
          <w:szCs w:val="30"/>
          <w:cs/>
        </w:rPr>
        <w:t>ซึ่งมี</w:t>
      </w:r>
      <w:r w:rsidRPr="008B61FB">
        <w:rPr>
          <w:rFonts w:ascii="Angsana New" w:hAnsi="Angsana New"/>
          <w:spacing w:val="2"/>
          <w:sz w:val="30"/>
          <w:szCs w:val="30"/>
          <w:cs/>
        </w:rPr>
        <w:t>ผลกระทบ</w:t>
      </w:r>
      <w:r w:rsidR="000B5B0B">
        <w:rPr>
          <w:rFonts w:ascii="Angsana New" w:hAnsi="Angsana New" w:hint="cs"/>
          <w:spacing w:val="2"/>
          <w:sz w:val="30"/>
          <w:szCs w:val="30"/>
          <w:cs/>
        </w:rPr>
        <w:t>ที่มีนัย</w:t>
      </w:r>
      <w:r w:rsidRPr="008B61FB">
        <w:rPr>
          <w:rFonts w:ascii="Angsana New" w:hAnsi="Angsana New"/>
          <w:spacing w:val="2"/>
          <w:sz w:val="30"/>
          <w:szCs w:val="30"/>
          <w:cs/>
        </w:rPr>
        <w:t>สำคัญต่อการรับรู้จำนวนเงินในงบการเงินได้รวมอยู่ในหมายเหตุประกอบงบการเงินต่อไปนี้</w:t>
      </w:r>
    </w:p>
    <w:p w14:paraId="02E2BBB9" w14:textId="77777777" w:rsidR="00C51261" w:rsidRPr="007671A3" w:rsidRDefault="00C51261" w:rsidP="006037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</w:p>
    <w:tbl>
      <w:tblPr>
        <w:tblW w:w="9423" w:type="dxa"/>
        <w:tblInd w:w="387" w:type="dxa"/>
        <w:tblLook w:val="04A0" w:firstRow="1" w:lastRow="0" w:firstColumn="1" w:lastColumn="0" w:noHBand="0" w:noVBand="1"/>
      </w:tblPr>
      <w:tblGrid>
        <w:gridCol w:w="2223"/>
        <w:gridCol w:w="7200"/>
      </w:tblGrid>
      <w:tr w:rsidR="00695A28" w:rsidRPr="007671A3" w14:paraId="1F925458" w14:textId="77777777" w:rsidTr="00083BAE">
        <w:trPr>
          <w:trHeight w:val="810"/>
        </w:trPr>
        <w:tc>
          <w:tcPr>
            <w:tcW w:w="2223" w:type="dxa"/>
          </w:tcPr>
          <w:p w14:paraId="4F486CB1" w14:textId="751C04C7" w:rsidR="00695A28" w:rsidRPr="007671A3" w:rsidRDefault="00695A28" w:rsidP="008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11</w:t>
            </w:r>
          </w:p>
        </w:tc>
        <w:tc>
          <w:tcPr>
            <w:tcW w:w="7200" w:type="dxa"/>
          </w:tcPr>
          <w:p w14:paraId="1C55B876" w14:textId="05F3EEDD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การทดสอบการด้อยค่า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เกี่ยวกับ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ข้อสมมติที่สำคัญที่ใช้ในการประมาณมูลค่าที่คาดว่าจะได้รับคืน</w:t>
            </w:r>
          </w:p>
        </w:tc>
      </w:tr>
      <w:tr w:rsidR="00695A28" w:rsidRPr="007671A3" w14:paraId="6F334595" w14:textId="77777777" w:rsidTr="00083BAE">
        <w:tc>
          <w:tcPr>
            <w:tcW w:w="2223" w:type="dxa"/>
          </w:tcPr>
          <w:p w14:paraId="4BBA86C4" w14:textId="77777777" w:rsidR="00695A28" w:rsidRPr="007671A3" w:rsidRDefault="00695A28" w:rsidP="008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/>
                <w:sz w:val="30"/>
                <w:szCs w:val="30"/>
              </w:rPr>
              <w:t>13, 25</w:t>
            </w:r>
          </w:p>
        </w:tc>
        <w:tc>
          <w:tcPr>
            <w:tcW w:w="7200" w:type="dxa"/>
          </w:tcPr>
          <w:p w14:paraId="6095D5AD" w14:textId="0BF71E3B" w:rsidR="00695A28" w:rsidRPr="007671A3" w:rsidRDefault="00695A28" w:rsidP="00695A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การรับรู้สินทรัพย์ภาษีเงินได้ </w:t>
            </w:r>
            <w:r w:rsidR="00F3792E" w:rsidRPr="007671A3">
              <w:rPr>
                <w:rFonts w:ascii="Angsana New" w:hAnsi="Angsana New" w:hint="cs"/>
                <w:sz w:val="30"/>
                <w:szCs w:val="30"/>
                <w:cs/>
              </w:rPr>
              <w:t>การคาดการณ์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กำไรทางภาษีในอนาคตที่จะนำผล</w:t>
            </w:r>
            <w:r w:rsidR="00B86937">
              <w:rPr>
                <w:rFonts w:ascii="Angsana New" w:hAnsi="Angsana New" w:hint="cs"/>
                <w:sz w:val="30"/>
                <w:szCs w:val="30"/>
                <w:cs/>
              </w:rPr>
              <w:t>แตกต่างชั่วคราวที่ใช้หักภาษีและขาดทุนทาง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ภาษีไปใช้ประโยชน์</w:t>
            </w:r>
          </w:p>
        </w:tc>
      </w:tr>
      <w:tr w:rsidR="00695A28" w:rsidRPr="007671A3" w14:paraId="0F059B82" w14:textId="77777777" w:rsidTr="00083BAE">
        <w:trPr>
          <w:trHeight w:val="810"/>
        </w:trPr>
        <w:tc>
          <w:tcPr>
            <w:tcW w:w="2223" w:type="dxa"/>
          </w:tcPr>
          <w:p w14:paraId="1D014903" w14:textId="77777777" w:rsidR="00695A28" w:rsidRPr="007671A3" w:rsidRDefault="00695A28" w:rsidP="00802D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7671A3"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7200" w:type="dxa"/>
          </w:tcPr>
          <w:p w14:paraId="133262D1" w14:textId="6E5A45DC" w:rsidR="00695A28" w:rsidRPr="007671A3" w:rsidRDefault="003F3691" w:rsidP="00AE33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083BA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</w:t>
            </w:r>
            <w:r w:rsidR="00AE3328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 xml:space="preserve"> </w:t>
            </w:r>
            <w:r w:rsidRPr="00083BAE">
              <w:rPr>
                <w:rFonts w:ascii="Angsana New" w:hAnsi="Angsana New" w:hint="cs"/>
                <w:spacing w:val="4"/>
                <w:sz w:val="30"/>
                <w:szCs w:val="30"/>
                <w:cs/>
              </w:rPr>
              <w:t>เกี่ยวกับ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14:paraId="52793D6E" w14:textId="68D7DBA1" w:rsidR="00970B38" w:rsidRPr="007671A3" w:rsidRDefault="00391FC7" w:rsidP="00391F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08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lastRenderedPageBreak/>
        <w:tab/>
      </w:r>
      <w:r w:rsidR="00970B38" w:rsidRPr="007671A3">
        <w:rPr>
          <w:rFonts w:ascii="Angsana New" w:hAnsi="Angsana New"/>
          <w:i/>
          <w:iCs/>
          <w:sz w:val="30"/>
          <w:szCs w:val="30"/>
          <w:cs/>
        </w:rPr>
        <w:t>การวัดมูลค่ายุติธรรม</w:t>
      </w:r>
      <w:r w:rsidR="00970B38" w:rsidRPr="007671A3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</w:p>
    <w:p w14:paraId="10368612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FD10EDD" w14:textId="26552E09" w:rsidR="00711E2C" w:rsidRDefault="00970B38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6E68F2">
        <w:rPr>
          <w:rFonts w:ascii="Angsana New" w:hAnsi="Angsana New"/>
          <w:spacing w:val="4"/>
          <w:sz w:val="30"/>
          <w:szCs w:val="30"/>
          <w:cs/>
        </w:rPr>
        <w:t>นโยบายการบัญชีและการเปิดเผยข้อมูลของ</w:t>
      </w:r>
      <w:r w:rsidR="00CE64CA" w:rsidRPr="006E68F2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Pr="006E68F2">
        <w:rPr>
          <w:rFonts w:ascii="Angsana New" w:hAnsi="Angsana New" w:hint="cs"/>
          <w:spacing w:val="4"/>
          <w:sz w:val="30"/>
          <w:szCs w:val="30"/>
          <w:cs/>
        </w:rPr>
        <w:t>หลายข้อ</w:t>
      </w:r>
      <w:r w:rsidRPr="006E68F2">
        <w:rPr>
          <w:rFonts w:ascii="Angsana New" w:hAnsi="Angsana New"/>
          <w:spacing w:val="4"/>
          <w:sz w:val="30"/>
          <w:szCs w:val="30"/>
          <w:cs/>
        </w:rPr>
        <w:t>กำหนดให้มีการวัดมูลค่ายุติธรรมทั้งสินทรัพย์</w:t>
      </w:r>
      <w:r w:rsidRPr="007671A3">
        <w:rPr>
          <w:rFonts w:ascii="Angsana New" w:hAnsi="Angsana New"/>
          <w:sz w:val="30"/>
          <w:szCs w:val="30"/>
          <w:cs/>
        </w:rPr>
        <w:t>และหนี้สินทางการเงินและไม่ใช่ทางการเงิน</w:t>
      </w:r>
    </w:p>
    <w:p w14:paraId="2CD3C9DD" w14:textId="53F3FEC6" w:rsidR="00A42463" w:rsidRDefault="00A42463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281C373" w14:textId="6998D59C" w:rsidR="00A42463" w:rsidRDefault="00A42463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42463">
        <w:rPr>
          <w:rFonts w:ascii="Angsana New" w:hAnsi="Angsana New" w:hint="cs"/>
          <w:spacing w:val="2"/>
          <w:sz w:val="30"/>
          <w:szCs w:val="30"/>
          <w:cs/>
        </w:rPr>
        <w:t>กลุ่มบริษัทกำหนดกรอบแนวคิดเกี่ยวกับการวัดมูลค่ายุติธรรม กรอบแนวคิดนี้รวมถึงกลุ่มผู้ประเมินมูลค่าซึ่งมีความ</w:t>
      </w:r>
      <w:r>
        <w:rPr>
          <w:rFonts w:ascii="Angsana New" w:hAnsi="Angsana New" w:hint="cs"/>
          <w:sz w:val="30"/>
          <w:szCs w:val="30"/>
          <w:cs/>
        </w:rPr>
        <w:t xml:space="preserve">รับผิดชอบโดยรวมต่อการวัดมูลค่ายุติธรรมที่มีนัยสำคัญ รวมถึงการวัดมูลค่ายุติธรรมระดับ </w:t>
      </w:r>
      <w:r>
        <w:rPr>
          <w:rFonts w:ascii="Angsana New" w:hAnsi="Angsana New"/>
          <w:sz w:val="30"/>
          <w:szCs w:val="30"/>
        </w:rPr>
        <w:t xml:space="preserve">3 </w:t>
      </w:r>
      <w:r>
        <w:rPr>
          <w:rFonts w:ascii="Angsana New" w:hAnsi="Angsana New" w:hint="cs"/>
          <w:sz w:val="30"/>
          <w:szCs w:val="30"/>
          <w:cs/>
        </w:rPr>
        <w:t>และรายงานโดยตรงต่อผู้บริหารสูงสุดทางด้านการเงิน</w:t>
      </w:r>
    </w:p>
    <w:p w14:paraId="5CA60B35" w14:textId="6908DBB3" w:rsidR="00F51C16" w:rsidRDefault="00F51C16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E5FEE99" w14:textId="106132A5" w:rsidR="00F51C16" w:rsidRDefault="00F51C16" w:rsidP="00F5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 </w:t>
      </w:r>
      <w:r w:rsidRPr="00F51C16">
        <w:rPr>
          <w:rFonts w:ascii="Angsana New" w:hAnsi="Angsana New" w:hint="cs"/>
          <w:spacing w:val="4"/>
          <w:sz w:val="30"/>
          <w:szCs w:val="30"/>
          <w:cs/>
        </w:rPr>
        <w:t>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</w:t>
      </w:r>
      <w:r>
        <w:rPr>
          <w:rFonts w:ascii="Angsana New" w:hAnsi="Angsana New" w:hint="cs"/>
          <w:sz w:val="30"/>
          <w:szCs w:val="30"/>
          <w:cs/>
        </w:rPr>
        <w:t>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7BE0A1E7" w14:textId="73B0236F" w:rsidR="00F51C16" w:rsidRDefault="00F51C16" w:rsidP="00F5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74C57BA" w14:textId="7FC89044" w:rsidR="00F51C16" w:rsidRDefault="00F51C16" w:rsidP="00F51C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14:paraId="100E9E17" w14:textId="77777777" w:rsidR="00B96BBF" w:rsidRDefault="00B96BBF" w:rsidP="00A70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0033EB8" w14:textId="3802F123" w:rsidR="00970B38" w:rsidRPr="007671A3" w:rsidRDefault="00970B38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ใช้</w:t>
      </w:r>
      <w:r w:rsidRPr="007671A3">
        <w:rPr>
          <w:rFonts w:ascii="Angsana New" w:hAnsi="Angsana New" w:hint="cs"/>
          <w:sz w:val="30"/>
          <w:szCs w:val="30"/>
          <w:cs/>
        </w:rPr>
        <w:t>ข้อมูลที่สามารถสังเกตได้ให้มากที่สุดเท่าที่จะทำได้</w:t>
      </w:r>
      <w:r w:rsidRPr="007671A3">
        <w:rPr>
          <w:rFonts w:ascii="Angsana New" w:hAnsi="Angsana New"/>
          <w:sz w:val="30"/>
          <w:szCs w:val="30"/>
          <w:cs/>
        </w:rPr>
        <w:t>มูลค่ายุติธรรมเหล่านี้ถูกจัดประเภท</w:t>
      </w:r>
      <w:r w:rsidRPr="007671A3">
        <w:rPr>
          <w:rFonts w:ascii="Angsana New" w:hAnsi="Angsana New" w:hint="cs"/>
          <w:sz w:val="30"/>
          <w:szCs w:val="30"/>
          <w:cs/>
        </w:rPr>
        <w:t>ในแต่ละ</w:t>
      </w:r>
      <w:r w:rsidRPr="007671A3">
        <w:rPr>
          <w:rFonts w:ascii="Angsana New" w:hAnsi="Angsana New"/>
          <w:sz w:val="30"/>
          <w:szCs w:val="30"/>
          <w:cs/>
        </w:rPr>
        <w:t>ลำดับชั้น</w:t>
      </w:r>
      <w:r w:rsidRPr="007671A3">
        <w:rPr>
          <w:rFonts w:ascii="Angsana New" w:hAnsi="Angsana New" w:hint="cs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มูลค่ายุติธรรมตามข้อมูลที่ใช้ในการประเมินมูลค่า</w:t>
      </w:r>
      <w:r w:rsidRPr="007671A3">
        <w:rPr>
          <w:rFonts w:ascii="Angsana New" w:hAnsi="Angsana New" w:hint="cs"/>
          <w:sz w:val="30"/>
          <w:szCs w:val="30"/>
          <w:cs/>
        </w:rPr>
        <w:t xml:space="preserve">ดังนี้ </w:t>
      </w:r>
    </w:p>
    <w:p w14:paraId="1FAB109C" w14:textId="77777777" w:rsidR="00711E2C" w:rsidRPr="00CE6DA1" w:rsidRDefault="00711E2C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</w:tabs>
        <w:spacing w:after="0"/>
        <w:ind w:left="540"/>
        <w:jc w:val="thaiDistribute"/>
        <w:rPr>
          <w:sz w:val="30"/>
          <w:szCs w:val="30"/>
        </w:rPr>
      </w:pPr>
    </w:p>
    <w:p w14:paraId="6789C93F" w14:textId="77777777" w:rsidR="00970B38" w:rsidRPr="007671A3" w:rsidRDefault="00970B38" w:rsidP="0054123A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7671A3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เป็นราคาเสนอซื้อขาย </w:t>
      </w:r>
      <w:r w:rsidRPr="007671A3">
        <w:rPr>
          <w:rFonts w:ascii="Angsana New" w:hAnsi="Angsana New"/>
          <w:sz w:val="30"/>
          <w:szCs w:val="30"/>
          <w:lang w:bidi="th-TH"/>
        </w:rPr>
        <w:t>(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ไม่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ต้อง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ปรับปรุง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)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ในตลาดที่มีสภาพคล่องสำหรับสินทรัพย์หรือหนี้สินอย่างเดียวกัน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และกิจการสามารถเข้าถึงตลาดนั้น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ณ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วันที่วัดมูลค่า</w:t>
      </w:r>
    </w:p>
    <w:p w14:paraId="2BFA5CC4" w14:textId="1274FBE2" w:rsidR="00970B38" w:rsidRPr="007671A3" w:rsidRDefault="00970B38" w:rsidP="0054123A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val="en-US" w:bidi="th-TH"/>
        </w:rPr>
        <w:t>2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เป็นข้อมูลอื่นที่สังเกตได้โดยตรง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bidi="th-TH"/>
        </w:rPr>
        <w:t>(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เช่น ราคาขาย)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หรือโดยอ้อม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 xml:space="preserve"> (เช่น ราคาที่สังเกตได้) </w:t>
      </w:r>
      <w:r w:rsidR="006E68F2">
        <w:rPr>
          <w:rFonts w:ascii="Angsana New" w:hAnsi="Angsana New"/>
          <w:sz w:val="30"/>
          <w:szCs w:val="30"/>
          <w:cs/>
          <w:lang w:bidi="th-TH"/>
        </w:rPr>
        <w:t>สำหรับสินทรัพย์</w:t>
      </w:r>
      <w:r w:rsidRPr="007671A3">
        <w:rPr>
          <w:rFonts w:ascii="Angsana New" w:hAnsi="Angsana New"/>
          <w:sz w:val="30"/>
          <w:szCs w:val="30"/>
          <w:cs/>
          <w:lang w:bidi="th-TH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7671A3">
        <w:rPr>
          <w:rFonts w:ascii="Angsana New" w:hAnsi="Angsana New"/>
          <w:sz w:val="30"/>
          <w:szCs w:val="30"/>
          <w:lang w:val="en-US" w:bidi="th-TH"/>
        </w:rPr>
        <w:t>1</w:t>
      </w:r>
    </w:p>
    <w:p w14:paraId="3EC58DBD" w14:textId="55976BC4" w:rsidR="00970B38" w:rsidRPr="007671A3" w:rsidRDefault="00970B38" w:rsidP="0054123A">
      <w:pPr>
        <w:pStyle w:val="block"/>
        <w:numPr>
          <w:ilvl w:val="0"/>
          <w:numId w:val="23"/>
        </w:numPr>
        <w:tabs>
          <w:tab w:val="left" w:pos="540"/>
          <w:tab w:val="left" w:pos="990"/>
          <w:tab w:val="left" w:pos="1080"/>
        </w:tabs>
        <w:spacing w:after="0" w:line="240" w:lineRule="atLeast"/>
        <w:ind w:left="990" w:right="-7" w:hanging="450"/>
        <w:jc w:val="thaiDistribute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 w:hint="cs"/>
          <w:sz w:val="30"/>
          <w:szCs w:val="30"/>
          <w:cs/>
          <w:lang w:bidi="th-TH"/>
        </w:rPr>
        <w:t>ข้อมูล</w:t>
      </w:r>
      <w:r w:rsidRPr="007671A3">
        <w:rPr>
          <w:rFonts w:ascii="Angsana New" w:hAnsi="Angsana New"/>
          <w:sz w:val="30"/>
          <w:szCs w:val="30"/>
          <w:cs/>
          <w:lang w:bidi="th-TH"/>
        </w:rPr>
        <w:t>ระดับ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/>
          <w:sz w:val="30"/>
          <w:szCs w:val="30"/>
          <w:lang w:val="en-US" w:bidi="th-TH"/>
        </w:rPr>
        <w:t>3</w:t>
      </w:r>
      <w:r w:rsidRPr="007671A3">
        <w:rPr>
          <w:rFonts w:ascii="Angsana New" w:hAnsi="Angsana New"/>
          <w:sz w:val="30"/>
          <w:szCs w:val="30"/>
          <w:lang w:bidi="th-TH"/>
        </w:rPr>
        <w:t xml:space="preserve"> 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เป็นข้อมูลที่ไม่สา</w:t>
      </w:r>
      <w:r w:rsidR="006E68F2">
        <w:rPr>
          <w:rFonts w:ascii="Angsana New" w:hAnsi="Angsana New" w:hint="cs"/>
          <w:sz w:val="30"/>
          <w:szCs w:val="30"/>
          <w:cs/>
          <w:lang w:bidi="th-TH"/>
        </w:rPr>
        <w:t>มารถสังเกตได้สำหรับสินทรัพย์</w:t>
      </w:r>
      <w:r w:rsidRPr="007671A3">
        <w:rPr>
          <w:rFonts w:ascii="Angsana New" w:hAnsi="Angsana New" w:hint="cs"/>
          <w:sz w:val="30"/>
          <w:szCs w:val="30"/>
          <w:cs/>
          <w:lang w:bidi="th-TH"/>
        </w:rPr>
        <w:t>หรือหนี้สินนั้น</w:t>
      </w:r>
    </w:p>
    <w:p w14:paraId="70B303B2" w14:textId="77777777" w:rsidR="008A18C9" w:rsidRPr="007671A3" w:rsidRDefault="008A18C9" w:rsidP="008A18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C869D83" w14:textId="30905EC1" w:rsidR="00970B38" w:rsidRPr="007671A3" w:rsidRDefault="00970B38" w:rsidP="00AE3328">
      <w:pPr>
        <w:pStyle w:val="BodyText"/>
        <w:shd w:val="clear" w:color="auto" w:fill="FFFFFF"/>
        <w:tabs>
          <w:tab w:val="clear" w:pos="454"/>
          <w:tab w:val="clear" w:pos="907"/>
          <w:tab w:val="left" w:pos="540"/>
          <w:tab w:val="left" w:pos="900"/>
          <w:tab w:val="left" w:pos="990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F51C16">
        <w:rPr>
          <w:rFonts w:ascii="Angsana New" w:hAnsi="Angsana New"/>
          <w:spacing w:val="6"/>
          <w:sz w:val="30"/>
          <w:szCs w:val="30"/>
          <w:cs/>
        </w:rPr>
        <w:t>หา</w:t>
      </w:r>
      <w:r w:rsidRPr="00F51C16">
        <w:rPr>
          <w:rFonts w:ascii="Angsana New" w:hAnsi="Angsana New" w:hint="cs"/>
          <w:spacing w:val="6"/>
          <w:sz w:val="30"/>
          <w:szCs w:val="30"/>
          <w:cs/>
        </w:rPr>
        <w:t>ก</w:t>
      </w:r>
      <w:r w:rsidRPr="00F51C16">
        <w:rPr>
          <w:rFonts w:ascii="Angsana New" w:hAnsi="Angsana New"/>
          <w:spacing w:val="6"/>
          <w:sz w:val="30"/>
          <w:szCs w:val="30"/>
          <w:cs/>
        </w:rPr>
        <w:t>ข้อมูลที่นำมาใช้ในการวัดมูลค่ายุติธรรมของสินทรัพย์หรือหนี้สินถูกจัดประเภทลำดับช</w:t>
      </w:r>
      <w:r w:rsidRPr="00F51C16">
        <w:rPr>
          <w:rFonts w:ascii="Angsana New" w:hAnsi="Angsana New" w:hint="cs"/>
          <w:spacing w:val="6"/>
          <w:sz w:val="30"/>
          <w:szCs w:val="30"/>
          <w:cs/>
        </w:rPr>
        <w:t>ั้นที่แตกต่างกัน</w:t>
      </w:r>
      <w:r w:rsidR="00F51C16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การวัดมูลค่ายุติธรรม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ในภาพรวม</w:t>
      </w:r>
      <w:r w:rsidRPr="007671A3">
        <w:rPr>
          <w:rFonts w:ascii="Angsana New" w:hAnsi="Angsana New"/>
          <w:sz w:val="30"/>
          <w:szCs w:val="30"/>
          <w:cs/>
        </w:rPr>
        <w:t>จะถูกจัดประเภทในระดับเดียวกัน</w:t>
      </w:r>
      <w:r w:rsidRPr="007671A3">
        <w:rPr>
          <w:rFonts w:ascii="Angsana New" w:hAnsi="Angsana New" w:hint="cs"/>
          <w:sz w:val="30"/>
          <w:szCs w:val="30"/>
          <w:cs/>
        </w:rPr>
        <w:t>กับ</w:t>
      </w:r>
      <w:r w:rsidRPr="007671A3">
        <w:rPr>
          <w:rFonts w:ascii="Angsana New" w:hAnsi="Angsana New"/>
          <w:sz w:val="30"/>
          <w:szCs w:val="30"/>
          <w:cs/>
        </w:rPr>
        <w:t>ลำดับชั้นของมูลค่ายุติธรรม</w:t>
      </w:r>
      <w:r w:rsidRPr="007671A3">
        <w:rPr>
          <w:rFonts w:ascii="Angsana New" w:hAnsi="Angsana New" w:hint="cs"/>
          <w:sz w:val="30"/>
          <w:szCs w:val="30"/>
          <w:cs/>
        </w:rPr>
        <w:t>ของ</w:t>
      </w:r>
      <w:r w:rsidRPr="007671A3">
        <w:rPr>
          <w:rFonts w:ascii="Angsana New" w:hAnsi="Angsana New"/>
          <w:sz w:val="30"/>
          <w:szCs w:val="30"/>
          <w:cs/>
        </w:rPr>
        <w:t>ข้อมูล</w:t>
      </w:r>
      <w:r w:rsidRPr="007671A3">
        <w:rPr>
          <w:rFonts w:ascii="Angsana New" w:hAnsi="Angsana New" w:hint="cs"/>
          <w:sz w:val="30"/>
          <w:szCs w:val="30"/>
          <w:cs/>
        </w:rPr>
        <w:t>ที่อยู่</w:t>
      </w:r>
      <w:r w:rsidRPr="007671A3">
        <w:rPr>
          <w:rFonts w:ascii="Angsana New" w:hAnsi="Angsana New"/>
          <w:sz w:val="30"/>
          <w:szCs w:val="30"/>
          <w:cs/>
        </w:rPr>
        <w:t>ในระดับต่ำสุด</w:t>
      </w:r>
      <w:r w:rsidRPr="007671A3">
        <w:rPr>
          <w:rFonts w:ascii="Angsana New" w:hAnsi="Angsana New" w:hint="cs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มีนัยสำคัญ</w:t>
      </w:r>
      <w:r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Pr="007671A3">
        <w:rPr>
          <w:rFonts w:ascii="Angsana New" w:hAnsi="Angsana New"/>
          <w:sz w:val="30"/>
          <w:szCs w:val="30"/>
          <w:cs/>
        </w:rPr>
        <w:t>การวัดมูลค่า</w:t>
      </w:r>
      <w:r w:rsidRPr="007671A3">
        <w:rPr>
          <w:rFonts w:ascii="Angsana New" w:hAnsi="Angsana New" w:hint="cs"/>
          <w:sz w:val="30"/>
          <w:szCs w:val="30"/>
          <w:cs/>
        </w:rPr>
        <w:t>ยุติธรรมในภาพรวม</w:t>
      </w:r>
    </w:p>
    <w:p w14:paraId="03559DC2" w14:textId="77777777" w:rsidR="00970B38" w:rsidRPr="007671A3" w:rsidRDefault="00970B38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0691D600" w14:textId="1AE5F937" w:rsidR="00970B38" w:rsidRDefault="00CE64CA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spacing w:val="-2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รับรู้การโอนระหว่างลำดับชั้น</w:t>
      </w:r>
      <w:r w:rsidR="00970B38" w:rsidRPr="007671A3">
        <w:rPr>
          <w:rFonts w:ascii="Angsana New" w:hAnsi="Angsana New" w:hint="cs"/>
          <w:spacing w:val="-2"/>
          <w:sz w:val="30"/>
          <w:szCs w:val="30"/>
          <w:cs/>
        </w:rPr>
        <w:t>ของ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มูลค่ายุติธรรม ณ วันสิ้น</w:t>
      </w:r>
      <w:r w:rsidR="00970B38" w:rsidRPr="007671A3">
        <w:rPr>
          <w:rFonts w:ascii="Angsana New" w:hAnsi="Angsana New" w:hint="cs"/>
          <w:spacing w:val="-2"/>
          <w:sz w:val="30"/>
          <w:szCs w:val="30"/>
          <w:cs/>
        </w:rPr>
        <w:t>รอบระยะเวลารายงาน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ที่การโอน</w:t>
      </w:r>
      <w:r w:rsidR="00970B38" w:rsidRPr="007671A3">
        <w:rPr>
          <w:rFonts w:ascii="Angsana New" w:hAnsi="Angsana New" w:hint="cs"/>
          <w:spacing w:val="-2"/>
          <w:sz w:val="30"/>
          <w:szCs w:val="30"/>
          <w:cs/>
        </w:rPr>
        <w:t>เกิด</w:t>
      </w:r>
      <w:r w:rsidR="00970B38" w:rsidRPr="007671A3">
        <w:rPr>
          <w:rFonts w:ascii="Angsana New" w:hAnsi="Angsana New"/>
          <w:spacing w:val="-2"/>
          <w:sz w:val="30"/>
          <w:szCs w:val="30"/>
          <w:cs/>
        </w:rPr>
        <w:t>ขึ้น</w:t>
      </w:r>
    </w:p>
    <w:p w14:paraId="03967E4A" w14:textId="3F777F0D" w:rsidR="00391FC7" w:rsidRDefault="00391FC7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spacing w:val="-2"/>
          <w:sz w:val="30"/>
          <w:szCs w:val="30"/>
        </w:rPr>
      </w:pPr>
    </w:p>
    <w:p w14:paraId="6651E8F7" w14:textId="22E7FCEF" w:rsidR="00391FC7" w:rsidRDefault="00391FC7" w:rsidP="00970B38">
      <w:pPr>
        <w:pStyle w:val="BodyText"/>
        <w:shd w:val="clear" w:color="auto" w:fill="FFFFFF"/>
        <w:tabs>
          <w:tab w:val="clear" w:pos="454"/>
          <w:tab w:val="left" w:pos="540"/>
          <w:tab w:val="left" w:pos="990"/>
          <w:tab w:val="left" w:pos="1080"/>
        </w:tabs>
        <w:spacing w:after="0"/>
        <w:ind w:left="1080" w:hanging="540"/>
        <w:jc w:val="both"/>
        <w:rPr>
          <w:rFonts w:ascii="Angsana New" w:hAnsi="Angsana New"/>
          <w:spacing w:val="-2"/>
          <w:sz w:val="30"/>
          <w:szCs w:val="30"/>
        </w:rPr>
      </w:pPr>
    </w:p>
    <w:p w14:paraId="7CEAACBE" w14:textId="77777777" w:rsidR="00BA0F71" w:rsidRPr="007671A3" w:rsidRDefault="00BA0F71" w:rsidP="00EF02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E01102C" w14:textId="77777777" w:rsidR="0034460D" w:rsidRPr="007671A3" w:rsidRDefault="0034460D" w:rsidP="003567B7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lastRenderedPageBreak/>
        <w:t>นโยบายการบัญชีที่สำคัญ</w:t>
      </w:r>
    </w:p>
    <w:p w14:paraId="19D6596E" w14:textId="77777777" w:rsidR="0034460D" w:rsidRPr="007671A3" w:rsidRDefault="0034460D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A188D7C" w14:textId="2CEFD5C9" w:rsidR="00CE6DA1" w:rsidRPr="00BB3012" w:rsidRDefault="0034460D" w:rsidP="00381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B3012">
        <w:rPr>
          <w:rFonts w:ascii="Angsana New" w:hAnsi="Angsana New"/>
          <w:sz w:val="30"/>
          <w:szCs w:val="30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นโยบายการบัญชีที่นำเสนอดังต่อไปนี้ได้ถือปฏิบัติโดยสม่ำเสมอสำหรับงบการเงินทุกรอบระยะเวลารายงาน </w:t>
      </w:r>
      <w:r w:rsidR="00E36564" w:rsidRPr="00BB3012">
        <w:rPr>
          <w:rFonts w:ascii="Angsana New" w:hAnsi="Angsana New"/>
          <w:sz w:val="30"/>
          <w:szCs w:val="30"/>
        </w:rPr>
        <w:br/>
      </w:r>
    </w:p>
    <w:p w14:paraId="39B84E1A" w14:textId="77777777" w:rsidR="005258B5" w:rsidRPr="007671A3" w:rsidRDefault="005258B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เกณฑ์ในการจัดทำงบการเงินรวม</w:t>
      </w:r>
    </w:p>
    <w:p w14:paraId="6E990C97" w14:textId="77777777" w:rsidR="009A7CDF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45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084F233" w14:textId="77777777" w:rsidR="00D06CE4" w:rsidRPr="007671A3" w:rsidRDefault="009A7CDF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งบการเงินรวมของบริษัท ประกอบด้วย งบการเงินของบริษัท</w:t>
      </w:r>
      <w:r w:rsidRPr="007671A3">
        <w:rPr>
          <w:rFonts w:ascii="Angsana New" w:hAnsi="Angsana New"/>
          <w:spacing w:val="2"/>
          <w:sz w:val="30"/>
          <w:szCs w:val="30"/>
        </w:rPr>
        <w:t xml:space="preserve"> 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และบริษัทย่อย (รวมกันเรียกว่า </w:t>
      </w:r>
      <w:r w:rsidR="00D06CE4" w:rsidRPr="007671A3">
        <w:rPr>
          <w:rFonts w:ascii="Angsana New" w:hAnsi="Angsana New"/>
          <w:spacing w:val="2"/>
          <w:sz w:val="30"/>
          <w:szCs w:val="30"/>
        </w:rPr>
        <w:t>“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D06CE4" w:rsidRPr="007671A3">
        <w:rPr>
          <w:rFonts w:ascii="Angsana New" w:hAnsi="Angsana New"/>
          <w:spacing w:val="2"/>
          <w:sz w:val="30"/>
          <w:szCs w:val="30"/>
        </w:rPr>
        <w:t>”</w:t>
      </w:r>
      <w:r w:rsidR="00D06CE4" w:rsidRPr="007671A3">
        <w:rPr>
          <w:rFonts w:ascii="Angsana New" w:hAnsi="Angsana New"/>
          <w:spacing w:val="2"/>
          <w:sz w:val="30"/>
          <w:szCs w:val="30"/>
          <w:cs/>
        </w:rPr>
        <w:t xml:space="preserve">) </w:t>
      </w:r>
    </w:p>
    <w:p w14:paraId="51F1E44B" w14:textId="77777777" w:rsidR="00BA0F71" w:rsidRDefault="00BA0F71" w:rsidP="008D7F7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</w:p>
    <w:p w14:paraId="10681640" w14:textId="77777777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t>การตัดรายการในงบการเงินรวม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</w:p>
    <w:p w14:paraId="042A56C7" w14:textId="77777777" w:rsidR="008D7F7B" w:rsidRPr="00CE6DA1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118769" w14:textId="0C088065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ยอดคงเหลือและรายการบัญชีระหว่างกิจการใน</w:t>
      </w:r>
      <w:r w:rsidR="001E17A0" w:rsidRPr="007671A3">
        <w:rPr>
          <w:rFonts w:ascii="Angsana New" w:hAnsi="Angsana New"/>
          <w:spacing w:val="-4"/>
          <w:sz w:val="30"/>
          <w:szCs w:val="30"/>
          <w:cs/>
        </w:rPr>
        <w:t>กลุ่ม รวมถึงรายได้</w:t>
      </w:r>
      <w:r w:rsidRPr="007671A3">
        <w:rPr>
          <w:rFonts w:ascii="Angsana New" w:hAnsi="Angsana New"/>
          <w:spacing w:val="-4"/>
          <w:sz w:val="30"/>
          <w:szCs w:val="30"/>
          <w:cs/>
        </w:rPr>
        <w:t>หรือค่าใช้จ่ายที่ยังไม่เกิดขึ้นจริงซึ่งเป็นผลมาจาก</w:t>
      </w:r>
      <w:r w:rsidR="001E17A0" w:rsidRPr="003567B7">
        <w:rPr>
          <w:rFonts w:ascii="Angsana New" w:hAnsi="Angsana New"/>
          <w:spacing w:val="4"/>
          <w:sz w:val="30"/>
          <w:szCs w:val="30"/>
          <w:cs/>
        </w:rPr>
        <w:t>รายการระหว่างกิจการในกลุ่ม</w:t>
      </w:r>
      <w:r w:rsidRPr="003567B7">
        <w:rPr>
          <w:rFonts w:ascii="Angsana New" w:hAnsi="Angsana New"/>
          <w:spacing w:val="4"/>
          <w:sz w:val="30"/>
          <w:szCs w:val="30"/>
          <w:cs/>
        </w:rPr>
        <w:t>ถูกตัดรา</w:t>
      </w:r>
      <w:r w:rsidR="00802CD2" w:rsidRPr="003567B7">
        <w:rPr>
          <w:rFonts w:ascii="Angsana New" w:hAnsi="Angsana New"/>
          <w:spacing w:val="4"/>
          <w:sz w:val="30"/>
          <w:szCs w:val="30"/>
          <w:cs/>
        </w:rPr>
        <w:t xml:space="preserve">ยการในการจัดทำงบการเงินรวม </w:t>
      </w:r>
      <w:r w:rsidRPr="003567B7">
        <w:rPr>
          <w:rFonts w:ascii="Angsana New" w:hAnsi="Angsana New"/>
          <w:spacing w:val="4"/>
          <w:sz w:val="30"/>
          <w:szCs w:val="30"/>
          <w:cs/>
        </w:rPr>
        <w:t>ขาดทุนที่ยังไม่เกิดขึ้นจริงถูกตัดรายการ</w:t>
      </w:r>
      <w:r w:rsidRPr="007671A3">
        <w:rPr>
          <w:rFonts w:ascii="Angsana New" w:hAnsi="Angsana New"/>
          <w:sz w:val="30"/>
          <w:szCs w:val="30"/>
          <w:cs/>
        </w:rPr>
        <w:t>ในลักษณะเดียวกับกำไรที่ยังไม่เกิดขึ้นจริง แต่เท่าที่</w:t>
      </w:r>
      <w:r w:rsidRPr="007671A3">
        <w:rPr>
          <w:rFonts w:ascii="Angsana New" w:eastAsia="EucrosiaUPCBold" w:hAnsi="Angsana New"/>
          <w:sz w:val="30"/>
          <w:szCs w:val="30"/>
          <w:cs/>
        </w:rPr>
        <w:t>เมื่อไม่มีหลักฐานการด้อยค่าเกิดขึ้น</w:t>
      </w:r>
      <w:r w:rsidRPr="007671A3">
        <w:rPr>
          <w:rFonts w:ascii="Angsana New" w:hAnsi="Angsana New"/>
          <w:b/>
          <w:bCs/>
          <w:color w:val="0000FF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bCs/>
          <w:color w:val="0000FF"/>
          <w:sz w:val="30"/>
          <w:szCs w:val="30"/>
        </w:rPr>
        <w:t xml:space="preserve"> </w:t>
      </w:r>
    </w:p>
    <w:p w14:paraId="5B610DD9" w14:textId="77777777" w:rsidR="00206E84" w:rsidRPr="007671A3" w:rsidRDefault="00206E84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4784B54A" w14:textId="757CD8D0" w:rsidR="008D7F7B" w:rsidRPr="007671A3" w:rsidRDefault="008D7F7B" w:rsidP="001E17A0">
      <w:pPr>
        <w:pStyle w:val="BodyText2"/>
        <w:tabs>
          <w:tab w:val="left" w:pos="540"/>
        </w:tabs>
        <w:spacing w:line="240" w:lineRule="atLeast"/>
        <w:ind w:left="540" w:firstLine="0"/>
        <w:rPr>
          <w:rFonts w:ascii="Angsana New" w:eastAsia="EucrosiaUPCBold" w:hAnsi="Angsana New"/>
          <w:i/>
          <w:iCs/>
          <w:sz w:val="30"/>
          <w:szCs w:val="30"/>
        </w:rPr>
      </w:pPr>
      <w:r w:rsidRPr="007671A3">
        <w:rPr>
          <w:rFonts w:ascii="Angsana New" w:eastAsia="EucrosiaUPCBold" w:hAnsi="Angsana New"/>
          <w:i/>
          <w:iCs/>
          <w:sz w:val="30"/>
          <w:szCs w:val="30"/>
          <w:cs/>
        </w:rPr>
        <w:t>บริษัทย่อย</w:t>
      </w:r>
      <w:r w:rsidRPr="007671A3">
        <w:rPr>
          <w:rFonts w:ascii="Angsana New" w:eastAsia="EucrosiaUPCBold" w:hAnsi="Angsana New"/>
          <w:i/>
          <w:iCs/>
          <w:sz w:val="30"/>
          <w:szCs w:val="30"/>
        </w:rPr>
        <w:t xml:space="preserve">   </w:t>
      </w:r>
    </w:p>
    <w:p w14:paraId="492BB252" w14:textId="77777777" w:rsidR="008D7F7B" w:rsidRPr="006B123D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rPr>
          <w:rFonts w:ascii="Angsana New" w:hAnsi="Angsana New"/>
          <w:sz w:val="24"/>
          <w:szCs w:val="24"/>
        </w:rPr>
      </w:pPr>
    </w:p>
    <w:p w14:paraId="2C64D6D9" w14:textId="1A96EDA5" w:rsidR="008D7F7B" w:rsidRPr="007671A3" w:rsidRDefault="008D7F7B" w:rsidP="008D7F7B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16"/>
          <w:szCs w:val="16"/>
        </w:rPr>
      </w:pPr>
      <w:r w:rsidRPr="00DC5E23">
        <w:rPr>
          <w:rFonts w:ascii="Angsana New" w:hAnsi="Angsana New"/>
          <w:spacing w:val="2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</w:t>
      </w:r>
      <w:r w:rsidRPr="007671A3">
        <w:rPr>
          <w:rFonts w:ascii="Angsana New" w:hAnsi="Angsana New"/>
          <w:sz w:val="30"/>
          <w:szCs w:val="30"/>
          <w:cs/>
        </w:rPr>
        <w:t>ในผลตอบแทนผันแปรจากการเกี่ยวข้องกับกิจการนั้นและมีความสามารถในการใช้อำนาจเหนือกิจการนั้นทำให้</w:t>
      </w:r>
      <w:r w:rsidRPr="00510F21">
        <w:rPr>
          <w:rFonts w:ascii="Angsana New" w:hAnsi="Angsana New"/>
          <w:spacing w:val="4"/>
          <w:sz w:val="30"/>
          <w:szCs w:val="30"/>
          <w:cs/>
        </w:rPr>
        <w:t>เกิดผลกระทบต่อจำนวนเงินผลตอบแทนของกลุ่มบริษัท งบการเงินของบริษัทย่อยได้รวมอยู่ในงบการเงินรวม</w:t>
      </w:r>
      <w:r w:rsidRPr="007671A3">
        <w:rPr>
          <w:rFonts w:ascii="Angsana New" w:hAnsi="Angsana New"/>
          <w:sz w:val="30"/>
          <w:szCs w:val="30"/>
          <w:cs/>
        </w:rPr>
        <w:t xml:space="preserve"> นับแต่วันที่มีการควบคุมจนถึงวันที่การควบคุมสิ้นสุดลง </w:t>
      </w:r>
    </w:p>
    <w:p w14:paraId="3392FB41" w14:textId="77777777" w:rsidR="008D7F7B" w:rsidRPr="006B123D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4"/>
          <w:szCs w:val="24"/>
        </w:rPr>
      </w:pPr>
    </w:p>
    <w:p w14:paraId="57006940" w14:textId="77777777" w:rsidR="006B123D" w:rsidRPr="00300257" w:rsidRDefault="006B123D" w:rsidP="006B123D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ส่วนได้เสียที่ไม่มีอำนาจควบคุม</w:t>
      </w:r>
    </w:p>
    <w:p w14:paraId="45D2AEAA" w14:textId="77777777" w:rsidR="006B123D" w:rsidRPr="00870029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47"/>
        <w:jc w:val="thaiDistribute"/>
        <w:rPr>
          <w:rFonts w:ascii="Angsana New" w:hAnsi="Angsana New"/>
          <w:sz w:val="22"/>
          <w:szCs w:val="22"/>
        </w:rPr>
      </w:pPr>
    </w:p>
    <w:p w14:paraId="3E83979C" w14:textId="77777777" w:rsidR="006B123D" w:rsidRPr="00300257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123D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ณ วันที่ซื้อธุรกิจ </w:t>
      </w:r>
      <w:r w:rsidRPr="006B123D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300257">
        <w:rPr>
          <w:rFonts w:ascii="Angsana New" w:eastAsia="Calibri" w:hAnsi="Angsana New"/>
          <w:sz w:val="30"/>
          <w:szCs w:val="30"/>
          <w:cs/>
        </w:rPr>
        <w:t>ผู้ถูกซื้อ</w:t>
      </w:r>
    </w:p>
    <w:p w14:paraId="595C0C12" w14:textId="77777777" w:rsidR="006B123D" w:rsidRPr="00870029" w:rsidRDefault="006B123D" w:rsidP="006B123D">
      <w:pPr>
        <w:tabs>
          <w:tab w:val="clear" w:pos="454"/>
          <w:tab w:val="left" w:pos="540"/>
        </w:tabs>
        <w:spacing w:line="240" w:lineRule="auto"/>
        <w:ind w:left="547"/>
        <w:jc w:val="thaiDistribute"/>
        <w:rPr>
          <w:rFonts w:ascii="Angsana New" w:eastAsia="Calibri" w:hAnsi="Angsana New"/>
          <w:sz w:val="22"/>
          <w:szCs w:val="22"/>
        </w:rPr>
      </w:pPr>
    </w:p>
    <w:p w14:paraId="51B07487" w14:textId="54C728AF" w:rsidR="006B123D" w:rsidRDefault="006B123D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6B123D">
        <w:rPr>
          <w:rFonts w:ascii="Angsana New" w:eastAsia="Calibri" w:hAnsi="Angsana New"/>
          <w:spacing w:val="4"/>
          <w:sz w:val="30"/>
          <w:szCs w:val="30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การควบคุมจะบันทึกบัญชี</w:t>
      </w:r>
      <w:r w:rsidRPr="006B123D">
        <w:rPr>
          <w:rFonts w:ascii="Angsana New" w:eastAsia="Calibri" w:hAnsi="Angsana New"/>
          <w:sz w:val="30"/>
          <w:szCs w:val="30"/>
          <w:cs/>
        </w:rPr>
        <w:t>โดยถือเป็นรายการในส่วนของ</w:t>
      </w:r>
      <w:r w:rsidRPr="006B123D">
        <w:rPr>
          <w:rFonts w:ascii="Angsana New" w:eastAsia="Calibri" w:hAnsi="Angsana New" w:hint="cs"/>
          <w:sz w:val="30"/>
          <w:szCs w:val="30"/>
          <w:cs/>
        </w:rPr>
        <w:t>ผู้ถือหุ้น</w:t>
      </w:r>
    </w:p>
    <w:p w14:paraId="77709EA2" w14:textId="36829D9F" w:rsidR="00FF4A1C" w:rsidRDefault="00FF4A1C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4BE59E79" w14:textId="42FD6D43" w:rsidR="00FF4A1C" w:rsidRDefault="00FF4A1C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0F556CFF" w14:textId="5B433B51" w:rsidR="00FF4A1C" w:rsidRDefault="00FF4A1C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3D47739C" w14:textId="77777777" w:rsidR="00FF4A1C" w:rsidRPr="006B123D" w:rsidRDefault="00FF4A1C" w:rsidP="006B12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eastAsia="Calibri" w:hAnsi="Angsana New"/>
          <w:sz w:val="30"/>
          <w:szCs w:val="30"/>
        </w:rPr>
      </w:pPr>
    </w:p>
    <w:p w14:paraId="79734A90" w14:textId="77777777" w:rsidR="006B123D" w:rsidRPr="006B123D" w:rsidRDefault="006B123D" w:rsidP="008D7F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24"/>
          <w:szCs w:val="24"/>
        </w:rPr>
      </w:pPr>
    </w:p>
    <w:p w14:paraId="28BDBDD6" w14:textId="77777777" w:rsidR="008D7F7B" w:rsidRPr="007671A3" w:rsidRDefault="008D7F7B" w:rsidP="008D7F7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การสูญเสียการควบคุม</w:t>
      </w:r>
    </w:p>
    <w:p w14:paraId="122890B0" w14:textId="77777777" w:rsidR="008D7F7B" w:rsidRPr="006B123D" w:rsidRDefault="008D7F7B" w:rsidP="008D7F7B">
      <w:pPr>
        <w:pStyle w:val="BodyText2"/>
        <w:spacing w:line="240" w:lineRule="atLeast"/>
        <w:ind w:left="540" w:right="47" w:firstLine="0"/>
        <w:jc w:val="thaiDistribute"/>
        <w:rPr>
          <w:rFonts w:ascii="Angsana New" w:hAnsi="Angsana New"/>
          <w:i/>
          <w:iCs/>
          <w:sz w:val="24"/>
          <w:szCs w:val="24"/>
          <w:cs/>
        </w:rPr>
      </w:pPr>
    </w:p>
    <w:p w14:paraId="39437087" w14:textId="728CD505" w:rsidR="008D7F7B" w:rsidRPr="007671A3" w:rsidRDefault="008D7F7B" w:rsidP="008D7F7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</w:t>
      </w:r>
      <w:r w:rsidRPr="007671A3">
        <w:rPr>
          <w:rFonts w:ascii="Angsana New" w:hAnsi="Angsana New"/>
          <w:spacing w:val="4"/>
          <w:sz w:val="30"/>
          <w:szCs w:val="30"/>
          <w:cs/>
        </w:rPr>
        <w:t>รวมถึงส่วนไ</w:t>
      </w:r>
      <w:r w:rsidR="00B11C4A">
        <w:rPr>
          <w:rFonts w:ascii="Angsana New" w:hAnsi="Angsana New"/>
          <w:spacing w:val="4"/>
          <w:sz w:val="30"/>
          <w:szCs w:val="30"/>
          <w:cs/>
        </w:rPr>
        <w:t>ด้เสียที่ไม่มีอำนาจควบคุมและองค์ประกอบอื่นของ</w:t>
      </w:r>
      <w:r w:rsidR="00997A68">
        <w:rPr>
          <w:rFonts w:ascii="Angsana New" w:hAnsi="Angsana New" w:hint="cs"/>
          <w:spacing w:val="4"/>
          <w:sz w:val="30"/>
          <w:szCs w:val="30"/>
          <w:cs/>
        </w:rPr>
        <w:t>ส่วนของ</w:t>
      </w:r>
      <w:r w:rsidR="00B11C4A">
        <w:rPr>
          <w:rFonts w:ascii="Angsana New" w:hAnsi="Angsana New"/>
          <w:spacing w:val="4"/>
          <w:sz w:val="30"/>
          <w:szCs w:val="30"/>
          <w:cs/>
        </w:rPr>
        <w:t>ผู้ถือหุ้น</w:t>
      </w:r>
      <w:r w:rsidR="004E19CA">
        <w:rPr>
          <w:rFonts w:ascii="Angsana New" w:hAnsi="Angsana New"/>
          <w:spacing w:val="4"/>
          <w:sz w:val="30"/>
          <w:szCs w:val="30"/>
          <w:cs/>
        </w:rPr>
        <w:t>ที่เกี่ยวข้องกับบริษัทย่อยนั้น</w:t>
      </w:r>
      <w:r w:rsidRPr="007671A3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กำไรหรือ</w:t>
      </w:r>
      <w:r w:rsidRPr="00B11C4A">
        <w:rPr>
          <w:rFonts w:ascii="Angsana New" w:hAnsi="Angsana New"/>
          <w:spacing w:val="4"/>
          <w:sz w:val="30"/>
          <w:szCs w:val="30"/>
          <w:cs/>
        </w:rPr>
        <w:t>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</w:t>
      </w:r>
      <w:r w:rsidRPr="007671A3">
        <w:rPr>
          <w:rFonts w:ascii="Angsana New" w:hAnsi="Angsana New"/>
          <w:sz w:val="30"/>
          <w:szCs w:val="30"/>
          <w:cs/>
        </w:rPr>
        <w:t>ที่ยังคงเหลืออยู่ให้วัดมูลค่าด้วยมูลค่ายุติธรรม ณ วันที่สูญเสียการควบคุม</w:t>
      </w:r>
    </w:p>
    <w:p w14:paraId="3E1607DC" w14:textId="77777777" w:rsidR="00BA0F71" w:rsidRPr="006B123D" w:rsidRDefault="00BA0F71" w:rsidP="00112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24"/>
          <w:szCs w:val="24"/>
        </w:rPr>
      </w:pPr>
    </w:p>
    <w:p w14:paraId="2C5B3FF8" w14:textId="77777777" w:rsidR="00634335" w:rsidRPr="007671A3" w:rsidRDefault="00634335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เงินตราต่างประเทศ </w:t>
      </w:r>
    </w:p>
    <w:p w14:paraId="6E385A36" w14:textId="77777777" w:rsidR="00BA0F71" w:rsidRPr="006B123D" w:rsidRDefault="00BA0F71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178B57D0" w14:textId="77777777" w:rsidR="005477DA" w:rsidRPr="007671A3" w:rsidRDefault="005477DA" w:rsidP="005477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57B492C3" w14:textId="77777777" w:rsidR="00634335" w:rsidRPr="006B123D" w:rsidRDefault="00634335" w:rsidP="00B934F8">
      <w:pPr>
        <w:spacing w:line="240" w:lineRule="auto"/>
        <w:ind w:left="518"/>
        <w:rPr>
          <w:rFonts w:ascii="Angsana New" w:hAnsi="Angsana New"/>
          <w:sz w:val="24"/>
          <w:szCs w:val="24"/>
        </w:rPr>
      </w:pPr>
    </w:p>
    <w:p w14:paraId="456F38A1" w14:textId="63133724" w:rsidR="00634335" w:rsidRPr="007671A3" w:rsidRDefault="00634335" w:rsidP="006B123D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</w:t>
      </w:r>
      <w:r w:rsidR="005477DA" w:rsidRPr="007671A3">
        <w:rPr>
          <w:rFonts w:ascii="Angsana New" w:hAnsi="Angsana New"/>
          <w:sz w:val="30"/>
          <w:szCs w:val="30"/>
          <w:cs/>
        </w:rPr>
        <w:t>สกุลเงินที่ใช้ในการดำเนินงานข</w:t>
      </w:r>
      <w:r w:rsidR="00E0391C" w:rsidRPr="007671A3">
        <w:rPr>
          <w:rFonts w:ascii="Angsana New" w:hAnsi="Angsana New"/>
          <w:sz w:val="30"/>
          <w:szCs w:val="30"/>
          <w:cs/>
        </w:rPr>
        <w:t>อง</w:t>
      </w:r>
      <w:r w:rsidR="0038137C" w:rsidRPr="007671A3">
        <w:rPr>
          <w:rFonts w:ascii="Angsana New" w:hAnsi="Angsana New"/>
          <w:sz w:val="30"/>
          <w:szCs w:val="30"/>
          <w:cs/>
        </w:rPr>
        <w:t>แต่ละ</w:t>
      </w:r>
      <w:r w:rsidR="005477DA" w:rsidRPr="007671A3">
        <w:rPr>
          <w:rFonts w:ascii="Angsana New" w:hAnsi="Angsana New"/>
          <w:sz w:val="30"/>
          <w:szCs w:val="30"/>
          <w:cs/>
        </w:rPr>
        <w:t>บริษัท</w:t>
      </w:r>
      <w:r w:rsidR="0038137C" w:rsidRPr="007671A3">
        <w:rPr>
          <w:rFonts w:ascii="Angsana New" w:hAnsi="Angsana New"/>
          <w:sz w:val="30"/>
          <w:szCs w:val="30"/>
          <w:cs/>
        </w:rPr>
        <w:t>ใน</w:t>
      </w:r>
      <w:r w:rsidR="00CE64CA" w:rsidRPr="007671A3">
        <w:rPr>
          <w:rFonts w:ascii="Angsana New" w:hAnsi="Angsana New"/>
          <w:sz w:val="30"/>
          <w:szCs w:val="30"/>
          <w:cs/>
        </w:rPr>
        <w:t>กลุ่มบริษัท</w:t>
      </w:r>
      <w:r w:rsidR="0083044D" w:rsidRPr="007671A3">
        <w:rPr>
          <w:rFonts w:ascii="Angsana New" w:hAnsi="Angsana New"/>
          <w:sz w:val="30"/>
          <w:szCs w:val="30"/>
          <w:cs/>
        </w:rPr>
        <w:t>โดย</w:t>
      </w:r>
      <w:r w:rsidRPr="007671A3">
        <w:rPr>
          <w:rFonts w:ascii="Angsana New" w:hAnsi="Angsana New"/>
          <w:sz w:val="30"/>
          <w:szCs w:val="30"/>
          <w:cs/>
        </w:rPr>
        <w:t>ใช้อัตราแลกเปลี่ยน ณ วันที่เกิดรายการ</w:t>
      </w:r>
    </w:p>
    <w:p w14:paraId="56DC40A5" w14:textId="77777777" w:rsidR="00634335" w:rsidRPr="006B123D" w:rsidRDefault="00634335" w:rsidP="00B934F8">
      <w:pPr>
        <w:pStyle w:val="BodyText2"/>
        <w:ind w:left="540" w:firstLine="0"/>
        <w:rPr>
          <w:rFonts w:ascii="Angsana New" w:hAnsi="Angsana New"/>
          <w:b/>
          <w:bCs/>
          <w:strike/>
          <w:sz w:val="24"/>
          <w:szCs w:val="24"/>
        </w:rPr>
      </w:pPr>
    </w:p>
    <w:p w14:paraId="5AA8D0B5" w14:textId="22F01351" w:rsidR="00634335" w:rsidRPr="007671A3" w:rsidRDefault="00634335" w:rsidP="00B934F8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FF4A1C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สินทรัพย์และหนี้สินที่เป็นตัวเงินแ</w:t>
      </w:r>
      <w:r w:rsidR="0038137C" w:rsidRPr="00FF4A1C">
        <w:rPr>
          <w:rFonts w:ascii="Angsana New" w:hAnsi="Angsana New"/>
          <w:spacing w:val="6"/>
          <w:sz w:val="30"/>
          <w:szCs w:val="30"/>
          <w:cs/>
        </w:rPr>
        <w:t>ละเป็นเงินตราต่างประเทศ ณ วัน</w:t>
      </w:r>
      <w:r w:rsidR="0083044D" w:rsidRPr="00FF4A1C">
        <w:rPr>
          <w:rFonts w:ascii="Angsana New" w:hAnsi="Angsana New"/>
          <w:spacing w:val="6"/>
          <w:sz w:val="30"/>
          <w:szCs w:val="30"/>
          <w:cs/>
        </w:rPr>
        <w:t>ที่</w:t>
      </w:r>
      <w:r w:rsidRPr="00FF4A1C">
        <w:rPr>
          <w:rFonts w:ascii="Angsana New" w:hAnsi="Angsana New"/>
          <w:spacing w:val="6"/>
          <w:sz w:val="30"/>
          <w:szCs w:val="30"/>
          <w:cs/>
        </w:rPr>
        <w:t>รายงาน แปลงค่าเป็</w:t>
      </w:r>
      <w:r w:rsidR="00DC5E23" w:rsidRPr="00FF4A1C">
        <w:rPr>
          <w:rFonts w:ascii="Angsana New" w:hAnsi="Angsana New"/>
          <w:spacing w:val="6"/>
          <w:sz w:val="30"/>
          <w:szCs w:val="30"/>
          <w:cs/>
        </w:rPr>
        <w:t>นสกุลเงินที่ใช้ในการ</w:t>
      </w:r>
      <w:r w:rsidR="00DC5E23">
        <w:rPr>
          <w:rFonts w:ascii="Angsana New" w:hAnsi="Angsana New"/>
          <w:sz w:val="30"/>
          <w:szCs w:val="30"/>
          <w:cs/>
        </w:rPr>
        <w:t>ดำเนินงาน</w:t>
      </w:r>
      <w:r w:rsidRPr="007671A3">
        <w:rPr>
          <w:rFonts w:ascii="Angsana New" w:hAnsi="Angsana New"/>
          <w:sz w:val="30"/>
          <w:szCs w:val="30"/>
          <w:cs/>
        </w:rPr>
        <w:t xml:space="preserve">โดยใช้อัตราแลกเปลี่ยน ณ </w:t>
      </w:r>
      <w:r w:rsidR="00B2672D">
        <w:rPr>
          <w:rFonts w:ascii="Angsana New" w:hAnsi="Angsana New" w:hint="cs"/>
          <w:sz w:val="30"/>
          <w:szCs w:val="30"/>
          <w:cs/>
        </w:rPr>
        <w:t>วันสิ้นรอบระยะเวลารายงาน ผลแตกต่างของอัตราแลกเปลี่ยนที่เกิดจากการแ</w:t>
      </w:r>
      <w:r w:rsidRPr="007671A3">
        <w:rPr>
          <w:rFonts w:ascii="Angsana New" w:hAnsi="Angsana New"/>
          <w:sz w:val="30"/>
          <w:szCs w:val="30"/>
          <w:cs/>
        </w:rPr>
        <w:t>ปลงค่าบันทึกในกำไรหรือขาดทุน</w:t>
      </w:r>
    </w:p>
    <w:p w14:paraId="1EA79F79" w14:textId="77777777" w:rsidR="00DC5E23" w:rsidRPr="006B123D" w:rsidRDefault="00DC5E23" w:rsidP="00B934F8">
      <w:pPr>
        <w:pStyle w:val="BodyText2"/>
        <w:ind w:left="54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CD74449" w14:textId="31362276" w:rsidR="00DC5E23" w:rsidRPr="00300257" w:rsidRDefault="00DC5E23" w:rsidP="003A57F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right="18"/>
        <w:jc w:val="thaiDistribute"/>
        <w:rPr>
          <w:rFonts w:ascii="Angsana New" w:hAnsi="Angsana New"/>
          <w:sz w:val="30"/>
          <w:szCs w:val="30"/>
        </w:rPr>
      </w:pPr>
      <w:r w:rsidRPr="00DC5E23">
        <w:rPr>
          <w:rFonts w:ascii="Angsana New" w:hAnsi="Angsana New"/>
          <w:spacing w:val="6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และบันทึกตามเก</w:t>
      </w:r>
      <w:r w:rsidR="003A57F8">
        <w:rPr>
          <w:rFonts w:ascii="Angsana New" w:hAnsi="Angsana New" w:hint="cs"/>
          <w:spacing w:val="6"/>
          <w:sz w:val="30"/>
          <w:szCs w:val="30"/>
          <w:cs/>
        </w:rPr>
        <w:t>ณ</w:t>
      </w:r>
      <w:r w:rsidRPr="00DC5E23">
        <w:rPr>
          <w:rFonts w:ascii="Angsana New" w:hAnsi="Angsana New"/>
          <w:spacing w:val="6"/>
          <w:sz w:val="30"/>
          <w:szCs w:val="30"/>
          <w:cs/>
        </w:rPr>
        <w:t>ฑ์</w:t>
      </w:r>
      <w:r w:rsidRPr="00DC5E23">
        <w:rPr>
          <w:rFonts w:ascii="Angsana New" w:hAnsi="Angsana New"/>
          <w:sz w:val="30"/>
          <w:szCs w:val="30"/>
          <w:cs/>
        </w:rPr>
        <w:t xml:space="preserve">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  <w:r w:rsidR="00103B3C">
        <w:rPr>
          <w:rFonts w:ascii="Angsana New" w:hAnsi="Angsana New" w:hint="cs"/>
          <w:sz w:val="30"/>
          <w:szCs w:val="30"/>
          <w:cs/>
        </w:rPr>
        <w:t>ทั้งนี้รวมถึงรายการบัญชีที่เกิดจากการจ่ายชำระหรือรับชำระสิ่งตอบแทนล่วงหน้า</w:t>
      </w:r>
    </w:p>
    <w:p w14:paraId="43964460" w14:textId="77777777" w:rsidR="00AE62CF" w:rsidRDefault="00AE62CF" w:rsidP="00B934F8">
      <w:pPr>
        <w:pStyle w:val="BodyText2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9B0BDD7" w14:textId="77777777" w:rsidR="0034460D" w:rsidRPr="007671A3" w:rsidRDefault="00262DD8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</w:t>
      </w:r>
      <w:r w:rsidR="0034460D"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งินสดและรายการเทียบเท่าเงินสด</w:t>
      </w:r>
    </w:p>
    <w:p w14:paraId="76C9EF36" w14:textId="77777777" w:rsidR="00AE62CF" w:rsidRPr="00BA0F71" w:rsidRDefault="00AE62CF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5F08140" w14:textId="6B60A69F" w:rsidR="00970B38" w:rsidRPr="007671A3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DC5E23">
        <w:rPr>
          <w:rFonts w:ascii="Angsana New" w:hAnsi="Angsana New"/>
          <w:spacing w:val="-4"/>
          <w:sz w:val="30"/>
          <w:szCs w:val="30"/>
          <w:cs/>
        </w:rPr>
        <w:t>เงินสดและรายการเทียบเท่าเงินสดในงบกระแสเงินสด ประกอบด้วย เงินสดในมือ เงินฝากธนาคารประเภทออมทรัพย์</w:t>
      </w:r>
      <w:r w:rsidRPr="007671A3">
        <w:rPr>
          <w:rFonts w:ascii="Angsana New" w:hAnsi="Angsana New"/>
          <w:sz w:val="30"/>
          <w:szCs w:val="30"/>
          <w:cs/>
        </w:rPr>
        <w:t>และกระแสรายวัน รวมทั้งเงินลงทุนระยะสั้นที่มีสภาพคล่องสูง</w:t>
      </w:r>
      <w:r w:rsidR="00FF1260" w:rsidRPr="007671A3">
        <w:rPr>
          <w:rFonts w:ascii="Angsana New" w:hAnsi="Angsana New"/>
          <w:sz w:val="30"/>
          <w:szCs w:val="30"/>
          <w:cs/>
        </w:rPr>
        <w:t xml:space="preserve"> ซึ่งพร้อมที่จะเปลี่ยนเป็นเงินสดในจำนวนที่ทราบได้ และมีความเสี่ยงที่ไม่มีนัยสำคัญต่อการเปลี่ยนแปลงมูลค่า</w:t>
      </w:r>
    </w:p>
    <w:p w14:paraId="288CE844" w14:textId="77777777" w:rsidR="00DC2551" w:rsidRDefault="00DC2551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D7A4C43" w14:textId="792AF1B3" w:rsidR="0034460D" w:rsidRDefault="00970B38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6"/>
          <w:sz w:val="30"/>
          <w:szCs w:val="30"/>
          <w:cs/>
        </w:rPr>
        <w:t>นอกจากนี้ เงินเบิกเกินบัญชีธนาคารซึ่งจะต้องชำระคืนเมื่อทวงถามถือเป็นส่วนหนึ่งของกิจกรรมจัดหาเงินใน</w:t>
      </w:r>
      <w:r w:rsidRPr="007671A3">
        <w:rPr>
          <w:rFonts w:ascii="Angsana New" w:hAnsi="Angsana New"/>
          <w:sz w:val="30"/>
          <w:szCs w:val="30"/>
          <w:cs/>
        </w:rPr>
        <w:t>งบกระแสเงินสด</w:t>
      </w:r>
    </w:p>
    <w:p w14:paraId="7F874B8C" w14:textId="046A2CE1" w:rsidR="00FF4A1C" w:rsidRDefault="00FF4A1C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78486051" w14:textId="0BA4068E" w:rsidR="00FF4A1C" w:rsidRDefault="00FF4A1C" w:rsidP="00B366B7">
      <w:pPr>
        <w:pStyle w:val="BodyText2"/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267A4BB6" w14:textId="089E8146" w:rsidR="00711E2C" w:rsidRDefault="00711E2C" w:rsidP="00B934F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43D212B3" w14:textId="77777777" w:rsidR="00C11CC0" w:rsidRPr="00BA0F71" w:rsidRDefault="00C11CC0" w:rsidP="00B934F8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3C248D76" w14:textId="6EEAAA56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ลูกหนี้การค้า</w:t>
      </w:r>
      <w:r w:rsidR="00FB0EFC">
        <w:rPr>
          <w:rFonts w:ascii="Angsana New" w:hAnsi="Angsana New" w:hint="cs"/>
          <w:b/>
          <w:bCs/>
          <w:i/>
          <w:iCs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ลูกหนี้อื่น</w:t>
      </w:r>
      <w:r w:rsidR="00FB0EFC">
        <w:rPr>
          <w:rFonts w:ascii="Angsana New" w:hAnsi="Angsana New" w:hint="cs"/>
          <w:b/>
          <w:bCs/>
          <w:i/>
          <w:iCs/>
          <w:sz w:val="30"/>
          <w:szCs w:val="30"/>
          <w:cs/>
        </w:rPr>
        <w:t>และสินทรัพย์ที่เกิดจากสัญญา</w:t>
      </w:r>
    </w:p>
    <w:p w14:paraId="6153B172" w14:textId="77777777" w:rsidR="0034460D" w:rsidRPr="00BA0F71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Angsana New" w:hAnsi="Angsana New"/>
          <w:color w:val="000000"/>
          <w:sz w:val="30"/>
          <w:szCs w:val="30"/>
        </w:rPr>
      </w:pPr>
    </w:p>
    <w:p w14:paraId="00FB852A" w14:textId="74EA525A" w:rsidR="00CE6DA1" w:rsidRDefault="00FB0EFC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B0EFC">
        <w:rPr>
          <w:rFonts w:ascii="Angsana New" w:hAnsi="Angsana New"/>
          <w:color w:val="000000"/>
          <w:sz w:val="30"/>
          <w:szCs w:val="30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</w:t>
      </w:r>
      <w:r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FB0EFC">
        <w:rPr>
          <w:rFonts w:ascii="Angsana New" w:hAnsi="Angsana New"/>
          <w:color w:val="000000"/>
          <w:sz w:val="30"/>
          <w:szCs w:val="30"/>
          <w:cs/>
        </w:rPr>
        <w:t>จำนวนสิ่งตอบแทนนั้นจะรับรู้เป็นสินทรัพย์ที่เกิดจากสัญญา</w:t>
      </w:r>
    </w:p>
    <w:p w14:paraId="5C6643E6" w14:textId="5A47BC79" w:rsidR="00FB0EFC" w:rsidRDefault="00FB0EFC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D1659B5" w14:textId="48E03E6D" w:rsidR="00FB0EFC" w:rsidRDefault="00FB0EFC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25219">
        <w:rPr>
          <w:rFonts w:ascii="Angsana New" w:hAnsi="Angsana New"/>
          <w:color w:val="000000"/>
          <w:spacing w:val="2"/>
          <w:sz w:val="30"/>
          <w:szCs w:val="30"/>
          <w:cs/>
        </w:rPr>
        <w:t>ลูกหนี้และสินทรัพย์ที่เกิดจากสัญญาวัดมูลค่าด้วยมูลค่าสุทธิจากค่าเผื่อหนี้สงสัยจะสูญและขาดทุนจากการด้อยค่าซึ่ง</w:t>
      </w:r>
      <w:r w:rsidRPr="00FF4A1C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ประเมินโดยการวิเคราะห์ประวัติการชำระหนี้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FF4A1C">
        <w:rPr>
          <w:rFonts w:ascii="Angsana New" w:hAnsi="Angsana New"/>
          <w:color w:val="000000"/>
          <w:spacing w:val="2"/>
          <w:sz w:val="30"/>
          <w:szCs w:val="30"/>
          <w:cs/>
        </w:rPr>
        <w:t>หนี้สูญจะถูกตัดจำหน่ายเมื่อเกิดขึ้น</w:t>
      </w:r>
    </w:p>
    <w:p w14:paraId="104563EB" w14:textId="77777777" w:rsidR="00FB0EFC" w:rsidRPr="00CE6DA1" w:rsidRDefault="00FB0EFC" w:rsidP="00970B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65CC57F0" w14:textId="3CB74FAC" w:rsidR="00E94AFA" w:rsidRPr="007671A3" w:rsidRDefault="00E94AFA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6B568520" w14:textId="77777777" w:rsidR="00E94AFA" w:rsidRPr="00BA0F71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713E0EE3" w14:textId="1599A900" w:rsidR="00970B38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Pr="007671A3">
        <w:rPr>
          <w:rFonts w:ascii="Angsana New" w:hAnsi="Angsana New"/>
          <w:sz w:val="30"/>
          <w:szCs w:val="30"/>
          <w:cs/>
        </w:rPr>
        <w:t>สินค้าคงเหลือ</w:t>
      </w:r>
      <w:r w:rsidR="00E46E6B" w:rsidRPr="007671A3">
        <w:rPr>
          <w:rFonts w:ascii="Angsana New" w:hAnsi="Angsana New" w:hint="cs"/>
          <w:sz w:val="30"/>
          <w:szCs w:val="30"/>
          <w:cs/>
        </w:rPr>
        <w:t>วัดมูลค่า</w:t>
      </w:r>
      <w:r w:rsidRPr="007671A3">
        <w:rPr>
          <w:rFonts w:ascii="Angsana New" w:hAnsi="Angsana New"/>
          <w:sz w:val="30"/>
          <w:szCs w:val="30"/>
          <w:cs/>
        </w:rPr>
        <w:t xml:space="preserve">ด้วยราคาทุนหรือมูลค่าสุทธิที่จะได้รับแล้วแต่มูลค่าใดจะต่ำกว่า </w:t>
      </w:r>
    </w:p>
    <w:p w14:paraId="7507B3ED" w14:textId="77777777" w:rsidR="00DC5E23" w:rsidRPr="007671A3" w:rsidRDefault="00DC5E23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p w14:paraId="21E7A39D" w14:textId="77777777" w:rsidR="00E94AFA" w:rsidRPr="007671A3" w:rsidRDefault="00970B38" w:rsidP="009D5CA2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</w:rPr>
        <w:tab/>
      </w:r>
      <w:r w:rsidRPr="007671A3">
        <w:rPr>
          <w:rFonts w:ascii="Angsana New" w:hAnsi="Angsana New"/>
          <w:sz w:val="30"/>
          <w:szCs w:val="30"/>
          <w:cs/>
        </w:rPr>
        <w:t>ต้นทุนของสินค้าคำนวณโดยใช้วิธีดังต่อไปนี้</w:t>
      </w:r>
    </w:p>
    <w:p w14:paraId="4E7C6FDD" w14:textId="77777777" w:rsidR="00970B38" w:rsidRPr="00BA0F71" w:rsidRDefault="00970B38" w:rsidP="00970B38">
      <w:pPr>
        <w:pStyle w:val="BodyText2"/>
        <w:tabs>
          <w:tab w:val="left" w:pos="567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92"/>
        <w:gridCol w:w="6215"/>
      </w:tblGrid>
      <w:tr w:rsidR="00E94AFA" w:rsidRPr="007671A3" w14:paraId="01B3E6B4" w14:textId="77777777" w:rsidTr="009D5CA2">
        <w:tc>
          <w:tcPr>
            <w:tcW w:w="2992" w:type="dxa"/>
          </w:tcPr>
          <w:p w14:paraId="16DC431C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6215" w:type="dxa"/>
          </w:tcPr>
          <w:p w14:paraId="1B074A23" w14:textId="77777777" w:rsidR="00E94AFA" w:rsidRPr="007671A3" w:rsidRDefault="00E94AFA" w:rsidP="006D5F41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ตีราคาตามต้นทุนมาตรฐาน (ซึ่งใกล</w:t>
            </w:r>
            <w:r w:rsidR="0038137C" w:rsidRPr="007671A3">
              <w:rPr>
                <w:rFonts w:ascii="Angsana New" w:hAnsi="Angsana New"/>
                <w:sz w:val="30"/>
                <w:szCs w:val="30"/>
                <w:cs/>
              </w:rPr>
              <w:t>้เคียงกับต้นทุนการผลิตจริง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E94AFA" w:rsidRPr="007671A3" w14:paraId="3B7B21B8" w14:textId="77777777" w:rsidTr="009D5CA2">
        <w:tc>
          <w:tcPr>
            <w:tcW w:w="2992" w:type="dxa"/>
          </w:tcPr>
          <w:p w14:paraId="6DA62D87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สินค้าซื้อมาเพื่อขาย</w:t>
            </w:r>
          </w:p>
        </w:tc>
        <w:tc>
          <w:tcPr>
            <w:tcW w:w="6215" w:type="dxa"/>
          </w:tcPr>
          <w:p w14:paraId="1B2D7F58" w14:textId="77777777" w:rsidR="00E94AFA" w:rsidRPr="007671A3" w:rsidRDefault="00E94AFA" w:rsidP="006D5F41">
            <w:pPr>
              <w:tabs>
                <w:tab w:val="clear" w:pos="227"/>
                <w:tab w:val="left" w:pos="25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</w:rPr>
              <w:tab/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ตีราคาตามต้นทุนถัวเฉลี่ย</w:t>
            </w:r>
          </w:p>
        </w:tc>
      </w:tr>
      <w:tr w:rsidR="00E94AFA" w:rsidRPr="007671A3" w14:paraId="535189F4" w14:textId="77777777" w:rsidTr="009D5CA2">
        <w:tc>
          <w:tcPr>
            <w:tcW w:w="2992" w:type="dxa"/>
          </w:tcPr>
          <w:p w14:paraId="7DC96602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215" w:type="dxa"/>
          </w:tcPr>
          <w:p w14:paraId="751575B5" w14:textId="2DE5DCF9" w:rsidR="00E94AFA" w:rsidRPr="007671A3" w:rsidRDefault="00E94AFA" w:rsidP="00C95D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  <w:tab w:val="left" w:pos="4932"/>
              </w:tabs>
              <w:ind w:left="248" w:hanging="2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ตีราคาตามต้นทุนมาตรฐา</w:t>
            </w:r>
            <w:r w:rsidR="001E17A0" w:rsidRPr="007671A3">
              <w:rPr>
                <w:rFonts w:ascii="Angsana New" w:hAnsi="Angsana New"/>
                <w:sz w:val="30"/>
                <w:szCs w:val="30"/>
                <w:cs/>
              </w:rPr>
              <w:t xml:space="preserve">น </w:t>
            </w:r>
          </w:p>
        </w:tc>
      </w:tr>
      <w:tr w:rsidR="00E94AFA" w:rsidRPr="007671A3" w14:paraId="6DEF9A49" w14:textId="77777777" w:rsidTr="009D5CA2">
        <w:tc>
          <w:tcPr>
            <w:tcW w:w="2992" w:type="dxa"/>
          </w:tcPr>
          <w:p w14:paraId="7A263060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วัตถุดิบ อะไหล่ วัสดุ </w:t>
            </w:r>
          </w:p>
        </w:tc>
        <w:tc>
          <w:tcPr>
            <w:tcW w:w="6215" w:type="dxa"/>
          </w:tcPr>
          <w:p w14:paraId="261AD1CE" w14:textId="77777777" w:rsidR="00E94AFA" w:rsidRPr="007671A3" w:rsidRDefault="00E94AFA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94AFA" w:rsidRPr="007671A3" w14:paraId="6997C0E6" w14:textId="77777777" w:rsidTr="009D5CA2">
        <w:tc>
          <w:tcPr>
            <w:tcW w:w="2992" w:type="dxa"/>
          </w:tcPr>
          <w:p w14:paraId="1BFEC32E" w14:textId="77777777" w:rsidR="00E94AFA" w:rsidRPr="007671A3" w:rsidRDefault="0038137C" w:rsidP="00B934F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</w:t>
            </w:r>
            <w:r w:rsidR="00E94AFA" w:rsidRPr="007671A3">
              <w:rPr>
                <w:rFonts w:ascii="Angsana New" w:hAnsi="Angsana New"/>
                <w:sz w:val="30"/>
                <w:szCs w:val="30"/>
                <w:cs/>
              </w:rPr>
              <w:t>ของใช้สิ้นเปลืองและอื่นๆ</w:t>
            </w:r>
          </w:p>
        </w:tc>
        <w:tc>
          <w:tcPr>
            <w:tcW w:w="6215" w:type="dxa"/>
          </w:tcPr>
          <w:p w14:paraId="17927B7A" w14:textId="77777777" w:rsidR="00E94AFA" w:rsidRPr="007671A3" w:rsidRDefault="00E94AFA" w:rsidP="00B934F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5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ab/>
              <w:t>ตีราคาตามต้นทุนถัวเฉลี่ย</w:t>
            </w:r>
          </w:p>
        </w:tc>
      </w:tr>
    </w:tbl>
    <w:p w14:paraId="2E55BC85" w14:textId="77777777" w:rsidR="00BA0F71" w:rsidRDefault="00BA0F71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345A48CB" w14:textId="1F261383" w:rsidR="00E94AFA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FF4A1C">
        <w:rPr>
          <w:rFonts w:ascii="Angsana New" w:hAnsi="Angsana New"/>
          <w:spacing w:val="2"/>
          <w:sz w:val="30"/>
          <w:szCs w:val="30"/>
          <w:cs/>
        </w:rPr>
        <w:t>ต้นทุนของสินค้า ประกอบด้วย ต้นทุนที่ซื้อ ต้นทุน</w:t>
      </w:r>
      <w:r w:rsidR="00EC3D44" w:rsidRPr="00FF4A1C">
        <w:rPr>
          <w:rFonts w:ascii="Angsana New" w:hAnsi="Angsana New"/>
          <w:spacing w:val="2"/>
          <w:sz w:val="30"/>
          <w:szCs w:val="30"/>
          <w:cs/>
        </w:rPr>
        <w:t>แปลงสภาพ</w:t>
      </w:r>
      <w:r w:rsidRPr="00FF4A1C">
        <w:rPr>
          <w:rFonts w:ascii="Angsana New" w:hAnsi="Angsana New"/>
          <w:spacing w:val="2"/>
          <w:sz w:val="30"/>
          <w:szCs w:val="30"/>
          <w:cs/>
        </w:rPr>
        <w:t>หรือต้นทุนอื่นเพื่อให้สินค้าอยู่ในสถานที่และสภาพ</w:t>
      </w:r>
      <w:r w:rsidRPr="007671A3">
        <w:rPr>
          <w:rFonts w:ascii="Angsana New" w:hAnsi="Angsana New"/>
          <w:sz w:val="30"/>
          <w:szCs w:val="30"/>
          <w:cs/>
        </w:rPr>
        <w:t>ปัจจุบัน ในกรณีของสินค้าสำเร็จรูปและสินค้าระหว่างผลิตที่ผลิตเอง ต้นทุนสินค้ารวมการปันส่วนของค่าใช้จ่ายในการผลิตอย่างเหมาะสม โดยคำนึงถึงระดับกำลังการผลิตตามปกติ</w:t>
      </w:r>
    </w:p>
    <w:p w14:paraId="12C748F5" w14:textId="77777777" w:rsidR="00436C40" w:rsidRPr="007671A3" w:rsidRDefault="00436C40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DB70119" w14:textId="0246939C" w:rsidR="00E94AFA" w:rsidRDefault="00E94AFA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  <w:r w:rsidRPr="00FF4A1C">
        <w:rPr>
          <w:rFonts w:ascii="Angsana New" w:hAnsi="Angsana New"/>
          <w:spacing w:val="8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</w:t>
      </w:r>
      <w:r w:rsidRPr="00FF4A1C">
        <w:rPr>
          <w:rFonts w:ascii="Angsana New" w:hAnsi="Angsana New"/>
          <w:spacing w:val="2"/>
          <w:sz w:val="30"/>
          <w:szCs w:val="30"/>
          <w:cs/>
        </w:rPr>
        <w:t>ในการผลิตสินค้านั้นให้เ</w:t>
      </w:r>
      <w:r w:rsidR="00EC3D44" w:rsidRPr="00FF4A1C">
        <w:rPr>
          <w:rFonts w:ascii="Angsana New" w:hAnsi="Angsana New"/>
          <w:spacing w:val="2"/>
          <w:sz w:val="30"/>
          <w:szCs w:val="30"/>
          <w:cs/>
        </w:rPr>
        <w:t>สร็จและต้นทุนที่จำเป็นต้องจ่ายเพื่อให้ขายสินค้า</w:t>
      </w:r>
      <w:r w:rsidRPr="00FF4A1C">
        <w:rPr>
          <w:rFonts w:ascii="Angsana New" w:hAnsi="Angsana New"/>
          <w:spacing w:val="2"/>
          <w:sz w:val="30"/>
          <w:szCs w:val="30"/>
          <w:cs/>
        </w:rPr>
        <w:t>ได้</w:t>
      </w:r>
    </w:p>
    <w:p w14:paraId="6899686A" w14:textId="604792CF" w:rsidR="00436C40" w:rsidRDefault="00436C40" w:rsidP="00B934F8">
      <w:pPr>
        <w:pStyle w:val="BodyText2"/>
        <w:tabs>
          <w:tab w:val="left" w:pos="567"/>
        </w:tabs>
        <w:ind w:left="567" w:firstLine="0"/>
        <w:jc w:val="thaiDistribute"/>
        <w:rPr>
          <w:rFonts w:ascii="Angsana New" w:hAnsi="Angsana New"/>
          <w:sz w:val="30"/>
          <w:szCs w:val="30"/>
        </w:rPr>
      </w:pPr>
    </w:p>
    <w:p w14:paraId="5A6CE945" w14:textId="698884F7" w:rsidR="00C70FEB" w:rsidRDefault="00C70FEB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4216D26" w14:textId="6D2446AC" w:rsidR="00FF4A1C" w:rsidRDefault="00FF4A1C" w:rsidP="00FF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23B83909" w14:textId="77777777" w:rsidR="00C11CC0" w:rsidRPr="00EE1DB2" w:rsidRDefault="00C11CC0" w:rsidP="00FF4A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574DE3BB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เงินลงทุน</w:t>
      </w:r>
    </w:p>
    <w:p w14:paraId="62266874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6821D14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ab/>
        <w:t>เงิ</w:t>
      </w:r>
      <w:r w:rsidR="004A4B35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นลงทุนในบริษัทย่อย</w:t>
      </w:r>
    </w:p>
    <w:p w14:paraId="78A27A87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438D66" w14:textId="77777777" w:rsidR="00AC2613" w:rsidRPr="007671A3" w:rsidRDefault="00AC2613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เงินลงทุนในบริษัทย่อย ในงบการเงินเฉพาะกิจการของบริษัท บันทึกบัญชีโดยใช้วิธีราคาทุน</w:t>
      </w:r>
      <w:r w:rsidRPr="007671A3">
        <w:rPr>
          <w:rFonts w:ascii="Angsana New" w:hAnsi="Angsana New"/>
          <w:color w:val="000000"/>
          <w:sz w:val="30"/>
          <w:szCs w:val="30"/>
        </w:rPr>
        <w:t> 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16943B61" w14:textId="77777777" w:rsidR="00BA1D34" w:rsidRDefault="00BA1D34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B6A9FD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2DA44021" w14:textId="77777777" w:rsidR="00C710B3" w:rsidRPr="007671A3" w:rsidRDefault="00C710B3" w:rsidP="00EC3D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13CF713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สินทรัพย์ที่เป็นกรรมสิทธิ์ของกิจการ</w:t>
      </w:r>
    </w:p>
    <w:p w14:paraId="6ADF5982" w14:textId="77777777" w:rsidR="0034460D" w:rsidRPr="007671A3" w:rsidRDefault="0034460D" w:rsidP="00B934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F0D0D53" w14:textId="57EBA06F" w:rsidR="00711E2C" w:rsidRPr="00FF4A1C" w:rsidRDefault="0034460D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FF4A1C">
        <w:rPr>
          <w:rFonts w:ascii="Angsana New" w:hAnsi="Angsana New"/>
          <w:color w:val="000000"/>
          <w:spacing w:val="2"/>
          <w:sz w:val="30"/>
          <w:szCs w:val="30"/>
          <w:cs/>
        </w:rPr>
        <w:t>ที่ดิน อาคารและอุปกรณ์</w:t>
      </w:r>
      <w:r w:rsidR="00CB2733" w:rsidRPr="00FF4A1C">
        <w:rPr>
          <w:rFonts w:ascii="Angsana New" w:hAnsi="Angsana New" w:hint="cs"/>
          <w:spacing w:val="2"/>
          <w:sz w:val="30"/>
          <w:szCs w:val="30"/>
          <w:cs/>
        </w:rPr>
        <w:t>วัดมูลค่า</w:t>
      </w:r>
      <w:r w:rsidRPr="00FF4A1C">
        <w:rPr>
          <w:rFonts w:ascii="Angsana New" w:hAnsi="Angsana New"/>
          <w:color w:val="000000"/>
          <w:spacing w:val="2"/>
          <w:sz w:val="30"/>
          <w:szCs w:val="30"/>
          <w:cs/>
        </w:rPr>
        <w:t>ด้วยราคาทุนหักด้วยค่าเสื่อมราคาสะสมและผลขาดทุนจากการด้อยค่าสะสม</w:t>
      </w:r>
    </w:p>
    <w:p w14:paraId="569E4F28" w14:textId="77777777" w:rsidR="00711E2C" w:rsidRPr="007671A3" w:rsidRDefault="00711E2C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C54E92" w14:textId="4B76C131" w:rsidR="00EC7236" w:rsidRDefault="00EC7236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ซึ่งรวมต้นทุนของวัสดุ แรงงานทางตรง และต้นทุนทางตรงอื่นๆ ที่เกี่ยวข้องกับการจัดหาสินทรัพย์</w:t>
      </w:r>
      <w:r w:rsidRPr="007671A3">
        <w:rPr>
          <w:rFonts w:ascii="Angsana New" w:hAnsi="Angsana New"/>
          <w:spacing w:val="-4"/>
          <w:sz w:val="30"/>
          <w:szCs w:val="30"/>
          <w:cs/>
        </w:rPr>
        <w:t>เพื่อให้สินทรัพย์นั้นอยู่ใน</w:t>
      </w:r>
      <w:r w:rsidRPr="007671A3">
        <w:rPr>
          <w:rFonts w:ascii="Angsana New" w:hAnsi="Angsana New" w:hint="cs"/>
          <w:spacing w:val="-4"/>
          <w:sz w:val="30"/>
          <w:szCs w:val="30"/>
          <w:cs/>
        </w:rPr>
        <w:t>สถานที่และ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สภาพที่พร้อมจะใช้งานได้ตามความประสงค์ ต้นทุนในการรื้อถอน การขนย้าย</w:t>
      </w:r>
      <w:r w:rsidRPr="007671A3">
        <w:rPr>
          <w:rFonts w:ascii="Angsana New" w:hAnsi="Angsana New"/>
          <w:sz w:val="30"/>
          <w:szCs w:val="30"/>
          <w:cs/>
        </w:rPr>
        <w:t xml:space="preserve"> การบูรณะ</w:t>
      </w:r>
      <w:r w:rsidRPr="007671A3">
        <w:rPr>
          <w:rFonts w:ascii="Angsana New" w:hAnsi="Angsana New"/>
          <w:spacing w:val="-4"/>
          <w:sz w:val="30"/>
          <w:szCs w:val="30"/>
          <w:cs/>
        </w:rPr>
        <w:t>สถานที่ตั้งของสินทรัพย์ และต้นทุนการกู้ยืม</w:t>
      </w:r>
      <w:r w:rsidR="00C95DF8">
        <w:rPr>
          <w:rFonts w:ascii="Angsana New" w:hAnsi="Angsana New" w:hint="cs"/>
          <w:spacing w:val="-4"/>
          <w:sz w:val="30"/>
          <w:szCs w:val="30"/>
          <w:cs/>
        </w:rPr>
        <w:t>ของสินทรัพย์ที่เข้าเงื่อนไข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 สำหรับเครื่องมือที่ควบคุม</w:t>
      </w:r>
      <w:r w:rsidR="00C95DF8">
        <w:rPr>
          <w:rFonts w:ascii="Angsana New" w:hAnsi="Angsana New" w:hint="cs"/>
          <w:spacing w:val="-4"/>
          <w:sz w:val="30"/>
          <w:szCs w:val="30"/>
          <w:cs/>
        </w:rPr>
        <w:t xml:space="preserve">             </w:t>
      </w:r>
      <w:r w:rsidRPr="007671A3">
        <w:rPr>
          <w:rFonts w:ascii="Angsana New" w:hAnsi="Angsana New"/>
          <w:spacing w:val="-4"/>
          <w:sz w:val="30"/>
          <w:szCs w:val="30"/>
          <w:cs/>
        </w:rPr>
        <w:t>โดยลิขสิทธิ์ซอฟต์แวร์ซึ่งไม่สามารถทำงานได้</w:t>
      </w:r>
      <w:r w:rsidRPr="007671A3">
        <w:rPr>
          <w:rFonts w:ascii="Angsana New" w:hAnsi="Angsana New"/>
          <w:sz w:val="30"/>
          <w:szCs w:val="30"/>
          <w:cs/>
        </w:rPr>
        <w:t xml:space="preserve">โดยปราศจากลิขสิทธิ์ซอฟต์แวร์นั้นให้ถือว่าลิขสิทธิ์ซอฟต์แวร์ดังกล่าวเป็นส่วนหนึ่งของอุปกรณ์ </w:t>
      </w:r>
    </w:p>
    <w:p w14:paraId="438E7951" w14:textId="77777777" w:rsidR="00DC5E23" w:rsidRPr="007671A3" w:rsidRDefault="00DC5E23" w:rsidP="00711E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F013356" w14:textId="3F5718E8" w:rsidR="0034460D" w:rsidRPr="007671A3" w:rsidRDefault="00EC7236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ส่วนประกอบของรายการที่ดิน อาคารและอุปกรณ์แต</w:t>
      </w:r>
      <w:r w:rsidR="00DC5E2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่ละรายการที่มีรูปแบบและอายุการใ</w:t>
      </w:r>
      <w:r w:rsidR="00DC5E2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ช้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ประโยชน์</w:t>
      </w:r>
      <w:r w:rsidRPr="007671A3">
        <w:rPr>
          <w:rFonts w:ascii="Angsana New" w:hAnsi="Angsana New" w:hint="cs"/>
          <w:color w:val="000000"/>
          <w:spacing w:val="4"/>
          <w:sz w:val="30"/>
          <w:szCs w:val="30"/>
          <w:cs/>
          <w:lang w:eastAsia="en-GB"/>
        </w:rPr>
        <w:t>ที่ต่าง</w:t>
      </w:r>
      <w:r w:rsidRPr="007671A3">
        <w:rPr>
          <w:rFonts w:ascii="Angsana New" w:hAnsi="Angsana New"/>
          <w:color w:val="000000"/>
          <w:spacing w:val="4"/>
          <w:sz w:val="30"/>
          <w:szCs w:val="30"/>
          <w:cs/>
          <w:lang w:eastAsia="en-GB"/>
        </w:rPr>
        <w:t>กัน</w:t>
      </w:r>
      <w:r w:rsidRPr="007671A3">
        <w:rPr>
          <w:rFonts w:ascii="Angsana New" w:hAnsi="Angsana New"/>
          <w:color w:val="000000"/>
          <w:sz w:val="30"/>
          <w:szCs w:val="30"/>
          <w:cs/>
          <w:lang w:eastAsia="en-GB"/>
        </w:rPr>
        <w:t xml:space="preserve">  ต้องบันทึกแต่ละส่วนประกอบที่มีนัยสำคัญแยกต่างหากจากกัน</w:t>
      </w:r>
    </w:p>
    <w:p w14:paraId="5C1B44E7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lang w:eastAsia="en-GB"/>
        </w:rPr>
      </w:pPr>
    </w:p>
    <w:p w14:paraId="778B9238" w14:textId="2A452F05" w:rsidR="00965152" w:rsidRPr="00270974" w:rsidRDefault="00EC3D44" w:rsidP="002709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8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กำไรหรือขาดทุนจากการจำหน่ายที่ดิน อาคารและอุปกรณ์ คือ</w:t>
      </w:r>
      <w:r w:rsidR="009C51E2" w:rsidRPr="007671A3">
        <w:rPr>
          <w:rFonts w:ascii="Angsana New" w:hAnsi="Angsana New"/>
          <w:sz w:val="30"/>
          <w:szCs w:val="30"/>
          <w:cs/>
        </w:rPr>
        <w:t xml:space="preserve"> </w:t>
      </w:r>
      <w:r w:rsidR="0034460D" w:rsidRPr="007671A3">
        <w:rPr>
          <w:rFonts w:ascii="Angsana New" w:hAnsi="Angsana New"/>
          <w:sz w:val="30"/>
          <w:szCs w:val="30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 โดยรับรู้ในกำไรหรือขาดทุน</w:t>
      </w:r>
    </w:p>
    <w:p w14:paraId="40755D9D" w14:textId="77777777" w:rsidR="00965152" w:rsidRPr="007671A3" w:rsidRDefault="00965152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26"/>
          <w:szCs w:val="26"/>
        </w:rPr>
      </w:pPr>
    </w:p>
    <w:p w14:paraId="2D7C6A3E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สินทรัพย์ที่เช่า</w:t>
      </w:r>
    </w:p>
    <w:p w14:paraId="190497E7" w14:textId="77777777" w:rsidR="0034460D" w:rsidRPr="00965152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10EA0C20" w14:textId="54B01CA3" w:rsidR="00DC2551" w:rsidRPr="00270974" w:rsidRDefault="00DC5E23" w:rsidP="00270974">
      <w:pPr>
        <w:pStyle w:val="a0"/>
        <w:tabs>
          <w:tab w:val="clear" w:pos="1080"/>
        </w:tabs>
        <w:spacing w:line="240" w:lineRule="atLeast"/>
        <w:ind w:left="567"/>
        <w:jc w:val="thaiDistribute"/>
        <w:rPr>
          <w:rFonts w:ascii="Angsana New" w:hAnsi="Angsana New" w:cs="Angsana New"/>
          <w:cs/>
        </w:rPr>
      </w:pPr>
      <w:r w:rsidRPr="00300257">
        <w:rPr>
          <w:rFonts w:ascii="Angsana New" w:hAnsi="Angsana New" w:cs="Angsana New"/>
          <w:spacing w:val="-2"/>
          <w:cs/>
          <w:lang w:val="en-US"/>
        </w:rPr>
        <w:t>การเช่าซึ่งกลุ่มบริษัทได้รับความเสี่ยงและผลตอบแทนส่วนใหญ่จากการครอบครองสินทรัพย์ที่เช่านั้นๆ</w:t>
      </w:r>
      <w:r w:rsidRPr="00300257">
        <w:rPr>
          <w:rFonts w:ascii="Angsana New" w:hAnsi="Angsana New" w:cs="Angsana New"/>
          <w:spacing w:val="-2"/>
          <w:cs/>
        </w:rPr>
        <w:t xml:space="preserve"> จัดประเภท</w:t>
      </w:r>
      <w:r w:rsidRPr="00980CD1">
        <w:rPr>
          <w:rFonts w:ascii="Angsana New" w:hAnsi="Angsana New" w:cs="Angsana New"/>
          <w:spacing w:val="6"/>
          <w:cs/>
        </w:rPr>
        <w:t>เป็นสัญญาเช่าทางการเงิน ที่ดิน อาคารและอุปกรณ์ที่ได้มาโดยทำสัญญาเช่าทางการเงินบันทึกเป็นสินทรัพย์</w:t>
      </w:r>
      <w:r w:rsidRPr="00980CD1">
        <w:rPr>
          <w:rFonts w:ascii="Angsana New" w:hAnsi="Angsana New" w:cs="Angsana New"/>
          <w:spacing w:val="4"/>
          <w:cs/>
        </w:rPr>
        <w:t>ด้วยมูลค่ายุติธรรมหรือมูลค่าปัจจุบันของจำนวนเงินขั้นต่ำที่ต้องจ่ายตามสัญญาเช่า แล้วแต่จำนวนใดจะต่ำกว่า</w:t>
      </w:r>
      <w:r w:rsidRPr="00980CD1">
        <w:rPr>
          <w:rFonts w:ascii="Angsana New" w:hAnsi="Angsana New" w:cs="Angsana New"/>
          <w:spacing w:val="6"/>
          <w:cs/>
        </w:rPr>
        <w:t>หักด้วยค่าเสื่อมราคาสะสมและผลขาดทุนจากการด้อยค่าสะสม ค่าเช่าที่ชำระจะแยกเป็นส่วนที่เป็นค่าใช้จ่ายทาง</w:t>
      </w:r>
      <w:r w:rsidRPr="00300257">
        <w:rPr>
          <w:rFonts w:ascii="Angsana New" w:hAnsi="Angsana New" w:cs="Angsana New"/>
          <w:cs/>
        </w:rPr>
        <w:t>การเงิน</w:t>
      </w:r>
      <w:r w:rsidRPr="00300257">
        <w:rPr>
          <w:rFonts w:ascii="Angsana New" w:hAnsi="Angsana New" w:cs="Angsana New"/>
          <w:spacing w:val="2"/>
          <w:cs/>
        </w:rPr>
        <w:t>และส่วนที่จะหักจากหนี้</w:t>
      </w:r>
      <w:r w:rsidRPr="00300257">
        <w:rPr>
          <w:rFonts w:ascii="Angsana New" w:hAnsi="Angsana New" w:cs="Angsana New"/>
          <w:spacing w:val="2"/>
          <w:cs/>
          <w:lang w:val="en-US"/>
        </w:rPr>
        <w:t>สิน</w:t>
      </w:r>
      <w:r w:rsidRPr="00300257">
        <w:rPr>
          <w:rFonts w:ascii="Angsana New" w:hAnsi="Angsana New" w:cs="Angsana New"/>
          <w:spacing w:val="2"/>
          <w:cs/>
        </w:rPr>
        <w:t>ตามสัญญาเช่า เพื่อทำให้อัตราดอกเบี้ยเมื่อเทียบกับยอดหนี้ที่คงเหลืออยู่ในแต่ละงวด</w:t>
      </w:r>
      <w:r w:rsidRPr="00300257">
        <w:rPr>
          <w:rFonts w:ascii="Angsana New" w:hAnsi="Angsana New" w:cs="Angsana New"/>
          <w:cs/>
        </w:rPr>
        <w:t>มีอัตราคงที่ ค่าใช้จ่ายทางการเงินจะบันทึกโดยตรงในกำไรหรือขาดทุ</w:t>
      </w:r>
      <w:r w:rsidR="00270974">
        <w:rPr>
          <w:rFonts w:ascii="Angsana New" w:hAnsi="Angsana New" w:cs="Angsana New" w:hint="cs"/>
          <w:cs/>
        </w:rPr>
        <w:t>น</w:t>
      </w:r>
    </w:p>
    <w:p w14:paraId="735BAC48" w14:textId="77777777" w:rsidR="0034460D" w:rsidRPr="007671A3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ต้นทุนที่เกิดขึ้นในภายหลัง</w:t>
      </w:r>
    </w:p>
    <w:p w14:paraId="1EED2D69" w14:textId="77777777" w:rsidR="0034460D" w:rsidRPr="00965152" w:rsidRDefault="0034460D" w:rsidP="009516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0"/>
          <w:szCs w:val="20"/>
        </w:rPr>
      </w:pPr>
    </w:p>
    <w:p w14:paraId="618B7543" w14:textId="699275CD" w:rsidR="006D5F41" w:rsidRPr="007671A3" w:rsidRDefault="00DC5E23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30"/>
          <w:szCs w:val="30"/>
        </w:rPr>
      </w:pPr>
      <w:r w:rsidRPr="00DC5E23">
        <w:rPr>
          <w:rFonts w:ascii="Angsana New" w:hAnsi="Angsana New"/>
          <w:spacing w:val="4"/>
          <w:sz w:val="30"/>
          <w:szCs w:val="30"/>
          <w:cs/>
        </w:rPr>
        <w:t>ต้นทุนในการเปลี่ยนแทนส่วนประกอบ</w:t>
      </w:r>
      <w:r w:rsidRPr="00DC5E23">
        <w:rPr>
          <w:rFonts w:ascii="Angsana New" w:hAnsi="Angsana New"/>
          <w:spacing w:val="4"/>
          <w:sz w:val="30"/>
          <w:szCs w:val="30"/>
        </w:rPr>
        <w:t xml:space="preserve"> </w:t>
      </w:r>
      <w:r w:rsidRPr="00DC5E23">
        <w:rPr>
          <w:rFonts w:ascii="Angsana New" w:hAnsi="Angsana New" w:hint="cs"/>
          <w:spacing w:val="4"/>
          <w:sz w:val="30"/>
          <w:szCs w:val="30"/>
          <w:cs/>
        </w:rPr>
        <w:t>รวมถึงการตรวจสอบครั้งใหญ่</w:t>
      </w:r>
      <w:r w:rsidR="0034460D" w:rsidRPr="00DC5E23">
        <w:rPr>
          <w:rFonts w:ascii="Angsana New" w:hAnsi="Angsana New"/>
          <w:color w:val="000000"/>
          <w:spacing w:val="4"/>
          <w:sz w:val="30"/>
          <w:szCs w:val="30"/>
          <w:cs/>
        </w:rPr>
        <w:t>จะรับรู้เป็นส่วนหนึ่งของมูลค่าตามบัญชี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ของรายการที่ดิน</w:t>
      </w:r>
      <w:r w:rsidR="005A1C96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 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อาคารและอุปกรณ์ ถ้ามีความเป็นไปได้ค่อนข้างแน่ที่</w:t>
      </w:r>
      <w:r w:rsidR="0026361B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กลุ่ม</w:t>
      </w:r>
      <w:r w:rsidR="0034460D" w:rsidRPr="00004CFA">
        <w:rPr>
          <w:rFonts w:ascii="Angsana New" w:hAnsi="Angsana New"/>
          <w:color w:val="000000"/>
          <w:spacing w:val="2"/>
          <w:sz w:val="30"/>
          <w:szCs w:val="30"/>
          <w:cs/>
        </w:rPr>
        <w:t>บริษัทจะได้รับประโยชน์เชิงเศรษฐกิจ</w:t>
      </w:r>
      <w:r w:rsidR="0034460D" w:rsidRPr="00004CFA">
        <w:rPr>
          <w:rFonts w:ascii="Angsana New" w:hAnsi="Angsana New"/>
          <w:color w:val="000000"/>
          <w:spacing w:val="4"/>
          <w:sz w:val="30"/>
          <w:szCs w:val="30"/>
          <w:cs/>
        </w:rPr>
        <w:t>ในอนาคตจากรายการนั้น</w:t>
      </w:r>
      <w:r w:rsidR="00004CFA" w:rsidRPr="00004CFA">
        <w:rPr>
          <w:rFonts w:ascii="Angsana New" w:hAnsi="Angsana New" w:hint="cs"/>
          <w:color w:val="000000"/>
          <w:spacing w:val="4"/>
          <w:sz w:val="30"/>
          <w:szCs w:val="30"/>
          <w:cs/>
        </w:rPr>
        <w:t xml:space="preserve"> </w:t>
      </w:r>
      <w:r w:rsidR="0034460D" w:rsidRPr="00004CFA">
        <w:rPr>
          <w:rFonts w:ascii="Angsana New" w:hAnsi="Angsana New"/>
          <w:color w:val="000000"/>
          <w:spacing w:val="4"/>
          <w:sz w:val="30"/>
          <w:szCs w:val="30"/>
          <w:cs/>
        </w:rPr>
        <w:t>และสามารถวัดมูลค่าต้นทุนของรายการนั้นได้อย่างน่าเชื่อถือ ชิ้นส่วนที่ถูกเปลี่ยนแทน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  <w:cs/>
        </w:rPr>
        <w:t>จะถูกตัดออกจากบัญชีด้วยมูลค่าตามบัญชี ต้นทุนที่เกิดขึ้นในการซ่อมบำรุงที่ดิน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</w:rPr>
        <w:t xml:space="preserve"> </w:t>
      </w:r>
      <w:r w:rsidR="0034460D" w:rsidRPr="00004CFA">
        <w:rPr>
          <w:rFonts w:ascii="Angsana New" w:hAnsi="Angsana New"/>
          <w:color w:val="000000"/>
          <w:spacing w:val="6"/>
          <w:sz w:val="30"/>
          <w:szCs w:val="30"/>
          <w:cs/>
        </w:rPr>
        <w:t>อาคารและอุปกรณ์ที่เกิดขึ้น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เป็นประจำจะรับรู้ในกำไรหรือขาดทุนเมื่อเกิดขึ้น</w:t>
      </w:r>
    </w:p>
    <w:p w14:paraId="334F7704" w14:textId="77777777" w:rsidR="006D5F41" w:rsidRPr="00965152" w:rsidRDefault="006D5F41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2FE3FBA9" w14:textId="3E1E8134" w:rsidR="0034460D" w:rsidRPr="007671A3" w:rsidRDefault="0034460D" w:rsidP="000F2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583A3E56" w14:textId="77777777" w:rsidR="0034460D" w:rsidRPr="00965152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4D764F12" w14:textId="77777777" w:rsidR="0034460D" w:rsidRPr="007671A3" w:rsidRDefault="00EC7236" w:rsidP="00BD2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="Angsana New" w:hAnsi="Angsana New"/>
          <w:sz w:val="30"/>
          <w:szCs w:val="30"/>
        </w:rPr>
      </w:pPr>
      <w:r w:rsidRPr="00980CD1">
        <w:rPr>
          <w:rFonts w:ascii="Angsana New" w:hAnsi="Angsana New"/>
          <w:spacing w:val="2"/>
          <w:sz w:val="30"/>
          <w:szCs w:val="30"/>
          <w:cs/>
        </w:rPr>
        <w:t>ค่าเสื่อมราคาคำนวณจากจำนวนที่คิดค่าเสื่อมราคาของรายการที่ดิน อาคารและอุปกรณ์</w:t>
      </w:r>
      <w:r w:rsidR="0034460D" w:rsidRPr="00980CD1">
        <w:rPr>
          <w:rFonts w:ascii="Angsana New" w:hAnsi="Angsana New"/>
          <w:spacing w:val="2"/>
          <w:sz w:val="30"/>
          <w:szCs w:val="30"/>
          <w:cs/>
        </w:rPr>
        <w:t xml:space="preserve"> ซึ่งประกอบด้วยราคาทุนของ</w:t>
      </w:r>
      <w:r w:rsidR="0034460D" w:rsidRPr="007671A3">
        <w:rPr>
          <w:rFonts w:ascii="Angsana New" w:hAnsi="Angsana New"/>
          <w:sz w:val="30"/>
          <w:szCs w:val="30"/>
          <w:cs/>
        </w:rPr>
        <w:t xml:space="preserve">สินทรัพย์หรือมูลค่าอื่นที่ใช้แทนราคาทุนหักด้วยมูลค่าคงเหลือของสินทรัพย์ </w:t>
      </w:r>
    </w:p>
    <w:p w14:paraId="13BFD805" w14:textId="77777777" w:rsidR="00510F21" w:rsidRDefault="00510F21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E2E7DE" w14:textId="05732F85" w:rsidR="0034460D" w:rsidRDefault="0034460D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ค่าเสื่อมราคาบันทึกเป็นค่าใช้จ่ายใน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คำนวณโดยวิธีเส้นตรงตาม</w:t>
      </w:r>
      <w:r w:rsidR="00004CFA">
        <w:rPr>
          <w:rFonts w:ascii="Angsana New" w:hAnsi="Angsana New"/>
          <w:sz w:val="30"/>
          <w:szCs w:val="30"/>
          <w:cs/>
        </w:rPr>
        <w:t>เกณฑ์อายุการใช้</w:t>
      </w:r>
      <w:r w:rsidRPr="007671A3">
        <w:rPr>
          <w:rFonts w:ascii="Angsana New" w:hAnsi="Angsana New"/>
          <w:sz w:val="30"/>
          <w:szCs w:val="30"/>
          <w:cs/>
        </w:rPr>
        <w:t xml:space="preserve">ประโยชน์โดยประมาณของส่วนประกอบของสินทรัพย์แต่ละรายการ </w:t>
      </w:r>
      <w:r w:rsidR="00004CFA">
        <w:rPr>
          <w:rFonts w:ascii="Angsana New" w:hAnsi="Angsana New"/>
          <w:sz w:val="30"/>
          <w:szCs w:val="30"/>
          <w:cs/>
        </w:rPr>
        <w:t>ประมาณการอายุการใช้</w:t>
      </w:r>
      <w:r w:rsidR="00E558E0" w:rsidRPr="007671A3">
        <w:rPr>
          <w:rFonts w:ascii="Angsana New" w:hAnsi="Angsana New"/>
          <w:sz w:val="30"/>
          <w:szCs w:val="30"/>
          <w:cs/>
        </w:rPr>
        <w:t>ประโยชน์ของสินทรัพย์</w:t>
      </w:r>
      <w:r w:rsidR="00C95DF8">
        <w:rPr>
          <w:rFonts w:ascii="Angsana New" w:hAnsi="Angsana New" w:hint="cs"/>
          <w:sz w:val="30"/>
          <w:szCs w:val="30"/>
          <w:cs/>
        </w:rPr>
        <w:t xml:space="preserve">       </w:t>
      </w:r>
      <w:r w:rsidR="00E558E0" w:rsidRPr="007671A3">
        <w:rPr>
          <w:rFonts w:ascii="Angsana New" w:hAnsi="Angsana New"/>
          <w:sz w:val="30"/>
          <w:szCs w:val="30"/>
          <w:cs/>
        </w:rPr>
        <w:t>แสดงได้ดังนี้</w:t>
      </w:r>
    </w:p>
    <w:p w14:paraId="36DB6DC8" w14:textId="77777777" w:rsidR="00BA0F71" w:rsidRPr="00965152" w:rsidRDefault="00BA0F71" w:rsidP="009D5C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tbl>
      <w:tblPr>
        <w:tblW w:w="87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1270"/>
        <w:gridCol w:w="544"/>
        <w:gridCol w:w="1270"/>
        <w:gridCol w:w="544"/>
      </w:tblGrid>
      <w:tr w:rsidR="00004CFA" w:rsidRPr="006D3CDC" w14:paraId="7FDC403A" w14:textId="77777777" w:rsidTr="00400CAA">
        <w:tc>
          <w:tcPr>
            <w:tcW w:w="5148" w:type="dxa"/>
          </w:tcPr>
          <w:p w14:paraId="43BF8537" w14:textId="0DE57751" w:rsidR="00004CFA" w:rsidRPr="00ED5EB2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อาคารและสิ่งปลูกสร้าง</w:t>
            </w:r>
          </w:p>
        </w:tc>
        <w:tc>
          <w:tcPr>
            <w:tcW w:w="1270" w:type="dxa"/>
          </w:tcPr>
          <w:p w14:paraId="25667436" w14:textId="77FE9A8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dxa"/>
          </w:tcPr>
          <w:p w14:paraId="6684FE4D" w14:textId="3E0C46A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171CC324" w14:textId="05FB972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5, 20</w:t>
            </w:r>
          </w:p>
        </w:tc>
        <w:tc>
          <w:tcPr>
            <w:tcW w:w="544" w:type="dxa"/>
          </w:tcPr>
          <w:p w14:paraId="4576F686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179226A5" w14:textId="77777777" w:rsidTr="00400CAA">
        <w:tc>
          <w:tcPr>
            <w:tcW w:w="5148" w:type="dxa"/>
          </w:tcPr>
          <w:p w14:paraId="3F98F133" w14:textId="405481B1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270" w:type="dxa"/>
            <w:vAlign w:val="bottom"/>
          </w:tcPr>
          <w:p w14:paraId="6969FC61" w14:textId="768F9D91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220400B0" w14:textId="7D7B1989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  <w:vAlign w:val="bottom"/>
          </w:tcPr>
          <w:p w14:paraId="0E9B258D" w14:textId="301755B0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5, 10, 15</w:t>
            </w:r>
          </w:p>
        </w:tc>
        <w:tc>
          <w:tcPr>
            <w:tcW w:w="544" w:type="dxa"/>
          </w:tcPr>
          <w:p w14:paraId="70FC3BE1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5C04E811" w14:textId="77777777" w:rsidTr="00400CAA">
        <w:tc>
          <w:tcPr>
            <w:tcW w:w="5148" w:type="dxa"/>
          </w:tcPr>
          <w:p w14:paraId="5CE13DD0" w14:textId="732B3749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ยานพาหนะและอุปกรณ์</w:t>
            </w:r>
          </w:p>
        </w:tc>
        <w:tc>
          <w:tcPr>
            <w:tcW w:w="1270" w:type="dxa"/>
          </w:tcPr>
          <w:p w14:paraId="480D4568" w14:textId="6077D072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44" w:type="dxa"/>
          </w:tcPr>
          <w:p w14:paraId="402C6F63" w14:textId="7E9CCD2A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03BA032F" w14:textId="2F3B7543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544" w:type="dxa"/>
          </w:tcPr>
          <w:p w14:paraId="1218C9DD" w14:textId="77777777" w:rsidR="00004CFA" w:rsidRPr="00004CFA" w:rsidRDefault="00004CFA" w:rsidP="003A57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2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004CFA" w:rsidRPr="006D3CDC" w14:paraId="1DD2D4F8" w14:textId="77777777" w:rsidTr="00400CAA">
        <w:tc>
          <w:tcPr>
            <w:tcW w:w="5148" w:type="dxa"/>
          </w:tcPr>
          <w:p w14:paraId="4347CAA3" w14:textId="5B5D8879" w:rsidR="00004CFA" w:rsidRPr="008C661F" w:rsidRDefault="00004CFA" w:rsidP="00004CF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270" w:type="dxa"/>
          </w:tcPr>
          <w:p w14:paraId="3435AFB9" w14:textId="4DF7F9E6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4" w:type="dxa"/>
          </w:tcPr>
          <w:p w14:paraId="0AA32440" w14:textId="6F849FEB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0" w:type="dxa"/>
          </w:tcPr>
          <w:p w14:paraId="2FB26F23" w14:textId="1E35686B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5,</w:t>
            </w:r>
            <w:r w:rsidRPr="00004CF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004CF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544" w:type="dxa"/>
          </w:tcPr>
          <w:p w14:paraId="6B5E5AEB" w14:textId="77777777" w:rsidR="00004CFA" w:rsidRPr="00004CFA" w:rsidRDefault="00004CFA" w:rsidP="00004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004CFA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50C5F4DA" w14:textId="77777777" w:rsidR="00004CFA" w:rsidRPr="00004CFA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0"/>
          <w:szCs w:val="20"/>
        </w:rPr>
      </w:pPr>
    </w:p>
    <w:p w14:paraId="3837CA48" w14:textId="1F109ED0" w:rsidR="0034460D" w:rsidRPr="00004CFA" w:rsidRDefault="00397D5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39"/>
        <w:jc w:val="thaiDistribute"/>
        <w:rPr>
          <w:rFonts w:ascii="Angsana New" w:hAnsi="Angsana New"/>
          <w:color w:val="000000"/>
          <w:sz w:val="30"/>
          <w:szCs w:val="30"/>
        </w:rPr>
      </w:pPr>
      <w:r w:rsidRPr="00004CFA">
        <w:rPr>
          <w:rFonts w:ascii="Angsana New" w:hAnsi="Angsana New"/>
          <w:color w:val="000000"/>
          <w:sz w:val="30"/>
          <w:szCs w:val="30"/>
          <w:cs/>
        </w:rPr>
        <w:t>กลุ่ม</w:t>
      </w:r>
      <w:r w:rsidR="0034460D" w:rsidRPr="00004CFA">
        <w:rPr>
          <w:rFonts w:ascii="Angsana New" w:hAnsi="Angsana New"/>
          <w:color w:val="000000"/>
          <w:sz w:val="30"/>
          <w:szCs w:val="30"/>
          <w:cs/>
        </w:rPr>
        <w:t>บริษัทไม่คิดค่าเสื่อมราคาสำหรับที่ดินและสินทรัพย์ที่อยู่ระหว่างการก่อสร้าง</w:t>
      </w:r>
    </w:p>
    <w:p w14:paraId="01F3A4DF" w14:textId="77777777" w:rsidR="00004CFA" w:rsidRPr="00965152" w:rsidRDefault="00004CFA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7B5022D2" w14:textId="03478770" w:rsidR="0034460D" w:rsidRDefault="00EC7236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  <w:r w:rsidRPr="00980CD1">
        <w:rPr>
          <w:rFonts w:ascii="Angsana New" w:hAnsi="Angsana New"/>
          <w:spacing w:val="2"/>
          <w:sz w:val="30"/>
          <w:szCs w:val="30"/>
          <w:cs/>
        </w:rPr>
        <w:t>วิ</w:t>
      </w:r>
      <w:r w:rsidR="00004CFA" w:rsidRPr="00980CD1">
        <w:rPr>
          <w:rFonts w:ascii="Angsana New" w:hAnsi="Angsana New"/>
          <w:spacing w:val="2"/>
          <w:sz w:val="30"/>
          <w:szCs w:val="30"/>
          <w:cs/>
        </w:rPr>
        <w:t>ธีการคิดค่าเสื่อมราคา อายุการใ</w:t>
      </w:r>
      <w:r w:rsidR="00004CFA" w:rsidRPr="00980CD1">
        <w:rPr>
          <w:rFonts w:ascii="Angsana New" w:hAnsi="Angsana New" w:hint="cs"/>
          <w:spacing w:val="2"/>
          <w:sz w:val="30"/>
          <w:szCs w:val="30"/>
          <w:cs/>
        </w:rPr>
        <w:t>ช้</w:t>
      </w:r>
      <w:r w:rsidRPr="00980CD1">
        <w:rPr>
          <w:rFonts w:ascii="Angsana New" w:hAnsi="Angsana New"/>
          <w:spacing w:val="2"/>
          <w:sz w:val="30"/>
          <w:szCs w:val="30"/>
          <w:cs/>
        </w:rPr>
        <w:t>ประโยชน์ของสินทรัพย์ และมูลค่าคงเหลือ ได้รับการทบทวนทุกสิ้นรอบปีบัญชีและปรับปรุงตามความเหมาะสม</w:t>
      </w:r>
    </w:p>
    <w:p w14:paraId="6A238E94" w14:textId="77777777" w:rsidR="00270974" w:rsidRDefault="00270974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="Angsana New" w:hAnsi="Angsana New"/>
          <w:sz w:val="30"/>
          <w:szCs w:val="30"/>
        </w:rPr>
      </w:pPr>
    </w:p>
    <w:p w14:paraId="6A11007E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6CC0DC91" w14:textId="77777777" w:rsidR="0034460D" w:rsidRPr="00510F21" w:rsidRDefault="0034460D" w:rsidP="00DE60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DDA8802" w14:textId="5141F054" w:rsidR="0034460D" w:rsidRDefault="00DE60B8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สินทรัพย์ไม่มีตัวตน</w:t>
      </w:r>
      <w:r w:rsidR="0034460D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ที่</w:t>
      </w:r>
      <w:r w:rsidR="0026361B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กลุ่ม</w:t>
      </w:r>
      <w:r w:rsidR="0034460D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บริษัทซื้อมา</w:t>
      </w:r>
      <w:r w:rsidR="00004CFA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และมีอายุการใช้</w:t>
      </w:r>
      <w:r w:rsidR="002F45F8" w:rsidRPr="00510F21">
        <w:rPr>
          <w:rFonts w:ascii="Angsana New" w:hAnsi="Angsana New"/>
          <w:color w:val="000000"/>
          <w:spacing w:val="4"/>
          <w:sz w:val="30"/>
          <w:szCs w:val="30"/>
          <w:cs/>
        </w:rPr>
        <w:t>ประโยชน์</w:t>
      </w:r>
      <w:r w:rsidR="004E504C" w:rsidRPr="00510F21">
        <w:rPr>
          <w:rFonts w:ascii="Angsana New" w:hAnsi="Angsana New"/>
          <w:spacing w:val="4"/>
          <w:sz w:val="30"/>
          <w:szCs w:val="30"/>
          <w:cs/>
        </w:rPr>
        <w:t>ทราบได้แน่นอน</w:t>
      </w:r>
      <w:r w:rsidR="004E504C" w:rsidRPr="00510F21">
        <w:rPr>
          <w:rFonts w:ascii="Angsana New" w:hAnsi="Angsana New" w:hint="cs"/>
          <w:spacing w:val="4"/>
          <w:sz w:val="30"/>
          <w:szCs w:val="30"/>
          <w:cs/>
        </w:rPr>
        <w:t>วัดมูลค่าด้วย</w:t>
      </w:r>
      <w:r w:rsidR="004E504C" w:rsidRPr="00510F21">
        <w:rPr>
          <w:rFonts w:ascii="Angsana New" w:hAnsi="Angsana New"/>
          <w:spacing w:val="4"/>
          <w:sz w:val="30"/>
          <w:szCs w:val="30"/>
          <w:cs/>
        </w:rPr>
        <w:t>ราคาทุนหักด้วย</w:t>
      </w:r>
      <w:r w:rsidR="004E504C" w:rsidRPr="007671A3">
        <w:rPr>
          <w:rFonts w:ascii="Angsana New" w:hAnsi="Angsana New"/>
          <w:spacing w:val="-2"/>
          <w:sz w:val="30"/>
          <w:szCs w:val="30"/>
          <w:cs/>
        </w:rPr>
        <w:t>ค่าตัดจำหน่าย</w:t>
      </w:r>
      <w:r w:rsidR="004E504C" w:rsidRPr="007671A3">
        <w:rPr>
          <w:rFonts w:ascii="Angsana New" w:hAnsi="Angsana New"/>
          <w:sz w:val="30"/>
          <w:szCs w:val="30"/>
          <w:cs/>
        </w:rPr>
        <w:t>สะสมและผลขาดทุนจากการด้อยค่าสะสม</w:t>
      </w:r>
    </w:p>
    <w:p w14:paraId="69AD9916" w14:textId="43D6C146" w:rsidR="00B8260C" w:rsidRDefault="00B8260C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20C183EE" w14:textId="3AEF11B6" w:rsidR="00B8260C" w:rsidRDefault="00B8260C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0873B34" w14:textId="77777777" w:rsidR="00B8260C" w:rsidRDefault="00B8260C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A302190" w14:textId="77777777" w:rsidR="000468F4" w:rsidRPr="00510F21" w:rsidRDefault="000468F4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36D0C9F" w14:textId="77777777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รายจ่ายภายหลังการรับรู้รายการ</w:t>
      </w:r>
    </w:p>
    <w:p w14:paraId="498A075A" w14:textId="77777777" w:rsidR="0034460D" w:rsidRPr="00510F21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4F48EE7F" w14:textId="3E990711" w:rsidR="0034460D" w:rsidRPr="007671A3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eastAsia="Calibri" w:hAnsi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</w:t>
      </w:r>
      <w:r w:rsidRPr="007671A3">
        <w:rPr>
          <w:rFonts w:ascii="Angsana New" w:eastAsia="Calibri" w:hAnsi="Angsana New"/>
          <w:spacing w:val="2"/>
          <w:sz w:val="30"/>
          <w:szCs w:val="30"/>
          <w:cs/>
        </w:rPr>
        <w:t>สินทรัพย์ที่สามารถระบุได้</w:t>
      </w:r>
      <w:r w:rsidR="002F45F8" w:rsidRPr="007671A3">
        <w:rPr>
          <w:rFonts w:ascii="Angsana New" w:eastAsia="Calibri" w:hAnsi="Angsana New"/>
          <w:spacing w:val="2"/>
          <w:sz w:val="30"/>
          <w:szCs w:val="30"/>
          <w:cs/>
        </w:rPr>
        <w:t>ที่เกี่ยวข้องนั้น รายจ่ายอื่น</w:t>
      </w:r>
      <w:r w:rsidRPr="007671A3">
        <w:rPr>
          <w:rFonts w:ascii="Angsana New" w:eastAsia="Calibri" w:hAnsi="Angsana New"/>
          <w:spacing w:val="2"/>
          <w:sz w:val="30"/>
          <w:szCs w:val="30"/>
          <w:cs/>
        </w:rPr>
        <w:t>รวมถึงค่าความนิยมและตราผลิตภัณฑ์ที่เกิดขึ้นภายในรับรู้</w:t>
      </w:r>
      <w:r w:rsidR="00C2541C" w:rsidRPr="007671A3">
        <w:rPr>
          <w:rFonts w:ascii="Angsana New" w:eastAsia="Calibri" w:hAnsi="Angsana New"/>
          <w:spacing w:val="2"/>
          <w:sz w:val="30"/>
          <w:szCs w:val="30"/>
        </w:rPr>
        <w:t xml:space="preserve"> </w:t>
      </w:r>
      <w:r w:rsidRPr="007671A3">
        <w:rPr>
          <w:rFonts w:ascii="Angsana New" w:eastAsia="Calibri" w:hAnsi="Angsana New"/>
          <w:sz w:val="30"/>
          <w:szCs w:val="30"/>
          <w:cs/>
        </w:rPr>
        <w:t>ในกำไรหรือขาดทุนเมื่อเกิดขึ้น</w:t>
      </w:r>
    </w:p>
    <w:p w14:paraId="69F437C7" w14:textId="77777777" w:rsidR="003221AE" w:rsidRPr="00510F21" w:rsidRDefault="003221AE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i/>
          <w:iCs/>
          <w:sz w:val="24"/>
          <w:szCs w:val="24"/>
        </w:rPr>
      </w:pPr>
    </w:p>
    <w:p w14:paraId="3BF26012" w14:textId="4EBAA90D" w:rsidR="0034460D" w:rsidRPr="007671A3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shd w:val="clear" w:color="auto" w:fill="E0E0E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 xml:space="preserve">ค่าตัดจำหน่าย </w:t>
      </w:r>
      <w:r w:rsidRPr="007671A3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C5C5586" w14:textId="77777777" w:rsidR="0034460D" w:rsidRPr="00510F21" w:rsidRDefault="0034460D" w:rsidP="00DD10E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5D49DE5A" w14:textId="77777777" w:rsidR="0034460D" w:rsidRPr="007671A3" w:rsidRDefault="0026361B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="0034460D" w:rsidRPr="007671A3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ราคาทุนของสินทรัพย์หรือมูลค่าอื่นที่ใช้แทนราคาทุนหักด้วยมูลค่าคงเหลือของสินทรัพย์</w:t>
      </w:r>
    </w:p>
    <w:p w14:paraId="75E41961" w14:textId="77777777" w:rsidR="0034460D" w:rsidRPr="00510F21" w:rsidRDefault="0034460D" w:rsidP="00DD10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4"/>
          <w:szCs w:val="24"/>
        </w:rPr>
      </w:pPr>
    </w:p>
    <w:p w14:paraId="4AAE93A7" w14:textId="77777777" w:rsidR="0034460D" w:rsidRPr="007671A3" w:rsidRDefault="0034460D" w:rsidP="009C51E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</w:t>
      </w:r>
      <w:r w:rsidRPr="00004CFA">
        <w:rPr>
          <w:rFonts w:ascii="Angsana New" w:hAnsi="Angsana New"/>
          <w:spacing w:val="-2"/>
          <w:sz w:val="30"/>
          <w:szCs w:val="30"/>
          <w:cs/>
        </w:rPr>
        <w:t>ประโยชน์</w:t>
      </w:r>
      <w:r w:rsidR="009C51E2" w:rsidRPr="00004CFA">
        <w:rPr>
          <w:rFonts w:ascii="Angsana New" w:hAnsi="Angsana New"/>
          <w:spacing w:val="-2"/>
          <w:sz w:val="30"/>
          <w:szCs w:val="30"/>
          <w:cs/>
        </w:rPr>
        <w:t>เชิงเศรษฐกิจ</w:t>
      </w:r>
      <w:r w:rsidRPr="00004CFA">
        <w:rPr>
          <w:rFonts w:ascii="Angsana New" w:hAnsi="Angsana New"/>
          <w:spacing w:val="-2"/>
          <w:sz w:val="30"/>
          <w:szCs w:val="30"/>
          <w:cs/>
        </w:rPr>
        <w:t>ในอนาคตจากสินทรัพย์นั้นตามระยะเวลาที่คาดว่าจะได้รับประโยชน์จากสินทรัพย์ไม่มีตัวตน</w:t>
      </w:r>
      <w:r w:rsidRPr="007671A3">
        <w:rPr>
          <w:rFonts w:ascii="Angsana New" w:hAnsi="Angsana New"/>
          <w:sz w:val="30"/>
          <w:szCs w:val="30"/>
          <w:cs/>
        </w:rPr>
        <w:t>ซึ่งไม่รวมค่าความนิยม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โดยเริ่มตัดจำหน่ายสินทรัพย์ไม่มีตัวตนเมื่อสินทรัพย์นั้นพร้อมที่จะให้ประโยชน์ </w:t>
      </w:r>
    </w:p>
    <w:p w14:paraId="41CEFA6E" w14:textId="77777777" w:rsidR="00510F21" w:rsidRPr="00510F21" w:rsidRDefault="00510F21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22"/>
          <w:szCs w:val="22"/>
        </w:rPr>
      </w:pPr>
    </w:p>
    <w:p w14:paraId="479EB036" w14:textId="77777777" w:rsidR="0034460D" w:rsidRPr="007671A3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"/>
          <w:sz w:val="30"/>
          <w:szCs w:val="30"/>
          <w:cs/>
        </w:rPr>
        <w:t>ระยะเวลาที่คาดว่า</w:t>
      </w:r>
      <w:r w:rsidRPr="007671A3">
        <w:rPr>
          <w:rFonts w:ascii="Angsana New" w:hAnsi="Angsana New"/>
          <w:sz w:val="30"/>
          <w:szCs w:val="30"/>
          <w:cs/>
        </w:rPr>
        <w:t>จะได้รับประโยชน์แสดงได้ดังนี้</w:t>
      </w:r>
    </w:p>
    <w:p w14:paraId="2DDAE880" w14:textId="77777777" w:rsidR="0034460D" w:rsidRPr="00510F21" w:rsidRDefault="0034460D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4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tbl>
      <w:tblPr>
        <w:tblW w:w="0" w:type="auto"/>
        <w:tblInd w:w="423" w:type="dxa"/>
        <w:tblLayout w:type="fixed"/>
        <w:tblLook w:val="0000" w:firstRow="0" w:lastRow="0" w:firstColumn="0" w:lastColumn="0" w:noHBand="0" w:noVBand="0"/>
      </w:tblPr>
      <w:tblGrid>
        <w:gridCol w:w="7340"/>
        <w:gridCol w:w="1705"/>
      </w:tblGrid>
      <w:tr w:rsidR="0034460D" w:rsidRPr="007671A3" w14:paraId="410B7DF2" w14:textId="77777777" w:rsidTr="009D5CA2">
        <w:tc>
          <w:tcPr>
            <w:tcW w:w="7340" w:type="dxa"/>
            <w:shd w:val="clear" w:color="auto" w:fill="auto"/>
          </w:tcPr>
          <w:p w14:paraId="42164B05" w14:textId="77777777" w:rsidR="0034460D" w:rsidRPr="007671A3" w:rsidRDefault="0034460D" w:rsidP="00711E2C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ค่าธรรมเนียมการใช้สิทธิ</w:t>
            </w:r>
          </w:p>
        </w:tc>
        <w:tc>
          <w:tcPr>
            <w:tcW w:w="1705" w:type="dxa"/>
            <w:shd w:val="clear" w:color="auto" w:fill="auto"/>
          </w:tcPr>
          <w:p w14:paraId="6C48D475" w14:textId="77777777" w:rsidR="0034460D" w:rsidRPr="007671A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ตามอายุสัญญา</w:t>
            </w:r>
          </w:p>
        </w:tc>
      </w:tr>
      <w:tr w:rsidR="0034460D" w:rsidRPr="007671A3" w14:paraId="69567F1F" w14:textId="77777777" w:rsidTr="009D5CA2">
        <w:tc>
          <w:tcPr>
            <w:tcW w:w="7340" w:type="dxa"/>
          </w:tcPr>
          <w:p w14:paraId="70EB870D" w14:textId="77777777" w:rsidR="0034460D" w:rsidRPr="007671A3" w:rsidRDefault="0034460D" w:rsidP="007A2FA8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05" w:type="dxa"/>
          </w:tcPr>
          <w:p w14:paraId="16A8EB45" w14:textId="77777777" w:rsidR="0034460D" w:rsidRPr="007671A3" w:rsidRDefault="0034460D" w:rsidP="007A2FA8">
            <w:pPr>
              <w:spacing w:line="240" w:lineRule="auto"/>
              <w:ind w:right="25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</w:rPr>
              <w:t>3 - 1</w:t>
            </w:r>
            <w:r w:rsidR="0046205D" w:rsidRPr="007671A3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ปี</w:t>
            </w:r>
          </w:p>
        </w:tc>
      </w:tr>
    </w:tbl>
    <w:p w14:paraId="4A1BEE95" w14:textId="77777777" w:rsidR="00004CFA" w:rsidRPr="00510F21" w:rsidRDefault="00004CFA" w:rsidP="00E05FB2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6331A47" w14:textId="0CC6A8E3" w:rsidR="007929BC" w:rsidRDefault="007929BC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 w:hint="cs"/>
          <w:sz w:val="30"/>
          <w:szCs w:val="30"/>
          <w:cs/>
        </w:rPr>
        <w:t>กลุ่ม</w:t>
      </w:r>
      <w:r w:rsidRPr="00300257">
        <w:rPr>
          <w:rFonts w:ascii="Angsana New" w:hAnsi="Angsana New"/>
          <w:sz w:val="30"/>
          <w:szCs w:val="30"/>
          <w:cs/>
        </w:rPr>
        <w:t>บริษัทไม่</w:t>
      </w:r>
      <w:r w:rsidRPr="00300257">
        <w:rPr>
          <w:rFonts w:ascii="Angsana New" w:hAnsi="Angsana New" w:hint="cs"/>
          <w:sz w:val="30"/>
          <w:szCs w:val="30"/>
          <w:cs/>
        </w:rPr>
        <w:t>ได้</w:t>
      </w:r>
      <w:r w:rsidRPr="00300257">
        <w:rPr>
          <w:rFonts w:ascii="Angsana New" w:hAnsi="Angsana New"/>
          <w:sz w:val="30"/>
          <w:szCs w:val="30"/>
          <w:cs/>
        </w:rPr>
        <w:t>คิดค่า</w:t>
      </w:r>
      <w:r w:rsidRPr="00300257">
        <w:rPr>
          <w:rFonts w:ascii="Angsana New" w:hAnsi="Angsana New" w:hint="cs"/>
          <w:sz w:val="30"/>
          <w:szCs w:val="30"/>
          <w:cs/>
        </w:rPr>
        <w:t>ตัดจำหน่าย</w:t>
      </w:r>
      <w:r w:rsidRPr="00300257">
        <w:rPr>
          <w:rFonts w:ascii="Angsana New" w:hAnsi="Angsana New"/>
          <w:sz w:val="30"/>
          <w:szCs w:val="30"/>
          <w:cs/>
        </w:rPr>
        <w:t>สำหรับสินทรัพย์ที่อยู่ระหว่างการ</w:t>
      </w:r>
      <w:r w:rsidRPr="00300257">
        <w:rPr>
          <w:rFonts w:ascii="Angsana New" w:hAnsi="Angsana New" w:hint="cs"/>
          <w:sz w:val="30"/>
          <w:szCs w:val="30"/>
          <w:cs/>
        </w:rPr>
        <w:t>พัฒนา</w:t>
      </w:r>
    </w:p>
    <w:p w14:paraId="7B8997E4" w14:textId="77777777" w:rsidR="007929BC" w:rsidRPr="00510F21" w:rsidRDefault="007929BC" w:rsidP="00E05FB2">
      <w:pPr>
        <w:ind w:left="540"/>
        <w:jc w:val="thaiDistribute"/>
        <w:rPr>
          <w:rFonts w:ascii="Angsana New" w:hAnsi="Angsana New"/>
          <w:spacing w:val="4"/>
          <w:sz w:val="24"/>
          <w:szCs w:val="24"/>
        </w:rPr>
      </w:pPr>
    </w:p>
    <w:p w14:paraId="5A18B43E" w14:textId="73942772" w:rsidR="003221AE" w:rsidRPr="007671A3" w:rsidRDefault="0034460D" w:rsidP="00E05FB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t>วิธีการตัดจำหน่าย ระยะเวลาที่คาดว่าจะ</w:t>
      </w:r>
      <w:r w:rsidR="00B21B90" w:rsidRPr="007671A3">
        <w:rPr>
          <w:rFonts w:ascii="Angsana New" w:hAnsi="Angsana New"/>
          <w:spacing w:val="4"/>
          <w:sz w:val="30"/>
          <w:szCs w:val="30"/>
          <w:cs/>
        </w:rPr>
        <w:t>ได้รับประโยชน์ และมูลค่าคงเหลือ</w:t>
      </w:r>
      <w:r w:rsidRPr="007671A3">
        <w:rPr>
          <w:rFonts w:ascii="Angsana New" w:hAnsi="Angsana New"/>
          <w:spacing w:val="4"/>
          <w:sz w:val="30"/>
          <w:szCs w:val="30"/>
          <w:cs/>
        </w:rPr>
        <w:t>ได้รับการทบทวนทุกสิ้นรอบปีบัญชี</w:t>
      </w:r>
      <w:r w:rsidRPr="007671A3">
        <w:rPr>
          <w:rFonts w:ascii="Angsana New" w:hAnsi="Angsana New"/>
          <w:sz w:val="30"/>
          <w:szCs w:val="30"/>
          <w:cs/>
        </w:rPr>
        <w:t>และปรับปรุงตามความเหมาะสม</w:t>
      </w:r>
      <w:r w:rsidRPr="007671A3" w:rsidDel="00E44C55">
        <w:rPr>
          <w:rFonts w:ascii="Angsana New" w:hAnsi="Angsana New"/>
          <w:sz w:val="30"/>
          <w:szCs w:val="30"/>
        </w:rPr>
        <w:t xml:space="preserve"> </w:t>
      </w:r>
    </w:p>
    <w:p w14:paraId="0FBD5F30" w14:textId="77777777" w:rsidR="001B4966" w:rsidRPr="00510F21" w:rsidRDefault="001B4966" w:rsidP="006D6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color w:val="000000"/>
          <w:sz w:val="24"/>
          <w:szCs w:val="24"/>
        </w:rPr>
      </w:pPr>
    </w:p>
    <w:p w14:paraId="5829B07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การด้อยค่า</w:t>
      </w:r>
    </w:p>
    <w:p w14:paraId="526303BE" w14:textId="77777777" w:rsidR="0034460D" w:rsidRPr="00510F21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p w14:paraId="3B93734E" w14:textId="4359698F" w:rsidR="0034460D" w:rsidRDefault="0034460D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มูลค่าตามบัญชีของสินทรัพย์ของ</w:t>
      </w:r>
      <w:r w:rsidR="00181B18"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กลุ่ม</w:t>
      </w:r>
      <w:r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บริษัทได้รับการทบทวน</w:t>
      </w:r>
      <w:r w:rsidR="002F45F8"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ทุกสิ้นรอบระยะเวลารายงาน</w:t>
      </w:r>
      <w:r w:rsidRPr="00510F21">
        <w:rPr>
          <w:rFonts w:ascii="Angsana New" w:hAnsi="Angsana New"/>
          <w:color w:val="000000"/>
          <w:spacing w:val="8"/>
          <w:sz w:val="30"/>
          <w:szCs w:val="30"/>
          <w:cs/>
        </w:rPr>
        <w:t>ว่ามีข้อบ่งชี้เรื่อง</w:t>
      </w:r>
      <w:r w:rsidRPr="00B8260C">
        <w:rPr>
          <w:rFonts w:ascii="Angsana New" w:hAnsi="Angsana New"/>
          <w:color w:val="000000"/>
          <w:spacing w:val="2"/>
          <w:sz w:val="30"/>
          <w:szCs w:val="30"/>
          <w:cs/>
        </w:rPr>
        <w:t xml:space="preserve">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B8260C">
        <w:rPr>
          <w:rFonts w:ascii="Angsana New" w:hAnsi="Angsana New"/>
          <w:spacing w:val="2"/>
          <w:sz w:val="30"/>
          <w:szCs w:val="30"/>
          <w:cs/>
        </w:rPr>
        <w:t>สำหรับมูลค่าที่คาดว่า</w:t>
      </w:r>
      <w:r w:rsidRPr="00B8260C">
        <w:rPr>
          <w:rFonts w:ascii="Angsana New" w:hAnsi="Angsana New"/>
          <w:spacing w:val="4"/>
          <w:sz w:val="30"/>
          <w:szCs w:val="30"/>
          <w:cs/>
        </w:rPr>
        <w:t>จะได้รับคืนของค่าความนิยมและสิ</w:t>
      </w:r>
      <w:r w:rsidR="001B4966" w:rsidRPr="00B8260C">
        <w:rPr>
          <w:rFonts w:ascii="Angsana New" w:hAnsi="Angsana New"/>
          <w:spacing w:val="4"/>
          <w:sz w:val="30"/>
          <w:szCs w:val="30"/>
          <w:cs/>
        </w:rPr>
        <w:t>นทรัพย์ไม่มีตัวตนที่มีอายุการใช้</w:t>
      </w:r>
      <w:r w:rsidRPr="00B8260C">
        <w:rPr>
          <w:rFonts w:ascii="Angsana New" w:hAnsi="Angsana New"/>
          <w:spacing w:val="4"/>
          <w:sz w:val="30"/>
          <w:szCs w:val="30"/>
          <w:cs/>
        </w:rPr>
        <w:t>ประโยชน์ไม่ทราบแน่นอนหรือยังไม่พร้อม</w:t>
      </w:r>
      <w:r w:rsidR="002F45F8" w:rsidRPr="00B8260C">
        <w:rPr>
          <w:rFonts w:ascii="Angsana New" w:hAnsi="Angsana New"/>
          <w:spacing w:val="4"/>
          <w:sz w:val="30"/>
          <w:szCs w:val="30"/>
          <w:cs/>
        </w:rPr>
        <w:t>ให้</w:t>
      </w:r>
      <w:r w:rsidR="002F45F8" w:rsidRPr="007671A3">
        <w:rPr>
          <w:rFonts w:ascii="Angsana New" w:hAnsi="Angsana New"/>
          <w:spacing w:val="4"/>
          <w:sz w:val="30"/>
          <w:szCs w:val="30"/>
          <w:cs/>
        </w:rPr>
        <w:t>ประโยชน์</w:t>
      </w:r>
      <w:r w:rsidRPr="007671A3">
        <w:rPr>
          <w:rFonts w:ascii="Angsana New" w:hAnsi="Angsana New"/>
          <w:spacing w:val="4"/>
          <w:sz w:val="30"/>
          <w:szCs w:val="30"/>
          <w:cs/>
        </w:rPr>
        <w:t>จะ</w:t>
      </w:r>
      <w:r w:rsidRPr="007671A3">
        <w:rPr>
          <w:rFonts w:ascii="Angsana New" w:hAnsi="Angsana New"/>
          <w:sz w:val="30"/>
          <w:szCs w:val="30"/>
          <w:cs/>
        </w:rPr>
        <w:t>ถูกประมาณทุกปีในช่วงเวลาเดียวกัน</w:t>
      </w:r>
    </w:p>
    <w:p w14:paraId="58335A81" w14:textId="5EF6E353" w:rsidR="00D873C6" w:rsidRDefault="00D873C6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07BD227" w14:textId="6939EFCB" w:rsidR="00B8260C" w:rsidRDefault="00B8260C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EB11F7A" w14:textId="77777777" w:rsidR="00B8260C" w:rsidRPr="007671A3" w:rsidRDefault="00B8260C" w:rsidP="0034460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545F29F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lastRenderedPageBreak/>
        <w:t>ผลขาดทุนจากการด้อยค่ารับรู้</w:t>
      </w:r>
      <w:r w:rsidR="002F45F8"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เมื่อมูลค่าตามบัญชีของสินทรัพย์</w:t>
      </w:r>
      <w:r w:rsidRPr="007671A3">
        <w:rPr>
          <w:rFonts w:ascii="Angsana New" w:hAnsi="Angsana New"/>
          <w:color w:val="000000"/>
          <w:spacing w:val="6"/>
          <w:sz w:val="30"/>
          <w:szCs w:val="30"/>
          <w:cs/>
        </w:rPr>
        <w:t>หรือหน่วยสินทรัพย์ที่ก่อให้เกิดเงินสดสูงกว่า</w:t>
      </w:r>
      <w:r w:rsidR="00BF4AB2" w:rsidRPr="007671A3">
        <w:rPr>
          <w:rFonts w:ascii="Angsana New" w:hAnsi="Angsana New"/>
          <w:color w:val="000000"/>
          <w:spacing w:val="2"/>
          <w:sz w:val="30"/>
          <w:szCs w:val="30"/>
        </w:rPr>
        <w:t xml:space="preserve">    </w:t>
      </w:r>
      <w:r w:rsidRPr="007671A3">
        <w:rPr>
          <w:rFonts w:ascii="Angsana New" w:hAnsi="Angsana New"/>
          <w:color w:val="000000"/>
          <w:spacing w:val="-4"/>
          <w:sz w:val="30"/>
          <w:szCs w:val="30"/>
          <w:cs/>
        </w:rPr>
        <w:t>มูลค่าที่จะได้รับคืน ผลขาดทุนจากการด้อยค่าบันทึกใน</w:t>
      </w:r>
      <w:r w:rsidRPr="007671A3">
        <w:rPr>
          <w:rFonts w:ascii="Angsana New" w:hAnsi="Angsana New"/>
          <w:spacing w:val="-4"/>
          <w:sz w:val="30"/>
          <w:szCs w:val="30"/>
          <w:cs/>
        </w:rPr>
        <w:t xml:space="preserve">กำไรหรือขาดทุน </w:t>
      </w:r>
      <w:r w:rsidRPr="007671A3">
        <w:rPr>
          <w:rFonts w:ascii="Angsana New" w:hAnsi="Angsana New"/>
          <w:color w:val="000000"/>
          <w:spacing w:val="-4"/>
          <w:sz w:val="30"/>
          <w:szCs w:val="30"/>
          <w:cs/>
        </w:rPr>
        <w:t>เว้นแต่เมื่อมีการกลับรายการการประเมิน</w:t>
      </w:r>
      <w:r w:rsidRPr="00B8260C">
        <w:rPr>
          <w:rFonts w:ascii="Angsana New" w:hAnsi="Angsana New"/>
          <w:color w:val="000000"/>
          <w:spacing w:val="8"/>
          <w:sz w:val="30"/>
          <w:szCs w:val="30"/>
          <w:cs/>
        </w:rPr>
        <w:t>มูลค่าของสินทรัพย์เพิ่มขึ้นของสินทรัพย์ชิ้นเดียวกันกับที่เคยรับรู้ในส่วนของผู้ถือหุ้นและมีการด้อยค่าในเวลา</w:t>
      </w:r>
      <w:r w:rsidRPr="00B8260C">
        <w:rPr>
          <w:rFonts w:ascii="Angsana New" w:hAnsi="Angsana New"/>
          <w:color w:val="000000"/>
          <w:spacing w:val="2"/>
          <w:sz w:val="30"/>
          <w:szCs w:val="30"/>
          <w:cs/>
        </w:rPr>
        <w:t>ต่อมา ในกรณีนี้รับรู้ในส่วนของผู้ถือหุ้น</w:t>
      </w:r>
    </w:p>
    <w:p w14:paraId="4D6F6CFC" w14:textId="77777777" w:rsidR="00DC2551" w:rsidRPr="00510F21" w:rsidRDefault="00DC255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14:paraId="388FA79E" w14:textId="77777777" w:rsidR="0034460D" w:rsidRPr="007671A3" w:rsidRDefault="00E134BB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8260C">
        <w:rPr>
          <w:rFonts w:ascii="Angsana New" w:hAnsi="Angsana New"/>
          <w:spacing w:val="8"/>
          <w:sz w:val="30"/>
          <w:szCs w:val="30"/>
          <w:cs/>
        </w:rPr>
        <w:t>เมื่อมีการลดลงในมูลค่ายุติธรรมของสินทรัพย์ทางการเงินเผื่อขายซึ่งได้บันทึกในส่วนของผู้ถือหุ้น และมีความ</w:t>
      </w:r>
      <w:r w:rsidRPr="007671A3">
        <w:rPr>
          <w:rFonts w:ascii="Angsana New" w:hAnsi="Angsana New"/>
          <w:sz w:val="30"/>
          <w:szCs w:val="30"/>
          <w:cs/>
        </w:rPr>
        <w:t>ชัดเจนว่าสินทรัพย์ดังกล่าวมีการด้อยค่า ผลขาดทุนซึ่งเคยบันทึกในส่วนของผู้ถือหุ้นจะถูกรับรู้ในกำไรหรือ</w:t>
      </w:r>
      <w:r w:rsidRPr="00B8260C">
        <w:rPr>
          <w:rFonts w:ascii="Angsana New" w:hAnsi="Angsana New"/>
          <w:spacing w:val="2"/>
          <w:sz w:val="30"/>
          <w:szCs w:val="30"/>
          <w:cs/>
        </w:rPr>
        <w:t>ขาดทุน ถึงแม้ว่าจะยังไม่มีการตัดรายการสินทรัพย์ทางการเงินดังกล่าว ผลขาดทุนที่บันทึกในกำไรหรือขาดทุน</w:t>
      </w:r>
      <w:r w:rsidRPr="00B8260C">
        <w:rPr>
          <w:rFonts w:ascii="Angsana New" w:hAnsi="Angsana New"/>
          <w:spacing w:val="6"/>
          <w:sz w:val="30"/>
          <w:szCs w:val="30"/>
          <w:cs/>
        </w:rPr>
        <w:t>เป็นผลต่างระหว่างมูลค่ายุติธรรมในปัจจุบันของสินทรัพย์</w:t>
      </w:r>
      <w:r w:rsidRPr="00B8260C">
        <w:rPr>
          <w:rFonts w:ascii="Angsana New" w:hAnsi="Angsana New" w:hint="cs"/>
          <w:spacing w:val="6"/>
          <w:sz w:val="30"/>
          <w:szCs w:val="30"/>
          <w:cs/>
        </w:rPr>
        <w:t>กับ</w:t>
      </w:r>
      <w:r w:rsidRPr="00B8260C">
        <w:rPr>
          <w:rFonts w:ascii="Angsana New" w:hAnsi="Angsana New"/>
          <w:spacing w:val="6"/>
          <w:sz w:val="30"/>
          <w:szCs w:val="30"/>
          <w:cs/>
        </w:rPr>
        <w:t>ราคาทุนที่ซื้อหักด้วยผลขาดทุนจากการด้อยค่าของ</w:t>
      </w:r>
      <w:r w:rsidRPr="007671A3">
        <w:rPr>
          <w:rFonts w:ascii="Angsana New" w:hAnsi="Angsana New"/>
          <w:spacing w:val="2"/>
          <w:sz w:val="30"/>
          <w:szCs w:val="30"/>
          <w:cs/>
        </w:rPr>
        <w:t>สินทรัพย์</w:t>
      </w:r>
      <w:r w:rsidRPr="007671A3">
        <w:rPr>
          <w:rFonts w:ascii="Angsana New" w:hAnsi="Angsana New"/>
          <w:sz w:val="30"/>
          <w:szCs w:val="30"/>
          <w:cs/>
        </w:rPr>
        <w:t>ทางการเงินนั้นๆ ซึ่งเคยรับรู้แล้วในกำไรหรือขาดทุน</w:t>
      </w:r>
    </w:p>
    <w:p w14:paraId="1458CA57" w14:textId="77777777" w:rsidR="003221AE" w:rsidRPr="00510F21" w:rsidRDefault="003221AE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7343824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การคำนวณมูลค่าที่คาดว่าจะได้รับคืน</w:t>
      </w:r>
    </w:p>
    <w:p w14:paraId="7FEA2BEB" w14:textId="77777777" w:rsidR="0034460D" w:rsidRPr="00510F21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55A3CAE2" w14:textId="50F0566B" w:rsidR="0034460D" w:rsidRDefault="00283AEC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มูลค่าที่คาดว่าจะได้รับคืนของหลักทรัพย์ที่ถือไว้จนกว่าจะครบกำหนดที่บันทึกโดยวิธีราคาทุนตัดจำหน่าย </w:t>
      </w:r>
      <w:r w:rsidRPr="007671A3">
        <w:rPr>
          <w:rFonts w:ascii="Angsana New" w:hAnsi="Angsana New"/>
          <w:spacing w:val="4"/>
          <w:sz w:val="30"/>
          <w:szCs w:val="30"/>
          <w:cs/>
        </w:rPr>
        <w:t>คำนวณโดยการหามูลค่าปัจจุบันของประมาณการกระแสเงินสดที่จะได้รับในอนาคต คิดลดด้วยอัตรา</w:t>
      </w:r>
      <w:r w:rsidRPr="007671A3">
        <w:rPr>
          <w:rFonts w:ascii="Angsana New" w:hAnsi="Angsana New"/>
          <w:spacing w:val="2"/>
          <w:sz w:val="30"/>
          <w:szCs w:val="30"/>
          <w:cs/>
        </w:rPr>
        <w:t>ผลตอบแทน</w:t>
      </w:r>
      <w:r w:rsidRPr="007671A3">
        <w:rPr>
          <w:rFonts w:ascii="Angsana New" w:hAnsi="Angsana New"/>
          <w:sz w:val="30"/>
          <w:szCs w:val="30"/>
          <w:cs/>
        </w:rPr>
        <w:t>ที่แท้จริง</w:t>
      </w:r>
    </w:p>
    <w:p w14:paraId="3C6A13CB" w14:textId="77777777" w:rsidR="00510F21" w:rsidRPr="00510F21" w:rsidRDefault="00510F21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62F17A0B" w14:textId="4C8637AD" w:rsidR="003221AE" w:rsidRPr="00102ED7" w:rsidRDefault="0034460D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</w:t>
      </w:r>
      <w:r w:rsidRPr="00B8260C">
        <w:rPr>
          <w:rFonts w:ascii="Angsana New" w:hAnsi="Angsana New"/>
          <w:color w:val="000000"/>
          <w:spacing w:val="10"/>
          <w:sz w:val="30"/>
          <w:szCs w:val="30"/>
          <w:cs/>
        </w:rPr>
        <w:t>มูลค่ายุติธรรมของสินทรัพย์หักต้นทุนในการขายแล้วแต่มูลค่าใดจะสูงกว่า การประเมินมูลค่าจากการใช้</w:t>
      </w:r>
      <w:r w:rsidRPr="00B8260C">
        <w:rPr>
          <w:rFonts w:ascii="Angsana New" w:hAnsi="Angsana New"/>
          <w:color w:val="000000"/>
          <w:spacing w:val="8"/>
          <w:sz w:val="30"/>
          <w:szCs w:val="30"/>
          <w:cs/>
        </w:rPr>
        <w:t>ของสินทรัพย์ประมาณจากกระแสเงินสดที่จะได้รับในอนาคตคิดลดเป็นมูลค่าปัจจุบันโดยใช้อัตราคิดลดก่อน</w:t>
      </w:r>
      <w:r w:rsidRPr="00B8260C">
        <w:rPr>
          <w:rFonts w:ascii="Angsana New" w:hAnsi="Angsana New"/>
          <w:color w:val="000000"/>
          <w:spacing w:val="4"/>
          <w:sz w:val="30"/>
          <w:szCs w:val="30"/>
          <w:cs/>
        </w:rPr>
        <w:t>คำนึงถึงภาษีเงินได้เพื่อให้สะท้อนมูลค่าที่อาจประเมินได้ในตลาดปัจจุบันซึ่งแปรไปตามเวลาและความเสี่ยงที่</w:t>
      </w:r>
      <w:r w:rsidRPr="00B8260C">
        <w:rPr>
          <w:rFonts w:ascii="Angsana New" w:hAnsi="Angsana New"/>
          <w:color w:val="000000"/>
          <w:spacing w:val="2"/>
          <w:sz w:val="30"/>
          <w:szCs w:val="30"/>
          <w:cs/>
        </w:rPr>
        <w:t>มี</w:t>
      </w:r>
      <w:r w:rsidRPr="00BA0F71">
        <w:rPr>
          <w:rFonts w:ascii="Angsana New" w:hAnsi="Angsana New"/>
          <w:color w:val="000000"/>
          <w:sz w:val="30"/>
          <w:szCs w:val="30"/>
          <w:cs/>
        </w:rPr>
        <w:t>ต่อสินทรัพย์</w:t>
      </w:r>
    </w:p>
    <w:p w14:paraId="3872F56D" w14:textId="77777777" w:rsidR="00A022EE" w:rsidRPr="00510F21" w:rsidRDefault="00A022EE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color w:val="000000"/>
          <w:sz w:val="28"/>
          <w:szCs w:val="28"/>
        </w:rPr>
      </w:pPr>
    </w:p>
    <w:p w14:paraId="5394B459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การกลับรายการด้อยค่า</w:t>
      </w:r>
    </w:p>
    <w:p w14:paraId="0AD7A110" w14:textId="77777777" w:rsidR="0034460D" w:rsidRPr="00510F21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</w:p>
    <w:p w14:paraId="0D4A976A" w14:textId="77777777" w:rsidR="003E6093" w:rsidRPr="007671A3" w:rsidRDefault="003E6093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ผลขาดทุนจากการด้อยค่าของสินทรัพย์ทางการเงินจะถูกกลับรายการเมื่อมูลค่าที่คาดว่าจะได้รับคืนเพิ่มขึ้น</w:t>
      </w:r>
      <w:r w:rsidRPr="007671A3">
        <w:rPr>
          <w:rFonts w:ascii="Angsana New" w:hAnsi="Angsana New"/>
          <w:sz w:val="30"/>
          <w:szCs w:val="30"/>
          <w:cs/>
        </w:rPr>
        <w:br/>
        <w:t xml:space="preserve">ในภายหลัง และการเพิ่มขึ้นนั้นสัมพันธ์โดยตรงกับผลขาดทุนจากการด้อยค่าที่เคยรับรู้ในกำไรหรือขาดทุน  </w:t>
      </w:r>
    </w:p>
    <w:p w14:paraId="019F849E" w14:textId="2D3E1637" w:rsidR="003E6093" w:rsidRDefault="003E6093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1E6F7A0" w14:textId="54B67F14" w:rsidR="00A022EE" w:rsidRDefault="00A022EE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783606D1" w14:textId="4BB076FD" w:rsidR="00A022EE" w:rsidRDefault="00A022EE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4BD19383" w14:textId="4214ECFE" w:rsidR="00A022EE" w:rsidRDefault="00A022EE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0B2DC458" w14:textId="77777777" w:rsidR="00A022EE" w:rsidRPr="00510F21" w:rsidRDefault="00A022EE" w:rsidP="003E609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9669C1F" w14:textId="1BB0C4A9" w:rsidR="00270974" w:rsidRPr="00A022EE" w:rsidRDefault="003E6093" w:rsidP="00A022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  <w:r w:rsidRPr="00B8260C">
        <w:rPr>
          <w:rFonts w:ascii="Angsana New" w:hAnsi="Angsana New"/>
          <w:spacing w:val="12"/>
          <w:sz w:val="30"/>
          <w:szCs w:val="30"/>
          <w:cs/>
        </w:rPr>
        <w:lastRenderedPageBreak/>
        <w:t>ผลขาดทุนจากการด้อยค่าของค่าความนิ</w:t>
      </w:r>
      <w:r w:rsidR="003221AE" w:rsidRPr="00B8260C">
        <w:rPr>
          <w:rFonts w:ascii="Angsana New" w:hAnsi="Angsana New"/>
          <w:spacing w:val="12"/>
          <w:sz w:val="30"/>
          <w:szCs w:val="30"/>
          <w:cs/>
        </w:rPr>
        <w:t xml:space="preserve">ยมจะไม่มีการปรับปรุงกลับรายการ </w:t>
      </w:r>
      <w:r w:rsidRPr="00B8260C">
        <w:rPr>
          <w:rFonts w:ascii="Angsana New" w:hAnsi="Angsana New"/>
          <w:spacing w:val="12"/>
          <w:sz w:val="30"/>
          <w:szCs w:val="30"/>
          <w:cs/>
        </w:rPr>
        <w:t>ผลขาดทุนจากการด้อยค่าของ</w:t>
      </w:r>
      <w:r w:rsidRPr="00B8260C">
        <w:rPr>
          <w:rFonts w:ascii="Angsana New" w:hAnsi="Angsana New"/>
          <w:spacing w:val="2"/>
          <w:sz w:val="30"/>
          <w:szCs w:val="30"/>
          <w:cs/>
        </w:rPr>
        <w:t>สินทรัพย์</w:t>
      </w:r>
      <w:r w:rsidRPr="00B8260C">
        <w:rPr>
          <w:rFonts w:ascii="Angsana New" w:hAnsi="Angsana New"/>
          <w:spacing w:val="4"/>
          <w:sz w:val="30"/>
          <w:szCs w:val="30"/>
          <w:cs/>
        </w:rPr>
        <w:t>ที่ไม่ใช่สินทรัพย์ทางการเงินอื่นๆ ที่เคยรับรู้ในงวดก่อนจะถูกประเมินทุกรอบระยะเวลารายงานว่า</w:t>
      </w:r>
      <w:r w:rsidRPr="00A022EE">
        <w:rPr>
          <w:rFonts w:ascii="Angsana New" w:hAnsi="Angsana New"/>
          <w:spacing w:val="10"/>
          <w:sz w:val="30"/>
          <w:szCs w:val="30"/>
          <w:cs/>
        </w:rPr>
        <w:t>มีข้อบ่งชี้เรื่องการด้อยค่าหรือไม่ ซึ่งหากมีการเปลี่ยนแปลงประมาณการที่ใช้ในการคำนวณมูลค่าที่คาดว่า</w:t>
      </w:r>
      <w:r w:rsidRPr="00A022EE">
        <w:rPr>
          <w:rFonts w:ascii="Angsana New" w:hAnsi="Angsana New"/>
          <w:spacing w:val="6"/>
          <w:sz w:val="30"/>
          <w:szCs w:val="30"/>
          <w:cs/>
        </w:rPr>
        <w:t>จะได้รับคืน ผลขาดทุนจากการด้อยค่าจะถูกกลับรายการเพียงเท่าที่มูลค่าตามบัญชีของสินทรัพย์ไม่เกินกว่า</w:t>
      </w:r>
      <w:r w:rsidRPr="00A022EE">
        <w:rPr>
          <w:rFonts w:ascii="Angsana New" w:hAnsi="Angsana New"/>
          <w:spacing w:val="8"/>
          <w:sz w:val="30"/>
          <w:szCs w:val="30"/>
          <w:cs/>
        </w:rPr>
        <w:t>มูลค่าตามบัญชีภายหลังหักด้วยค่าเสื่อมราคาสะสมหรือค่าตัดจำหน่ายสะสม เสมือนหนึ่งไม่เคยมีการบันทึกผล</w:t>
      </w:r>
      <w:r w:rsidRPr="00A022EE">
        <w:rPr>
          <w:rFonts w:ascii="Angsana New" w:hAnsi="Angsana New"/>
          <w:spacing w:val="6"/>
          <w:sz w:val="30"/>
          <w:szCs w:val="30"/>
          <w:cs/>
        </w:rPr>
        <w:t>ขาดทุนจากการด้อยค่ามาก่อ</w:t>
      </w:r>
      <w:r w:rsidR="00A022EE">
        <w:rPr>
          <w:rFonts w:ascii="Angsana New" w:hAnsi="Angsana New" w:hint="cs"/>
          <w:spacing w:val="6"/>
          <w:sz w:val="30"/>
          <w:szCs w:val="30"/>
          <w:cs/>
        </w:rPr>
        <w:t>น</w:t>
      </w:r>
    </w:p>
    <w:p w14:paraId="533C0845" w14:textId="77777777" w:rsidR="00270974" w:rsidRDefault="00270974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5D711C" w14:textId="77777777" w:rsidR="006201BF" w:rsidRPr="007671A3" w:rsidRDefault="006201BF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bookmarkStart w:id="1" w:name="OLE_LINK7"/>
      <w:bookmarkStart w:id="2" w:name="OLE_LINK8"/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21C92753" w14:textId="77777777" w:rsidR="006201BF" w:rsidRPr="007671A3" w:rsidRDefault="006201BF" w:rsidP="006201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CF66110" w14:textId="77777777" w:rsidR="006201BF" w:rsidRPr="007671A3" w:rsidRDefault="006201BF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หนี้สินที่มีภาระดอกเบี้ยบันทึกเริ่มแรกใน</w:t>
      </w:r>
      <w:r w:rsidR="00B66EC3" w:rsidRPr="007671A3">
        <w:rPr>
          <w:rFonts w:ascii="Angsana New" w:hAnsi="Angsana New"/>
          <w:sz w:val="30"/>
          <w:szCs w:val="30"/>
          <w:cs/>
        </w:rPr>
        <w:t>ราคาทุน</w:t>
      </w:r>
      <w:r w:rsidRPr="007671A3">
        <w:rPr>
          <w:rFonts w:ascii="Angsana New" w:hAnsi="Angsana New"/>
          <w:sz w:val="30"/>
          <w:szCs w:val="30"/>
          <w:cs/>
        </w:rPr>
        <w:t>หักค่าใช้จ่ายที่เกี่ยวกับการเกิดหนี้สิน</w:t>
      </w:r>
      <w:r w:rsidR="00B66EC3" w:rsidRPr="007671A3">
        <w:rPr>
          <w:rFonts w:ascii="Angsana New" w:hAnsi="Angsana New"/>
          <w:sz w:val="30"/>
          <w:szCs w:val="30"/>
          <w:cs/>
        </w:rPr>
        <w:t xml:space="preserve"> </w:t>
      </w:r>
      <w:r w:rsidR="003E4155" w:rsidRPr="007671A3">
        <w:rPr>
          <w:rFonts w:ascii="Angsana New" w:hAnsi="Angsana New"/>
          <w:sz w:val="30"/>
          <w:szCs w:val="30"/>
          <w:cs/>
        </w:rPr>
        <w:t>ภายหลังจากการบันทึก</w:t>
      </w:r>
      <w:r w:rsidRPr="00A022EE">
        <w:rPr>
          <w:rFonts w:ascii="Angsana New" w:hAnsi="Angsana New"/>
          <w:spacing w:val="4"/>
          <w:sz w:val="30"/>
          <w:szCs w:val="30"/>
          <w:cs/>
        </w:rPr>
        <w:t>หนี้สินที่มีภาระดอกเบี้ยจะบันทึกต่อมาโดยวิธีราคาทุนตัดจำหน่าย  ผลต่างระหว่างยอดหนี้เริ่มแรกและยอดหนี้เมื่อ</w:t>
      </w:r>
      <w:r w:rsidRPr="007671A3">
        <w:rPr>
          <w:rFonts w:ascii="Angsana New" w:hAnsi="Angsana New"/>
          <w:sz w:val="30"/>
          <w:szCs w:val="30"/>
          <w:cs/>
        </w:rPr>
        <w:t>ครบกำหนดไถ่ถอนจะบันทึกในกำไรหรือขาดทุนตลอดอายุการกู้ยืมโดยใช้วิธีอัตราดอกเบี้ยที่แท้จริง</w:t>
      </w:r>
    </w:p>
    <w:bookmarkEnd w:id="1"/>
    <w:bookmarkEnd w:id="2"/>
    <w:p w14:paraId="078BDBBB" w14:textId="77777777" w:rsidR="00F602FB" w:rsidRPr="007671A3" w:rsidRDefault="00F602FB" w:rsidP="003E41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20DE763" w14:textId="79E205B2" w:rsidR="0034460D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เจ้าหนี้การค้าและเจ้าหนี้อื่น</w:t>
      </w:r>
    </w:p>
    <w:p w14:paraId="6F018309" w14:textId="280CD666" w:rsidR="00AF569D" w:rsidRDefault="00AF569D" w:rsidP="00AF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B86E137" w14:textId="77777777" w:rsidR="00AF569D" w:rsidRPr="00AF569D" w:rsidRDefault="00AF569D" w:rsidP="00AF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569D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 แสดงด้วยราคาทุน</w:t>
      </w:r>
    </w:p>
    <w:p w14:paraId="0C90D94B" w14:textId="77777777" w:rsidR="00AF569D" w:rsidRDefault="00AF569D" w:rsidP="00AF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F6785E8" w14:textId="204B482C" w:rsidR="00AF569D" w:rsidRDefault="00AF569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หนี้สินที่เกิดจากสัญญา</w:t>
      </w:r>
    </w:p>
    <w:p w14:paraId="1C656BB7" w14:textId="77777777" w:rsidR="00AF569D" w:rsidRPr="007671A3" w:rsidRDefault="00AF569D" w:rsidP="00AF5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A729E9F" w14:textId="781F763A" w:rsidR="0034460D" w:rsidRPr="007671A3" w:rsidRDefault="00AF569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AF569D">
        <w:rPr>
          <w:rFonts w:ascii="Angsana New" w:hAnsi="Angsana New"/>
          <w:color w:val="000000"/>
          <w:sz w:val="30"/>
          <w:szCs w:val="30"/>
          <w:cs/>
        </w:rPr>
        <w:t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</w:t>
      </w:r>
      <w:r w:rsidRPr="00551E4F">
        <w:rPr>
          <w:rFonts w:ascii="Angsana New" w:hAnsi="Angsana New"/>
          <w:color w:val="000000"/>
          <w:spacing w:val="4"/>
          <w:sz w:val="30"/>
          <w:szCs w:val="30"/>
          <w:cs/>
        </w:rPr>
        <w:t>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</w:t>
      </w:r>
      <w:r w:rsidRPr="00AF569D">
        <w:rPr>
          <w:rFonts w:ascii="Angsana New" w:hAnsi="Angsana New"/>
          <w:color w:val="000000"/>
          <w:sz w:val="30"/>
          <w:szCs w:val="30"/>
          <w:cs/>
        </w:rPr>
        <w:t>กลุ่มบริษัทรับรู้รายได้ที่เกี่ยวข้อง</w:t>
      </w:r>
    </w:p>
    <w:p w14:paraId="27D447AA" w14:textId="6A0777E5" w:rsidR="00D873C6" w:rsidRDefault="00D873C6" w:rsidP="00D873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B5C0BD6" w14:textId="39EDBA12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ผลประโยชน์ของพนักงาน</w:t>
      </w:r>
    </w:p>
    <w:p w14:paraId="053EE49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</w:rPr>
        <w:tab/>
      </w:r>
    </w:p>
    <w:p w14:paraId="58D43225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โครงการสมทบเงิน</w:t>
      </w:r>
    </w:p>
    <w:p w14:paraId="5F94A59C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1AEC939" w14:textId="6DD95510" w:rsidR="003221AE" w:rsidRPr="007671A3" w:rsidRDefault="00A07731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022EE">
        <w:rPr>
          <w:rFonts w:ascii="Angsana New" w:hAnsi="Angsana New"/>
          <w:i/>
          <w:spacing w:val="-4"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</w:t>
      </w:r>
      <w:r w:rsidRPr="007671A3">
        <w:rPr>
          <w:rFonts w:ascii="Angsana New" w:hAnsi="Angsana New"/>
          <w:i/>
          <w:sz w:val="30"/>
          <w:szCs w:val="30"/>
          <w:cs/>
        </w:rPr>
        <w:t>ที่พนักงานได้ทำงานให้กับกิจการ</w:t>
      </w:r>
    </w:p>
    <w:p w14:paraId="7C545C5E" w14:textId="3B8F6A87" w:rsidR="00FB03E4" w:rsidRDefault="00FB03E4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07F68AD3" w14:textId="18386299" w:rsidR="00AF569D" w:rsidRDefault="00AF569D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462B45EC" w14:textId="77777777" w:rsidR="00AF569D" w:rsidRDefault="00AF569D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</w:p>
    <w:p w14:paraId="1331A46F" w14:textId="77777777" w:rsidR="00A07731" w:rsidRPr="007671A3" w:rsidRDefault="00A07731" w:rsidP="00A0773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lastRenderedPageBreak/>
        <w:t>โครงการผลประโยชน์ที่กำหนดไว้</w:t>
      </w:r>
    </w:p>
    <w:p w14:paraId="727DF470" w14:textId="77777777" w:rsidR="00A07731" w:rsidRPr="007671A3" w:rsidRDefault="00A07731" w:rsidP="00A07731">
      <w:pPr>
        <w:ind w:left="540"/>
        <w:rPr>
          <w:rFonts w:ascii="Angsana New" w:hAnsi="Angsana New"/>
          <w:i/>
          <w:sz w:val="30"/>
          <w:szCs w:val="30"/>
        </w:rPr>
      </w:pPr>
    </w:p>
    <w:p w14:paraId="4C4F344E" w14:textId="76047ED2" w:rsidR="00A07731" w:rsidRDefault="00A07731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z w:val="30"/>
          <w:szCs w:val="30"/>
          <w:cs/>
        </w:rPr>
        <w:t>ภาระผูกพันสุทธิของ</w:t>
      </w:r>
      <w:r w:rsidR="00CE64CA" w:rsidRPr="007671A3">
        <w:rPr>
          <w:rFonts w:ascii="Angsana New" w:hAnsi="Angsana New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</w:t>
      </w:r>
      <w:r w:rsidRPr="007671A3">
        <w:rPr>
          <w:rFonts w:ascii="Angsana New" w:hAnsi="Angsana New" w:hint="cs"/>
          <w:i/>
          <w:sz w:val="30"/>
          <w:szCs w:val="30"/>
          <w:cs/>
        </w:rPr>
        <w:t>งวด</w:t>
      </w:r>
      <w:r w:rsidRPr="007671A3">
        <w:rPr>
          <w:rFonts w:ascii="Angsana New" w:hAnsi="Angsana New"/>
          <w:i/>
          <w:sz w:val="30"/>
          <w:szCs w:val="30"/>
          <w:cs/>
        </w:rPr>
        <w:t>ปัจจุบันและงวดก่อนๆ  ผลประโยชน์ดังกล่าวได้มีการคิดลดกระแสเงิน</w:t>
      </w:r>
      <w:r w:rsidRPr="007671A3">
        <w:rPr>
          <w:rFonts w:ascii="Angsana New" w:hAnsi="Angsana New" w:hint="cs"/>
          <w:i/>
          <w:sz w:val="30"/>
          <w:szCs w:val="30"/>
          <w:cs/>
        </w:rPr>
        <w:t>ส</w:t>
      </w:r>
      <w:r w:rsidRPr="007671A3">
        <w:rPr>
          <w:rFonts w:ascii="Angsana New" w:hAnsi="Angsana New"/>
          <w:i/>
          <w:sz w:val="30"/>
          <w:szCs w:val="30"/>
          <w:cs/>
        </w:rPr>
        <w:t>ดเพื่อให้เป็นมูลค่าปัจจุบัน</w:t>
      </w:r>
    </w:p>
    <w:p w14:paraId="7C8CAA65" w14:textId="77777777" w:rsidR="000468F4" w:rsidRPr="007671A3" w:rsidRDefault="000468F4" w:rsidP="00AE62CF">
      <w:pPr>
        <w:ind w:left="540"/>
        <w:jc w:val="thaiDistribute"/>
        <w:rPr>
          <w:rFonts w:ascii="Angsana New" w:hAnsi="Angsana New"/>
          <w:i/>
          <w:sz w:val="30"/>
          <w:szCs w:val="30"/>
        </w:rPr>
      </w:pPr>
    </w:p>
    <w:p w14:paraId="47892075" w14:textId="03EEF36E" w:rsidR="00A07731" w:rsidRDefault="00A07731" w:rsidP="00A022EE">
      <w:pPr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  <w:r w:rsidRPr="00A022EE">
        <w:rPr>
          <w:rFonts w:ascii="Angsana New" w:hAnsi="Angsana New"/>
          <w:i/>
          <w:spacing w:val="4"/>
          <w:sz w:val="30"/>
          <w:szCs w:val="30"/>
          <w:cs/>
        </w:rPr>
        <w:t>การคำนวณ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ภาระผูกพันของโครงการผลประโยชน์ที่กำหนดไว้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นั้น</w:t>
      </w:r>
      <w:r w:rsidR="004E504C" w:rsidRPr="00A022EE">
        <w:rPr>
          <w:rFonts w:ascii="Angsana New" w:hAnsi="Angsana New" w:hint="cs"/>
          <w:i/>
          <w:spacing w:val="4"/>
          <w:sz w:val="30"/>
          <w:szCs w:val="30"/>
          <w:cs/>
        </w:rPr>
        <w:t>ใช้หลักคณิตศาสตร์ประกันภัยซึ่ง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จัดทำโดยนัก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คณิตศาสตร์ประกันภัยที่ได้รับอนุญาต</w:t>
      </w:r>
      <w:r w:rsidR="001B4966" w:rsidRPr="00A022EE">
        <w:rPr>
          <w:rFonts w:ascii="Angsana New" w:hAnsi="Angsana New" w:hint="cs"/>
          <w:i/>
          <w:spacing w:val="2"/>
          <w:sz w:val="30"/>
          <w:szCs w:val="30"/>
          <w:cs/>
        </w:rPr>
        <w:t xml:space="preserve"> 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โดยวิธีคิดลดแต่ละหน่วยที่ประมาณการไว้</w:t>
      </w:r>
      <w:r w:rsidRPr="00A022EE">
        <w:rPr>
          <w:rFonts w:ascii="Angsana New" w:hAnsi="Angsana New" w:hint="cs"/>
          <w:i/>
          <w:spacing w:val="2"/>
          <w:sz w:val="30"/>
          <w:szCs w:val="30"/>
          <w:cs/>
        </w:rPr>
        <w:t xml:space="preserve">  </w:t>
      </w:r>
    </w:p>
    <w:p w14:paraId="00FD76F7" w14:textId="77777777" w:rsidR="00551E4F" w:rsidRPr="00A022EE" w:rsidRDefault="00551E4F" w:rsidP="00A022EE">
      <w:pPr>
        <w:ind w:left="540"/>
        <w:jc w:val="thaiDistribute"/>
        <w:rPr>
          <w:rFonts w:ascii="Angsana New" w:hAnsi="Angsana New"/>
          <w:i/>
          <w:spacing w:val="2"/>
          <w:sz w:val="30"/>
          <w:szCs w:val="30"/>
        </w:rPr>
      </w:pPr>
    </w:p>
    <w:p w14:paraId="72AF1080" w14:textId="21049441" w:rsidR="00A07731" w:rsidRDefault="00A07731" w:rsidP="00A07731">
      <w:pPr>
        <w:pStyle w:val="BodyText"/>
        <w:spacing w:after="0"/>
        <w:ind w:left="540"/>
        <w:jc w:val="thaiDistribute"/>
        <w:rPr>
          <w:rFonts w:ascii="Angsana New" w:hAnsi="Angsana New"/>
          <w:i/>
          <w:sz w:val="30"/>
          <w:szCs w:val="30"/>
        </w:rPr>
      </w:pP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ใน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การวัดมูลค่าใหม่ของหนี้สินผลประโยชน์ที่กำหนดไว้สุทธิ</w:t>
      </w:r>
      <w:r w:rsidRPr="00A022EE">
        <w:rPr>
          <w:rFonts w:ascii="Angsana New" w:hAnsi="Angsana New"/>
          <w:i/>
          <w:spacing w:val="4"/>
          <w:sz w:val="30"/>
          <w:szCs w:val="30"/>
        </w:rPr>
        <w:t xml:space="preserve"> 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ผล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กำไร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หรือ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ขาดทุนจากการประมาณการตามหลัก</w:t>
      </w:r>
      <w:r w:rsidRPr="007671A3">
        <w:rPr>
          <w:rFonts w:ascii="Angsana New" w:hAnsi="Angsana New"/>
          <w:i/>
          <w:sz w:val="30"/>
          <w:szCs w:val="30"/>
          <w:cs/>
        </w:rPr>
        <w:t>คณิตศาสตร์ประกันภัย</w:t>
      </w:r>
      <w:r w:rsidRPr="007671A3">
        <w:rPr>
          <w:rFonts w:ascii="Angsana New" w:hAnsi="Angsana New" w:hint="cs"/>
          <w:i/>
          <w:sz w:val="30"/>
          <w:szCs w:val="30"/>
          <w:cs/>
        </w:rPr>
        <w:t>จะถูก</w:t>
      </w:r>
      <w:r w:rsidRPr="007671A3">
        <w:rPr>
          <w:rFonts w:ascii="Angsana New" w:hAnsi="Angsana New"/>
          <w:i/>
          <w:sz w:val="30"/>
          <w:szCs w:val="30"/>
          <w:cs/>
        </w:rPr>
        <w:t>รับรู้รายการในกำไรขาดทุนเบ็ดเสร็จอื่น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  <w:r w:rsidR="006E68F2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กำหนดดอกเบี้ยจ่าย</w:t>
      </w:r>
      <w:r w:rsidRPr="007671A3">
        <w:rPr>
          <w:rFonts w:ascii="Angsana New" w:hAnsi="Angsana New" w:hint="cs"/>
          <w:i/>
          <w:sz w:val="30"/>
          <w:szCs w:val="30"/>
          <w:cs/>
        </w:rPr>
        <w:t>ของ</w:t>
      </w:r>
      <w:r w:rsidRPr="007671A3">
        <w:rPr>
          <w:rFonts w:ascii="Angsana New" w:hAnsi="Angsana New"/>
          <w:i/>
          <w:sz w:val="30"/>
          <w:szCs w:val="30"/>
          <w:cs/>
        </w:rPr>
        <w:t>หนี้สิน</w:t>
      </w:r>
      <w:r w:rsidRPr="00510F21">
        <w:rPr>
          <w:rFonts w:ascii="Angsana New" w:hAnsi="Angsana New"/>
          <w:i/>
          <w:spacing w:val="4"/>
          <w:sz w:val="30"/>
          <w:szCs w:val="30"/>
          <w:cs/>
        </w:rPr>
        <w:t>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โดยคำนึงถึงการเปลี่ยนแปลงใดๆ</w:t>
      </w:r>
      <w:r w:rsidRPr="007671A3">
        <w:rPr>
          <w:rFonts w:ascii="Angsana New" w:hAnsi="Angsana New" w:hint="cs"/>
          <w:i/>
          <w:spacing w:val="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pacing w:val="4"/>
          <w:sz w:val="30"/>
          <w:szCs w:val="30"/>
          <w:cs/>
        </w:rPr>
        <w:t>ในหนี้สินผลประโยชน์ที่กำหนดไว้สุทธิซึ่งเป็นผลมาจากการสมทบเงินและ</w:t>
      </w:r>
      <w:r w:rsidRPr="007671A3">
        <w:rPr>
          <w:rFonts w:ascii="Angsana New" w:hAnsi="Angsana New"/>
          <w:i/>
          <w:sz w:val="30"/>
          <w:szCs w:val="30"/>
          <w:cs/>
        </w:rPr>
        <w:t>การจ่ายชำระผลประโยชน์ ดอกเบี้ยจ่ายสุทธิและค่าใช้จ่ายอื่นๆ</w:t>
      </w:r>
      <w:r w:rsidRPr="007671A3">
        <w:rPr>
          <w:rFonts w:ascii="Angsana New" w:hAnsi="Angsana New" w:hint="cs"/>
          <w:i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i/>
          <w:sz w:val="30"/>
          <w:szCs w:val="30"/>
          <w:cs/>
        </w:rPr>
        <w:t>ที่เกี่ยวข้องกับโครงการผลประโยชน์รับรู้รายการในกำไรหรือขาดทุน</w:t>
      </w:r>
    </w:p>
    <w:p w14:paraId="47B83504" w14:textId="77777777" w:rsidR="00D873C6" w:rsidRPr="007671A3" w:rsidRDefault="00D873C6" w:rsidP="00A07731">
      <w:pPr>
        <w:pStyle w:val="BodyText"/>
        <w:spacing w:after="0"/>
        <w:ind w:left="540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</w:p>
    <w:p w14:paraId="779C8960" w14:textId="579740F9" w:rsidR="00A07731" w:rsidRPr="00A022EE" w:rsidRDefault="00A07731" w:rsidP="00A07731">
      <w:pPr>
        <w:pStyle w:val="BodyText"/>
        <w:ind w:left="540"/>
        <w:jc w:val="thaiDistribute"/>
        <w:rPr>
          <w:rFonts w:ascii="Angsana New" w:hAnsi="Angsana New"/>
          <w:b/>
          <w:bCs/>
          <w:color w:val="0000FF"/>
          <w:spacing w:val="2"/>
          <w:sz w:val="30"/>
          <w:szCs w:val="30"/>
        </w:rPr>
      </w:pPr>
      <w:r w:rsidRPr="00A022EE">
        <w:rPr>
          <w:rFonts w:ascii="Angsana New" w:hAnsi="Angsana New"/>
          <w:i/>
          <w:spacing w:val="6"/>
          <w:sz w:val="30"/>
          <w:szCs w:val="30"/>
          <w:cs/>
        </w:rPr>
        <w:t>เมื่อมีการ</w:t>
      </w:r>
      <w:r w:rsidRPr="00A022EE">
        <w:rPr>
          <w:rFonts w:ascii="Angsana New" w:hAnsi="Angsana New" w:hint="cs"/>
          <w:i/>
          <w:spacing w:val="6"/>
          <w:sz w:val="30"/>
          <w:szCs w:val="30"/>
          <w:cs/>
        </w:rPr>
        <w:t>เปลี่ยนแปลง</w:t>
      </w:r>
      <w:r w:rsidRPr="00A022EE">
        <w:rPr>
          <w:rFonts w:ascii="Angsana New" w:hAnsi="Angsana New"/>
          <w:i/>
          <w:spacing w:val="6"/>
          <w:sz w:val="30"/>
          <w:szCs w:val="30"/>
          <w:cs/>
        </w:rPr>
        <w:t>ผลประโยชน์ของโครงการหรือการลดขนาดโครงการ การเปลี่ยนแปลงในผลประโยชน์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ที่เกี่ยวข้องกับการบริการในอดีต หรือ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 xml:space="preserve"> ผล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กำไร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หรือ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ขาดทุนจากการลดขนาดโครงการต้องรับรู้ในกำไรหรือขาดทุน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ทันที</w:t>
      </w:r>
      <w:r w:rsidRPr="00A022EE">
        <w:rPr>
          <w:rFonts w:ascii="Angsana New" w:hAnsi="Angsana New" w:hint="cs"/>
          <w:i/>
          <w:spacing w:val="2"/>
          <w:sz w:val="30"/>
          <w:szCs w:val="30"/>
          <w:cs/>
        </w:rPr>
        <w:t xml:space="preserve"> </w:t>
      </w:r>
      <w:r w:rsidR="006E68F2" w:rsidRPr="00A022EE">
        <w:rPr>
          <w:rFonts w:ascii="Angsana New" w:hAnsi="Angsana New" w:hint="cs"/>
          <w:i/>
          <w:spacing w:val="2"/>
          <w:sz w:val="30"/>
          <w:szCs w:val="30"/>
          <w:cs/>
        </w:rPr>
        <w:t>กลุ่มบริษัท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รับรู้</w:t>
      </w:r>
      <w:r w:rsidRPr="00A022EE">
        <w:rPr>
          <w:rFonts w:ascii="Angsana New" w:hAnsi="Angsana New" w:hint="cs"/>
          <w:i/>
          <w:spacing w:val="2"/>
          <w:sz w:val="30"/>
          <w:szCs w:val="30"/>
          <w:cs/>
        </w:rPr>
        <w:t>ผล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กำไรและขาดทุนจากการจ่ายชำระผลประโยชน์</w:t>
      </w:r>
      <w:r w:rsidRPr="00A022EE">
        <w:rPr>
          <w:rFonts w:ascii="Angsana New" w:hAnsi="Angsana New" w:hint="cs"/>
          <w:i/>
          <w:spacing w:val="2"/>
          <w:sz w:val="30"/>
          <w:szCs w:val="30"/>
          <w:cs/>
        </w:rPr>
        <w:t>พนักงาน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เมื่อเกิดขึ้น</w:t>
      </w:r>
    </w:p>
    <w:p w14:paraId="1512AA62" w14:textId="77777777" w:rsidR="00F602FB" w:rsidRPr="00A022EE" w:rsidRDefault="00F602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Cs/>
          <w:spacing w:val="2"/>
          <w:sz w:val="30"/>
          <w:szCs w:val="30"/>
          <w:cs/>
        </w:rPr>
      </w:pPr>
    </w:p>
    <w:p w14:paraId="75BB35BB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 xml:space="preserve">ผลประโยชน์ระยะยาวอื่น </w:t>
      </w:r>
    </w:p>
    <w:p w14:paraId="48D7A7CD" w14:textId="77777777" w:rsidR="00D873C6" w:rsidRPr="007671A3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96147A" w14:textId="144D4CE6" w:rsidR="00A07731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022EE">
        <w:rPr>
          <w:rFonts w:ascii="Angsana New" w:hAnsi="Angsana New"/>
          <w:i/>
          <w:spacing w:val="2"/>
          <w:sz w:val="30"/>
          <w:szCs w:val="30"/>
          <w:cs/>
        </w:rPr>
        <w:t>ภาระผูกพันสุทธิของ</w:t>
      </w:r>
      <w:r w:rsidR="006E68F2" w:rsidRPr="00A022EE">
        <w:rPr>
          <w:rFonts w:ascii="Angsana New" w:hAnsi="Angsana New"/>
          <w:i/>
          <w:spacing w:val="2"/>
          <w:sz w:val="30"/>
          <w:szCs w:val="30"/>
          <w:cs/>
        </w:rPr>
        <w:t>กลุ่มบริษัท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ที่เป็นผลประโยชน์ระยะยาวของพนักงานเป็นผลประโยชน์ในอนาคตที่เกิดจาก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การทำงาน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ของ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พนักงานใน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งวด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ปัจจุบันและงวดก่อน</w:t>
      </w:r>
      <w:r w:rsidRPr="00A022EE">
        <w:rPr>
          <w:rFonts w:ascii="Angsana New" w:hAnsi="Angsana New" w:hint="cs"/>
          <w:i/>
          <w:spacing w:val="4"/>
          <w:sz w:val="30"/>
          <w:szCs w:val="30"/>
          <w:cs/>
        </w:rPr>
        <w:t>ๆ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 xml:space="preserve"> ซึ่งผลประโยชน์นี้ได้คิดลดกระแสเงินสดเพื่อให้เป็น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มูลค่าปัจจุบัน</w:t>
      </w:r>
      <w:r w:rsidRPr="00A022EE">
        <w:rPr>
          <w:rFonts w:ascii="Angsana New" w:hAnsi="Angsana New" w:hint="cs"/>
          <w:i/>
          <w:spacing w:val="2"/>
          <w:sz w:val="30"/>
          <w:szCs w:val="30"/>
          <w:cs/>
        </w:rPr>
        <w:t xml:space="preserve"> การวัดมูลค่าใหม่จะรับร</w:t>
      </w:r>
      <w:r w:rsidR="00C2541C" w:rsidRPr="00A022EE">
        <w:rPr>
          <w:rFonts w:ascii="Angsana New" w:hAnsi="Angsana New" w:hint="cs"/>
          <w:i/>
          <w:spacing w:val="2"/>
          <w:sz w:val="30"/>
          <w:szCs w:val="30"/>
          <w:cs/>
        </w:rPr>
        <w:t>ู้ในกำไรหรือขาดทุนเมื่อเกิดขึ้น</w:t>
      </w:r>
    </w:p>
    <w:p w14:paraId="748BDCD5" w14:textId="34A3C9F2" w:rsidR="00D873C6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0A87186B" w14:textId="130AFE67" w:rsidR="00D873C6" w:rsidRPr="00D873C6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873C6">
        <w:rPr>
          <w:rFonts w:ascii="Angsana New" w:hAnsi="Angsana New"/>
          <w:iCs/>
          <w:sz w:val="30"/>
          <w:szCs w:val="30"/>
          <w:cs/>
        </w:rPr>
        <w:t>ผลประโยชน์เมื่อเลิกจ้าง</w:t>
      </w:r>
    </w:p>
    <w:p w14:paraId="1FA13E80" w14:textId="07E77577" w:rsidR="00D873C6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</w:p>
    <w:p w14:paraId="55921C36" w14:textId="60A72D5C" w:rsidR="00D873C6" w:rsidRDefault="00D873C6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sz w:val="30"/>
          <w:szCs w:val="30"/>
        </w:rPr>
      </w:pPr>
      <w:r w:rsidRPr="00A022EE">
        <w:rPr>
          <w:rFonts w:ascii="Angsana New" w:hAnsi="Angsana New"/>
          <w:i/>
          <w:spacing w:val="2"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</w:t>
      </w:r>
      <w:r w:rsidRPr="00D873C6">
        <w:rPr>
          <w:rFonts w:ascii="Angsana New" w:hAnsi="Angsana New"/>
          <w:i/>
          <w:sz w:val="30"/>
          <w:szCs w:val="30"/>
          <w:cs/>
        </w:rPr>
        <w:t xml:space="preserve">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>หากระยะเวลาการจ่ายผลประโยชน์เกิน</w:t>
      </w:r>
      <w:r w:rsidRPr="004105B8">
        <w:rPr>
          <w:rFonts w:ascii="Angsana New" w:hAnsi="Angsana New"/>
          <w:i/>
          <w:spacing w:val="4"/>
          <w:sz w:val="30"/>
          <w:szCs w:val="30"/>
          <w:cs/>
        </w:rPr>
        <w:t xml:space="preserve">กว่า </w:t>
      </w:r>
      <w:r w:rsidR="00DE3883" w:rsidRPr="004105B8">
        <w:rPr>
          <w:rFonts w:ascii="Angsana New" w:hAnsi="Angsana New"/>
          <w:iCs/>
          <w:spacing w:val="4"/>
          <w:sz w:val="30"/>
          <w:szCs w:val="30"/>
        </w:rPr>
        <w:t>12</w:t>
      </w:r>
      <w:r w:rsidRPr="00A022EE">
        <w:rPr>
          <w:rFonts w:ascii="Angsana New" w:hAnsi="Angsana New"/>
          <w:i/>
          <w:spacing w:val="4"/>
          <w:sz w:val="30"/>
          <w:szCs w:val="30"/>
          <w:cs/>
        </w:rPr>
        <w:t xml:space="preserve"> เดือนนับจากวันสิ้นรอบระยะเวลารายงาน ผลประโยชน์ดังกล่าว</w:t>
      </w:r>
      <w:r w:rsidRPr="00A022EE">
        <w:rPr>
          <w:rFonts w:ascii="Angsana New" w:hAnsi="Angsana New"/>
          <w:i/>
          <w:spacing w:val="2"/>
          <w:sz w:val="30"/>
          <w:szCs w:val="30"/>
          <w:cs/>
        </w:rPr>
        <w:t>จะถูกคิดลดกระแสเงินสด</w:t>
      </w:r>
    </w:p>
    <w:p w14:paraId="4E274C20" w14:textId="77777777" w:rsidR="00A07731" w:rsidRPr="007671A3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lastRenderedPageBreak/>
        <w:t>ผลประโยชน์ระยะสั้นของพนักงาน</w:t>
      </w:r>
    </w:p>
    <w:p w14:paraId="54A03566" w14:textId="77777777" w:rsidR="00A07731" w:rsidRPr="00965152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B36F234" w14:textId="11D4E38A" w:rsidR="00D873C6" w:rsidRPr="007671A3" w:rsidRDefault="00A07731" w:rsidP="00AF569D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i/>
          <w:spacing w:val="-4"/>
          <w:sz w:val="30"/>
          <w:szCs w:val="30"/>
          <w:cs/>
        </w:rPr>
        <w:t>ผลประโยชน์ระยะสั้นของพนักงาน</w:t>
      </w:r>
      <w:r w:rsidRPr="007671A3">
        <w:rPr>
          <w:rFonts w:ascii="Angsana New" w:hAnsi="Angsana New" w:hint="cs"/>
          <w:i/>
          <w:spacing w:val="-4"/>
          <w:sz w:val="30"/>
          <w:szCs w:val="30"/>
          <w:cs/>
        </w:rPr>
        <w:t>รับรู้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เป็นค่าใช้จ่ายเมื่อพนักงานทำงานให้</w:t>
      </w:r>
      <w:r w:rsidRPr="007671A3">
        <w:rPr>
          <w:rFonts w:ascii="Angsana New" w:hAnsi="Angsana New"/>
          <w:i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หนี้สินรับร</w:t>
      </w:r>
      <w:r w:rsidR="00B21B90" w:rsidRPr="007671A3">
        <w:rPr>
          <w:rFonts w:ascii="Angsana New" w:hAnsi="Angsana New"/>
          <w:i/>
          <w:spacing w:val="-4"/>
          <w:sz w:val="30"/>
          <w:szCs w:val="30"/>
          <w:cs/>
        </w:rPr>
        <w:t>ู้ด้วยมูลค่าที่คาดว่าจะจ่ายชำระ</w:t>
      </w:r>
      <w:r w:rsidRPr="007671A3">
        <w:rPr>
          <w:rFonts w:ascii="Angsana New" w:hAnsi="Angsana New"/>
          <w:i/>
          <w:sz w:val="30"/>
          <w:szCs w:val="30"/>
          <w:cs/>
        </w:rPr>
        <w:t>หาก</w:t>
      </w:r>
      <w:r w:rsidR="006E68F2">
        <w:rPr>
          <w:rFonts w:ascii="Angsana New" w:hAnsi="Angsana New" w:hint="cs"/>
          <w:i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i/>
          <w:sz w:val="30"/>
          <w:szCs w:val="30"/>
          <w:cs/>
        </w:rPr>
        <w:t>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8B92F72" w14:textId="77777777" w:rsidR="00A07731" w:rsidRPr="00EE1DB2" w:rsidRDefault="00A07731" w:rsidP="00A077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35DE03D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13704401" w14:textId="77777777" w:rsidR="0034460D" w:rsidRPr="00EE1DB2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ED848C" w14:textId="5BAA9887" w:rsidR="00262DD8" w:rsidRPr="007671A3" w:rsidRDefault="0034460D" w:rsidP="00B35C4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56709D">
        <w:rPr>
          <w:rFonts w:ascii="Angsana New" w:hAnsi="Angsana New"/>
          <w:i/>
          <w:spacing w:val="4"/>
          <w:sz w:val="30"/>
          <w:szCs w:val="30"/>
          <w:cs/>
        </w:rPr>
        <w:t>ประมาณการหนี้สินจะรับรู้ก็ต่อเมื่อ</w:t>
      </w:r>
      <w:r w:rsidR="006E68F2" w:rsidRPr="0056709D">
        <w:rPr>
          <w:rFonts w:ascii="Angsana New" w:hAnsi="Angsana New"/>
          <w:i/>
          <w:spacing w:val="4"/>
          <w:sz w:val="30"/>
          <w:szCs w:val="30"/>
          <w:cs/>
        </w:rPr>
        <w:t>กลุ่มบริษัท</w:t>
      </w:r>
      <w:r w:rsidRPr="0056709D">
        <w:rPr>
          <w:rFonts w:ascii="Angsana New" w:hAnsi="Angsana New"/>
          <w:i/>
          <w:spacing w:val="4"/>
          <w:sz w:val="30"/>
          <w:szCs w:val="30"/>
          <w:cs/>
        </w:rPr>
        <w:t>มีภาระผูกพันตามกฎหมายหรือภาระผูกพัน</w:t>
      </w:r>
      <w:r w:rsidR="00283AEC" w:rsidRPr="0056709D">
        <w:rPr>
          <w:rFonts w:ascii="Angsana New" w:hAnsi="Angsana New"/>
          <w:i/>
          <w:spacing w:val="4"/>
          <w:sz w:val="30"/>
          <w:szCs w:val="30"/>
          <w:cs/>
        </w:rPr>
        <w:t>โดยอนุมานที่เกิดขึ้นใน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ปัจจุบันซึ่งเป็นผลมาจากเหตุการณ์ในอดีตที่ประมาณการได้อย่างน่าเชื่อถือ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="00283AEC" w:rsidRPr="007671A3">
        <w:rPr>
          <w:rFonts w:ascii="Angsana New" w:hAnsi="Angsana New" w:hint="cs"/>
          <w:i/>
          <w:sz w:val="30"/>
          <w:szCs w:val="30"/>
          <w:cs/>
        </w:rPr>
        <w:t>ผูกพัน</w:t>
      </w:r>
      <w:r w:rsidR="00283AEC" w:rsidRPr="007671A3">
        <w:rPr>
          <w:rFonts w:ascii="Angsana New" w:hAnsi="Angsana New"/>
          <w:i/>
          <w:sz w:val="30"/>
          <w:szCs w:val="30"/>
          <w:cs/>
        </w:rPr>
        <w:t>ดังกล่าว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 ประมาณการหนี้สิน</w:t>
      </w:r>
      <w:r w:rsidRPr="007671A3">
        <w:rPr>
          <w:rFonts w:ascii="Angsana New" w:hAnsi="Angsana New"/>
          <w:i/>
          <w:spacing w:val="-4"/>
          <w:sz w:val="30"/>
          <w:szCs w:val="30"/>
          <w:cs/>
        </w:rPr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</w:t>
      </w:r>
      <w:r w:rsidRPr="007671A3">
        <w:rPr>
          <w:rFonts w:ascii="Angsana New" w:hAnsi="Angsana New"/>
          <w:i/>
          <w:sz w:val="30"/>
          <w:szCs w:val="30"/>
          <w:cs/>
        </w:rPr>
        <w:t xml:space="preserve"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3702D2D1" w14:textId="77777777" w:rsidR="00D31AB4" w:rsidRPr="00EE1DB2" w:rsidRDefault="00D31AB4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025E5B3F" w14:textId="77777777" w:rsidR="00D31AB4" w:rsidRPr="007671A3" w:rsidRDefault="00D31AB4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ทุนเรือนหุ้น</w:t>
      </w:r>
    </w:p>
    <w:p w14:paraId="78DF1FA7" w14:textId="77777777" w:rsidR="00D31AB4" w:rsidRPr="00EE1DB2" w:rsidRDefault="00D31AB4" w:rsidP="00B35C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</w:p>
    <w:p w14:paraId="22CE4A79" w14:textId="77777777" w:rsidR="00D31AB4" w:rsidRPr="007671A3" w:rsidRDefault="00D31AB4" w:rsidP="00B35C4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t>หุ้นสามัญ</w:t>
      </w:r>
    </w:p>
    <w:p w14:paraId="5F0BD7A6" w14:textId="77777777" w:rsidR="00D31AB4" w:rsidRPr="00EE1DB2" w:rsidRDefault="00D31AB4" w:rsidP="00B35C4E">
      <w:pPr>
        <w:pStyle w:val="AccPolicyHeading"/>
        <w:numPr>
          <w:ilvl w:val="0"/>
          <w:numId w:val="0"/>
        </w:numPr>
        <w:ind w:left="720"/>
      </w:pPr>
    </w:p>
    <w:p w14:paraId="68A4BB1D" w14:textId="45A14597" w:rsidR="00B21B90" w:rsidRPr="007671A3" w:rsidRDefault="00911B2E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30"/>
          <w:szCs w:val="30"/>
        </w:rPr>
      </w:pPr>
      <w:r w:rsidRPr="007671A3">
        <w:rPr>
          <w:rFonts w:ascii="Angsana New" w:hAnsi="Angsana New"/>
          <w:i/>
          <w:spacing w:val="12"/>
          <w:sz w:val="30"/>
          <w:szCs w:val="30"/>
          <w:cs/>
        </w:rPr>
        <w:t>หุ้นสามัญจัดประเภทเป็นทุน</w:t>
      </w:r>
      <w:r w:rsidRPr="007671A3">
        <w:rPr>
          <w:rFonts w:ascii="Angsana New" w:hAnsi="Angsana New"/>
          <w:i/>
          <w:spacing w:val="12"/>
          <w:sz w:val="30"/>
          <w:szCs w:val="30"/>
        </w:rPr>
        <w:t xml:space="preserve"> </w:t>
      </w:r>
      <w:r w:rsidR="00D31AB4" w:rsidRPr="007671A3">
        <w:rPr>
          <w:rFonts w:ascii="Angsana New" w:hAnsi="Angsana New"/>
          <w:i/>
          <w:spacing w:val="12"/>
          <w:sz w:val="30"/>
          <w:szCs w:val="30"/>
          <w:cs/>
        </w:rPr>
        <w:t>ต้นทุนส่วนเพิ่มที่เกี่ยวข้องโดยตรงกับการออกหุ้นสามัญและสิทธิซื้อหุ้น</w:t>
      </w:r>
      <w:r w:rsidR="00D31AB4" w:rsidRPr="007671A3">
        <w:rPr>
          <w:rFonts w:ascii="Angsana New" w:hAnsi="Angsana New"/>
          <w:i/>
          <w:sz w:val="30"/>
          <w:szCs w:val="30"/>
          <w:cs/>
        </w:rPr>
        <w:t xml:space="preserve"> (สุทธิจากผลกระทบทางภาษี) รับรู้เป็นรายการหักจากส่วนของทุน</w:t>
      </w:r>
      <w:r w:rsidR="00D31AB4" w:rsidRPr="007671A3">
        <w:rPr>
          <w:rFonts w:ascii="Angsana New" w:hAnsi="Angsana New"/>
          <w:i/>
          <w:sz w:val="30"/>
          <w:szCs w:val="30"/>
        </w:rPr>
        <w:t xml:space="preserve"> </w:t>
      </w:r>
    </w:p>
    <w:p w14:paraId="38A52F63" w14:textId="77777777" w:rsidR="00206E84" w:rsidRDefault="00206E84" w:rsidP="00E05F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39"/>
        <w:jc w:val="thaiDistribute"/>
        <w:rPr>
          <w:rFonts w:ascii="Angsana New" w:hAnsi="Angsana New"/>
          <w:i/>
          <w:sz w:val="28"/>
          <w:szCs w:val="28"/>
        </w:rPr>
      </w:pPr>
    </w:p>
    <w:p w14:paraId="6E20AC89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รายได้</w:t>
      </w:r>
    </w:p>
    <w:p w14:paraId="7687E480" w14:textId="77777777" w:rsidR="0034460D" w:rsidRPr="00EE1DB2" w:rsidRDefault="0034460D" w:rsidP="00B35C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</w:p>
    <w:p w14:paraId="081F27B4" w14:textId="2F29D4B7" w:rsidR="00F602FB" w:rsidRDefault="00D873C6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  <w:r w:rsidRPr="0056709D">
        <w:rPr>
          <w:rFonts w:ascii="Angsana New" w:hAnsi="Angsana New"/>
          <w:color w:val="000000"/>
          <w:spacing w:val="2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</w:t>
      </w:r>
      <w:r w:rsidRPr="00D873C6">
        <w:rPr>
          <w:rFonts w:ascii="Angsana New" w:hAnsi="Angsana New"/>
          <w:color w:val="000000"/>
          <w:sz w:val="30"/>
          <w:szCs w:val="30"/>
          <w:cs/>
        </w:rPr>
        <w:t>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 และส่วนลดตามปริมาณ</w:t>
      </w:r>
    </w:p>
    <w:p w14:paraId="72D23111" w14:textId="04B1490C" w:rsidR="00AF569D" w:rsidRDefault="00AF569D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04C0C2E" w14:textId="207C0ABE" w:rsidR="00AF569D" w:rsidRDefault="00AF569D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B4E02E" w14:textId="230937A7" w:rsidR="00AF569D" w:rsidRDefault="00AF569D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3A8CD92" w14:textId="77777777" w:rsidR="00AF569D" w:rsidRDefault="00AF569D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2AB9B35" w14:textId="77777777" w:rsidR="00D873C6" w:rsidRPr="00EE1DB2" w:rsidRDefault="00D873C6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</w:p>
    <w:p w14:paraId="61408C10" w14:textId="0DEF95BA" w:rsidR="004908B5" w:rsidRPr="007671A3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7671A3">
        <w:rPr>
          <w:rFonts w:ascii="Angsana New" w:hAnsi="Angsana New"/>
          <w:iCs/>
          <w:sz w:val="30"/>
          <w:szCs w:val="30"/>
          <w:cs/>
        </w:rPr>
        <w:lastRenderedPageBreak/>
        <w:t>การขายสินค้าและบริการ</w:t>
      </w:r>
    </w:p>
    <w:p w14:paraId="044A1F1A" w14:textId="77777777" w:rsidR="004908B5" w:rsidRPr="00EE1DB2" w:rsidRDefault="004908B5" w:rsidP="004908B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18A9E1" w14:textId="0BABDF3A" w:rsidR="00206E84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56709D">
        <w:rPr>
          <w:rFonts w:ascii="Angsana New" w:hAnsi="Angsana New"/>
          <w:spacing w:val="4"/>
          <w:sz w:val="30"/>
          <w:szCs w:val="30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</w:t>
      </w:r>
      <w:r w:rsidRPr="00D873C6">
        <w:rPr>
          <w:rFonts w:ascii="Angsana New" w:hAnsi="Angsana New"/>
          <w:spacing w:val="2"/>
          <w:sz w:val="30"/>
          <w:szCs w:val="30"/>
          <w:cs/>
        </w:rPr>
        <w:t>ลูกค้า 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</w:t>
      </w:r>
    </w:p>
    <w:p w14:paraId="7C33BC99" w14:textId="0CD7CEF1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E2ABA35" w14:textId="6A6EA334" w:rsidR="00D873C6" w:rsidRPr="007F78BC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7F78BC">
        <w:rPr>
          <w:rFonts w:ascii="Angsana New" w:hAnsi="Angsana New"/>
          <w:i/>
          <w:iCs/>
          <w:spacing w:val="2"/>
          <w:sz w:val="30"/>
          <w:szCs w:val="30"/>
          <w:cs/>
        </w:rPr>
        <w:t>รายได้จากการให้บริการรับรู้เมื่อมีการให้บริการแล้วตามขั้นความสำเร็จของรายการ</w:t>
      </w:r>
    </w:p>
    <w:p w14:paraId="0993D814" w14:textId="07D5341C" w:rsidR="00D873C6" w:rsidRDefault="00D873C6" w:rsidP="007F7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193CDC88" w14:textId="61618DA6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D873C6">
        <w:rPr>
          <w:rFonts w:ascii="Angsana New" w:hAnsi="Angsana New"/>
          <w:spacing w:val="2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กลุ่มบริษัทบันทึกสินค้าและบริการแยกจากกัน หากสินค้าและบริการดังกล่าวแตกต่างกัน (เช่น หากสามารถแยกสินค้าหรือบริการดังกล่าวออกจากกันได้และ</w:t>
      </w:r>
      <w:r w:rsidRPr="007F78BC">
        <w:rPr>
          <w:rFonts w:ascii="Angsana New" w:hAnsi="Angsana New"/>
          <w:spacing w:val="4"/>
          <w:sz w:val="30"/>
          <w:szCs w:val="30"/>
          <w:cs/>
        </w:rPr>
        <w:t>ลูกค้าได้รับประโยชน์จากสินค้าหรือบริการนั้น) หรือ มีการให้บริการหลายๆ ประเภทในรอบระยะเวลารายงานที่</w:t>
      </w:r>
      <w:r w:rsidRPr="00D873C6">
        <w:rPr>
          <w:rFonts w:ascii="Angsana New" w:hAnsi="Angsana New"/>
          <w:spacing w:val="2"/>
          <w:sz w:val="30"/>
          <w:szCs w:val="30"/>
          <w:cs/>
        </w:rPr>
        <w:t>แตกต่างกัน สิ่งตอบแทนที่ได้รับจะถูกปันส่วนตามสัดส่วนของราคาขายที่เป็นเอกเทศของสินค้าและบริการนั้นๆ ซึ่งได้ระบุไว้ในรายงานอัตราค่าสินค้าหรือบริการที่กลุ่มบริษัทขายสินค้าและบริการเป็นเอกเทศแยกต่างหาก</w:t>
      </w:r>
    </w:p>
    <w:p w14:paraId="7683FC0F" w14:textId="4069B4B9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9DB4CB8" w14:textId="73F8B18B" w:rsidR="00D873C6" w:rsidRPr="00D873C6" w:rsidRDefault="00D873C6" w:rsidP="00D873C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Cs/>
          <w:sz w:val="30"/>
          <w:szCs w:val="30"/>
        </w:rPr>
      </w:pPr>
      <w:r w:rsidRPr="00D873C6">
        <w:rPr>
          <w:rFonts w:ascii="Angsana New" w:hAnsi="Angsana New" w:hint="cs"/>
          <w:iCs/>
          <w:sz w:val="30"/>
          <w:szCs w:val="30"/>
          <w:cs/>
        </w:rPr>
        <w:t>สิทธิ</w:t>
      </w:r>
      <w:r w:rsidR="007F78BC">
        <w:rPr>
          <w:rFonts w:ascii="Angsana New" w:hAnsi="Angsana New" w:hint="cs"/>
          <w:iCs/>
          <w:sz w:val="30"/>
          <w:szCs w:val="30"/>
          <w:cs/>
        </w:rPr>
        <w:t>ที่มอบให้กับลูกค้าในการเลือกซื้อสินค้าหรือบริการเพิ่ม</w:t>
      </w:r>
    </w:p>
    <w:p w14:paraId="3246FEFD" w14:textId="77777777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4598AAA8" w14:textId="50158C0B" w:rsidR="00D873C6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D873C6">
        <w:rPr>
          <w:rFonts w:ascii="Angsana New" w:hAnsi="Angsana New"/>
          <w:sz w:val="30"/>
          <w:szCs w:val="30"/>
          <w:cs/>
        </w:rPr>
        <w:t>สิ่งตอบแทนที่ได้รับจะปันส่วนตามสัดส่วนของราคาขายที่เป็นเอกเทศของสินค้าและคะแนน จำนวนเงินที่ปันส่วน</w:t>
      </w:r>
      <w:r w:rsidRPr="00551E4F">
        <w:rPr>
          <w:rFonts w:ascii="Angsana New" w:hAnsi="Angsana New"/>
          <w:spacing w:val="14"/>
          <w:sz w:val="30"/>
          <w:szCs w:val="30"/>
          <w:cs/>
        </w:rPr>
        <w:t>ให้กับคะแนนจะรับรู้เป็นหนี้สินที่เกิดจากสัญญา และรับรู้รายได้เมื่อลูกค้าใช้สิทธิแลกคะแนนหรือเมื่อ</w:t>
      </w:r>
      <w:r w:rsidRPr="007F78BC">
        <w:rPr>
          <w:rFonts w:ascii="Angsana New" w:hAnsi="Angsana New"/>
          <w:spacing w:val="8"/>
          <w:sz w:val="30"/>
          <w:szCs w:val="30"/>
          <w:cs/>
        </w:rPr>
        <w:t>มีความ</w:t>
      </w:r>
      <w:r w:rsidRPr="007F78BC">
        <w:rPr>
          <w:rFonts w:ascii="Angsana New" w:hAnsi="Angsana New"/>
          <w:spacing w:val="4"/>
          <w:sz w:val="30"/>
          <w:szCs w:val="30"/>
          <w:cs/>
        </w:rPr>
        <w:t>น่าจะ</w:t>
      </w:r>
      <w:r w:rsidRPr="00D873C6">
        <w:rPr>
          <w:rFonts w:ascii="Angsana New" w:hAnsi="Angsana New"/>
          <w:sz w:val="30"/>
          <w:szCs w:val="30"/>
          <w:cs/>
        </w:rPr>
        <w:t>เป็นน้อยมากที่ลูกค้าจะใช้สิทธิแลกคะแนนดังกล่าว</w:t>
      </w:r>
      <w:r w:rsidR="00267315">
        <w:rPr>
          <w:rFonts w:ascii="Angsana New" w:hAnsi="Angsana New" w:hint="cs"/>
          <w:sz w:val="30"/>
          <w:szCs w:val="30"/>
          <w:cs/>
        </w:rPr>
        <w:t>หรือสิทธิในการเลือกหมดอ</w:t>
      </w:r>
      <w:r w:rsidR="00725219">
        <w:rPr>
          <w:rFonts w:ascii="Angsana New" w:hAnsi="Angsana New" w:hint="cs"/>
          <w:sz w:val="30"/>
          <w:szCs w:val="30"/>
          <w:cs/>
        </w:rPr>
        <w:t>า</w:t>
      </w:r>
      <w:r w:rsidR="00267315">
        <w:rPr>
          <w:rFonts w:ascii="Angsana New" w:hAnsi="Angsana New" w:hint="cs"/>
          <w:sz w:val="30"/>
          <w:szCs w:val="30"/>
          <w:cs/>
        </w:rPr>
        <w:t>ยุ</w:t>
      </w:r>
      <w:r w:rsidRPr="00D873C6">
        <w:rPr>
          <w:rFonts w:ascii="Angsana New" w:hAnsi="Angsana New"/>
          <w:sz w:val="30"/>
          <w:szCs w:val="30"/>
          <w:cs/>
        </w:rPr>
        <w:t xml:space="preserve"> ทั้งนี้ ราคาขายที่เป็น</w:t>
      </w:r>
      <w:r w:rsidRPr="00551E4F">
        <w:rPr>
          <w:rFonts w:ascii="Angsana New" w:hAnsi="Angsana New"/>
          <w:spacing w:val="8"/>
          <w:sz w:val="30"/>
          <w:szCs w:val="30"/>
          <w:cs/>
        </w:rPr>
        <w:t>เอกเทศของคะแนนประมาณการโดยอ้างอิงกับส่วนลดที่ให้แก่ลูกค้าและความน่าจะเป็นที่ลูกค้าจะใช้สิทธิ</w:t>
      </w:r>
      <w:r w:rsidRPr="00D873C6">
        <w:rPr>
          <w:rFonts w:ascii="Angsana New" w:hAnsi="Angsana New"/>
          <w:sz w:val="30"/>
          <w:szCs w:val="30"/>
          <w:cs/>
        </w:rPr>
        <w:t>แลกคะแนน และจะได้รับการทบทวนการประมาณการดังกล่าว ณ วันสิ้นรอบระยะเวลารายงาน</w:t>
      </w:r>
    </w:p>
    <w:p w14:paraId="5276859E" w14:textId="77777777" w:rsidR="00D873C6" w:rsidRPr="00206E84" w:rsidRDefault="00D873C6" w:rsidP="00AE62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795A731" w14:textId="77777777" w:rsidR="0034460D" w:rsidRPr="00206E8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206E84">
        <w:rPr>
          <w:rFonts w:ascii="Angsana New" w:hAnsi="Angsana New"/>
          <w:iCs/>
          <w:color w:val="000000"/>
          <w:sz w:val="30"/>
          <w:szCs w:val="30"/>
          <w:cs/>
        </w:rPr>
        <w:t>ดอกเบี้ยรับและเงินปันผลรับ</w:t>
      </w:r>
    </w:p>
    <w:p w14:paraId="133BC604" w14:textId="77777777" w:rsidR="0034460D" w:rsidRPr="00206E8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3EF8137" w14:textId="7DC7AA7F" w:rsidR="002F6D58" w:rsidRPr="00206E84" w:rsidRDefault="00A07731" w:rsidP="00AE6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206E84">
        <w:rPr>
          <w:rFonts w:ascii="Angsana New" w:hAnsi="Angsana New"/>
          <w:sz w:val="30"/>
          <w:szCs w:val="30"/>
          <w:cs/>
        </w:rPr>
        <w:t>ดอกเบี้ยรับบันทึกในกำไรหรือขาดทุนตาม</w:t>
      </w:r>
      <w:r w:rsidR="001B4966" w:rsidRPr="00206E84">
        <w:rPr>
          <w:rFonts w:ascii="Angsana New" w:hAnsi="Angsana New" w:hint="cs"/>
          <w:sz w:val="30"/>
          <w:szCs w:val="30"/>
          <w:cs/>
        </w:rPr>
        <w:t>อัตราดอกเบี้ยแท้จริง</w:t>
      </w:r>
      <w:r w:rsidR="0034460D" w:rsidRPr="00206E84">
        <w:rPr>
          <w:rFonts w:ascii="Angsana New" w:hAnsi="Angsana New"/>
          <w:color w:val="000000"/>
          <w:sz w:val="30"/>
          <w:szCs w:val="30"/>
          <w:cs/>
        </w:rPr>
        <w:t xml:space="preserve"> เงินปันผลรับบันทึกใน</w:t>
      </w:r>
      <w:r w:rsidR="0034460D" w:rsidRPr="00206E84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206E84">
        <w:rPr>
          <w:rFonts w:ascii="Angsana New" w:hAnsi="Angsana New"/>
          <w:color w:val="000000"/>
          <w:sz w:val="30"/>
          <w:szCs w:val="30"/>
          <w:cs/>
        </w:rPr>
        <w:t>ในวันที่</w:t>
      </w:r>
      <w:r w:rsidR="006E68F2" w:rsidRPr="00206E84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="00C52E26" w:rsidRPr="00206E84">
        <w:rPr>
          <w:rFonts w:ascii="Angsana New" w:hAnsi="Angsana New"/>
          <w:color w:val="000000"/>
          <w:sz w:val="30"/>
          <w:szCs w:val="30"/>
          <w:cs/>
        </w:rPr>
        <w:t>มีสิทธิได้รับเงินปันผล</w:t>
      </w:r>
      <w:r w:rsidR="002B0C88" w:rsidRPr="00206E84">
        <w:rPr>
          <w:rFonts w:ascii="Angsana New" w:hAnsi="Angsana New"/>
          <w:color w:val="000000"/>
          <w:sz w:val="30"/>
          <w:szCs w:val="30"/>
          <w:cs/>
        </w:rPr>
        <w:t xml:space="preserve"> </w:t>
      </w:r>
    </w:p>
    <w:p w14:paraId="5D04F2A8" w14:textId="77777777" w:rsidR="0034460D" w:rsidRPr="00206E84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BF10158" w14:textId="77777777" w:rsidR="004C3F8E" w:rsidRPr="00206E84" w:rsidRDefault="004C3F8E" w:rsidP="004C3F8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firstLine="539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206E84">
        <w:rPr>
          <w:rFonts w:ascii="Angsana New" w:hAnsi="Angsana New"/>
          <w:iCs/>
          <w:color w:val="000000"/>
          <w:sz w:val="30"/>
          <w:szCs w:val="30"/>
          <w:cs/>
        </w:rPr>
        <w:t>รายได้ค่าธรรมเนียมการใช้สิทธิ</w:t>
      </w:r>
    </w:p>
    <w:p w14:paraId="67CD8BD2" w14:textId="77777777" w:rsidR="004C3F8E" w:rsidRPr="00206E84" w:rsidRDefault="004C3F8E" w:rsidP="004C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379E50F" w14:textId="46B1F92E" w:rsidR="004C3F8E" w:rsidRPr="0043305A" w:rsidRDefault="004C3F8E" w:rsidP="004C3F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206E84">
        <w:rPr>
          <w:rFonts w:ascii="Angsana New" w:hAnsi="Angsana New"/>
          <w:sz w:val="30"/>
          <w:szCs w:val="30"/>
          <w:cs/>
        </w:rPr>
        <w:t>รายได้ค่าธรรมเนียมการ</w:t>
      </w:r>
      <w:r w:rsidRPr="00206E84">
        <w:rPr>
          <w:rFonts w:ascii="Angsana New" w:hAnsi="Angsana New" w:hint="cs"/>
          <w:sz w:val="30"/>
          <w:szCs w:val="30"/>
          <w:cs/>
        </w:rPr>
        <w:t>ใช้สิทธิ</w:t>
      </w:r>
      <w:r w:rsidRPr="00206E84">
        <w:rPr>
          <w:rFonts w:ascii="Angsana New" w:hAnsi="Angsana New"/>
          <w:sz w:val="30"/>
          <w:szCs w:val="30"/>
          <w:cs/>
        </w:rPr>
        <w:t>รับรู้เป็นรายได้</w:t>
      </w:r>
      <w:r w:rsidR="007F78BC">
        <w:rPr>
          <w:rFonts w:ascii="Angsana New" w:hAnsi="Angsana New" w:hint="cs"/>
          <w:sz w:val="30"/>
          <w:szCs w:val="30"/>
          <w:cs/>
        </w:rPr>
        <w:t>ตลอดระยะเวลาการให้สิทธิ</w:t>
      </w:r>
    </w:p>
    <w:p w14:paraId="6C75BD6D" w14:textId="34B14156" w:rsidR="004C3F8E" w:rsidRDefault="004C3F8E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1E93D90" w14:textId="77777777" w:rsidR="007F78BC" w:rsidRPr="007671A3" w:rsidRDefault="007F78BC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1DE0DA5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ค่าใช้จ่าย</w:t>
      </w:r>
    </w:p>
    <w:p w14:paraId="5EBE3B05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2EB24FA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สัญญาเช่าดำเนินงาน</w:t>
      </w:r>
    </w:p>
    <w:p w14:paraId="51F675D1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712BB73" w14:textId="3F3FA7D2" w:rsidR="0034460D" w:rsidRPr="007671A3" w:rsidRDefault="00CD40B0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F78BC">
        <w:rPr>
          <w:rFonts w:ascii="Angsana New" w:hAnsi="Angsana New"/>
          <w:color w:val="000000"/>
          <w:spacing w:val="-2"/>
          <w:sz w:val="30"/>
          <w:szCs w:val="30"/>
          <w:cs/>
        </w:rPr>
        <w:t>ค่าใช้จ่าย</w:t>
      </w:r>
      <w:r w:rsidR="0034460D" w:rsidRPr="007F78BC">
        <w:rPr>
          <w:rFonts w:ascii="Angsana New" w:hAnsi="Angsana New"/>
          <w:color w:val="000000"/>
          <w:spacing w:val="-2"/>
          <w:sz w:val="30"/>
          <w:szCs w:val="30"/>
          <w:cs/>
        </w:rPr>
        <w:t>ภายใต้สัญญาเช่าดำเนินงานบันทึกใน</w:t>
      </w:r>
      <w:r w:rsidR="0034460D" w:rsidRPr="007F78BC">
        <w:rPr>
          <w:rFonts w:ascii="Angsana New" w:hAnsi="Angsana New"/>
          <w:spacing w:val="-2"/>
          <w:sz w:val="30"/>
          <w:szCs w:val="30"/>
          <w:cs/>
        </w:rPr>
        <w:t>กำไรหรือขาดทุน</w:t>
      </w:r>
      <w:r w:rsidR="0034460D" w:rsidRPr="007F78BC">
        <w:rPr>
          <w:rFonts w:ascii="Angsana New" w:hAnsi="Angsana New"/>
          <w:color w:val="000000"/>
          <w:spacing w:val="-2"/>
          <w:sz w:val="30"/>
          <w:szCs w:val="30"/>
          <w:cs/>
        </w:rPr>
        <w:t>โดยวิธีเส้นตรงตลอดอายุสัญญาเช่า ประโยชน์ที่ได้รับ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ตามสัญญาเช่าจะรับรู้ใน</w:t>
      </w:r>
      <w:r w:rsidR="0034460D" w:rsidRPr="007671A3">
        <w:rPr>
          <w:rFonts w:ascii="Angsana New" w:hAnsi="Angsana New"/>
          <w:sz w:val="30"/>
          <w:szCs w:val="30"/>
          <w:cs/>
        </w:rPr>
        <w:t>กำไรหรือขาดทุน</w:t>
      </w:r>
      <w:r w:rsidR="0034460D" w:rsidRPr="007671A3">
        <w:rPr>
          <w:rFonts w:ascii="Angsana New" w:hAnsi="Angsana New"/>
          <w:color w:val="000000"/>
          <w:sz w:val="30"/>
          <w:szCs w:val="30"/>
          <w:cs/>
        </w:rPr>
        <w:t>เป็นส่วนหนึ่งของค่าเช่าทั้งสิ้นตลอดอายุสัญญาเช่า</w:t>
      </w:r>
    </w:p>
    <w:p w14:paraId="24AE1387" w14:textId="77777777" w:rsidR="008345B8" w:rsidRPr="007671A3" w:rsidRDefault="008345B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93A2388" w14:textId="2BEB92CF" w:rsidR="00206E84" w:rsidRDefault="0034460D" w:rsidP="00B2672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ค่าเช่าที่อาจเกิดขึ้นต้องนำมารวมคำนวณจำนวนเงินขั้นต่ำที่ต้องจ่ายตามระย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ะเวลาที่คงเหลือของสัญญาเช่า </w:t>
      </w:r>
      <w:r w:rsidR="00B82DFC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เมื่อได้รับการยืนยันการปรับค่าเช่า</w:t>
      </w:r>
    </w:p>
    <w:p w14:paraId="076BCC58" w14:textId="77777777" w:rsidR="007F78BC" w:rsidRDefault="007F78BC" w:rsidP="00B267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2BBA750" w14:textId="77777777" w:rsidR="00B2672D" w:rsidRDefault="00B2672D" w:rsidP="00B2672D">
      <w:pPr>
        <w:spacing w:line="240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การประเมินว่าข้อตกลงประกอบด้วยสัญญาเช่าหรือไม่</w:t>
      </w:r>
    </w:p>
    <w:p w14:paraId="040E9277" w14:textId="77777777" w:rsidR="00B2672D" w:rsidRDefault="00B2672D" w:rsidP="00B2672D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159002" w14:textId="77777777" w:rsidR="00B2672D" w:rsidRDefault="00B2672D" w:rsidP="00B2672D">
      <w:pPr>
        <w:autoSpaceDE w:val="0"/>
        <w:autoSpaceDN w:val="0"/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F78BC">
        <w:rPr>
          <w:rFonts w:ascii="Angsana New" w:hAnsi="Angsana New" w:hint="cs"/>
          <w:spacing w:val="8"/>
          <w:sz w:val="30"/>
          <w:szCs w:val="30"/>
          <w:cs/>
        </w:rPr>
        <w:t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</w:t>
      </w:r>
      <w:r w:rsidRPr="007F78BC">
        <w:rPr>
          <w:rFonts w:ascii="Angsana New" w:hAnsi="Angsana New" w:hint="cs"/>
          <w:spacing w:val="-2"/>
          <w:sz w:val="30"/>
          <w:szCs w:val="30"/>
          <w:cs/>
        </w:rPr>
        <w:t>เป็นส่วนประกอบหรือไม่ โดยพิจารณาจากสินทรัพย์ที่มีลักษณะเฉพาะเจาะจง ถ้าการปฏิบัติตามข้อตกลงนั้นขึ้นอยู่กับ</w:t>
      </w:r>
      <w:r>
        <w:rPr>
          <w:rFonts w:ascii="Angsana New" w:hAnsi="Angsana New" w:hint="cs"/>
          <w:spacing w:val="2"/>
          <w:sz w:val="30"/>
          <w:szCs w:val="30"/>
          <w:cs/>
        </w:rPr>
        <w:t>การใช้สินทรัพย์ที่มีลักษณะเฉพาะเจาะจง และข้อตกลงนั้นจะนำไปสู่สิทธิในการใช้สินทรัพย์ ถ้าทำให้กลุ่มบริษัท</w:t>
      </w:r>
      <w:r>
        <w:rPr>
          <w:rFonts w:ascii="Angsana New" w:hAnsi="Angsana New" w:hint="cs"/>
          <w:sz w:val="30"/>
          <w:szCs w:val="30"/>
          <w:cs/>
        </w:rPr>
        <w:t xml:space="preserve">มีสิทธิในการควบคุมการใช้สินทรัพย์ </w:t>
      </w:r>
    </w:p>
    <w:p w14:paraId="5C428014" w14:textId="77777777" w:rsidR="00B2672D" w:rsidRDefault="00B2672D" w:rsidP="00B2672D">
      <w:pPr>
        <w:autoSpaceDE w:val="0"/>
        <w:autoSpaceDN w:val="0"/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</w:p>
    <w:p w14:paraId="7E3879EB" w14:textId="77777777" w:rsidR="00B2672D" w:rsidRDefault="00B2672D" w:rsidP="00B2672D">
      <w:pPr>
        <w:spacing w:line="240" w:lineRule="auto"/>
        <w:ind w:left="567"/>
        <w:jc w:val="thaiDistribute"/>
        <w:rPr>
          <w:rFonts w:ascii="Angsana New" w:hAnsi="Angsana New"/>
          <w:sz w:val="22"/>
          <w:szCs w:val="22"/>
        </w:rPr>
      </w:pPr>
      <w:r w:rsidRPr="007F78BC">
        <w:rPr>
          <w:rFonts w:ascii="Angsana New" w:hAnsi="Angsana New" w:hint="cs"/>
          <w:sz w:val="30"/>
          <w:szCs w:val="30"/>
          <w:cs/>
        </w:rPr>
        <w:t>ณ วันที่เริ่มต้นข้อตกลง หรือมีการประเมินข้อตกลงใหม่ กลุ่มบริษัทแยกค่าตอบแทนสำหรับสัญญาเช่า และส่วนที่</w:t>
      </w:r>
      <w:r w:rsidRPr="007F78BC">
        <w:rPr>
          <w:rFonts w:ascii="Angsana New" w:hAnsi="Angsana New" w:hint="cs"/>
          <w:spacing w:val="4"/>
          <w:sz w:val="30"/>
          <w:szCs w:val="30"/>
          <w:cs/>
        </w:rPr>
        <w:t xml:space="preserve">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</w:t>
      </w:r>
      <w:r w:rsidRPr="007F78BC">
        <w:rPr>
          <w:rFonts w:ascii="Angsana New" w:hAnsi="Angsana New" w:hint="cs"/>
          <w:spacing w:val="8"/>
          <w:sz w:val="30"/>
          <w:szCs w:val="30"/>
          <w:cs/>
        </w:rPr>
        <w:t>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</w:t>
      </w:r>
      <w:r w:rsidRPr="007F78BC">
        <w:rPr>
          <w:rFonts w:ascii="Angsana New" w:hAnsi="Angsana New" w:hint="cs"/>
          <w:spacing w:val="4"/>
          <w:sz w:val="30"/>
          <w:szCs w:val="30"/>
          <w:cs/>
        </w:rPr>
        <w:t>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</w:t>
      </w:r>
      <w:r w:rsidRPr="007F78BC">
        <w:rPr>
          <w:rFonts w:ascii="Angsana New" w:hAnsi="Angsana New" w:hint="cs"/>
          <w:spacing w:val="2"/>
          <w:sz w:val="30"/>
          <w:szCs w:val="30"/>
          <w:cs/>
        </w:rPr>
        <w:t>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14:paraId="5C14A342" w14:textId="77777777" w:rsidR="00B2672D" w:rsidRDefault="00B2672D" w:rsidP="00B2672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447EED2" w14:textId="3C0CB947" w:rsidR="0034460D" w:rsidRPr="007671A3" w:rsidRDefault="0034460D" w:rsidP="007C5E2D">
      <w:pPr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  <w:r w:rsidRPr="007671A3">
        <w:rPr>
          <w:rFonts w:ascii="Angsana New" w:hAnsi="Angsana New"/>
          <w:iCs/>
          <w:color w:val="000000"/>
          <w:sz w:val="30"/>
          <w:szCs w:val="30"/>
          <w:cs/>
        </w:rPr>
        <w:t>ต้นทุนทางการเงิน</w:t>
      </w:r>
    </w:p>
    <w:p w14:paraId="76A1B086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Cs/>
          <w:color w:val="000000"/>
          <w:sz w:val="30"/>
          <w:szCs w:val="30"/>
        </w:rPr>
      </w:pPr>
    </w:p>
    <w:p w14:paraId="3095C04D" w14:textId="7EAE5168" w:rsidR="000F2463" w:rsidRPr="007671A3" w:rsidRDefault="00B21B90" w:rsidP="00A43E8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ต้นทุนทางการเงิน ประกอบด้วย ดอกเบี้ยจ่ายของเงินกู้ยืม ประมาณการหนี้สินและสิ่งตอบแทนที่คาดว่าจะต้องจ่ายส่วนที่เพิ่มขึ้นเนื่องจากเวลาที่ผ่านไป และเงินปันผลของหุ้นบุริมสิทธิซึ่งถูกจัดประเภทเป็นหนี้สิน</w:t>
      </w:r>
    </w:p>
    <w:p w14:paraId="0D1EEAE5" w14:textId="77777777" w:rsidR="00B83FF3" w:rsidRDefault="00B83FF3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BFF1C3E" w14:textId="227E9E7B" w:rsidR="00CD40B0" w:rsidRDefault="00A07731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ต้นทุนการกู้ยืมที่ไม่ได้เกี่ยวกับการได้มา การก่อสร้างหรือการผลิตสินทรัพย์ที่เข้าเงื่อนไขรับรู้ในกำไรหรือขาดทุน โดยใช้วิธีอัตราดอกเบี้ยที่แท้จริง</w:t>
      </w:r>
    </w:p>
    <w:p w14:paraId="6E92877C" w14:textId="06647FBC" w:rsidR="007F78BC" w:rsidRDefault="007F78BC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885011F" w14:textId="77777777" w:rsidR="007F78BC" w:rsidRPr="007671A3" w:rsidRDefault="007F78BC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4EB614D" w14:textId="77777777" w:rsidR="00074DFE" w:rsidRPr="007671A3" w:rsidRDefault="00074DFE" w:rsidP="00CD40B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500744E" w14:textId="77777777" w:rsidR="00074DFE" w:rsidRPr="007671A3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ค่าใช้จ่ายสำหรับแผนการออกจากงานด้วยความเห็นชอบร่วมกัน</w:t>
      </w:r>
    </w:p>
    <w:p w14:paraId="0D7AAA0F" w14:textId="77777777" w:rsidR="00074DFE" w:rsidRPr="00395F2C" w:rsidRDefault="00074DFE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5DAAD22" w14:textId="29B32C51" w:rsidR="00074DFE" w:rsidRDefault="006E68F2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4DFE" w:rsidRPr="007671A3">
        <w:rPr>
          <w:rFonts w:ascii="Angsana New" w:hAnsi="Angsana New"/>
          <w:sz w:val="30"/>
          <w:szCs w:val="30"/>
          <w:cs/>
        </w:rPr>
        <w:t>ได้เสนอสิทธิให้พนักงานจำนวนหนึ่งที่เข้า</w:t>
      </w:r>
      <w:r w:rsidR="00A07731" w:rsidRPr="007671A3">
        <w:rPr>
          <w:rFonts w:ascii="Angsana New" w:hAnsi="Angsana New"/>
          <w:sz w:val="30"/>
          <w:szCs w:val="30"/>
          <w:cs/>
        </w:rPr>
        <w:t>หลักเกณฑ์</w:t>
      </w:r>
      <w:r w:rsidR="00A07731" w:rsidRPr="007671A3">
        <w:rPr>
          <w:rFonts w:ascii="Angsana New" w:hAnsi="Angsana New" w:hint="cs"/>
          <w:sz w:val="30"/>
          <w:szCs w:val="30"/>
          <w:cs/>
        </w:rPr>
        <w:t>สำหรับ</w:t>
      </w:r>
      <w:r w:rsidR="00074DFE" w:rsidRPr="007671A3">
        <w:rPr>
          <w:rFonts w:ascii="Angsana New" w:hAnsi="Angsana New"/>
          <w:sz w:val="30"/>
          <w:szCs w:val="30"/>
          <w:cs/>
        </w:rPr>
        <w:t xml:space="preserve">การออกจากงานด้วยความเห็นชอบร่วมกัน พนักงานที่เห็นชอบกับข้อเสนอจะได้รับเงินจำนวนหนึ่งโดยคำนวณผันแปรตามเงินเดือนล่าสุด จำนวนปีที่ทำงานหรือจำนวนเดือนคงเหลือก่อนการเกษียณตามปกติ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074DFE" w:rsidRPr="007671A3">
        <w:rPr>
          <w:rFonts w:ascii="Angsana New" w:hAnsi="Angsana New"/>
          <w:sz w:val="30"/>
          <w:szCs w:val="30"/>
          <w:cs/>
        </w:rPr>
        <w:t>บันทึกเป็นค่าใช้จ่าย</w:t>
      </w:r>
      <w:r w:rsidR="00A07731" w:rsidRPr="007671A3">
        <w:rPr>
          <w:rFonts w:ascii="Angsana New" w:hAnsi="Angsana New" w:hint="cs"/>
          <w:sz w:val="30"/>
          <w:szCs w:val="30"/>
          <w:cs/>
        </w:rPr>
        <w:t>เมื่อมี</w:t>
      </w:r>
      <w:r w:rsidR="00A07731" w:rsidRPr="007671A3">
        <w:rPr>
          <w:rFonts w:ascii="Angsana New" w:hAnsi="Angsana New"/>
          <w:sz w:val="30"/>
          <w:szCs w:val="30"/>
          <w:cs/>
        </w:rPr>
        <w:t>แผนการ</w:t>
      </w:r>
      <w:r w:rsidR="00074DFE" w:rsidRPr="007671A3">
        <w:rPr>
          <w:rFonts w:ascii="Angsana New" w:hAnsi="Angsana New"/>
          <w:sz w:val="30"/>
          <w:szCs w:val="30"/>
          <w:cs/>
        </w:rPr>
        <w:t>ออกจากงานด้วยความเห็นชอบร่วมกัน</w:t>
      </w:r>
    </w:p>
    <w:p w14:paraId="00D9795A" w14:textId="77777777" w:rsidR="00206E84" w:rsidRPr="007671A3" w:rsidRDefault="00206E84" w:rsidP="00074D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7578F53" w14:textId="77777777" w:rsidR="0034460D" w:rsidRPr="007671A3" w:rsidRDefault="0034460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</w:t>
      </w:r>
    </w:p>
    <w:p w14:paraId="25225725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39"/>
        <w:jc w:val="thaiDistribute"/>
        <w:rPr>
          <w:rFonts w:ascii="Angsana New" w:hAnsi="Angsana New"/>
          <w:sz w:val="30"/>
          <w:szCs w:val="30"/>
        </w:rPr>
      </w:pPr>
    </w:p>
    <w:p w14:paraId="123E5226" w14:textId="0188FA73" w:rsidR="0034460D" w:rsidRDefault="008122E8" w:rsidP="00B2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4"/>
          <w:sz w:val="30"/>
          <w:szCs w:val="30"/>
          <w:cs/>
        </w:rPr>
        <w:t>ค่าใช้จ่ายภาษีเงินได้สำหรับปี</w:t>
      </w:r>
      <w:r w:rsidR="00FF3DDA" w:rsidRPr="00767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ประกอบด้วย</w:t>
      </w:r>
      <w:r w:rsidR="00217A87" w:rsidRPr="007671A3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ภาษีเงินได้ของงวดปัจจุบันและภาษีเงินได้รอการตัดบัญชี</w:t>
      </w:r>
      <w:r w:rsidR="00C2541C" w:rsidRPr="007671A3">
        <w:rPr>
          <w:rFonts w:ascii="Angsana New" w:hAnsi="Angsana New"/>
          <w:spacing w:val="-4"/>
          <w:sz w:val="30"/>
          <w:szCs w:val="30"/>
        </w:rPr>
        <w:t xml:space="preserve"> </w:t>
      </w:r>
      <w:r w:rsidRPr="007671A3">
        <w:rPr>
          <w:rFonts w:ascii="Angsana New" w:hAnsi="Angsana New"/>
          <w:spacing w:val="-4"/>
          <w:sz w:val="30"/>
          <w:szCs w:val="30"/>
          <w:cs/>
        </w:rPr>
        <w:t>ภาษีเงินได้</w:t>
      </w:r>
      <w:r w:rsidR="00671131" w:rsidRPr="007671A3">
        <w:rPr>
          <w:rFonts w:ascii="Angsana New" w:hAnsi="Angsana New"/>
          <w:spacing w:val="-4"/>
          <w:sz w:val="30"/>
          <w:szCs w:val="30"/>
          <w:cs/>
        </w:rPr>
        <w:t>ของ</w:t>
      </w:r>
      <w:r w:rsidR="00671131" w:rsidRPr="007671A3">
        <w:rPr>
          <w:rFonts w:ascii="Angsana New" w:hAnsi="Angsana New"/>
          <w:sz w:val="30"/>
          <w:szCs w:val="30"/>
          <w:cs/>
        </w:rPr>
        <w:t>งวด</w:t>
      </w:r>
      <w:r w:rsidRPr="007671A3">
        <w:rPr>
          <w:rFonts w:ascii="Angsana New" w:hAnsi="Angsana New"/>
          <w:sz w:val="30"/>
          <w:szCs w:val="30"/>
          <w:cs/>
        </w:rPr>
        <w:t>ปัจจุบันและภาษีเงินได้รอการตัดบัญชีรับรู้ในกำไรหรือขาดทุน</w:t>
      </w:r>
      <w:r w:rsidR="00B82DFC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7EFCCEBD" w14:textId="77777777" w:rsidR="007F78BC" w:rsidRPr="00B2672D" w:rsidRDefault="007F78BC" w:rsidP="00B2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BE23353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</w:t>
      </w:r>
      <w:r w:rsidR="00B82DFC"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ของงวด</w:t>
      </w: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ปัจจุบัน</w:t>
      </w:r>
    </w:p>
    <w:p w14:paraId="2FD7E7D9" w14:textId="77777777" w:rsidR="0034460D" w:rsidRPr="00395F2C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8E62A81" w14:textId="4E2F7193" w:rsidR="008122E8" w:rsidRPr="007671A3" w:rsidRDefault="008122E8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ภาษีเงินได้ของงวดปัจจุบัน</w:t>
      </w:r>
      <w:r w:rsidR="004C3F8E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ได้แก่</w:t>
      </w:r>
      <w:r w:rsidR="004C3F8E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ภาษีที่คาดว่าจะจ่ายชำระหรือได้รับชำระ โดยคำนวณจาก</w:t>
      </w:r>
      <w:r w:rsidR="00A07731" w:rsidRPr="007671A3">
        <w:rPr>
          <w:rFonts w:ascii="Angsana New" w:hAnsi="Angsana New" w:hint="cs"/>
          <w:sz w:val="30"/>
          <w:szCs w:val="30"/>
          <w:cs/>
        </w:rPr>
        <w:t>ผล</w:t>
      </w:r>
      <w:r w:rsidRPr="007671A3">
        <w:rPr>
          <w:rFonts w:ascii="Angsana New" w:hAnsi="Angsana New"/>
          <w:sz w:val="30"/>
          <w:szCs w:val="30"/>
          <w:cs/>
        </w:rPr>
        <w:t>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</w:t>
      </w:r>
      <w:r w:rsidR="00DA7E21" w:rsidRPr="007671A3">
        <w:rPr>
          <w:rFonts w:ascii="Angsana New" w:hAnsi="Angsana New"/>
          <w:sz w:val="30"/>
          <w:szCs w:val="30"/>
          <w:cs/>
        </w:rPr>
        <w:t>ที่</w:t>
      </w:r>
      <w:r w:rsidRPr="007671A3">
        <w:rPr>
          <w:rFonts w:ascii="Angsana New" w:hAnsi="Angsana New"/>
          <w:sz w:val="30"/>
          <w:szCs w:val="30"/>
          <w:cs/>
        </w:rPr>
        <w:t>รายงาน ตลอดจน</w:t>
      </w:r>
      <w:r w:rsidR="00DA7E21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การปรับปรุงทางภาษีที่เกี่ยวกับรายการในปีก่อนๆ</w:t>
      </w:r>
      <w:r w:rsidRPr="007671A3">
        <w:rPr>
          <w:rFonts w:ascii="Angsana New" w:hAnsi="Angsana New"/>
          <w:sz w:val="30"/>
          <w:szCs w:val="30"/>
        </w:rPr>
        <w:t xml:space="preserve"> </w:t>
      </w:r>
    </w:p>
    <w:p w14:paraId="5525D306" w14:textId="77777777" w:rsidR="00A54B97" w:rsidRDefault="00A54B97" w:rsidP="00B26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color w:val="000000"/>
          <w:sz w:val="24"/>
          <w:szCs w:val="24"/>
        </w:rPr>
      </w:pPr>
    </w:p>
    <w:p w14:paraId="77F04E67" w14:textId="77777777" w:rsidR="0034460D" w:rsidRPr="007671A3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7671A3">
        <w:rPr>
          <w:rFonts w:ascii="Angsana New" w:hAnsi="Angsana New"/>
          <w:i/>
          <w:iCs/>
          <w:color w:val="000000"/>
          <w:sz w:val="30"/>
          <w:szCs w:val="30"/>
          <w:cs/>
        </w:rPr>
        <w:t>ภาษีเงินได้รอการตัดบัญชี</w:t>
      </w:r>
    </w:p>
    <w:p w14:paraId="58FCB79C" w14:textId="77777777" w:rsidR="0034460D" w:rsidRPr="001B4A6A" w:rsidRDefault="0034460D" w:rsidP="003446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24"/>
          <w:szCs w:val="24"/>
          <w:cs/>
        </w:rPr>
      </w:pPr>
    </w:p>
    <w:p w14:paraId="2B12B014" w14:textId="1AD07395" w:rsidR="001B4A6A" w:rsidRPr="00300257" w:rsidRDefault="001B4A6A" w:rsidP="001B4A6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</w:t>
      </w:r>
      <w:r w:rsidRPr="00300257">
        <w:rPr>
          <w:rFonts w:ascii="Angsana New" w:hAnsi="Angsana New"/>
          <w:spacing w:val="-2"/>
          <w:sz w:val="30"/>
          <w:szCs w:val="30"/>
          <w:cs/>
        </w:rPr>
        <w:t>และหนี้สินและจำนวนที่ใช้เพื่อความมุ่งหมายทาง</w:t>
      </w:r>
      <w:r w:rsidRPr="001B4A6A">
        <w:rPr>
          <w:rFonts w:ascii="Angsana New" w:hAnsi="Angsana New"/>
          <w:spacing w:val="-2"/>
          <w:sz w:val="30"/>
          <w:szCs w:val="30"/>
          <w:cs/>
        </w:rPr>
        <w:t>ภาษี ภาษีเงินได้รอการตัดบัญชีจะไม่ถูกรับรู้เมื่อเกิดจากผลแตกต่าง</w:t>
      </w:r>
      <w:r w:rsidRPr="00872C14">
        <w:rPr>
          <w:rFonts w:ascii="Angsana New" w:hAnsi="Angsana New"/>
          <w:spacing w:val="2"/>
          <w:sz w:val="30"/>
          <w:szCs w:val="30"/>
          <w:cs/>
        </w:rPr>
        <w:t>ชั่วคราว</w:t>
      </w:r>
      <w:r w:rsidR="00872C14" w:rsidRPr="00872C14">
        <w:rPr>
          <w:rFonts w:ascii="Angsana New" w:hAnsi="Angsana New" w:hint="cs"/>
          <w:spacing w:val="2"/>
          <w:sz w:val="30"/>
          <w:szCs w:val="30"/>
          <w:cs/>
        </w:rPr>
        <w:t>ต่อไปนี้ การรับรู้สินทรัพย์และหนี้สินในครั้งแรกซึ่งเป็นรายการที่ไม่ใช่การรวมธุรกิจและรายการนั้นไม่มี</w:t>
      </w:r>
      <w:r w:rsidR="00872C14">
        <w:rPr>
          <w:rFonts w:ascii="Angsana New" w:hAnsi="Angsana New" w:hint="cs"/>
          <w:spacing w:val="4"/>
          <w:sz w:val="30"/>
          <w:szCs w:val="30"/>
          <w:cs/>
        </w:rPr>
        <w:t>ผลกระทบต่อกำไรขาดทุนทางบัญชีหรือภาษี และผลแตกต่าง</w:t>
      </w:r>
      <w:r w:rsidRPr="006F1710">
        <w:rPr>
          <w:rFonts w:ascii="Angsana New" w:hAnsi="Angsana New"/>
          <w:spacing w:val="4"/>
          <w:sz w:val="30"/>
          <w:szCs w:val="30"/>
          <w:cs/>
        </w:rPr>
        <w:t>ที่เกี่ยวข้องกับเงินลงทุนในบริษัทย่อยหากเป็นไปได้ว่าจะไม่กลับรายการในอนาคตอันใกล้ ภาษีเงินได้</w:t>
      </w:r>
      <w:r w:rsidRPr="006F1710">
        <w:rPr>
          <w:rFonts w:ascii="Angsana New" w:hAnsi="Angsana New"/>
          <w:sz w:val="30"/>
          <w:szCs w:val="30"/>
          <w:cs/>
        </w:rPr>
        <w:t>รอการ</w:t>
      </w:r>
      <w:r w:rsidRPr="00300257">
        <w:rPr>
          <w:rFonts w:ascii="Angsana New" w:hAnsi="Angsana New"/>
          <w:spacing w:val="-4"/>
          <w:sz w:val="30"/>
          <w:szCs w:val="30"/>
          <w:cs/>
        </w:rPr>
        <w:t>ตัดบัญชี</w:t>
      </w:r>
      <w:r w:rsidRPr="00300257">
        <w:rPr>
          <w:rFonts w:ascii="Angsana New" w:hAnsi="Angsana New"/>
          <w:sz w:val="30"/>
          <w:szCs w:val="30"/>
          <w:cs/>
        </w:rPr>
        <w:t>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วันสิ้นรอบระยะเวลารายงาน</w:t>
      </w:r>
    </w:p>
    <w:p w14:paraId="292C1643" w14:textId="77777777" w:rsidR="007C5E2D" w:rsidRPr="001B4A6A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B5ED811" w14:textId="43941502" w:rsidR="007C5E2D" w:rsidRDefault="007C5E2D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การวัดมูลค่าของสินทรัพย์และหนี้สินภาษีเงินได้รอการตัดบัญชีต้องสะท้อนถึงผลกระทบทางภาษีที่จะเกิดจาก</w:t>
      </w:r>
      <w:r w:rsidRPr="001D7EF3">
        <w:rPr>
          <w:rFonts w:ascii="Angsana New" w:hAnsi="Angsana New"/>
          <w:spacing w:val="2"/>
          <w:sz w:val="30"/>
          <w:szCs w:val="30"/>
          <w:cs/>
        </w:rPr>
        <w:t>ลักษณะวิธีการที่</w:t>
      </w:r>
      <w:r w:rsidR="006E68F2" w:rsidRPr="001D7EF3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1D7EF3">
        <w:rPr>
          <w:rFonts w:ascii="Angsana New" w:hAnsi="Angsana New"/>
          <w:spacing w:val="2"/>
          <w:sz w:val="30"/>
          <w:szCs w:val="30"/>
          <w:cs/>
        </w:rPr>
        <w:t>คาดว่าจะได้รับผลประโยชน์จากสินทรัพย์หรือจะจ่ายชำระหนี้สินตามมูลค่าตามบัญชี</w:t>
      </w:r>
      <w:r w:rsidRPr="007671A3">
        <w:rPr>
          <w:rFonts w:ascii="Angsana New" w:hAnsi="Angsana New"/>
          <w:sz w:val="30"/>
          <w:szCs w:val="30"/>
          <w:cs/>
        </w:rPr>
        <w:t xml:space="preserve"> ณ วันสิ้นรอบระยะเวลารายงาน</w:t>
      </w:r>
    </w:p>
    <w:p w14:paraId="22F6C5C5" w14:textId="77777777" w:rsidR="007F78BC" w:rsidRPr="007671A3" w:rsidRDefault="007F78BC" w:rsidP="0067113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9FF8BBC" w14:textId="1E0A6E49" w:rsidR="00A61495" w:rsidRPr="007671A3" w:rsidRDefault="00FF1702" w:rsidP="00A61495">
      <w:pPr>
        <w:pStyle w:val="BodyText"/>
        <w:spacing w:after="0"/>
        <w:ind w:left="539" w:right="28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ในการกำหนดมูลค่าของภาษีเงินได้ปัจจุบันและภาษีเงินได้รอการตัดบัญชี </w:t>
      </w:r>
      <w:r w:rsidR="006E68F2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pacing w:val="4"/>
          <w:sz w:val="30"/>
          <w:szCs w:val="30"/>
          <w:cs/>
        </w:rPr>
        <w:t>ต้องคำนึงถึง</w:t>
      </w:r>
      <w:r w:rsidRPr="007671A3">
        <w:rPr>
          <w:rFonts w:ascii="Angsana New" w:hAnsi="Angsana New"/>
          <w:sz w:val="30"/>
          <w:szCs w:val="30"/>
          <w:cs/>
        </w:rPr>
        <w:t>ผลกระทบ</w:t>
      </w:r>
      <w:r w:rsidRPr="001D7EF3">
        <w:rPr>
          <w:rFonts w:ascii="Angsana New" w:hAnsi="Angsana New"/>
          <w:spacing w:val="8"/>
          <w:sz w:val="30"/>
          <w:szCs w:val="30"/>
          <w:cs/>
        </w:rPr>
        <w:t>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</w:t>
      </w:r>
      <w:r w:rsidRPr="007671A3">
        <w:rPr>
          <w:rFonts w:ascii="Angsana New" w:hAnsi="Angsana New"/>
          <w:sz w:val="30"/>
          <w:szCs w:val="30"/>
          <w:cs/>
        </w:rPr>
        <w:t xml:space="preserve"> 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เชื่อว่าได้ตั้งภาษีเงินได้ค้างจ่ายเพียงพอสำหรับภาษีเงินได้ที่จะจ่ายในอนาคตซึ่งเกิดจาก</w:t>
      </w:r>
      <w:r w:rsidR="00110C1D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การประเมินผลกระทบจากหลายปัจจัย รวมถึงการตีความทางกฏห</w:t>
      </w:r>
      <w:r w:rsidR="00110C1D" w:rsidRPr="007671A3">
        <w:rPr>
          <w:rFonts w:ascii="Angsana New" w:hAnsi="Angsana New"/>
          <w:sz w:val="30"/>
          <w:szCs w:val="30"/>
          <w:cs/>
        </w:rPr>
        <w:t>มายภาษี และจากประสบการณ์ในอดีต</w:t>
      </w:r>
      <w:r w:rsidR="00110C1D" w:rsidRPr="007671A3">
        <w:rPr>
          <w:rFonts w:ascii="Angsana New" w:hAnsi="Angsana New"/>
          <w:sz w:val="30"/>
          <w:szCs w:val="30"/>
          <w:cs/>
        </w:rPr>
        <w:br/>
      </w:r>
      <w:r w:rsidRPr="007671A3">
        <w:rPr>
          <w:rFonts w:ascii="Angsana New" w:hAnsi="Angsana New"/>
          <w:sz w:val="30"/>
          <w:szCs w:val="30"/>
          <w:cs/>
        </w:rPr>
        <w:t>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</w:t>
      </w:r>
      <w:r w:rsidRPr="00083BAE">
        <w:rPr>
          <w:rFonts w:ascii="Angsana New" w:hAnsi="Angsana New"/>
          <w:spacing w:val="4"/>
          <w:sz w:val="30"/>
          <w:szCs w:val="30"/>
          <w:cs/>
        </w:rPr>
        <w:t>ในอนาคต ข้อมูลใหม่ๆ อาจจะทำให้</w:t>
      </w:r>
      <w:r w:rsidR="006E68F2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083BAE">
        <w:rPr>
          <w:rFonts w:ascii="Angsana New" w:hAnsi="Angsana New"/>
          <w:spacing w:val="4"/>
          <w:sz w:val="30"/>
          <w:szCs w:val="30"/>
          <w:cs/>
        </w:rPr>
        <w:t>เปลี่ยนการตัดสินใจโดยขึ้นอยู่กับความเพียงพอของภาษ</w:t>
      </w:r>
      <w:r w:rsidR="00110C1D" w:rsidRPr="00083BAE">
        <w:rPr>
          <w:rFonts w:ascii="Angsana New" w:hAnsi="Angsana New"/>
          <w:spacing w:val="4"/>
          <w:sz w:val="30"/>
          <w:szCs w:val="30"/>
          <w:cs/>
        </w:rPr>
        <w:t>ี</w:t>
      </w:r>
      <w:r w:rsidRPr="007671A3">
        <w:rPr>
          <w:rFonts w:ascii="Angsana New" w:hAnsi="Angsana New"/>
          <w:sz w:val="30"/>
          <w:szCs w:val="30"/>
          <w:cs/>
        </w:rPr>
        <w:t>เงิน</w:t>
      </w:r>
      <w:r w:rsidRPr="007671A3">
        <w:rPr>
          <w:rFonts w:ascii="Angsana New" w:hAnsi="Angsana New"/>
          <w:spacing w:val="12"/>
          <w:sz w:val="30"/>
          <w:szCs w:val="30"/>
          <w:cs/>
        </w:rPr>
        <w:t>ได้ค้างจ่ายที่มีอยู่</w:t>
      </w:r>
      <w:r w:rsidR="003221AE" w:rsidRPr="007671A3">
        <w:rPr>
          <w:rFonts w:ascii="Angsana New" w:hAnsi="Angsana New" w:hint="cs"/>
          <w:spacing w:val="1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12"/>
          <w:sz w:val="30"/>
          <w:szCs w:val="30"/>
          <w:cs/>
        </w:rPr>
        <w:t>การเปลี่ยนแปลงในภาษีเงินได้ค้างจ่ายจะกระทบต่อค่าใช้จ่ายภาษีเงินได้ในงวดที่เกิด</w:t>
      </w:r>
      <w:r w:rsidRPr="007671A3">
        <w:rPr>
          <w:rFonts w:ascii="Angsana New" w:hAnsi="Angsana New"/>
          <w:sz w:val="30"/>
          <w:szCs w:val="30"/>
          <w:cs/>
        </w:rPr>
        <w:t>การเปลี่ยนแปลง</w:t>
      </w:r>
    </w:p>
    <w:p w14:paraId="1E0A8E86" w14:textId="77777777" w:rsidR="00A54B97" w:rsidRPr="00395F2C" w:rsidRDefault="00A54B97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20A677B" w14:textId="77777777" w:rsidR="00FF1702" w:rsidRPr="007671A3" w:rsidRDefault="00FF1702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F78BC">
        <w:rPr>
          <w:rFonts w:ascii="Angsana New" w:hAnsi="Angsana New"/>
          <w:spacing w:val="4"/>
          <w:sz w:val="30"/>
          <w:szCs w:val="30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</w:t>
      </w:r>
      <w:r w:rsidRPr="001D7EF3">
        <w:rPr>
          <w:rFonts w:ascii="Angsana New" w:hAnsi="Angsana New"/>
          <w:spacing w:val="8"/>
          <w:sz w:val="30"/>
          <w:szCs w:val="30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กฎหมายที่จะนำสินทรัพย์ภาษีเงินได้ของงวดปัจจุบันมาหักกลบกับหนี้สินภาษีเงินได้ของงวดปัจจุบันและ</w:t>
      </w:r>
      <w:r w:rsidRPr="007671A3">
        <w:rPr>
          <w:rFonts w:ascii="Angsana New" w:hAnsi="Angsana New"/>
          <w:spacing w:val="4"/>
          <w:sz w:val="30"/>
          <w:szCs w:val="30"/>
          <w:cs/>
        </w:rPr>
        <w:t>ภาษี</w:t>
      </w:r>
      <w:r w:rsidRPr="007671A3">
        <w:rPr>
          <w:rFonts w:ascii="Angsana New" w:hAnsi="Angsana New"/>
          <w:sz w:val="30"/>
          <w:szCs w:val="30"/>
          <w:cs/>
        </w:rPr>
        <w:t>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413C95F" w14:textId="77777777" w:rsidR="00D76CFC" w:rsidRDefault="00D76CFC" w:rsidP="007F78B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sz w:val="30"/>
          <w:szCs w:val="30"/>
        </w:rPr>
      </w:pPr>
    </w:p>
    <w:p w14:paraId="7C9A5F62" w14:textId="584B3BAE" w:rsidR="00FF1702" w:rsidRPr="003542E1" w:rsidRDefault="00FF1702" w:rsidP="00B2672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6F1710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นอนว่ากำไรเพื่อเสียภาษี</w:t>
      </w:r>
      <w:r w:rsidRPr="003542E1">
        <w:rPr>
          <w:rFonts w:ascii="Angsana New" w:hAnsi="Angsana New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</w:t>
      </w:r>
      <w:r w:rsidR="001B4A6A" w:rsidRPr="003542E1">
        <w:rPr>
          <w:rFonts w:ascii="Angsana New" w:hAnsi="Angsana New"/>
          <w:sz w:val="30"/>
          <w:szCs w:val="30"/>
        </w:rPr>
        <w:t xml:space="preserve"> </w:t>
      </w:r>
      <w:r w:rsidR="001B4A6A" w:rsidRPr="003542E1">
        <w:rPr>
          <w:rFonts w:ascii="Angsana New" w:hAnsi="Angsana New" w:hint="cs"/>
          <w:sz w:val="30"/>
          <w:szCs w:val="30"/>
          <w:cs/>
        </w:rPr>
        <w:t>กำไรเพื่อเสียภาษีในอนาคตต้อง</w:t>
      </w:r>
      <w:r w:rsidR="001B4A6A" w:rsidRPr="006F1710">
        <w:rPr>
          <w:rFonts w:ascii="Angsana New" w:hAnsi="Angsana New"/>
          <w:sz w:val="30"/>
          <w:szCs w:val="30"/>
          <w:cs/>
        </w:rPr>
        <w:t>พิจารณาถึง</w:t>
      </w:r>
      <w:r w:rsidR="001B4A6A" w:rsidRPr="003542E1">
        <w:rPr>
          <w:rFonts w:ascii="Angsana New" w:hAnsi="Angsana New" w:hint="cs"/>
          <w:spacing w:val="4"/>
          <w:sz w:val="30"/>
          <w:szCs w:val="30"/>
          <w:cs/>
        </w:rPr>
        <w:t>การกลับรายการผลแตกต่างชั่วคราวที่เกี่ยวข้อง ดังนั้น กำไรเพื่อเสียภาษีในอนาคตหลังปรับปรุงการ</w:t>
      </w:r>
      <w:r w:rsidR="001B4A6A" w:rsidRPr="006F1710">
        <w:rPr>
          <w:rFonts w:ascii="Angsana New" w:hAnsi="Angsana New"/>
          <w:spacing w:val="4"/>
          <w:sz w:val="30"/>
          <w:szCs w:val="30"/>
          <w:cs/>
        </w:rPr>
        <w:t>กลับรายการ</w:t>
      </w:r>
      <w:r w:rsidR="001B4A6A" w:rsidRPr="006F1710">
        <w:rPr>
          <w:rFonts w:ascii="Angsana New" w:hAnsi="Angsana New"/>
          <w:sz w:val="30"/>
          <w:szCs w:val="30"/>
          <w:cs/>
        </w:rPr>
        <w:t>ผลแตกต่างชั่วคราวที่พิจารณาจากแผนธุรกิจของ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6F1710">
        <w:rPr>
          <w:rFonts w:ascii="Angsana New" w:hAnsi="Angsana New"/>
          <w:sz w:val="30"/>
          <w:szCs w:val="30"/>
          <w:cs/>
        </w:rPr>
        <w:t xml:space="preserve"> สินทรัพย์ภาษีเงินได้รอการตัดบัญชีจะถูกทบทวน ณ </w:t>
      </w:r>
      <w:r w:rsidR="00F66A64" w:rsidRPr="006F1710">
        <w:rPr>
          <w:rFonts w:ascii="Angsana New" w:hAnsi="Angsana New"/>
          <w:sz w:val="30"/>
          <w:szCs w:val="30"/>
          <w:cs/>
        </w:rPr>
        <w:t>วันสิ้นรอบ</w:t>
      </w:r>
      <w:r w:rsidR="00F66A64" w:rsidRPr="003542E1">
        <w:rPr>
          <w:rFonts w:ascii="Angsana New" w:hAnsi="Angsana New"/>
          <w:sz w:val="30"/>
          <w:szCs w:val="30"/>
          <w:cs/>
        </w:rPr>
        <w:t>ระยะเวลา</w:t>
      </w:r>
      <w:r w:rsidRPr="003542E1">
        <w:rPr>
          <w:rFonts w:ascii="Angsana New" w:hAnsi="Angsana New"/>
          <w:sz w:val="30"/>
          <w:szCs w:val="30"/>
          <w:cs/>
        </w:rPr>
        <w:t>รายงานและจะถูกปรับลดลงเท่าที่ประโยชน์ทางภาษีจะมีโอกาสถูกใช้จริง</w:t>
      </w:r>
    </w:p>
    <w:p w14:paraId="28B70C26" w14:textId="77777777" w:rsidR="007A0714" w:rsidRPr="001B4A6A" w:rsidRDefault="007A0714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4ABF142" w14:textId="77777777" w:rsidR="001E17A0" w:rsidRPr="007671A3" w:rsidRDefault="001E17A0" w:rsidP="001E17A0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เครื่องมือทางการเงินที่เป็นตราสารอนุพันธ์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>  </w:t>
      </w: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</w:p>
    <w:p w14:paraId="33535814" w14:textId="77777777" w:rsidR="001E17A0" w:rsidRPr="007671A3" w:rsidRDefault="001E17A0" w:rsidP="001E17A0">
      <w:pPr>
        <w:pStyle w:val="BodyText2"/>
        <w:ind w:left="547" w:right="43" w:firstLine="0"/>
        <w:jc w:val="thaiDistribute"/>
        <w:rPr>
          <w:rFonts w:ascii="Angsana New" w:hAnsi="Angsana New"/>
          <w:sz w:val="30"/>
          <w:szCs w:val="30"/>
        </w:rPr>
      </w:pPr>
    </w:p>
    <w:p w14:paraId="1F66CEB6" w14:textId="1A7A4BDF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สินทรัพย์ทางการเงินและหนี้สินทางการเงินที่ปรากฏในงบแสดงฐานะการเงิน รวมถึง เงินสดและรายการ</w:t>
      </w:r>
      <w:r w:rsidRPr="007671A3">
        <w:rPr>
          <w:rFonts w:ascii="Angsana New" w:hAnsi="Angsana New"/>
          <w:spacing w:val="6"/>
          <w:sz w:val="30"/>
          <w:szCs w:val="30"/>
          <w:cs/>
        </w:rPr>
        <w:t>เทียบเท่าเงินสด ลูกหนี้การค้า ลูกหนี้อื่น เจ้าหนี้การค้า เจ้าหนี้อื่น ลูกหนี้ระยะยาว เงินให้กู้ยืม เงินลงทุน</w:t>
      </w:r>
      <w:r w:rsidR="00B0290C">
        <w:rPr>
          <w:rFonts w:ascii="Angsana New" w:hAnsi="Angsana New" w:hint="cs"/>
          <w:spacing w:val="6"/>
          <w:sz w:val="30"/>
          <w:szCs w:val="30"/>
          <w:cs/>
        </w:rPr>
        <w:t xml:space="preserve"> </w:t>
      </w:r>
      <w:r w:rsidR="00FB5E3B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7671A3">
        <w:rPr>
          <w:rFonts w:ascii="Angsana New" w:hAnsi="Angsana New"/>
          <w:sz w:val="30"/>
          <w:szCs w:val="30"/>
          <w:cs/>
        </w:rPr>
        <w:t xml:space="preserve">เงินกู้ยืม </w:t>
      </w:r>
    </w:p>
    <w:p w14:paraId="4614CE9E" w14:textId="77777777" w:rsidR="001E17A0" w:rsidRPr="007671A3" w:rsidRDefault="001E17A0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7476D93" w14:textId="3791C560" w:rsidR="001E17A0" w:rsidRPr="007671A3" w:rsidRDefault="006E68F2" w:rsidP="001E17A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E17A0" w:rsidRPr="007671A3">
        <w:rPr>
          <w:rFonts w:ascii="Angsana New" w:hAnsi="Angsana New"/>
          <w:sz w:val="30"/>
          <w:szCs w:val="30"/>
          <w:cs/>
        </w:rPr>
        <w:t xml:space="preserve">ดำเนินธุรกิจกับต่างประเทศและมีความเสี่ยงจากการเปลี่ยนแปลงของอัตราแลกเปลี่ยน </w:t>
      </w:r>
      <w:r>
        <w:rPr>
          <w:rFonts w:ascii="Angsana New" w:hAnsi="Angsana New"/>
          <w:sz w:val="30"/>
          <w:szCs w:val="30"/>
          <w:cs/>
        </w:rPr>
        <w:t>กลุ่มบริษัท</w:t>
      </w:r>
      <w:r w:rsidR="001E17A0" w:rsidRPr="007671A3">
        <w:rPr>
          <w:rFonts w:ascii="Angsana New" w:hAnsi="Angsana New"/>
          <w:sz w:val="30"/>
          <w:szCs w:val="30"/>
          <w:cs/>
        </w:rPr>
        <w:t>ได้ใช้เครื่องมือทางการเงินเพื่อลดความเสี่ยงดังกล่าว ผลกำไรหรือขาดทุนจากการทำประกันความเสี่ยง</w:t>
      </w:r>
      <w:r w:rsidR="001E17A0" w:rsidRPr="001B4A6A">
        <w:rPr>
          <w:rFonts w:ascii="Angsana New" w:hAnsi="Angsana New"/>
          <w:spacing w:val="6"/>
          <w:sz w:val="30"/>
          <w:szCs w:val="30"/>
          <w:cs/>
        </w:rPr>
        <w:t>รับรู้ในกำไรหรือขาดทุน ในงวดบัญชีเดียวกันกับงวดที่เกิดผลแตกต่างจากอัตราแลกเปลี่ยน</w:t>
      </w:r>
      <w:r w:rsidR="001E17A0" w:rsidRPr="007671A3">
        <w:rPr>
          <w:rFonts w:ascii="Angsana New" w:hAnsi="Angsana New"/>
          <w:sz w:val="30"/>
          <w:szCs w:val="30"/>
          <w:cs/>
        </w:rPr>
        <w:t>ของสินทรัพย์ทางการเงินหรือหนี้สินทางการเงินที่ทำประกันความเสี่ยงไว้</w:t>
      </w:r>
    </w:p>
    <w:p w14:paraId="494A1B47" w14:textId="6E4DB8E2" w:rsidR="00087791" w:rsidRDefault="00087791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6BA9B1B" w14:textId="77777777" w:rsidR="008B27B0" w:rsidRPr="001B4A6A" w:rsidRDefault="008B27B0" w:rsidP="00FF17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8BD1898" w14:textId="340CBFDE" w:rsidR="00BE02A4" w:rsidRDefault="00BE02A4" w:rsidP="00BE02A4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BE02A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68297426" w14:textId="77777777" w:rsidR="00BE02A4" w:rsidRPr="00BE02A4" w:rsidRDefault="00BE02A4" w:rsidP="00BE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73BF2894" w14:textId="77777777" w:rsidR="00BE02A4" w:rsidRPr="00BE02A4" w:rsidRDefault="00BE02A4" w:rsidP="00BE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="Angsana New" w:hAnsi="Angsana New"/>
          <w:spacing w:val="8"/>
          <w:sz w:val="30"/>
          <w:szCs w:val="30"/>
        </w:rPr>
      </w:pPr>
      <w:r w:rsidRPr="00BE02A4">
        <w:rPr>
          <w:rFonts w:ascii="Angsana New" w:hAnsi="Angsana New"/>
          <w:spacing w:val="8"/>
          <w:sz w:val="30"/>
          <w:szCs w:val="30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</w:t>
      </w:r>
      <w:r w:rsidRPr="00BE02A4">
        <w:rPr>
          <w:rFonts w:ascii="Angsana New" w:hAnsi="Angsana New" w:hint="cs"/>
          <w:spacing w:val="8"/>
          <w:sz w:val="30"/>
          <w:szCs w:val="30"/>
          <w:cs/>
        </w:rPr>
        <w:t>นัย</w:t>
      </w:r>
      <w:r w:rsidRPr="00BE02A4">
        <w:rPr>
          <w:rFonts w:ascii="Angsana New" w:hAnsi="Angsana New"/>
          <w:spacing w:val="8"/>
          <w:sz w:val="30"/>
          <w:szCs w:val="30"/>
          <w:cs/>
        </w:rPr>
        <w:t>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</w:t>
      </w:r>
      <w:r w:rsidRPr="00BE02A4">
        <w:rPr>
          <w:rFonts w:ascii="Angsana New" w:hAnsi="Angsana New" w:hint="cs"/>
          <w:spacing w:val="8"/>
          <w:sz w:val="30"/>
          <w:szCs w:val="30"/>
          <w:cs/>
        </w:rPr>
        <w:t>นัย</w:t>
      </w:r>
      <w:r w:rsidRPr="00BE02A4">
        <w:rPr>
          <w:rFonts w:ascii="Angsana New" w:hAnsi="Angsana New"/>
          <w:spacing w:val="8"/>
          <w:sz w:val="30"/>
          <w:szCs w:val="30"/>
          <w:cs/>
        </w:rPr>
        <w:t>สำคัญในการตัดสินใจทางการเงินและการบริหารต่อบุคคลหรือกิจการนั้น</w:t>
      </w:r>
    </w:p>
    <w:p w14:paraId="7AC3938C" w14:textId="77777777" w:rsidR="00BE02A4" w:rsidRDefault="00BE02A4" w:rsidP="00BE0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B054331" w14:textId="63923FA8" w:rsidR="002737DD" w:rsidRPr="007671A3" w:rsidRDefault="002737DD" w:rsidP="0054123A">
      <w:pPr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รายงานทางการเงินจำแนกตามส่วนงานธุรกิจ</w:t>
      </w:r>
    </w:p>
    <w:p w14:paraId="53EF84D1" w14:textId="77777777" w:rsidR="0098757A" w:rsidRPr="001B4A6A" w:rsidRDefault="0098757A" w:rsidP="002737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D985C9" w14:textId="77777777" w:rsidR="007C5E2D" w:rsidRPr="007671A3" w:rsidRDefault="004A1278" w:rsidP="001719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right="-162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8"/>
          <w:sz w:val="30"/>
          <w:szCs w:val="30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</w:t>
      </w:r>
      <w:r w:rsidR="00FF3DDA" w:rsidRPr="007671A3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8"/>
          <w:sz w:val="30"/>
          <w:szCs w:val="30"/>
          <w:cs/>
        </w:rPr>
        <w:t>จะแสดงถึงรายการ</w:t>
      </w:r>
      <w:r w:rsidRPr="007671A3">
        <w:rPr>
          <w:rFonts w:ascii="Angsana New" w:hAnsi="Angsana New"/>
          <w:sz w:val="30"/>
          <w:szCs w:val="30"/>
          <w:cs/>
        </w:rPr>
        <w:t>ที่เกิดขึ้นจากส่วนงานดำเนินงานนั้นโดยตรง</w:t>
      </w:r>
      <w:r w:rsidR="00110C1D" w:rsidRPr="007671A3">
        <w:rPr>
          <w:rFonts w:ascii="Angsana New" w:hAnsi="Angsana New"/>
          <w:sz w:val="30"/>
          <w:szCs w:val="30"/>
          <w:cs/>
        </w:rPr>
        <w:t>รวมถึงราย</w:t>
      </w:r>
      <w:r w:rsidR="00FF3DDA" w:rsidRPr="007671A3">
        <w:rPr>
          <w:rFonts w:ascii="Angsana New" w:hAnsi="Angsana New"/>
          <w:sz w:val="30"/>
          <w:szCs w:val="30"/>
          <w:cs/>
        </w:rPr>
        <w:t>การที่ได้รับการปันส่วนอย่างสมเหตุสมผล</w:t>
      </w:r>
    </w:p>
    <w:p w14:paraId="30C1D220" w14:textId="77777777" w:rsidR="001B4A6A" w:rsidRPr="001B4A6A" w:rsidRDefault="001B4A6A" w:rsidP="007C5E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3335960" w14:textId="127ADB6F" w:rsidR="007C5E2D" w:rsidRPr="007671A3" w:rsidRDefault="00F91E7F" w:rsidP="004847DE">
      <w:pPr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58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7671A3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410F5408" w14:textId="01212260" w:rsidR="00D76CFC" w:rsidRDefault="00D76CFC" w:rsidP="00686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49A46BA7" w14:textId="7BB3E1DA" w:rsidR="00F16933" w:rsidRDefault="00465B6F" w:rsidP="00392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ความสัมพันธ์ที่มีกับบุคคล</w:t>
      </w:r>
      <w:r w:rsidR="00A05D82">
        <w:rPr>
          <w:rFonts w:ascii="Angsana New" w:hAnsi="Angsana New" w:hint="cs"/>
          <w:b/>
          <w:sz w:val="30"/>
          <w:szCs w:val="30"/>
          <w:cs/>
        </w:rPr>
        <w:t>หรือกิจการที่เกี่ยวข้องกัน มีดังนี้</w:t>
      </w:r>
    </w:p>
    <w:p w14:paraId="3EEC5FB5" w14:textId="77777777" w:rsidR="001719A6" w:rsidRDefault="001719A6" w:rsidP="00392B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440"/>
        <w:gridCol w:w="4068"/>
      </w:tblGrid>
      <w:tr w:rsidR="001719A6" w:rsidRPr="00F21962" w14:paraId="7548F05D" w14:textId="77777777" w:rsidTr="00BB448A">
        <w:trPr>
          <w:trHeight w:val="425"/>
          <w:tblHeader/>
        </w:trPr>
        <w:tc>
          <w:tcPr>
            <w:tcW w:w="4050" w:type="dxa"/>
            <w:shd w:val="clear" w:color="auto" w:fill="auto"/>
          </w:tcPr>
          <w:p w14:paraId="3B11608C" w14:textId="77777777" w:rsidR="001719A6" w:rsidRPr="00F21962" w:rsidRDefault="001719A6" w:rsidP="00E509AE">
            <w:pPr>
              <w:tabs>
                <w:tab w:val="clear" w:pos="22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</w:rPr>
              <w:br w:type="page"/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24B1ADE2" w14:textId="77777777" w:rsidR="001719A6" w:rsidRPr="00F21962" w:rsidRDefault="001719A6" w:rsidP="00E509AE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068" w:type="dxa"/>
            <w:shd w:val="clear" w:color="auto" w:fill="auto"/>
          </w:tcPr>
          <w:p w14:paraId="4F687478" w14:textId="77777777" w:rsidR="001719A6" w:rsidRPr="00F21962" w:rsidRDefault="001719A6" w:rsidP="00E509AE">
            <w:pPr>
              <w:tabs>
                <w:tab w:val="clear" w:pos="227"/>
                <w:tab w:val="clear" w:pos="907"/>
                <w:tab w:val="left" w:pos="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719A6" w:rsidRPr="00F21962" w14:paraId="56E4398F" w14:textId="77777777" w:rsidTr="00BB448A">
        <w:trPr>
          <w:trHeight w:val="20"/>
          <w:tblHeader/>
        </w:trPr>
        <w:tc>
          <w:tcPr>
            <w:tcW w:w="4050" w:type="dxa"/>
            <w:shd w:val="clear" w:color="auto" w:fill="auto"/>
          </w:tcPr>
          <w:p w14:paraId="0A3A18A6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1D04B54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068" w:type="dxa"/>
            <w:shd w:val="clear" w:color="auto" w:fill="auto"/>
          </w:tcPr>
          <w:p w14:paraId="5EE6CA1A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1719A6" w:rsidRPr="00F21962" w14:paraId="63286DD9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0C81154B" w14:textId="77777777" w:rsidR="001719A6" w:rsidRPr="00F21962" w:rsidRDefault="001719A6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4F1A98C4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A636BB9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เป็นบริษัทใหญ่ในลำดับสูงสุด  </w:t>
            </w:r>
          </w:p>
        </w:tc>
      </w:tr>
      <w:tr w:rsidR="001719A6" w:rsidRPr="00F21962" w14:paraId="4E8D21D5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210B0F47" w14:textId="77777777" w:rsidR="001719A6" w:rsidRPr="00F21962" w:rsidRDefault="001719A6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1440" w:type="dxa"/>
            <w:shd w:val="clear" w:color="auto" w:fill="auto"/>
          </w:tcPr>
          <w:p w14:paraId="4055CA6B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6434A7B" w14:textId="77777777" w:rsidR="001719A6" w:rsidRPr="003B1094" w:rsidRDefault="001719A6" w:rsidP="00DB6614">
            <w:pPr>
              <w:tabs>
                <w:tab w:val="clear" w:pos="227"/>
                <w:tab w:val="clear" w:pos="3742"/>
                <w:tab w:val="left" w:pos="0"/>
                <w:tab w:val="left" w:pos="3842"/>
              </w:tabs>
              <w:spacing w:line="240" w:lineRule="auto"/>
              <w:rPr>
                <w:rFonts w:ascii="Angsana New" w:hAnsi="Angsana New"/>
                <w:spacing w:val="2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10"/>
                <w:sz w:val="30"/>
                <w:szCs w:val="30"/>
                <w:cs/>
              </w:rPr>
              <w:t xml:space="preserve">เป็นผู้ถือหุ้นรายใหญ่ถือหุ้นร้อยละ </w:t>
            </w:r>
            <w:r w:rsidRPr="003B1094">
              <w:rPr>
                <w:rFonts w:ascii="Angsana New" w:hAnsi="Angsana New"/>
                <w:spacing w:val="10"/>
                <w:sz w:val="30"/>
                <w:szCs w:val="30"/>
              </w:rPr>
              <w:t xml:space="preserve">67.62 </w:t>
            </w:r>
            <w:r w:rsidRPr="001D212B">
              <w:rPr>
                <w:rFonts w:ascii="Angsana New" w:hAnsi="Angsana New"/>
                <w:spacing w:val="8"/>
                <w:sz w:val="30"/>
                <w:szCs w:val="30"/>
                <w:cs/>
              </w:rPr>
              <w:t>ใ</w:t>
            </w:r>
            <w:r w:rsidRPr="001D212B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น</w:t>
            </w:r>
            <w:r w:rsidRPr="003B1094">
              <w:rPr>
                <w:rFonts w:ascii="Angsana New" w:hAnsi="Angsana New"/>
                <w:spacing w:val="2"/>
                <w:sz w:val="30"/>
                <w:szCs w:val="30"/>
                <w:cs/>
              </w:rPr>
              <w:t>บริษัทและมีกรรมการร่วมกัน</w:t>
            </w:r>
          </w:p>
        </w:tc>
      </w:tr>
      <w:tr w:rsidR="001719A6" w:rsidRPr="00F21962" w14:paraId="308E594B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1757B75B" w14:textId="77777777" w:rsidR="001719A6" w:rsidRPr="00F21962" w:rsidRDefault="001719A6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440" w:type="dxa"/>
            <w:shd w:val="clear" w:color="auto" w:fill="auto"/>
          </w:tcPr>
          <w:p w14:paraId="1B21E2C5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E0568B1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3730C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เป็นบริษัทย่อย  บริษัทถือหุ้นร้อยละ </w:t>
            </w:r>
            <w:r w:rsidRPr="0093730C">
              <w:rPr>
                <w:rFonts w:ascii="Angsana New" w:hAnsi="Angsana New"/>
                <w:spacing w:val="2"/>
                <w:sz w:val="30"/>
                <w:szCs w:val="30"/>
              </w:rPr>
              <w:t xml:space="preserve">100 </w:t>
            </w:r>
            <w:r w:rsidRPr="0093730C">
              <w:rPr>
                <w:rFonts w:ascii="Angsana New" w:hAnsi="Angsana New"/>
                <w:spacing w:val="2"/>
                <w:sz w:val="30"/>
                <w:szCs w:val="30"/>
                <w:cs/>
              </w:rPr>
              <w:t>และมี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1719A6" w:rsidRPr="00F21962" w14:paraId="6C7DC25A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600469FC" w14:textId="77777777" w:rsidR="001719A6" w:rsidRPr="00F21962" w:rsidRDefault="001719A6" w:rsidP="00E509A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2462DD4A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FD01335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12"/>
                <w:sz w:val="30"/>
                <w:szCs w:val="30"/>
                <w:cs/>
              </w:rPr>
              <w:t xml:space="preserve">เป็นผู้ถือหุ้นของบริษัท ถือหุ้นร้อยละ </w:t>
            </w:r>
            <w:r w:rsidRPr="003B1094">
              <w:rPr>
                <w:rFonts w:ascii="Angsana New" w:hAnsi="Angsana New"/>
                <w:spacing w:val="12"/>
                <w:sz w:val="30"/>
                <w:szCs w:val="30"/>
              </w:rPr>
              <w:t>21.16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</w:rPr>
              <w:br/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และมีกรรมการร่วมกัน</w:t>
            </w:r>
          </w:p>
        </w:tc>
      </w:tr>
      <w:tr w:rsidR="001719A6" w:rsidRPr="00F21962" w14:paraId="61375541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2F95D854" w14:textId="671A536C" w:rsidR="001719A6" w:rsidRPr="00F21962" w:rsidRDefault="001719A6" w:rsidP="00E509AE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21962">
              <w:rPr>
                <w:rFonts w:ascii="Angsana New" w:hAnsi="Angsana New"/>
                <w:sz w:val="30"/>
                <w:szCs w:val="30"/>
              </w:rPr>
              <w:t>-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</w:t>
            </w:r>
            <w:r w:rsidR="00BB448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จำกัด </w:t>
            </w:r>
          </w:p>
        </w:tc>
        <w:tc>
          <w:tcPr>
            <w:tcW w:w="1440" w:type="dxa"/>
            <w:shd w:val="clear" w:color="auto" w:fill="auto"/>
          </w:tcPr>
          <w:p w14:paraId="2298DC12" w14:textId="77777777" w:rsidR="001719A6" w:rsidRPr="00F21962" w:rsidRDefault="001719A6" w:rsidP="00E509A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D3F51F0" w14:textId="77777777" w:rsidR="001719A6" w:rsidRPr="00F21962" w:rsidRDefault="001719A6" w:rsidP="00E509A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CA249B" w:rsidRPr="00F21962" w14:paraId="0FEF09C3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08A33D30" w14:textId="77777777" w:rsidR="00BB448A" w:rsidRDefault="00CA249B" w:rsidP="00BB448A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บริษัทเอสซีจี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อินเตอร์เนชั่นแนล </w:t>
            </w:r>
          </w:p>
          <w:p w14:paraId="76F6689D" w14:textId="628AF9EF" w:rsidR="00CA249B" w:rsidRPr="00F21962" w:rsidRDefault="00CA249B" w:rsidP="00BB448A">
            <w:pPr>
              <w:tabs>
                <w:tab w:val="clear" w:pos="227"/>
              </w:tabs>
              <w:ind w:left="66" w:firstLine="18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คอร์ปอเรชั่</w:t>
            </w:r>
            <w:r w:rsidR="00342A84">
              <w:rPr>
                <w:rFonts w:ascii="Angsana New" w:hAnsi="Angsana New" w:hint="cs"/>
                <w:sz w:val="30"/>
                <w:szCs w:val="30"/>
                <w:cs/>
              </w:rPr>
              <w:t xml:space="preserve">น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6618463E" w14:textId="04B38D8A" w:rsidR="00CA249B" w:rsidRPr="00F21962" w:rsidRDefault="00CA249B" w:rsidP="00CA249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749A240" w14:textId="77777777" w:rsidR="00CA249B" w:rsidRPr="003B1094" w:rsidRDefault="00CA249B" w:rsidP="00CA249B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14:paraId="4C4BB86D" w14:textId="5EE25727" w:rsidR="00CA249B" w:rsidRPr="003B1094" w:rsidRDefault="00CA249B" w:rsidP="00CA249B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5D643C" w:rsidRPr="00F21962" w14:paraId="1D70B954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0F025897" w14:textId="789076D3" w:rsidR="005D643C" w:rsidRPr="00F21962" w:rsidRDefault="005D643C" w:rsidP="005D643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5D643C">
              <w:rPr>
                <w:rFonts w:ascii="Angsana New" w:hAnsi="Angsana New"/>
                <w:sz w:val="30"/>
                <w:szCs w:val="30"/>
                <w:cs/>
              </w:rPr>
              <w:t>ผลิตภัณฑ์และวัตถุก่อสร้าง จำกัด</w:t>
            </w:r>
          </w:p>
          <w:p w14:paraId="3123219B" w14:textId="7450CADD" w:rsidR="005D643C" w:rsidRPr="00F21962" w:rsidRDefault="005D643C" w:rsidP="005D643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BCD00F7" w14:textId="60EE4DC8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12AE559" w14:textId="77777777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 xml:space="preserve">เป็นบริษัทย่อยของบริษัทปูนซิเมนต์ไทย จำกัด </w:t>
            </w:r>
          </w:p>
          <w:p w14:paraId="72AACC68" w14:textId="55AD4C31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(มหาชน) และมีกรรมการร่วมกัน</w:t>
            </w:r>
          </w:p>
        </w:tc>
      </w:tr>
      <w:tr w:rsidR="005D643C" w:rsidRPr="00F21962" w14:paraId="50390284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A96588A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lastRenderedPageBreak/>
              <w:t>บริษัทปูนซิเมนต์ไทย (ท่าหลวง)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396F4C50" w14:textId="77777777" w:rsidR="005D643C" w:rsidRPr="00F21962" w:rsidRDefault="005D643C" w:rsidP="005D643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DCF5D78" w14:textId="04CF7BEE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741BE94" w14:textId="26D20C1D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5D643C" w:rsidRPr="00F21962" w14:paraId="68E69C40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660AFF11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03C8D089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9F4B97D" w14:textId="4EE827CF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4C7CC035" w14:textId="3B4C1AF9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5D643C" w:rsidRPr="00F21962" w14:paraId="7B0F9908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0081944D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221C2DA7" w14:textId="77777777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E102F2B" w14:textId="0763114F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DEE53BF" w14:textId="36B38E43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5D643C" w:rsidRPr="00F21962" w14:paraId="78AA8608" w14:textId="77777777" w:rsidTr="00BB448A">
        <w:trPr>
          <w:trHeight w:val="20"/>
        </w:trPr>
        <w:tc>
          <w:tcPr>
            <w:tcW w:w="4050" w:type="dxa"/>
            <w:shd w:val="clear" w:color="auto" w:fill="auto"/>
          </w:tcPr>
          <w:p w14:paraId="4C2356D0" w14:textId="09045EA3" w:rsidR="005D643C" w:rsidRPr="00F21962" w:rsidRDefault="005D643C" w:rsidP="005D64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เอสซีจี เซรามิกส์ จำกัด (มหาชน)</w:t>
            </w:r>
          </w:p>
        </w:tc>
        <w:tc>
          <w:tcPr>
            <w:tcW w:w="1440" w:type="dxa"/>
            <w:shd w:val="clear" w:color="auto" w:fill="auto"/>
          </w:tcPr>
          <w:p w14:paraId="02C64F8B" w14:textId="07AF4319" w:rsidR="005D643C" w:rsidRPr="00F21962" w:rsidRDefault="005D643C" w:rsidP="005D643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CE64324" w14:textId="69ADCC2E" w:rsidR="005D643C" w:rsidRPr="003B1094" w:rsidRDefault="005D643C" w:rsidP="005D643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B32B41" w:rsidRPr="00F21962" w14:paraId="44C92EE2" w14:textId="77777777" w:rsidTr="00AC19CD">
        <w:trPr>
          <w:trHeight w:val="20"/>
        </w:trPr>
        <w:tc>
          <w:tcPr>
            <w:tcW w:w="4050" w:type="dxa"/>
            <w:shd w:val="clear" w:color="auto" w:fill="auto"/>
          </w:tcPr>
          <w:p w14:paraId="725370EB" w14:textId="620988AC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ซิเมนต์ จำกัด</w:t>
            </w:r>
          </w:p>
        </w:tc>
        <w:tc>
          <w:tcPr>
            <w:tcW w:w="1440" w:type="dxa"/>
            <w:shd w:val="clear" w:color="auto" w:fill="auto"/>
          </w:tcPr>
          <w:p w14:paraId="061FE9D3" w14:textId="22CD14EA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15A0046" w14:textId="30A81419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2557C4" w:rsidRPr="00F21962" w14:paraId="2DB8465F" w14:textId="77777777" w:rsidTr="001A4E9C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66D211" w14:textId="77777777" w:rsidR="002557C4" w:rsidRPr="00F21962" w:rsidRDefault="002557C4" w:rsidP="001A4E9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995CB2">
              <w:rPr>
                <w:rFonts w:ascii="Angsana New" w:hAnsi="Angsana New"/>
                <w:sz w:val="30"/>
                <w:szCs w:val="30"/>
                <w:cs/>
              </w:rPr>
              <w:t>เอสซีจี ดิสทริบิวชั่น จำกัด</w:t>
            </w:r>
          </w:p>
          <w:p w14:paraId="7D95B3FC" w14:textId="77777777" w:rsidR="002557C4" w:rsidRDefault="002557C4" w:rsidP="001A4E9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326B445" w14:textId="77777777" w:rsidR="002557C4" w:rsidRDefault="002557C4" w:rsidP="001A4E9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2EDEA04C" w14:textId="77777777" w:rsidR="002557C4" w:rsidRPr="003B1094" w:rsidRDefault="002557C4" w:rsidP="001A4E9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2557C4" w:rsidRPr="00F21962" w14:paraId="12AA21F1" w14:textId="77777777" w:rsidTr="001A4E9C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86BFDEB" w14:textId="77777777" w:rsidR="002557C4" w:rsidRPr="00F21962" w:rsidRDefault="002557C4" w:rsidP="001A4E9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 ซี ไอ อีโค่ เซอร์วิสเซส จำกัด</w:t>
            </w:r>
          </w:p>
          <w:p w14:paraId="71F90167" w14:textId="77777777" w:rsidR="002557C4" w:rsidRDefault="002557C4" w:rsidP="001A4E9C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8B7AEDF" w14:textId="77777777" w:rsidR="002557C4" w:rsidRDefault="002557C4" w:rsidP="001A4E9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39BC94ED" w14:textId="77777777" w:rsidR="002557C4" w:rsidRPr="003B1094" w:rsidRDefault="002557C4" w:rsidP="001A4E9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และมีกรรมการร่วมกัน</w:t>
            </w:r>
          </w:p>
        </w:tc>
      </w:tr>
      <w:tr w:rsidR="002557C4" w:rsidRPr="00F21962" w14:paraId="6373389C" w14:textId="77777777" w:rsidTr="001A4E9C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FBDE7E0" w14:textId="77777777" w:rsidR="002557C4" w:rsidRPr="00F21962" w:rsidRDefault="002557C4" w:rsidP="001A4E9C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  <w:p w14:paraId="43756A25" w14:textId="77777777" w:rsidR="002557C4" w:rsidRPr="00F21962" w:rsidRDefault="002557C4" w:rsidP="001A4E9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A75EB41" w14:textId="77777777" w:rsidR="002557C4" w:rsidRPr="00F21962" w:rsidRDefault="002557C4" w:rsidP="001A4E9C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8CEDFF9" w14:textId="77777777" w:rsidR="002557C4" w:rsidRPr="003B1094" w:rsidRDefault="002557C4" w:rsidP="001A4E9C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 </w:t>
            </w:r>
          </w:p>
        </w:tc>
      </w:tr>
      <w:tr w:rsidR="00B32B41" w:rsidRPr="00F21962" w14:paraId="3136B99F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2FE36C01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แอคเค้าน์ติ้ง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เซอร์วิสเซส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4B8B82E9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2A1377" w14:textId="42B328DF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63398881" w14:textId="6E33C9ED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B32B41" w:rsidRPr="00F21962" w14:paraId="106A2C46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A8D5B21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  <w:p w14:paraId="540FDD2C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FA4D1AC" w14:textId="3BEDC9D2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710CBAE1" w14:textId="2C64460C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B32B41" w:rsidRPr="00F21962" w14:paraId="6F415B78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42F12DAA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  <w:p w14:paraId="7A143740" w14:textId="77777777" w:rsidR="00B32B41" w:rsidRDefault="00B32B41" w:rsidP="00B32B4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4987FA4" w14:textId="39719F2F" w:rsidR="00B32B41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965BE47" w14:textId="56F4B267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B32B41" w:rsidRPr="00F21962" w14:paraId="22772B17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F30F80A" w14:textId="1C4700E8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BB448A">
              <w:rPr>
                <w:rFonts w:ascii="Angsana New" w:hAnsi="Angsana New"/>
                <w:sz w:val="30"/>
                <w:szCs w:val="30"/>
                <w:cs/>
              </w:rPr>
              <w:t>กลุ่มสยามบรรจุภัณฑ์ จำกัด</w:t>
            </w:r>
          </w:p>
          <w:p w14:paraId="2A698510" w14:textId="4ACFC121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2D2273CE" w14:textId="15F0891B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1DC17A22" w14:textId="47C87C31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เป็นบริษัทย่อยของบริษัทปูนซิเมนต์ไทย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B32B41" w:rsidRPr="00F21962" w14:paraId="3B5C65FD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510634C7" w14:textId="77777777" w:rsidR="00B32B41" w:rsidRPr="00F21962" w:rsidRDefault="00B32B41" w:rsidP="00B32B41">
            <w:pPr>
              <w:tabs>
                <w:tab w:val="clear" w:pos="227"/>
                <w:tab w:val="left" w:pos="26"/>
              </w:tabs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  <w:p w14:paraId="3511DEF5" w14:textId="77777777" w:rsidR="00B32B41" w:rsidRDefault="00B32B41" w:rsidP="00B32B41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09A3229E" w14:textId="76238BEF" w:rsidR="00B32B41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5273B10F" w14:textId="4CBC4144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3B1094">
              <w:rPr>
                <w:rFonts w:ascii="Angsana New" w:hAnsi="Angsana New"/>
                <w:spacing w:val="4"/>
                <w:sz w:val="30"/>
                <w:szCs w:val="30"/>
                <w:cs/>
              </w:rPr>
              <w:t>เป็นบริษัทร่วมของบริษัทปูนซิเมนต์ไทย จำกัด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(มหาชน)</w:t>
            </w:r>
          </w:p>
        </w:tc>
      </w:tr>
      <w:tr w:rsidR="00B32B41" w:rsidRPr="00F21962" w14:paraId="7256E92A" w14:textId="77777777" w:rsidTr="00BB448A">
        <w:trPr>
          <w:trHeight w:val="20"/>
        </w:trPr>
        <w:tc>
          <w:tcPr>
            <w:tcW w:w="4050" w:type="dxa"/>
            <w:shd w:val="clear" w:color="auto" w:fill="auto"/>
            <w:vAlign w:val="bottom"/>
          </w:tcPr>
          <w:p w14:paraId="1DF58C33" w14:textId="77777777" w:rsidR="00B32B41" w:rsidRPr="00F21962" w:rsidRDefault="00B32B41" w:rsidP="00B32B41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บริษัทธนาคารแลนด์ แอนด์ เฮ้าส์</w:t>
            </w:r>
            <w:r w:rsidRPr="00F2196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จำกัด</w:t>
            </w:r>
          </w:p>
          <w:p w14:paraId="3B6A5E11" w14:textId="70104456" w:rsidR="00B32B41" w:rsidRPr="00F21962" w:rsidRDefault="00B32B41" w:rsidP="00B32B41">
            <w:pPr>
              <w:tabs>
                <w:tab w:val="clear" w:pos="227"/>
              </w:tabs>
              <w:ind w:left="162" w:hanging="96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 xml:space="preserve">   (มหาชน)</w:t>
            </w:r>
          </w:p>
        </w:tc>
        <w:tc>
          <w:tcPr>
            <w:tcW w:w="1440" w:type="dxa"/>
            <w:shd w:val="clear" w:color="auto" w:fill="auto"/>
          </w:tcPr>
          <w:p w14:paraId="7AA790CF" w14:textId="3B1A7FD8" w:rsidR="00B32B41" w:rsidRPr="00F21962" w:rsidRDefault="00B32B41" w:rsidP="00B32B41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4068" w:type="dxa"/>
            <w:shd w:val="clear" w:color="auto" w:fill="auto"/>
          </w:tcPr>
          <w:p w14:paraId="096B3EDA" w14:textId="02A74AD4" w:rsidR="00B32B41" w:rsidRPr="003B1094" w:rsidRDefault="00B32B41" w:rsidP="00B32B41">
            <w:pPr>
              <w:spacing w:line="240" w:lineRule="auto"/>
              <w:rPr>
                <w:rFonts w:ascii="Angsana New" w:hAnsi="Angsana New"/>
                <w:spacing w:val="4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มีกรรมการร่วมกัน</w:t>
            </w:r>
          </w:p>
        </w:tc>
      </w:tr>
    </w:tbl>
    <w:p w14:paraId="29D6CDFF" w14:textId="77777777" w:rsidR="003D71CD" w:rsidRDefault="003D71CD" w:rsidP="00DB6614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</w:p>
    <w:p w14:paraId="6F882778" w14:textId="77777777" w:rsidR="003D71CD" w:rsidRDefault="003D71CD" w:rsidP="00DB6614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val="en-US" w:bidi="th-TH"/>
        </w:rPr>
      </w:pPr>
    </w:p>
    <w:p w14:paraId="5FFE4518" w14:textId="30A97206" w:rsidR="00EB4948" w:rsidRPr="00F21962" w:rsidRDefault="00EB4948" w:rsidP="00DB6614">
      <w:pPr>
        <w:pStyle w:val="block"/>
        <w:tabs>
          <w:tab w:val="left" w:pos="547"/>
        </w:tabs>
        <w:spacing w:after="0" w:line="240" w:lineRule="atLeast"/>
        <w:ind w:left="547" w:right="-43" w:hanging="7"/>
        <w:jc w:val="thaiDistribute"/>
        <w:rPr>
          <w:rFonts w:ascii="Angsana New" w:hAnsi="Angsana New"/>
          <w:b/>
          <w:sz w:val="30"/>
          <w:szCs w:val="30"/>
          <w:lang w:bidi="th-TH"/>
        </w:rPr>
      </w:pPr>
      <w:r w:rsidRPr="00F21962">
        <w:rPr>
          <w:rFonts w:ascii="Angsana New" w:hAnsi="Angsana New"/>
          <w:b/>
          <w:sz w:val="30"/>
          <w:szCs w:val="30"/>
          <w:cs/>
          <w:lang w:bidi="th-TH"/>
        </w:rPr>
        <w:lastRenderedPageBreak/>
        <w:t>นโยบายการกำหนดราคาสำหรับรายการแต่ละประเภทอธิบายได้ดังต่อไปนี้</w:t>
      </w:r>
    </w:p>
    <w:p w14:paraId="38ADA07B" w14:textId="77777777" w:rsidR="00EB4948" w:rsidRPr="00F21962" w:rsidRDefault="00EB4948" w:rsidP="00EB4948">
      <w:pPr>
        <w:pStyle w:val="block"/>
        <w:spacing w:after="0" w:line="240" w:lineRule="auto"/>
        <w:ind w:left="540" w:right="-45"/>
        <w:jc w:val="both"/>
        <w:rPr>
          <w:rFonts w:ascii="Angsana New" w:hAnsi="Angsana New"/>
          <w:b/>
          <w:sz w:val="30"/>
          <w:szCs w:val="30"/>
          <w:lang w:val="en-US" w:bidi="th-TH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18"/>
        <w:gridCol w:w="4770"/>
      </w:tblGrid>
      <w:tr w:rsidR="00EB4948" w:rsidRPr="00F21962" w14:paraId="1C4673BD" w14:textId="77777777" w:rsidTr="00DB6614">
        <w:trPr>
          <w:trHeight w:val="20"/>
        </w:trPr>
        <w:tc>
          <w:tcPr>
            <w:tcW w:w="4518" w:type="dxa"/>
          </w:tcPr>
          <w:p w14:paraId="77F264B3" w14:textId="77777777" w:rsidR="00EB4948" w:rsidRPr="00F21962" w:rsidRDefault="00EB4948" w:rsidP="00E509AE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รายการ</w:t>
            </w:r>
          </w:p>
        </w:tc>
        <w:tc>
          <w:tcPr>
            <w:tcW w:w="4770" w:type="dxa"/>
          </w:tcPr>
          <w:p w14:paraId="290E14F3" w14:textId="77777777" w:rsidR="00EB4948" w:rsidRPr="00F21962" w:rsidRDefault="00EB4948" w:rsidP="005D643C">
            <w:pPr>
              <w:tabs>
                <w:tab w:val="clear" w:pos="1644"/>
                <w:tab w:val="left" w:pos="1224"/>
                <w:tab w:val="left" w:pos="1404"/>
              </w:tabs>
              <w:ind w:hanging="12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2196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นโยบายการกำหนดราคา</w:t>
            </w:r>
            <w:r w:rsidRPr="00F2196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</w:t>
            </w:r>
          </w:p>
        </w:tc>
      </w:tr>
      <w:tr w:rsidR="00EB4948" w:rsidRPr="00F21962" w14:paraId="158A1D09" w14:textId="77777777" w:rsidTr="00DB6614">
        <w:trPr>
          <w:trHeight w:val="20"/>
        </w:trPr>
        <w:tc>
          <w:tcPr>
            <w:tcW w:w="4518" w:type="dxa"/>
          </w:tcPr>
          <w:p w14:paraId="55D2DBBF" w14:textId="77777777" w:rsidR="00EB4948" w:rsidRPr="00F21962" w:rsidRDefault="00EB4948" w:rsidP="00E509A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4770" w:type="dxa"/>
          </w:tcPr>
          <w:p w14:paraId="1545102C" w14:textId="77777777" w:rsidR="00EB4948" w:rsidRPr="00F21962" w:rsidRDefault="00EB4948" w:rsidP="00E509AE">
            <w:pPr>
              <w:jc w:val="both"/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F21962" w14:paraId="16D88951" w14:textId="77777777" w:rsidTr="00DB6614">
        <w:trPr>
          <w:trHeight w:val="20"/>
        </w:trPr>
        <w:tc>
          <w:tcPr>
            <w:tcW w:w="4518" w:type="dxa"/>
          </w:tcPr>
          <w:p w14:paraId="6E88ACD2" w14:textId="77777777" w:rsidR="00EB4948" w:rsidRPr="00F21962" w:rsidRDefault="00EB4948" w:rsidP="00E509AE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4770" w:type="dxa"/>
          </w:tcPr>
          <w:p w14:paraId="0C5AEA3B" w14:textId="77777777" w:rsidR="00EB4948" w:rsidRPr="00F21962" w:rsidRDefault="00EB4948" w:rsidP="00E509A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ราคาที่เทียบเคียงได้กับราคาที่ซื้อ</w:t>
            </w:r>
          </w:p>
        </w:tc>
      </w:tr>
      <w:tr w:rsidR="00EB4948" w:rsidRPr="00F21962" w14:paraId="6839FA6A" w14:textId="77777777" w:rsidTr="00DB6614">
        <w:trPr>
          <w:trHeight w:val="20"/>
        </w:trPr>
        <w:tc>
          <w:tcPr>
            <w:tcW w:w="4518" w:type="dxa"/>
          </w:tcPr>
          <w:p w14:paraId="0C189E87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ขายที่ดิน อาคารและอุปกรณ์</w:t>
            </w:r>
          </w:p>
        </w:tc>
        <w:tc>
          <w:tcPr>
            <w:tcW w:w="4770" w:type="dxa"/>
          </w:tcPr>
          <w:p w14:paraId="27865A11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ราคาที่เทียบเคียงได้กับราคาที่ขายให้กับบุคคลภายนอก</w:t>
            </w:r>
          </w:p>
        </w:tc>
      </w:tr>
      <w:tr w:rsidR="00EB4948" w:rsidRPr="00F21962" w14:paraId="269F1396" w14:textId="77777777" w:rsidTr="00DB6614">
        <w:trPr>
          <w:trHeight w:val="20"/>
        </w:trPr>
        <w:tc>
          <w:tcPr>
            <w:tcW w:w="4518" w:type="dxa"/>
          </w:tcPr>
          <w:p w14:paraId="1348B636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4770" w:type="dxa"/>
          </w:tcPr>
          <w:p w14:paraId="6782F933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F21962" w14:paraId="4E1223A0" w14:textId="77777777" w:rsidTr="00DB6614">
        <w:trPr>
          <w:trHeight w:val="20"/>
        </w:trPr>
        <w:tc>
          <w:tcPr>
            <w:tcW w:w="4518" w:type="dxa"/>
          </w:tcPr>
          <w:p w14:paraId="3FBF3736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ต้นทุนในการจัดจำหน่ายและค่าใช้จ่ายในการบริหาร</w:t>
            </w:r>
          </w:p>
        </w:tc>
        <w:tc>
          <w:tcPr>
            <w:tcW w:w="4770" w:type="dxa"/>
          </w:tcPr>
          <w:p w14:paraId="25B5E4AA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EB4948" w:rsidRPr="00F21962" w14:paraId="2BC5EED8" w14:textId="77777777" w:rsidTr="00DB6614">
        <w:trPr>
          <w:trHeight w:val="20"/>
        </w:trPr>
        <w:tc>
          <w:tcPr>
            <w:tcW w:w="4518" w:type="dxa"/>
          </w:tcPr>
          <w:p w14:paraId="28ED911C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รายได้ค่าบริการ</w:t>
            </w:r>
          </w:p>
        </w:tc>
        <w:tc>
          <w:tcPr>
            <w:tcW w:w="4770" w:type="dxa"/>
          </w:tcPr>
          <w:p w14:paraId="3CE4ACCC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  <w:tr w:rsidR="00EB4948" w:rsidRPr="00F21962" w14:paraId="0EF66E01" w14:textId="77777777" w:rsidTr="00DB6614">
        <w:trPr>
          <w:trHeight w:val="20"/>
        </w:trPr>
        <w:tc>
          <w:tcPr>
            <w:tcW w:w="4518" w:type="dxa"/>
          </w:tcPr>
          <w:p w14:paraId="63689B0D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4770" w:type="dxa"/>
          </w:tcPr>
          <w:p w14:paraId="3F111F9C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อัตราร้อยละของรายได้จากการขาย</w:t>
            </w:r>
          </w:p>
        </w:tc>
      </w:tr>
      <w:tr w:rsidR="00EB4948" w:rsidRPr="00F21962" w14:paraId="1F502D30" w14:textId="77777777" w:rsidTr="00DB6614">
        <w:trPr>
          <w:trHeight w:val="20"/>
        </w:trPr>
        <w:tc>
          <w:tcPr>
            <w:tcW w:w="4518" w:type="dxa"/>
          </w:tcPr>
          <w:p w14:paraId="1EE6D709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4770" w:type="dxa"/>
          </w:tcPr>
          <w:p w14:paraId="18D4305D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อัตราตามสัญญา</w:t>
            </w:r>
          </w:p>
        </w:tc>
      </w:tr>
      <w:tr w:rsidR="00EB4948" w:rsidRPr="00F21962" w14:paraId="7B275A10" w14:textId="77777777" w:rsidTr="00DB6614">
        <w:trPr>
          <w:trHeight w:val="20"/>
        </w:trPr>
        <w:tc>
          <w:tcPr>
            <w:tcW w:w="4518" w:type="dxa"/>
          </w:tcPr>
          <w:p w14:paraId="61E25643" w14:textId="77777777" w:rsidR="00EB4948" w:rsidRPr="00F21962" w:rsidRDefault="00EB4948" w:rsidP="00E509AE">
            <w:pPr>
              <w:rPr>
                <w:rFonts w:ascii="Angsana New" w:hAnsi="Angsana New"/>
                <w:sz w:val="30"/>
                <w:szCs w:val="30"/>
              </w:rPr>
            </w:pPr>
            <w:r w:rsidRPr="00F21962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4770" w:type="dxa"/>
          </w:tcPr>
          <w:p w14:paraId="431441A6" w14:textId="77777777" w:rsidR="00EB4948" w:rsidRPr="00F21962" w:rsidRDefault="00EB4948" w:rsidP="00E509AE">
            <w:pPr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F21962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ราคาที่ตกลงกันตามสัญญาซึ่งเทียบเคียงได้กับราคาตลาด</w:t>
            </w:r>
          </w:p>
        </w:tc>
      </w:tr>
      <w:tr w:rsidR="003B58C4" w:rsidRPr="00F21962" w14:paraId="0AED14B2" w14:textId="77777777" w:rsidTr="009F4685">
        <w:trPr>
          <w:trHeight w:val="20"/>
        </w:trPr>
        <w:tc>
          <w:tcPr>
            <w:tcW w:w="4518" w:type="dxa"/>
          </w:tcPr>
          <w:p w14:paraId="1194A625" w14:textId="57F55B99" w:rsidR="003B58C4" w:rsidRPr="00C007B7" w:rsidRDefault="003B58C4" w:rsidP="009F4685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เงินจ่ายล่วงหน้าค่าธรรมเนียมการใช้สิทธิซอฟท์แวร์</w:t>
            </w:r>
          </w:p>
        </w:tc>
        <w:tc>
          <w:tcPr>
            <w:tcW w:w="4770" w:type="dxa"/>
          </w:tcPr>
          <w:p w14:paraId="0EB683DB" w14:textId="77777777" w:rsidR="003B58C4" w:rsidRPr="00F21962" w:rsidRDefault="003B58C4" w:rsidP="009F4685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 w:hint="cs"/>
                <w:sz w:val="30"/>
                <w:szCs w:val="30"/>
                <w:cs/>
              </w:rPr>
              <w:t>ราคาที่ตกลงตามสัญญา</w:t>
            </w:r>
          </w:p>
        </w:tc>
      </w:tr>
    </w:tbl>
    <w:p w14:paraId="39DCA04C" w14:textId="77777777" w:rsidR="00EB4948" w:rsidRPr="00EB4948" w:rsidRDefault="00EB4948" w:rsidP="00967C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2778106" w14:textId="0B9DA557" w:rsidR="00D81490" w:rsidRPr="007671A3" w:rsidRDefault="00D81490" w:rsidP="00DB6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firstLine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รายการที่สำคัญกับกิจการที่เกี่ยวข้องกันสำหรับแต่ละปีสิ้นสุดวันที่ </w:t>
      </w:r>
      <w:r w:rsidRPr="007671A3">
        <w:rPr>
          <w:rFonts w:ascii="Angsana New" w:hAnsi="Angsana New"/>
          <w:sz w:val="30"/>
          <w:szCs w:val="30"/>
        </w:rPr>
        <w:t>3</w:t>
      </w:r>
      <w:r w:rsidR="0046205D" w:rsidRPr="007671A3">
        <w:rPr>
          <w:rFonts w:ascii="Angsana New" w:hAnsi="Angsana New"/>
          <w:sz w:val="30"/>
          <w:szCs w:val="30"/>
        </w:rPr>
        <w:t>1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671A3">
        <w:rPr>
          <w:rFonts w:ascii="Angsana New" w:hAnsi="Angsana New"/>
          <w:color w:val="000000"/>
          <w:sz w:val="30"/>
          <w:szCs w:val="30"/>
          <w:cs/>
        </w:rPr>
        <w:t>สรุปได้ดังนี้</w:t>
      </w:r>
    </w:p>
    <w:p w14:paraId="0D9D6DE4" w14:textId="77777777" w:rsidR="00137C8C" w:rsidRPr="007671A3" w:rsidRDefault="00137C8C" w:rsidP="00D814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426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097"/>
        <w:gridCol w:w="28"/>
        <w:gridCol w:w="277"/>
        <w:gridCol w:w="35"/>
        <w:gridCol w:w="1101"/>
        <w:gridCol w:w="7"/>
        <w:gridCol w:w="269"/>
        <w:gridCol w:w="9"/>
        <w:gridCol w:w="1125"/>
        <w:gridCol w:w="238"/>
        <w:gridCol w:w="13"/>
        <w:gridCol w:w="1060"/>
      </w:tblGrid>
      <w:tr w:rsidR="00F16933" w:rsidRPr="007671A3" w14:paraId="52B99A7B" w14:textId="77777777" w:rsidTr="00DB6614">
        <w:trPr>
          <w:tblHeader/>
        </w:trPr>
        <w:tc>
          <w:tcPr>
            <w:tcW w:w="2148" w:type="pct"/>
          </w:tcPr>
          <w:p w14:paraId="6B8D8BD5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6" w:type="pct"/>
            <w:gridSpan w:val="5"/>
          </w:tcPr>
          <w:p w14:paraId="303A599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0" w:type="pct"/>
            <w:gridSpan w:val="2"/>
          </w:tcPr>
          <w:p w14:paraId="498B2528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pct"/>
            <w:gridSpan w:val="5"/>
          </w:tcPr>
          <w:p w14:paraId="7A1D57AE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5F5EC115" w14:textId="77777777" w:rsidTr="00DB6614">
        <w:trPr>
          <w:tblHeader/>
        </w:trPr>
        <w:tc>
          <w:tcPr>
            <w:tcW w:w="2148" w:type="pct"/>
          </w:tcPr>
          <w:p w14:paraId="35684CA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7D51990D" w14:textId="0616030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921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0" w:type="pct"/>
          </w:tcPr>
          <w:p w14:paraId="3E6987A0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7184E15C" w14:textId="3979D98C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9215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50" w:type="pct"/>
            <w:gridSpan w:val="2"/>
          </w:tcPr>
          <w:p w14:paraId="11C6774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5DA3476" w14:textId="0C5BFBC0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9215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  <w:gridSpan w:val="2"/>
          </w:tcPr>
          <w:p w14:paraId="1F1B54A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6" w:type="pct"/>
          </w:tcPr>
          <w:p w14:paraId="768B76F0" w14:textId="793464E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9215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B34B20" w14:paraId="5D609F9A" w14:textId="77777777" w:rsidTr="00DB6614">
        <w:tc>
          <w:tcPr>
            <w:tcW w:w="2148" w:type="pct"/>
          </w:tcPr>
          <w:p w14:paraId="5122320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52" w:type="pct"/>
            <w:gridSpan w:val="12"/>
          </w:tcPr>
          <w:p w14:paraId="27E6D406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B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B34B20" w14:paraId="22B83DF6" w14:textId="77777777" w:rsidTr="00DB6614">
        <w:tc>
          <w:tcPr>
            <w:tcW w:w="2148" w:type="pct"/>
          </w:tcPr>
          <w:p w14:paraId="5ED7C457" w14:textId="77777777" w:rsidR="00097D1B" w:rsidRPr="00B0039D" w:rsidRDefault="00097D1B" w:rsidP="004E1F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0" w:type="pct"/>
            <w:gridSpan w:val="2"/>
          </w:tcPr>
          <w:p w14:paraId="16941EF1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</w:tcPr>
          <w:p w14:paraId="4B73B527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0F97C73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50" w:type="pct"/>
            <w:gridSpan w:val="2"/>
          </w:tcPr>
          <w:p w14:paraId="6E28151A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12BE71AC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F1B8444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6" w:type="pct"/>
          </w:tcPr>
          <w:p w14:paraId="4DADE1B2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after="0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B34B20" w14:paraId="165D9215" w14:textId="77777777" w:rsidTr="00DB6614">
        <w:tc>
          <w:tcPr>
            <w:tcW w:w="2148" w:type="pct"/>
          </w:tcPr>
          <w:p w14:paraId="790AB34A" w14:textId="77777777" w:rsidR="00097D1B" w:rsidRPr="00B0039D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610" w:type="pct"/>
            <w:gridSpan w:val="2"/>
          </w:tcPr>
          <w:p w14:paraId="2A8D1698" w14:textId="1952F88A" w:rsidR="00097D1B" w:rsidRPr="00B0039D" w:rsidRDefault="00725219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12,430</w:t>
            </w:r>
          </w:p>
        </w:tc>
        <w:tc>
          <w:tcPr>
            <w:tcW w:w="150" w:type="pct"/>
          </w:tcPr>
          <w:p w14:paraId="01A890AD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AC2ECF4" w14:textId="72F2D3ED" w:rsidR="00097D1B" w:rsidRPr="00B0039D" w:rsidRDefault="0009143C" w:rsidP="00E131F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12,393</w:t>
            </w:r>
          </w:p>
        </w:tc>
        <w:tc>
          <w:tcPr>
            <w:tcW w:w="150" w:type="pct"/>
            <w:gridSpan w:val="2"/>
          </w:tcPr>
          <w:p w14:paraId="630917A5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6EDCF36C" w14:textId="27B4E450" w:rsidR="00097D1B" w:rsidRPr="008366AD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11,645</w:t>
            </w:r>
          </w:p>
        </w:tc>
        <w:tc>
          <w:tcPr>
            <w:tcW w:w="136" w:type="pct"/>
            <w:gridSpan w:val="2"/>
          </w:tcPr>
          <w:p w14:paraId="2D737850" w14:textId="77777777" w:rsidR="00097D1B" w:rsidRPr="00B0039D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1DB5520" w14:textId="71D64845" w:rsidR="00097D1B" w:rsidRPr="00B0039D" w:rsidRDefault="00E131FB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11,701</w:t>
            </w:r>
          </w:p>
        </w:tc>
      </w:tr>
      <w:tr w:rsidR="004E1F37" w:rsidRPr="00B34B20" w14:paraId="36E5029B" w14:textId="77777777" w:rsidTr="00DB6614">
        <w:tc>
          <w:tcPr>
            <w:tcW w:w="2148" w:type="pct"/>
          </w:tcPr>
          <w:p w14:paraId="382A617C" w14:textId="4312A1B5" w:rsidR="004E1F37" w:rsidRPr="00B0039D" w:rsidRDefault="004E1F37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610" w:type="pct"/>
            <w:gridSpan w:val="2"/>
          </w:tcPr>
          <w:p w14:paraId="4CEAA5F7" w14:textId="23193489" w:rsidR="004E1F37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50" w:type="pct"/>
          </w:tcPr>
          <w:p w14:paraId="60EDDF5A" w14:textId="77777777" w:rsidR="004E1F37" w:rsidRPr="00B0039D" w:rsidRDefault="004E1F37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09E6BBF" w14:textId="3E425013" w:rsidR="004E1F37" w:rsidRDefault="004E1F37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150" w:type="pct"/>
            <w:gridSpan w:val="2"/>
          </w:tcPr>
          <w:p w14:paraId="78982F03" w14:textId="77777777" w:rsidR="004E1F37" w:rsidRPr="00B0039D" w:rsidRDefault="004E1F37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15081E0" w14:textId="4D834C83" w:rsidR="004E1F37" w:rsidRPr="00B0039D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36" w:type="pct"/>
            <w:gridSpan w:val="2"/>
          </w:tcPr>
          <w:p w14:paraId="0893248D" w14:textId="77777777" w:rsidR="004E1F37" w:rsidRPr="00B0039D" w:rsidRDefault="004E1F37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0FEDF537" w14:textId="1D710FD2" w:rsidR="004E1F37" w:rsidRDefault="004E1F37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162</w:t>
            </w:r>
          </w:p>
        </w:tc>
      </w:tr>
      <w:tr w:rsidR="00D76CFC" w:rsidRPr="00B34B20" w14:paraId="0CC3A449" w14:textId="77777777" w:rsidTr="00DB6614">
        <w:tc>
          <w:tcPr>
            <w:tcW w:w="2148" w:type="pct"/>
          </w:tcPr>
          <w:p w14:paraId="3139B4C2" w14:textId="77777777" w:rsidR="00D76CFC" w:rsidRPr="00B0039D" w:rsidRDefault="00D76CFC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0DD854F7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3F403D14" w14:textId="77777777" w:rsidR="00D76CFC" w:rsidRPr="00B0039D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1E740EB2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</w:tcPr>
          <w:p w14:paraId="656481C0" w14:textId="77777777" w:rsidR="00D76CFC" w:rsidRPr="00B0039D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5BD2A0B4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A6C0031" w14:textId="77777777" w:rsidR="00D76CFC" w:rsidRPr="00B0039D" w:rsidRDefault="00D76CFC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5C5039BB" w14:textId="77777777" w:rsidR="00D76CFC" w:rsidRPr="00B0039D" w:rsidRDefault="00D76CFC" w:rsidP="00097D1B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76CFC" w:rsidRPr="00B34B20" w14:paraId="5AD77456" w14:textId="77777777" w:rsidTr="00DB6614">
        <w:tc>
          <w:tcPr>
            <w:tcW w:w="2148" w:type="pct"/>
          </w:tcPr>
          <w:p w14:paraId="24F46E60" w14:textId="0F132C2A" w:rsidR="00D76CFC" w:rsidRPr="00B0039D" w:rsidRDefault="00D76CFC" w:rsidP="00D76C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0" w:type="pct"/>
            <w:gridSpan w:val="2"/>
          </w:tcPr>
          <w:p w14:paraId="503B2A06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08C7F728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7A617E3D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</w:tcPr>
          <w:p w14:paraId="0934D9A8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B8EC04C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E73FB47" w14:textId="77777777" w:rsidR="00D76CFC" w:rsidRPr="00B0039D" w:rsidRDefault="00D76CFC" w:rsidP="00D76C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027B9A34" w14:textId="77777777" w:rsidR="00D76CFC" w:rsidRPr="00B0039D" w:rsidRDefault="00D76CFC" w:rsidP="00D76CFC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215F" w:rsidRPr="00B34B20" w14:paraId="0433BCBD" w14:textId="77777777" w:rsidTr="00DB6614">
        <w:tc>
          <w:tcPr>
            <w:tcW w:w="2148" w:type="pct"/>
          </w:tcPr>
          <w:p w14:paraId="6CDFB729" w14:textId="6D91FA48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610" w:type="pct"/>
            <w:gridSpan w:val="2"/>
          </w:tcPr>
          <w:p w14:paraId="5D829CCC" w14:textId="143B90BF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76C63684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2D266230" w14:textId="4C2CBB24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34918535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DB01DD1" w14:textId="1B0FC137" w:rsidR="0019215F" w:rsidRPr="0019215F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36" w:type="pct"/>
            <w:gridSpan w:val="2"/>
          </w:tcPr>
          <w:p w14:paraId="7874B36A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3013D734" w14:textId="61530B8C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67</w:t>
            </w:r>
          </w:p>
        </w:tc>
      </w:tr>
      <w:tr w:rsidR="0019215F" w:rsidRPr="00B34B20" w14:paraId="1979C1DC" w14:textId="77777777" w:rsidTr="00DB6614">
        <w:tc>
          <w:tcPr>
            <w:tcW w:w="2148" w:type="pct"/>
          </w:tcPr>
          <w:p w14:paraId="072B07F9" w14:textId="6F029D8C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610" w:type="pct"/>
            <w:gridSpan w:val="2"/>
          </w:tcPr>
          <w:p w14:paraId="18DD874B" w14:textId="2BFFA3A0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059C05B1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4D9308AE" w14:textId="0934FF21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1CC0C997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2B02592F" w14:textId="41D20F97" w:rsidR="0019215F" w:rsidRPr="0019215F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25,838</w:t>
            </w:r>
          </w:p>
        </w:tc>
        <w:tc>
          <w:tcPr>
            <w:tcW w:w="136" w:type="pct"/>
            <w:gridSpan w:val="2"/>
          </w:tcPr>
          <w:p w14:paraId="142423D0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97E9DD5" w14:textId="49EEE681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54,530</w:t>
            </w:r>
          </w:p>
        </w:tc>
      </w:tr>
      <w:tr w:rsidR="0019215F" w:rsidRPr="00B34B20" w14:paraId="69EB3898" w14:textId="77777777" w:rsidTr="00DB6614">
        <w:tc>
          <w:tcPr>
            <w:tcW w:w="2148" w:type="pct"/>
          </w:tcPr>
          <w:p w14:paraId="60082A50" w14:textId="0942EA64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ซื้อที่ดิน อาคารและอุปกรณ์</w:t>
            </w:r>
          </w:p>
        </w:tc>
        <w:tc>
          <w:tcPr>
            <w:tcW w:w="610" w:type="pct"/>
            <w:gridSpan w:val="2"/>
          </w:tcPr>
          <w:p w14:paraId="344C2F9B" w14:textId="6726B70C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69CB2067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30A6FA1E" w14:textId="53493474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10D61D8E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01387D19" w14:textId="6CAC1810" w:rsidR="0019215F" w:rsidRPr="0019215F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  <w:gridSpan w:val="2"/>
          </w:tcPr>
          <w:p w14:paraId="6F23D782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D0F959B" w14:textId="6D0DCB3C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19215F" w:rsidRPr="00B34B20" w14:paraId="014A0CB6" w14:textId="77777777" w:rsidTr="00DB6614">
        <w:tc>
          <w:tcPr>
            <w:tcW w:w="2148" w:type="pct"/>
          </w:tcPr>
          <w:p w14:paraId="153B5642" w14:textId="1A28C662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</w:t>
            </w:r>
            <w:r w:rsidRPr="00B0039D">
              <w:rPr>
                <w:rFonts w:ascii="Angsana New" w:hAnsi="Angsana New"/>
                <w:sz w:val="30"/>
                <w:szCs w:val="30"/>
                <w:cs/>
              </w:rPr>
              <w:t>าร</w:t>
            </w:r>
          </w:p>
        </w:tc>
        <w:tc>
          <w:tcPr>
            <w:tcW w:w="610" w:type="pct"/>
            <w:gridSpan w:val="2"/>
          </w:tcPr>
          <w:p w14:paraId="2068D4A1" w14:textId="3ABC242B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70B1F63B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76403C27" w14:textId="5EC4502C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195094CA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4368BD29" w14:textId="0EB82229" w:rsidR="0019215F" w:rsidRPr="0019215F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13,440</w:t>
            </w:r>
          </w:p>
        </w:tc>
        <w:tc>
          <w:tcPr>
            <w:tcW w:w="136" w:type="pct"/>
            <w:gridSpan w:val="2"/>
          </w:tcPr>
          <w:p w14:paraId="242D9514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03BCE92D" w14:textId="453ABDF9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</w:tr>
      <w:tr w:rsidR="0019215F" w:rsidRPr="00B34B20" w14:paraId="5453446D" w14:textId="77777777" w:rsidTr="00DB6614">
        <w:tc>
          <w:tcPr>
            <w:tcW w:w="2148" w:type="pct"/>
          </w:tcPr>
          <w:p w14:paraId="7FAA9F6B" w14:textId="3242A6D2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รายได้ค่าเครื่องหมายการค้า</w:t>
            </w:r>
          </w:p>
        </w:tc>
        <w:tc>
          <w:tcPr>
            <w:tcW w:w="610" w:type="pct"/>
            <w:gridSpan w:val="2"/>
          </w:tcPr>
          <w:p w14:paraId="4FB2C9D3" w14:textId="04D88A56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18F58A88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1ED045F2" w14:textId="023FAF5B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371813C8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31BBA258" w14:textId="495390A0" w:rsidR="0019215F" w:rsidRPr="0019215F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6,482</w:t>
            </w:r>
          </w:p>
        </w:tc>
        <w:tc>
          <w:tcPr>
            <w:tcW w:w="136" w:type="pct"/>
            <w:gridSpan w:val="2"/>
          </w:tcPr>
          <w:p w14:paraId="064FD6C6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3FEF2460" w14:textId="7996D8FD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</w:tr>
      <w:tr w:rsidR="0019215F" w:rsidRPr="00B34B20" w14:paraId="7C555A2D" w14:textId="77777777" w:rsidTr="00DB6614">
        <w:tc>
          <w:tcPr>
            <w:tcW w:w="2148" w:type="pct"/>
          </w:tcPr>
          <w:p w14:paraId="10D65FC9" w14:textId="072EC287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610" w:type="pct"/>
            <w:gridSpan w:val="2"/>
          </w:tcPr>
          <w:p w14:paraId="0B25684F" w14:textId="72A318C2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351F45DA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0BC77F4C" w14:textId="75F9AC54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7F6B4030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508A7520" w14:textId="5574BAE8" w:rsidR="0019215F" w:rsidRPr="0019215F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3,074</w:t>
            </w:r>
          </w:p>
        </w:tc>
        <w:tc>
          <w:tcPr>
            <w:tcW w:w="136" w:type="pct"/>
            <w:gridSpan w:val="2"/>
          </w:tcPr>
          <w:p w14:paraId="6ABC1C46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4D95867D" w14:textId="2B0F5274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sz w:val="30"/>
                <w:szCs w:val="30"/>
              </w:rPr>
              <w:t>9,852</w:t>
            </w:r>
          </w:p>
        </w:tc>
      </w:tr>
      <w:tr w:rsidR="0019215F" w:rsidRPr="00B34B20" w14:paraId="6F3D54B4" w14:textId="77777777" w:rsidTr="00DB6614">
        <w:tc>
          <w:tcPr>
            <w:tcW w:w="2148" w:type="pct"/>
          </w:tcPr>
          <w:p w14:paraId="71715858" w14:textId="24A4F288" w:rsidR="0019215F" w:rsidRPr="00B0039D" w:rsidRDefault="0019215F" w:rsidP="001921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610" w:type="pct"/>
            <w:gridSpan w:val="2"/>
          </w:tcPr>
          <w:p w14:paraId="24572CAB" w14:textId="66F91A9A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</w:tcPr>
          <w:p w14:paraId="3F5969F9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44344BB" w14:textId="7D7E85EB" w:rsidR="0019215F" w:rsidRPr="00B0039D" w:rsidRDefault="0019215F" w:rsidP="0019215F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150" w:type="pct"/>
            <w:gridSpan w:val="2"/>
          </w:tcPr>
          <w:p w14:paraId="03B09A85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292498F7" w14:textId="76B92EB6" w:rsidR="0019215F" w:rsidRPr="0019215F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267</w:t>
            </w:r>
          </w:p>
        </w:tc>
        <w:tc>
          <w:tcPr>
            <w:tcW w:w="136" w:type="pct"/>
            <w:gridSpan w:val="2"/>
          </w:tcPr>
          <w:p w14:paraId="7C0CFB7E" w14:textId="77777777" w:rsidR="0019215F" w:rsidRPr="00B0039D" w:rsidRDefault="0019215F" w:rsidP="001921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191900B8" w14:textId="05DAFF64" w:rsidR="0019215F" w:rsidRPr="00B0039D" w:rsidRDefault="0019215F" w:rsidP="0019215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1,113</w:t>
            </w:r>
          </w:p>
        </w:tc>
      </w:tr>
      <w:tr w:rsidR="00CE778F" w:rsidRPr="00B34B20" w14:paraId="7BD6817F" w14:textId="77777777" w:rsidTr="00DB6614">
        <w:tc>
          <w:tcPr>
            <w:tcW w:w="2148" w:type="pct"/>
          </w:tcPr>
          <w:p w14:paraId="69B6C159" w14:textId="77777777" w:rsidR="00CE778F" w:rsidRPr="00B0039D" w:rsidRDefault="00CE778F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0" w:type="pct"/>
            <w:gridSpan w:val="2"/>
          </w:tcPr>
          <w:p w14:paraId="232453EB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</w:tcPr>
          <w:p w14:paraId="43B41704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6" w:type="pct"/>
            <w:gridSpan w:val="2"/>
          </w:tcPr>
          <w:p w14:paraId="6EE3DA94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50" w:type="pct"/>
            <w:gridSpan w:val="2"/>
          </w:tcPr>
          <w:p w14:paraId="36454FB6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15" w:type="pct"/>
            <w:gridSpan w:val="2"/>
          </w:tcPr>
          <w:p w14:paraId="1C0FBAFB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284FC10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76" w:type="pct"/>
          </w:tcPr>
          <w:p w14:paraId="62C6B339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459CF" w:rsidRPr="007671A3" w14:paraId="413AB2D8" w14:textId="77777777" w:rsidTr="00DB6614">
        <w:tc>
          <w:tcPr>
            <w:tcW w:w="2148" w:type="pct"/>
          </w:tcPr>
          <w:p w14:paraId="49A2BF6D" w14:textId="77777777" w:rsidR="00F459CF" w:rsidRPr="006F1710" w:rsidRDefault="00F459CF" w:rsidP="00277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</w:rPr>
            </w:pPr>
          </w:p>
        </w:tc>
        <w:tc>
          <w:tcPr>
            <w:tcW w:w="2852" w:type="pct"/>
            <w:gridSpan w:val="12"/>
          </w:tcPr>
          <w:p w14:paraId="03968A0C" w14:textId="2741D7B3" w:rsidR="00F459CF" w:rsidRPr="007671A3" w:rsidRDefault="00F459CF" w:rsidP="002775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E778F" w:rsidRPr="002C559B" w14:paraId="67E40F38" w14:textId="77777777" w:rsidTr="00DB6614">
        <w:tc>
          <w:tcPr>
            <w:tcW w:w="2148" w:type="pct"/>
          </w:tcPr>
          <w:p w14:paraId="6559E973" w14:textId="7D75A470" w:rsidR="00CE778F" w:rsidRPr="00B0039D" w:rsidRDefault="00260FC1" w:rsidP="00CE77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595" w:type="pct"/>
          </w:tcPr>
          <w:p w14:paraId="455DC674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4" w:type="pct"/>
            <w:gridSpan w:val="3"/>
          </w:tcPr>
          <w:p w14:paraId="39933CA3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08A13A7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2C20D0BA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01F427FF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9" w:type="pct"/>
          </w:tcPr>
          <w:p w14:paraId="0EAF0C80" w14:textId="77777777" w:rsidR="00CE778F" w:rsidRPr="00B0039D" w:rsidRDefault="00CE778F" w:rsidP="00CE778F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6C7F3A14" w14:textId="77777777" w:rsidR="00CE778F" w:rsidRPr="00B0039D" w:rsidRDefault="00CE778F" w:rsidP="00CE77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37688" w:rsidRPr="002C559B" w14:paraId="558658C1" w14:textId="77777777" w:rsidTr="00DB6614">
        <w:tc>
          <w:tcPr>
            <w:tcW w:w="2148" w:type="pct"/>
          </w:tcPr>
          <w:p w14:paraId="0EEA3C46" w14:textId="77777777" w:rsidR="00E37688" w:rsidRPr="00B0039D" w:rsidRDefault="00E37688" w:rsidP="00E3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5" w:type="pct"/>
          </w:tcPr>
          <w:p w14:paraId="4B1714F5" w14:textId="65927F6F" w:rsidR="00E37688" w:rsidRPr="00E37688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1,246,878</w:t>
            </w:r>
          </w:p>
        </w:tc>
        <w:tc>
          <w:tcPr>
            <w:tcW w:w="184" w:type="pct"/>
            <w:gridSpan w:val="3"/>
          </w:tcPr>
          <w:p w14:paraId="4F8BD870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42FB2DEF" w14:textId="3D2553D7" w:rsidR="00E37688" w:rsidRPr="004E1F37" w:rsidRDefault="00E37688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E1F3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1,116,781</w:t>
            </w:r>
          </w:p>
        </w:tc>
        <w:tc>
          <w:tcPr>
            <w:tcW w:w="151" w:type="pct"/>
            <w:gridSpan w:val="2"/>
          </w:tcPr>
          <w:p w14:paraId="391DFD38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E882D8D" w14:textId="1BB18D4C" w:rsidR="00E37688" w:rsidRPr="00E37688" w:rsidRDefault="00C141E9" w:rsidP="00C141E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991,634</w:t>
            </w:r>
          </w:p>
        </w:tc>
        <w:tc>
          <w:tcPr>
            <w:tcW w:w="129" w:type="pct"/>
          </w:tcPr>
          <w:p w14:paraId="59485CC1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481B2C7B" w14:textId="55BC315A" w:rsidR="00E37688" w:rsidRPr="00B0039D" w:rsidRDefault="00E37688" w:rsidP="00DB661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888,670</w:t>
            </w:r>
          </w:p>
        </w:tc>
      </w:tr>
      <w:tr w:rsidR="00E37688" w:rsidRPr="002C559B" w14:paraId="27710278" w14:textId="77777777" w:rsidTr="00DB6614">
        <w:tc>
          <w:tcPr>
            <w:tcW w:w="2148" w:type="pct"/>
          </w:tcPr>
          <w:p w14:paraId="1E07B770" w14:textId="701F64CA" w:rsidR="00E37688" w:rsidRPr="00B0039D" w:rsidRDefault="00E37688" w:rsidP="00E3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595" w:type="pct"/>
          </w:tcPr>
          <w:p w14:paraId="2914F691" w14:textId="60EA8D00" w:rsidR="00E37688" w:rsidRPr="00E37688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355,629</w:t>
            </w:r>
          </w:p>
        </w:tc>
        <w:tc>
          <w:tcPr>
            <w:tcW w:w="184" w:type="pct"/>
            <w:gridSpan w:val="3"/>
          </w:tcPr>
          <w:p w14:paraId="2443D8F7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gridSpan w:val="2"/>
          </w:tcPr>
          <w:p w14:paraId="59E74FB9" w14:textId="5C0E3293" w:rsidR="00E37688" w:rsidRPr="004E1F37" w:rsidRDefault="00E37688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E1F3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301,311</w:t>
            </w:r>
          </w:p>
        </w:tc>
        <w:tc>
          <w:tcPr>
            <w:tcW w:w="151" w:type="pct"/>
            <w:gridSpan w:val="2"/>
          </w:tcPr>
          <w:p w14:paraId="19EA5DCD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4F1D4309" w14:textId="6143E311" w:rsidR="00E37688" w:rsidRPr="00E37688" w:rsidRDefault="00C141E9" w:rsidP="00C141E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285,244</w:t>
            </w:r>
          </w:p>
        </w:tc>
        <w:tc>
          <w:tcPr>
            <w:tcW w:w="129" w:type="pct"/>
          </w:tcPr>
          <w:p w14:paraId="30A187A3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3FDD4A1D" w14:textId="2FBE1CB8" w:rsidR="00E37688" w:rsidRPr="00B0039D" w:rsidRDefault="00E37688" w:rsidP="00E37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236,181</w:t>
            </w:r>
          </w:p>
        </w:tc>
      </w:tr>
      <w:tr w:rsidR="00E37688" w:rsidRPr="002C559B" w14:paraId="225A61EE" w14:textId="77777777" w:rsidTr="00DB6614">
        <w:tc>
          <w:tcPr>
            <w:tcW w:w="2148" w:type="pct"/>
          </w:tcPr>
          <w:p w14:paraId="35787775" w14:textId="77777777" w:rsidR="00E37688" w:rsidRPr="00B0039D" w:rsidRDefault="00E37688" w:rsidP="00E3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95" w:type="pct"/>
          </w:tcPr>
          <w:p w14:paraId="698B9061" w14:textId="6E6F5776" w:rsidR="00E37688" w:rsidRPr="00E37688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1,744</w:t>
            </w:r>
          </w:p>
        </w:tc>
        <w:tc>
          <w:tcPr>
            <w:tcW w:w="184" w:type="pct"/>
            <w:gridSpan w:val="3"/>
          </w:tcPr>
          <w:p w14:paraId="2A2EC104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gridSpan w:val="2"/>
          </w:tcPr>
          <w:p w14:paraId="5EAF7FE2" w14:textId="6A41E160" w:rsidR="00E37688" w:rsidRPr="004E1F37" w:rsidRDefault="00977658" w:rsidP="00351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/>
              <w:ind w:left="-108" w:right="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-</w:t>
            </w:r>
          </w:p>
        </w:tc>
        <w:tc>
          <w:tcPr>
            <w:tcW w:w="151" w:type="pct"/>
            <w:gridSpan w:val="2"/>
          </w:tcPr>
          <w:p w14:paraId="0DC9DB3E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13ECA0B5" w14:textId="500675B1" w:rsidR="00E37688" w:rsidRPr="00E37688" w:rsidRDefault="00C141E9" w:rsidP="00C141E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1,744</w:t>
            </w:r>
          </w:p>
        </w:tc>
        <w:tc>
          <w:tcPr>
            <w:tcW w:w="129" w:type="pct"/>
          </w:tcPr>
          <w:p w14:paraId="77DE08A8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1BFF0B1F" w14:textId="23D0BCD2" w:rsidR="00E37688" w:rsidRPr="00351557" w:rsidRDefault="00351557" w:rsidP="00351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after="0"/>
              <w:ind w:left="-108" w:right="13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351557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  <w:tr w:rsidR="00E37688" w:rsidRPr="002C559B" w14:paraId="1215014E" w14:textId="77777777" w:rsidTr="00DB6614">
        <w:tc>
          <w:tcPr>
            <w:tcW w:w="2148" w:type="pct"/>
          </w:tcPr>
          <w:p w14:paraId="006BADBF" w14:textId="77777777" w:rsidR="00E37688" w:rsidRPr="00B0039D" w:rsidRDefault="00E37688" w:rsidP="00E3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595" w:type="pct"/>
          </w:tcPr>
          <w:p w14:paraId="3DF53A66" w14:textId="46D39D33" w:rsidR="00E37688" w:rsidRPr="00E37688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3,868</w:t>
            </w:r>
          </w:p>
        </w:tc>
        <w:tc>
          <w:tcPr>
            <w:tcW w:w="184" w:type="pct"/>
            <w:gridSpan w:val="3"/>
          </w:tcPr>
          <w:p w14:paraId="03CE35DF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gridSpan w:val="2"/>
          </w:tcPr>
          <w:p w14:paraId="18F570A6" w14:textId="1F8D0C2F" w:rsidR="00E37688" w:rsidRPr="004E1F37" w:rsidRDefault="0035155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1,735</w:t>
            </w:r>
          </w:p>
        </w:tc>
        <w:tc>
          <w:tcPr>
            <w:tcW w:w="151" w:type="pct"/>
            <w:gridSpan w:val="2"/>
          </w:tcPr>
          <w:p w14:paraId="1AEF5278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6A3B87FA" w14:textId="083E33A8" w:rsidR="00E37688" w:rsidRPr="00E37688" w:rsidRDefault="00C141E9" w:rsidP="00C141E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3,742</w:t>
            </w:r>
          </w:p>
        </w:tc>
        <w:tc>
          <w:tcPr>
            <w:tcW w:w="129" w:type="pct"/>
          </w:tcPr>
          <w:p w14:paraId="08DC7F7B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E133641" w14:textId="3E7E4CF4" w:rsidR="00E37688" w:rsidRPr="00B0039D" w:rsidRDefault="00351557" w:rsidP="00E37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3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1,732</w:t>
            </w:r>
          </w:p>
        </w:tc>
      </w:tr>
      <w:tr w:rsidR="00E37688" w:rsidRPr="007671A3" w14:paraId="5620C794" w14:textId="77777777" w:rsidTr="00DB6614">
        <w:tc>
          <w:tcPr>
            <w:tcW w:w="2148" w:type="pct"/>
          </w:tcPr>
          <w:p w14:paraId="1C14582E" w14:textId="77777777" w:rsidR="00E37688" w:rsidRPr="00B0039D" w:rsidRDefault="00E37688" w:rsidP="00E3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95" w:type="pct"/>
          </w:tcPr>
          <w:p w14:paraId="5387A95D" w14:textId="52C56D0F" w:rsidR="00E37688" w:rsidRPr="00E37688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9,637</w:t>
            </w:r>
          </w:p>
        </w:tc>
        <w:tc>
          <w:tcPr>
            <w:tcW w:w="184" w:type="pct"/>
            <w:gridSpan w:val="3"/>
          </w:tcPr>
          <w:p w14:paraId="167927A9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gridSpan w:val="2"/>
          </w:tcPr>
          <w:p w14:paraId="40F32DD3" w14:textId="4711B858" w:rsidR="00E37688" w:rsidRPr="004E1F37" w:rsidRDefault="0035155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5,452</w:t>
            </w:r>
          </w:p>
        </w:tc>
        <w:tc>
          <w:tcPr>
            <w:tcW w:w="151" w:type="pct"/>
            <w:gridSpan w:val="2"/>
          </w:tcPr>
          <w:p w14:paraId="4C31D0AB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2E1F01DF" w14:textId="141C073B" w:rsidR="00E37688" w:rsidRPr="00E37688" w:rsidRDefault="00C141E9" w:rsidP="00C141E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5,804</w:t>
            </w:r>
          </w:p>
        </w:tc>
        <w:tc>
          <w:tcPr>
            <w:tcW w:w="129" w:type="pct"/>
          </w:tcPr>
          <w:p w14:paraId="76978201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2D6350D5" w14:textId="043B4315" w:rsidR="00E37688" w:rsidRPr="00B0039D" w:rsidRDefault="00351557" w:rsidP="00E376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2,995</w:t>
            </w:r>
          </w:p>
        </w:tc>
      </w:tr>
      <w:tr w:rsidR="00E37688" w:rsidRPr="002C559B" w14:paraId="0CB52CBE" w14:textId="77777777" w:rsidTr="00DB6614">
        <w:tc>
          <w:tcPr>
            <w:tcW w:w="2148" w:type="pct"/>
          </w:tcPr>
          <w:p w14:paraId="52CCF47E" w14:textId="1D8229A0" w:rsidR="00E37688" w:rsidRPr="00B0039D" w:rsidRDefault="00E37688" w:rsidP="00E376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B0039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95" w:type="pct"/>
          </w:tcPr>
          <w:p w14:paraId="1BCC549A" w14:textId="7F1129D2" w:rsidR="00E37688" w:rsidRPr="00E37688" w:rsidRDefault="004E1F37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84" w:type="pct"/>
            <w:gridSpan w:val="3"/>
          </w:tcPr>
          <w:p w14:paraId="08D64EB9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  <w:tab w:val="decimal" w:pos="812"/>
                <w:tab w:val="decimal" w:pos="991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color w:val="000000"/>
                <w:sz w:val="30"/>
                <w:szCs w:val="30"/>
                <w:lang w:bidi="th-TH"/>
              </w:rPr>
            </w:pPr>
          </w:p>
        </w:tc>
        <w:tc>
          <w:tcPr>
            <w:tcW w:w="601" w:type="pct"/>
            <w:gridSpan w:val="2"/>
          </w:tcPr>
          <w:p w14:paraId="2096BA38" w14:textId="14B2A7E8" w:rsidR="00E37688" w:rsidRPr="004E1F37" w:rsidRDefault="00E37688" w:rsidP="004E1F37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4E1F37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151" w:type="pct"/>
            <w:gridSpan w:val="2"/>
          </w:tcPr>
          <w:p w14:paraId="5172B3DC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09" w:type="pct"/>
          </w:tcPr>
          <w:p w14:paraId="386ADDA2" w14:textId="159C94EB" w:rsidR="00E37688" w:rsidRPr="00E37688" w:rsidRDefault="00C141E9" w:rsidP="00C141E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29" w:type="pct"/>
          </w:tcPr>
          <w:p w14:paraId="76C55A1A" w14:textId="77777777" w:rsidR="00E37688" w:rsidRPr="00B0039D" w:rsidRDefault="00E37688" w:rsidP="00E37688">
            <w:pPr>
              <w:pStyle w:val="acctfourfigures"/>
              <w:tabs>
                <w:tab w:val="clear" w:pos="765"/>
                <w:tab w:val="decimal" w:pos="760"/>
              </w:tabs>
              <w:spacing w:line="240" w:lineRule="atLeast"/>
              <w:ind w:left="-108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gridSpan w:val="2"/>
          </w:tcPr>
          <w:p w14:paraId="0C1E97E0" w14:textId="4D4EE1F7" w:rsidR="00E37688" w:rsidRPr="00B0039D" w:rsidRDefault="00E37688" w:rsidP="003D27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39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B0039D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</w:tc>
      </w:tr>
    </w:tbl>
    <w:p w14:paraId="7A5163FA" w14:textId="77777777" w:rsidR="00392B4F" w:rsidRPr="00E042A5" w:rsidRDefault="00392B4F">
      <w:pPr>
        <w:rPr>
          <w:rFonts w:asciiTheme="majorBidi" w:hAnsiTheme="majorBidi" w:cstheme="majorBidi"/>
          <w:sz w:val="30"/>
          <w:szCs w:val="30"/>
        </w:rPr>
      </w:pPr>
    </w:p>
    <w:p w14:paraId="22BDA692" w14:textId="77777777" w:rsidR="00F16933" w:rsidRPr="007671A3" w:rsidRDefault="00F16933" w:rsidP="00ED17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529"/>
        </w:tabs>
        <w:spacing w:line="240" w:lineRule="auto"/>
        <w:ind w:firstLine="540"/>
        <w:rPr>
          <w:rFonts w:ascii="Angsana New" w:hAnsi="Angsana New"/>
          <w:color w:val="000000"/>
          <w:sz w:val="30"/>
          <w:szCs w:val="30"/>
          <w:cs/>
        </w:rPr>
      </w:pPr>
      <w:r w:rsidRPr="007671A3">
        <w:rPr>
          <w:rFonts w:ascii="Angsana New" w:hAnsi="Angsana New"/>
          <w:color w:val="000000"/>
          <w:sz w:val="30"/>
          <w:szCs w:val="30"/>
          <w:cs/>
        </w:rPr>
        <w:t>ยอดคงเหลือ ณ วันที่</w:t>
      </w:r>
      <w:r w:rsidRPr="007671A3">
        <w:rPr>
          <w:rFonts w:ascii="Angsana New" w:hAnsi="Angsana New"/>
          <w:color w:val="000000"/>
          <w:sz w:val="30"/>
          <w:szCs w:val="30"/>
        </w:rPr>
        <w:t xml:space="preserve"> </w:t>
      </w:r>
      <w:r w:rsidR="00F91395" w:rsidRPr="007671A3">
        <w:rPr>
          <w:rFonts w:ascii="Angsana New" w:hAnsi="Angsana New"/>
          <w:color w:val="000000"/>
          <w:sz w:val="30"/>
          <w:szCs w:val="30"/>
        </w:rPr>
        <w:t xml:space="preserve">31 </w:t>
      </w:r>
      <w:r w:rsidR="00F91395" w:rsidRPr="007671A3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7671A3">
        <w:rPr>
          <w:rFonts w:ascii="Angsana New" w:hAnsi="Angsana New"/>
          <w:color w:val="000000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60ABE4C3" w14:textId="77777777" w:rsidR="00F16933" w:rsidRPr="00E042A5" w:rsidRDefault="00F16933" w:rsidP="00F16933">
      <w:pPr>
        <w:pStyle w:val="Heading2"/>
        <w:tabs>
          <w:tab w:val="clear" w:pos="227"/>
          <w:tab w:val="clear" w:pos="454"/>
          <w:tab w:val="clear" w:pos="680"/>
          <w:tab w:val="clear" w:pos="907"/>
          <w:tab w:val="left" w:pos="540"/>
        </w:tabs>
        <w:rPr>
          <w:rFonts w:ascii="Angsana New" w:hAnsi="Angsana New" w:cs="Angsana New"/>
          <w:b w:val="0"/>
          <w:bCs w:val="0"/>
          <w:sz w:val="30"/>
          <w:szCs w:val="30"/>
        </w:rPr>
      </w:pPr>
      <w:r w:rsidRPr="006F1710">
        <w:rPr>
          <w:rFonts w:ascii="Angsana New" w:hAnsi="Angsana New" w:cs="Angsana New"/>
          <w:i/>
          <w:iCs/>
          <w:sz w:val="20"/>
          <w:szCs w:val="20"/>
          <w:cs/>
        </w:rPr>
        <w:tab/>
      </w: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975"/>
        <w:gridCol w:w="1119"/>
        <w:gridCol w:w="273"/>
        <w:gridCol w:w="1169"/>
        <w:gridCol w:w="270"/>
        <w:gridCol w:w="1097"/>
        <w:gridCol w:w="271"/>
        <w:gridCol w:w="1060"/>
      </w:tblGrid>
      <w:tr w:rsidR="00F16933" w:rsidRPr="007671A3" w14:paraId="0C897068" w14:textId="77777777" w:rsidTr="0042512B">
        <w:tc>
          <w:tcPr>
            <w:tcW w:w="2152" w:type="pct"/>
          </w:tcPr>
          <w:p w14:paraId="3D73EFBF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87" w:type="pct"/>
            <w:gridSpan w:val="3"/>
          </w:tcPr>
          <w:p w14:paraId="23C1433D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83D2E43" w14:textId="77777777" w:rsidR="00F16933" w:rsidRPr="007671A3" w:rsidRDefault="00F16933" w:rsidP="00F94D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5" w:type="pct"/>
            <w:gridSpan w:val="3"/>
          </w:tcPr>
          <w:p w14:paraId="6E249588" w14:textId="77777777" w:rsidR="00F16933" w:rsidRPr="007671A3" w:rsidRDefault="00F16933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185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36E38332" w14:textId="77777777" w:rsidTr="0042512B">
        <w:tc>
          <w:tcPr>
            <w:tcW w:w="2152" w:type="pct"/>
          </w:tcPr>
          <w:p w14:paraId="0FA9EBC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04C6C1EE" w14:textId="2BF37EC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E37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580A8760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3" w:type="pct"/>
          </w:tcPr>
          <w:p w14:paraId="26F84565" w14:textId="10DBC18E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7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1D8AED2A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5B923F2" w14:textId="20F89FA8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E3768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5AA4E3E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C767BE" w14:textId="7A749232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E3768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1B24C273" w14:textId="77777777" w:rsidTr="0042512B">
        <w:tc>
          <w:tcPr>
            <w:tcW w:w="2152" w:type="pct"/>
          </w:tcPr>
          <w:p w14:paraId="512CDE39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8" w:type="pct"/>
            <w:gridSpan w:val="7"/>
          </w:tcPr>
          <w:p w14:paraId="4155FF02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4E747AB2" w14:textId="77777777" w:rsidTr="0042512B">
        <w:tc>
          <w:tcPr>
            <w:tcW w:w="2152" w:type="pct"/>
          </w:tcPr>
          <w:p w14:paraId="434FD369" w14:textId="517615AF" w:rsidR="00097D1B" w:rsidRPr="00F879DB" w:rsidRDefault="00260FC1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06" w:type="pct"/>
          </w:tcPr>
          <w:p w14:paraId="686E4A05" w14:textId="77777777" w:rsidR="00097D1B" w:rsidRPr="00F879DB" w:rsidRDefault="00097D1B" w:rsidP="00097D1B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A1A8AB7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174873B6" w14:textId="77777777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8BCFCD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BAFDEA2" w14:textId="77777777" w:rsidR="00097D1B" w:rsidRPr="00F879DB" w:rsidRDefault="00097D1B" w:rsidP="00097D1B">
            <w:pPr>
              <w:tabs>
                <w:tab w:val="clear" w:pos="68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24FCF406" w14:textId="77777777" w:rsidR="00097D1B" w:rsidRPr="00F879DB" w:rsidRDefault="00097D1B" w:rsidP="00097D1B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172A57BC" w14:textId="77777777" w:rsidR="00097D1B" w:rsidRPr="00F879DB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C601D" w:rsidRPr="007671A3" w14:paraId="29B9978D" w14:textId="77777777" w:rsidTr="0042512B">
        <w:tc>
          <w:tcPr>
            <w:tcW w:w="2152" w:type="pct"/>
          </w:tcPr>
          <w:p w14:paraId="6593EFBB" w14:textId="357BE4EC" w:rsidR="00BC601D" w:rsidRPr="00F879DB" w:rsidRDefault="00BC601D" w:rsidP="00BC601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F879DB">
              <w:rPr>
                <w:rFonts w:ascii="Angsana New" w:hAnsi="Angsana New"/>
                <w:sz w:val="30"/>
                <w:szCs w:val="30"/>
              </w:rPr>
              <w:t>-</w:t>
            </w:r>
            <w:r w:rsidRPr="00F879DB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06" w:type="pct"/>
          </w:tcPr>
          <w:p w14:paraId="7760B671" w14:textId="25C1B73D" w:rsidR="00BC601D" w:rsidRPr="00BC601D" w:rsidRDefault="00DB6614" w:rsidP="00DB661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79,606</w:t>
            </w:r>
          </w:p>
        </w:tc>
        <w:tc>
          <w:tcPr>
            <w:tcW w:w="148" w:type="pct"/>
          </w:tcPr>
          <w:p w14:paraId="54440143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FF15D0D" w14:textId="4831FE0C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67,779</w:t>
            </w:r>
          </w:p>
        </w:tc>
        <w:tc>
          <w:tcPr>
            <w:tcW w:w="146" w:type="pct"/>
          </w:tcPr>
          <w:p w14:paraId="798BA345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7D038F50" w14:textId="5E739562" w:rsidR="00BC601D" w:rsidRPr="00BC601D" w:rsidRDefault="00DB6614" w:rsidP="00DB661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65,309</w:t>
            </w:r>
          </w:p>
        </w:tc>
        <w:tc>
          <w:tcPr>
            <w:tcW w:w="147" w:type="pct"/>
          </w:tcPr>
          <w:p w14:paraId="0C9DFD02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23FFDC77" w14:textId="064F6857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53,151</w:t>
            </w:r>
          </w:p>
        </w:tc>
      </w:tr>
      <w:tr w:rsidR="00BC601D" w:rsidRPr="007671A3" w14:paraId="5C69DEEB" w14:textId="77777777" w:rsidTr="0042512B">
        <w:tc>
          <w:tcPr>
            <w:tcW w:w="2152" w:type="pct"/>
          </w:tcPr>
          <w:p w14:paraId="4FF7B94A" w14:textId="35E95263" w:rsidR="00BC601D" w:rsidRPr="00F879DB" w:rsidRDefault="00BC601D" w:rsidP="00BC601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บริษัทแลนด์ แอนด์ เฮ้าส์ จำกัด (มหาชน)</w:t>
            </w:r>
          </w:p>
        </w:tc>
        <w:tc>
          <w:tcPr>
            <w:tcW w:w="606" w:type="pct"/>
          </w:tcPr>
          <w:p w14:paraId="6D8C2725" w14:textId="3FCA2935" w:rsidR="00BC601D" w:rsidRPr="00BC601D" w:rsidRDefault="00DB6614" w:rsidP="00DB661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8,012</w:t>
            </w:r>
          </w:p>
        </w:tc>
        <w:tc>
          <w:tcPr>
            <w:tcW w:w="148" w:type="pct"/>
          </w:tcPr>
          <w:p w14:paraId="34C6996C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</w:tcPr>
          <w:p w14:paraId="41F89C20" w14:textId="40EBF93C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  <w:tc>
          <w:tcPr>
            <w:tcW w:w="146" w:type="pct"/>
          </w:tcPr>
          <w:p w14:paraId="798A53EF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4AC2EFA2" w14:textId="0B2A7305" w:rsidR="00BC601D" w:rsidRPr="00BC601D" w:rsidRDefault="00DB6614" w:rsidP="00DB661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8,012</w:t>
            </w:r>
          </w:p>
        </w:tc>
        <w:tc>
          <w:tcPr>
            <w:tcW w:w="147" w:type="pct"/>
          </w:tcPr>
          <w:p w14:paraId="337004C6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</w:tcPr>
          <w:p w14:paraId="6B74017C" w14:textId="2F6278F2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7,663</w:t>
            </w:r>
          </w:p>
        </w:tc>
      </w:tr>
      <w:tr w:rsidR="00BC601D" w:rsidRPr="007671A3" w14:paraId="285D43E0" w14:textId="77777777" w:rsidTr="00A27BCE">
        <w:tc>
          <w:tcPr>
            <w:tcW w:w="2152" w:type="pct"/>
            <w:vAlign w:val="bottom"/>
          </w:tcPr>
          <w:p w14:paraId="68504DEF" w14:textId="77777777" w:rsidR="00BC601D" w:rsidRPr="00F879DB" w:rsidRDefault="00BC601D" w:rsidP="00BC601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เอ็กซพีเรียนซ์ จำกัด</w:t>
            </w:r>
          </w:p>
        </w:tc>
        <w:tc>
          <w:tcPr>
            <w:tcW w:w="606" w:type="pct"/>
          </w:tcPr>
          <w:p w14:paraId="6BCAA5FC" w14:textId="4A6F3F90" w:rsidR="00BC601D" w:rsidRPr="00BC601D" w:rsidRDefault="00DB6614" w:rsidP="00DB6614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8" w:type="pct"/>
          </w:tcPr>
          <w:p w14:paraId="584E9E6B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vAlign w:val="bottom"/>
          </w:tcPr>
          <w:p w14:paraId="5B206209" w14:textId="37C55BB3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  <w:tc>
          <w:tcPr>
            <w:tcW w:w="146" w:type="pct"/>
          </w:tcPr>
          <w:p w14:paraId="045DD415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1E9DD0D2" w14:textId="1A761D12" w:rsidR="00BC601D" w:rsidRPr="00BC601D" w:rsidRDefault="00DB6614" w:rsidP="00DB661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147" w:type="pct"/>
            <w:vAlign w:val="bottom"/>
          </w:tcPr>
          <w:p w14:paraId="2760BBB1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4" w:type="pct"/>
            <w:vAlign w:val="bottom"/>
          </w:tcPr>
          <w:p w14:paraId="450D4001" w14:textId="6FC69D40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113</w:t>
            </w:r>
          </w:p>
        </w:tc>
      </w:tr>
      <w:tr w:rsidR="00BC601D" w:rsidRPr="007671A3" w14:paraId="44AE55A0" w14:textId="77777777" w:rsidTr="00A27BCE">
        <w:tc>
          <w:tcPr>
            <w:tcW w:w="2152" w:type="pct"/>
            <w:vAlign w:val="bottom"/>
          </w:tcPr>
          <w:p w14:paraId="157CEEDF" w14:textId="6E245E62" w:rsidR="00BC601D" w:rsidRPr="00F879DB" w:rsidRDefault="00BC601D" w:rsidP="00BC601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879D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74E4AE7C" w14:textId="2FA180F8" w:rsidR="00BC601D" w:rsidRPr="00DB6614" w:rsidRDefault="00DB6614" w:rsidP="00DB6614">
            <w:pPr>
              <w:pStyle w:val="acctfourfigures"/>
              <w:tabs>
                <w:tab w:val="clear" w:pos="765"/>
                <w:tab w:val="decimal" w:pos="90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DB661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87,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634</w:t>
            </w:r>
          </w:p>
        </w:tc>
        <w:tc>
          <w:tcPr>
            <w:tcW w:w="148" w:type="pct"/>
          </w:tcPr>
          <w:p w14:paraId="0406C436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A1F428" w14:textId="3B3833E1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75,555</w:t>
            </w:r>
          </w:p>
        </w:tc>
        <w:tc>
          <w:tcPr>
            <w:tcW w:w="146" w:type="pct"/>
          </w:tcPr>
          <w:p w14:paraId="6A206045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771A2AAD" w14:textId="75CAC8E8" w:rsidR="00BC601D" w:rsidRPr="00DB6614" w:rsidRDefault="00DB6614" w:rsidP="00DB6614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73,337</w:t>
            </w:r>
          </w:p>
        </w:tc>
        <w:tc>
          <w:tcPr>
            <w:tcW w:w="147" w:type="pct"/>
            <w:vAlign w:val="bottom"/>
          </w:tcPr>
          <w:p w14:paraId="41E43977" w14:textId="77777777" w:rsidR="00BC601D" w:rsidRPr="00F879DB" w:rsidRDefault="00BC601D" w:rsidP="00BC601D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B7D6591" w14:textId="51167C3D" w:rsidR="00BC601D" w:rsidRPr="00F879DB" w:rsidRDefault="00BC601D" w:rsidP="00BC601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60,927</w:t>
            </w:r>
          </w:p>
        </w:tc>
      </w:tr>
    </w:tbl>
    <w:p w14:paraId="1ABA8742" w14:textId="50B62D53" w:rsidR="00A94D7E" w:rsidRDefault="00A94D7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"/>
        <w:gridCol w:w="3977"/>
        <w:gridCol w:w="1119"/>
        <w:gridCol w:w="273"/>
        <w:gridCol w:w="1178"/>
        <w:gridCol w:w="46"/>
        <w:gridCol w:w="223"/>
        <w:gridCol w:w="44"/>
        <w:gridCol w:w="1053"/>
        <w:gridCol w:w="20"/>
        <w:gridCol w:w="253"/>
        <w:gridCol w:w="1016"/>
      </w:tblGrid>
      <w:tr w:rsidR="00097D1B" w:rsidRPr="007671A3" w14:paraId="0C356104" w14:textId="77777777" w:rsidTr="00E0005A">
        <w:trPr>
          <w:tblHeader/>
        </w:trPr>
        <w:tc>
          <w:tcPr>
            <w:tcW w:w="2170" w:type="pct"/>
            <w:gridSpan w:val="2"/>
          </w:tcPr>
          <w:p w14:paraId="5FC5F761" w14:textId="5589443A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17" w:type="pct"/>
            <w:gridSpan w:val="4"/>
          </w:tcPr>
          <w:p w14:paraId="48B0298B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29368327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9" w:type="pct"/>
            <w:gridSpan w:val="4"/>
            <w:vAlign w:val="bottom"/>
          </w:tcPr>
          <w:p w14:paraId="2B5237DA" w14:textId="77777777" w:rsidR="00097D1B" w:rsidRPr="007671A3" w:rsidRDefault="00097D1B" w:rsidP="001047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7B4AD303" w14:textId="77777777" w:rsidTr="00E0005A">
        <w:trPr>
          <w:tblHeader/>
        </w:trPr>
        <w:tc>
          <w:tcPr>
            <w:tcW w:w="2170" w:type="pct"/>
            <w:gridSpan w:val="2"/>
          </w:tcPr>
          <w:p w14:paraId="76D7A07B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49347A35" w14:textId="1918E022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27B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7D410FE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14:paraId="440C0A27" w14:textId="2513A4C0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27BC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gridSpan w:val="2"/>
          </w:tcPr>
          <w:p w14:paraId="1CEE501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7D84291F" w14:textId="39B2A76E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27BC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2"/>
          </w:tcPr>
          <w:p w14:paraId="522A7A2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</w:tcPr>
          <w:p w14:paraId="429C252C" w14:textId="1B0C2B31" w:rsidR="00097D1B" w:rsidRPr="007671A3" w:rsidRDefault="00097D1B" w:rsidP="003A57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"/>
                <w:tab w:val="left" w:pos="62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27BC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5FDE46CF" w14:textId="77777777" w:rsidTr="00E0005A">
        <w:trPr>
          <w:tblHeader/>
        </w:trPr>
        <w:tc>
          <w:tcPr>
            <w:tcW w:w="2170" w:type="pct"/>
            <w:gridSpan w:val="2"/>
          </w:tcPr>
          <w:p w14:paraId="008E059E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10"/>
          </w:tcPr>
          <w:p w14:paraId="637A24A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0005A" w:rsidRPr="007671A3" w14:paraId="03FD4B39" w14:textId="77777777" w:rsidTr="00E0005A">
        <w:tc>
          <w:tcPr>
            <w:tcW w:w="2170" w:type="pct"/>
            <w:gridSpan w:val="2"/>
          </w:tcPr>
          <w:p w14:paraId="544E0067" w14:textId="1197D030" w:rsidR="00E0005A" w:rsidRPr="007671A3" w:rsidRDefault="00E0005A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606" w:type="pct"/>
          </w:tcPr>
          <w:p w14:paraId="4F7254CC" w14:textId="77777777" w:rsidR="00E0005A" w:rsidRPr="007671A3" w:rsidRDefault="00E0005A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02BE6BB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F3F7EDB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1F27931" w14:textId="77777777" w:rsidR="00E0005A" w:rsidRPr="007671A3" w:rsidRDefault="00E0005A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E201A46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09CE896" w14:textId="77777777" w:rsidR="00E0005A" w:rsidRPr="007671A3" w:rsidRDefault="00E0005A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7E93B7C0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0005A" w:rsidRPr="007671A3" w14:paraId="1E950D04" w14:textId="77777777" w:rsidTr="00E0005A">
        <w:trPr>
          <w:gridBefore w:val="1"/>
          <w:wBefore w:w="17" w:type="pct"/>
          <w:trHeight w:val="344"/>
        </w:trPr>
        <w:tc>
          <w:tcPr>
            <w:tcW w:w="2152" w:type="pct"/>
          </w:tcPr>
          <w:p w14:paraId="324805DC" w14:textId="3C70EDD6" w:rsidR="00E0005A" w:rsidRPr="00C007B7" w:rsidRDefault="00E0005A" w:rsidP="009F4685">
            <w:pPr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606" w:type="pct"/>
          </w:tcPr>
          <w:p w14:paraId="10159A5F" w14:textId="77777777" w:rsidR="00E0005A" w:rsidRPr="00C007B7" w:rsidRDefault="00E0005A" w:rsidP="009F4685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07B7">
              <w:rPr>
                <w:rFonts w:ascii="Angsana New" w:hAnsi="Angsana New"/>
                <w:sz w:val="30"/>
                <w:szCs w:val="30"/>
                <w:lang w:val="en-US" w:bidi="th-TH"/>
              </w:rPr>
              <w:t>569</w:t>
            </w:r>
          </w:p>
        </w:tc>
        <w:tc>
          <w:tcPr>
            <w:tcW w:w="148" w:type="pct"/>
          </w:tcPr>
          <w:p w14:paraId="27CFF2FF" w14:textId="77777777" w:rsidR="00E0005A" w:rsidRPr="00C007B7" w:rsidRDefault="00E0005A" w:rsidP="009F4685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6FA9FB39" w14:textId="1D56DEB9" w:rsidR="00E0005A" w:rsidRPr="00C007B7" w:rsidRDefault="00DB23DC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7B7">
              <w:rPr>
                <w:rFonts w:ascii="Angsana New" w:hAnsi="Angsana New"/>
                <w:color w:val="000000"/>
                <w:sz w:val="30"/>
                <w:szCs w:val="30"/>
              </w:rPr>
              <w:t>186</w:t>
            </w:r>
          </w:p>
        </w:tc>
        <w:tc>
          <w:tcPr>
            <w:tcW w:w="146" w:type="pct"/>
            <w:gridSpan w:val="2"/>
          </w:tcPr>
          <w:p w14:paraId="6717AAB2" w14:textId="77777777" w:rsidR="00E0005A" w:rsidRPr="00C007B7" w:rsidRDefault="00E0005A" w:rsidP="009F46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3"/>
          </w:tcPr>
          <w:p w14:paraId="11FC6B93" w14:textId="77777777" w:rsidR="00E0005A" w:rsidRPr="00C007B7" w:rsidRDefault="00E0005A" w:rsidP="009F4685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007B7">
              <w:rPr>
                <w:rFonts w:ascii="Angsana New" w:hAnsi="Angsana New"/>
                <w:sz w:val="30"/>
                <w:szCs w:val="30"/>
                <w:lang w:val="en-US" w:bidi="th-TH"/>
              </w:rPr>
              <w:t>477</w:t>
            </w:r>
          </w:p>
        </w:tc>
        <w:tc>
          <w:tcPr>
            <w:tcW w:w="137" w:type="pct"/>
          </w:tcPr>
          <w:p w14:paraId="1BB79203" w14:textId="77777777" w:rsidR="00E0005A" w:rsidRPr="00C007B7" w:rsidRDefault="00E0005A" w:rsidP="009F46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C694BFD" w14:textId="1A86C5C2" w:rsidR="00E0005A" w:rsidRPr="00551E4F" w:rsidRDefault="00DB23DC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C007B7">
              <w:rPr>
                <w:rFonts w:ascii="Angsana New" w:hAnsi="Angsana New"/>
                <w:color w:val="000000"/>
                <w:sz w:val="30"/>
                <w:szCs w:val="30"/>
              </w:rPr>
              <w:t>153</w:t>
            </w:r>
          </w:p>
        </w:tc>
      </w:tr>
      <w:tr w:rsidR="00E0005A" w:rsidRPr="007671A3" w14:paraId="1495A8C2" w14:textId="77777777" w:rsidTr="00E0005A">
        <w:tc>
          <w:tcPr>
            <w:tcW w:w="2170" w:type="pct"/>
            <w:gridSpan w:val="2"/>
          </w:tcPr>
          <w:p w14:paraId="797767A8" w14:textId="77777777" w:rsidR="00E0005A" w:rsidRPr="007671A3" w:rsidRDefault="00E0005A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74D08C8B" w14:textId="77777777" w:rsidR="00E0005A" w:rsidRPr="007671A3" w:rsidRDefault="00E0005A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7FAC9BB7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BDEB8FD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4A6B7EFA" w14:textId="77777777" w:rsidR="00E0005A" w:rsidRPr="007671A3" w:rsidRDefault="00E0005A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8F31816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40EFC09C" w14:textId="77777777" w:rsidR="00E0005A" w:rsidRPr="007671A3" w:rsidRDefault="00E0005A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48BCF87D" w14:textId="77777777" w:rsidR="00E0005A" w:rsidRPr="007671A3" w:rsidRDefault="00E0005A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97D1B" w:rsidRPr="007671A3" w14:paraId="7B6645D9" w14:textId="77777777" w:rsidTr="00E0005A">
        <w:tc>
          <w:tcPr>
            <w:tcW w:w="2170" w:type="pct"/>
            <w:gridSpan w:val="2"/>
          </w:tcPr>
          <w:p w14:paraId="6D4F5474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6" w:type="pct"/>
          </w:tcPr>
          <w:p w14:paraId="1767DD81" w14:textId="77777777" w:rsidR="00097D1B" w:rsidRPr="007671A3" w:rsidRDefault="00097D1B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06A95EFB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2AAD70BE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5ACAED48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5FDCF34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6502D4E1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38ADB785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4CBE" w:rsidRPr="007671A3" w14:paraId="70B2B9E8" w14:textId="77777777" w:rsidTr="00E0005A">
        <w:tc>
          <w:tcPr>
            <w:tcW w:w="2170" w:type="pct"/>
            <w:gridSpan w:val="2"/>
            <w:vAlign w:val="bottom"/>
          </w:tcPr>
          <w:p w14:paraId="1D92A28D" w14:textId="37800CB7" w:rsidR="004D4CBE" w:rsidRPr="007671A3" w:rsidRDefault="004D4CBE" w:rsidP="004D4CBE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06" w:type="pct"/>
            <w:vAlign w:val="bottom"/>
          </w:tcPr>
          <w:p w14:paraId="1D72B37F" w14:textId="477F823E" w:rsidR="004D4CBE" w:rsidRPr="00201CD3" w:rsidRDefault="009135C4" w:rsidP="004D4CB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545CD26C" w14:textId="77777777" w:rsidR="004D4CBE" w:rsidRPr="007671A3" w:rsidRDefault="004D4CBE" w:rsidP="004D4CBE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0801576C" w14:textId="49731CE6" w:rsidR="004D4CBE" w:rsidRPr="007671A3" w:rsidRDefault="004D4CBE" w:rsidP="00F3720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6" w:type="pct"/>
            <w:gridSpan w:val="2"/>
          </w:tcPr>
          <w:p w14:paraId="36838A13" w14:textId="77777777" w:rsidR="004D4CBE" w:rsidRPr="007671A3" w:rsidRDefault="004D4CBE" w:rsidP="004D4CBE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F54CB73" w14:textId="515869E5" w:rsidR="004D4CBE" w:rsidRPr="009135C4" w:rsidRDefault="0052624C" w:rsidP="0052624C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447</w:t>
            </w:r>
          </w:p>
        </w:tc>
        <w:tc>
          <w:tcPr>
            <w:tcW w:w="148" w:type="pct"/>
            <w:gridSpan w:val="2"/>
          </w:tcPr>
          <w:p w14:paraId="230DDEBC" w14:textId="77777777" w:rsidR="004D4CBE" w:rsidRPr="007671A3" w:rsidRDefault="004D4CBE" w:rsidP="004D4C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1" w:type="pct"/>
            <w:vAlign w:val="bottom"/>
          </w:tcPr>
          <w:p w14:paraId="662691C2" w14:textId="7C1C6854" w:rsidR="004D4CBE" w:rsidRPr="007671A3" w:rsidRDefault="004D4CBE" w:rsidP="00F37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24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1,775</w:t>
            </w:r>
          </w:p>
        </w:tc>
      </w:tr>
    </w:tbl>
    <w:p w14:paraId="56888769" w14:textId="77777777" w:rsidR="00E0005A" w:rsidRDefault="00E0005A"/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4010"/>
        <w:gridCol w:w="1120"/>
        <w:gridCol w:w="273"/>
        <w:gridCol w:w="1178"/>
        <w:gridCol w:w="46"/>
        <w:gridCol w:w="223"/>
        <w:gridCol w:w="44"/>
        <w:gridCol w:w="1053"/>
        <w:gridCol w:w="273"/>
        <w:gridCol w:w="1014"/>
      </w:tblGrid>
      <w:tr w:rsidR="00125EB7" w:rsidRPr="007671A3" w14:paraId="60DDCBB8" w14:textId="77777777" w:rsidTr="00E0005A">
        <w:tc>
          <w:tcPr>
            <w:tcW w:w="2171" w:type="pct"/>
            <w:vAlign w:val="bottom"/>
          </w:tcPr>
          <w:p w14:paraId="470E42D1" w14:textId="77777777" w:rsidR="00125EB7" w:rsidRPr="007671A3" w:rsidRDefault="00125EB7" w:rsidP="004D4CBE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06" w:type="pct"/>
            <w:vAlign w:val="bottom"/>
          </w:tcPr>
          <w:p w14:paraId="09263714" w14:textId="77777777" w:rsidR="00125EB7" w:rsidRDefault="00125EB7" w:rsidP="004D4CBE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A1BA401" w14:textId="77777777" w:rsidR="00125EB7" w:rsidRPr="007671A3" w:rsidRDefault="00125EB7" w:rsidP="004D4CBE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16F7482" w14:textId="77777777" w:rsidR="00125EB7" w:rsidRDefault="00125EB7" w:rsidP="004D4CBE">
            <w:pPr>
              <w:pStyle w:val="acctfourfigures"/>
              <w:tabs>
                <w:tab w:val="clear" w:pos="765"/>
                <w:tab w:val="decimal" w:pos="57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6" w:type="pct"/>
            <w:gridSpan w:val="2"/>
          </w:tcPr>
          <w:p w14:paraId="1BD57745" w14:textId="77777777" w:rsidR="00125EB7" w:rsidRPr="007671A3" w:rsidRDefault="00125EB7" w:rsidP="004D4CBE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74D55F3" w14:textId="77777777" w:rsidR="00125EB7" w:rsidRDefault="00125EB7" w:rsidP="009135C4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1CE73AD9" w14:textId="77777777" w:rsidR="00125EB7" w:rsidRPr="007671A3" w:rsidRDefault="00125EB7" w:rsidP="004D4CBE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6DC95C10" w14:textId="77777777" w:rsidR="00125EB7" w:rsidRDefault="00125EB7" w:rsidP="004D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24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005A" w:rsidRPr="007671A3" w14:paraId="78A1E99E" w14:textId="77777777" w:rsidTr="00E0005A">
        <w:trPr>
          <w:tblHeader/>
        </w:trPr>
        <w:tc>
          <w:tcPr>
            <w:tcW w:w="2171" w:type="pct"/>
          </w:tcPr>
          <w:p w14:paraId="02D28C0E" w14:textId="5A3353D4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lastRenderedPageBreak/>
              <w:br w:type="page"/>
            </w:r>
          </w:p>
        </w:tc>
        <w:tc>
          <w:tcPr>
            <w:tcW w:w="1417" w:type="pct"/>
            <w:gridSpan w:val="4"/>
          </w:tcPr>
          <w:p w14:paraId="6253A0C4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3D4B7B70" w14:textId="77777777" w:rsidR="00E0005A" w:rsidRPr="007671A3" w:rsidRDefault="00E0005A" w:rsidP="009F46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7" w:type="pct"/>
            <w:gridSpan w:val="3"/>
            <w:vAlign w:val="bottom"/>
          </w:tcPr>
          <w:p w14:paraId="13CB4850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005A" w:rsidRPr="007671A3" w14:paraId="702A2532" w14:textId="77777777" w:rsidTr="00E0005A">
        <w:trPr>
          <w:tblHeader/>
        </w:trPr>
        <w:tc>
          <w:tcPr>
            <w:tcW w:w="2171" w:type="pct"/>
          </w:tcPr>
          <w:p w14:paraId="768C5A51" w14:textId="77777777" w:rsidR="00E0005A" w:rsidRPr="007671A3" w:rsidRDefault="00E0005A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0171C273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43D7459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14:paraId="44A52125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  <w:gridSpan w:val="2"/>
          </w:tcPr>
          <w:p w14:paraId="0DF5713A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1C057E10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19C1E3F0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</w:tcPr>
          <w:p w14:paraId="3E522389" w14:textId="77777777" w:rsidR="00E0005A" w:rsidRPr="007671A3" w:rsidRDefault="00E0005A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"/>
                <w:tab w:val="left" w:pos="62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E0005A" w:rsidRPr="007671A3" w14:paraId="2CE7F874" w14:textId="77777777" w:rsidTr="00E0005A">
        <w:trPr>
          <w:tblHeader/>
        </w:trPr>
        <w:tc>
          <w:tcPr>
            <w:tcW w:w="2171" w:type="pct"/>
          </w:tcPr>
          <w:p w14:paraId="1BE1D49F" w14:textId="77777777" w:rsidR="00E0005A" w:rsidRPr="007671A3" w:rsidRDefault="00E0005A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29" w:type="pct"/>
            <w:gridSpan w:val="9"/>
          </w:tcPr>
          <w:p w14:paraId="41A68924" w14:textId="77777777" w:rsidR="00E0005A" w:rsidRPr="007671A3" w:rsidRDefault="00E0005A" w:rsidP="009F46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D4CBE" w:rsidRPr="007671A3" w14:paraId="5E14A88B" w14:textId="77777777" w:rsidTr="00E0005A">
        <w:tc>
          <w:tcPr>
            <w:tcW w:w="2171" w:type="pct"/>
          </w:tcPr>
          <w:p w14:paraId="412133AE" w14:textId="13131B49" w:rsidR="004D4CBE" w:rsidRPr="007671A3" w:rsidRDefault="00260FC1" w:rsidP="002C4CB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06" w:type="pct"/>
            <w:vAlign w:val="bottom"/>
          </w:tcPr>
          <w:p w14:paraId="31C8684A" w14:textId="77777777" w:rsidR="004D4CBE" w:rsidRPr="007671A3" w:rsidRDefault="004D4CBE" w:rsidP="004D4CBE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70559CB2" w14:textId="77777777" w:rsidR="004D4CBE" w:rsidRPr="007671A3" w:rsidRDefault="004D4CBE" w:rsidP="004D4CBE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F695340" w14:textId="77777777" w:rsidR="004D4CBE" w:rsidRPr="007671A3" w:rsidRDefault="004D4CBE" w:rsidP="004D4CBE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26AB7806" w14:textId="77777777" w:rsidR="004D4CBE" w:rsidRPr="007671A3" w:rsidRDefault="004D4CBE" w:rsidP="004D4CBE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B283362" w14:textId="77777777" w:rsidR="004D4CBE" w:rsidRPr="00745BBA" w:rsidRDefault="004D4CBE" w:rsidP="004D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</w:tcPr>
          <w:p w14:paraId="7047E8BA" w14:textId="77777777" w:rsidR="004D4CBE" w:rsidRPr="007671A3" w:rsidRDefault="004D4CBE" w:rsidP="004D4CBE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11B81545" w14:textId="77777777" w:rsidR="004D4CBE" w:rsidRPr="00745BBA" w:rsidRDefault="004D4CBE" w:rsidP="004D4C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17B0F" w:rsidRPr="007671A3" w14:paraId="393DF3CB" w14:textId="77777777" w:rsidTr="00E0005A">
        <w:tc>
          <w:tcPr>
            <w:tcW w:w="2171" w:type="pct"/>
          </w:tcPr>
          <w:p w14:paraId="2B40EDE9" w14:textId="6E2AE6F3" w:rsidR="00517B0F" w:rsidRPr="00125EB7" w:rsidRDefault="00517B0F" w:rsidP="00517B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517B0F">
              <w:rPr>
                <w:rFonts w:ascii="Angsana New" w:hAnsi="Angsana New"/>
                <w:sz w:val="30"/>
                <w:szCs w:val="30"/>
                <w:cs/>
              </w:rPr>
              <w:t>บริษัทเอสซีจี ดิสทริบิวชั่น จำกัด</w:t>
            </w:r>
          </w:p>
        </w:tc>
        <w:tc>
          <w:tcPr>
            <w:tcW w:w="606" w:type="pct"/>
            <w:vAlign w:val="bottom"/>
          </w:tcPr>
          <w:p w14:paraId="74F3DE28" w14:textId="7EEAF8A0" w:rsidR="00517B0F" w:rsidRPr="007671A3" w:rsidRDefault="00517B0F" w:rsidP="00517B0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48" w:type="pct"/>
          </w:tcPr>
          <w:p w14:paraId="4A9E8E8E" w14:textId="77777777" w:rsidR="00517B0F" w:rsidRPr="007671A3" w:rsidRDefault="00517B0F" w:rsidP="00517B0F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3FCFB853" w14:textId="1751182D" w:rsidR="00517B0F" w:rsidRPr="007671A3" w:rsidRDefault="00517B0F" w:rsidP="00F3720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45BB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gridSpan w:val="2"/>
          </w:tcPr>
          <w:p w14:paraId="1EDF20B8" w14:textId="77777777" w:rsidR="00517B0F" w:rsidRPr="007671A3" w:rsidRDefault="00517B0F" w:rsidP="00517B0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70F70124" w14:textId="1D19282D" w:rsidR="00517B0F" w:rsidRPr="00745BBA" w:rsidRDefault="00517B0F" w:rsidP="0051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EF3BB29" w14:textId="77777777" w:rsidR="00517B0F" w:rsidRPr="007671A3" w:rsidRDefault="00517B0F" w:rsidP="00517B0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7760021C" w14:textId="6927182B" w:rsidR="00517B0F" w:rsidRPr="00551E4F" w:rsidRDefault="00517B0F" w:rsidP="00F372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-81"/>
              </w:tabs>
              <w:spacing w:after="0"/>
              <w:ind w:left="-108" w:right="18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135C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17B0F" w:rsidRPr="007671A3" w14:paraId="5C152D52" w14:textId="77777777" w:rsidTr="00E0005A">
        <w:tc>
          <w:tcPr>
            <w:tcW w:w="2171" w:type="pct"/>
          </w:tcPr>
          <w:p w14:paraId="36B65E57" w14:textId="75BEAAC0" w:rsidR="00517B0F" w:rsidRPr="007671A3" w:rsidRDefault="00517B0F" w:rsidP="00517B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06" w:type="pct"/>
            <w:vAlign w:val="bottom"/>
          </w:tcPr>
          <w:p w14:paraId="0D4E1091" w14:textId="01B46C3A" w:rsidR="00517B0F" w:rsidRPr="009135C4" w:rsidRDefault="00517B0F" w:rsidP="00517B0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06DE3FCE" w14:textId="77777777" w:rsidR="00517B0F" w:rsidRPr="007671A3" w:rsidRDefault="00517B0F" w:rsidP="00517B0F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17426CFF" w14:textId="60287959" w:rsidR="00517B0F" w:rsidRPr="007671A3" w:rsidRDefault="00517B0F" w:rsidP="0051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2,010</w:t>
            </w:r>
          </w:p>
        </w:tc>
        <w:tc>
          <w:tcPr>
            <w:tcW w:w="146" w:type="pct"/>
            <w:gridSpan w:val="2"/>
          </w:tcPr>
          <w:p w14:paraId="6A5C3E16" w14:textId="77777777" w:rsidR="00517B0F" w:rsidRPr="007671A3" w:rsidRDefault="00517B0F" w:rsidP="00517B0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6FC6CED2" w14:textId="2E94366C" w:rsidR="00517B0F" w:rsidRPr="009135C4" w:rsidRDefault="00517B0F" w:rsidP="00517B0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8F93FA8" w14:textId="77777777" w:rsidR="00517B0F" w:rsidRPr="007671A3" w:rsidRDefault="00517B0F" w:rsidP="00517B0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4D0BE320" w14:textId="68DB4A09" w:rsidR="00517B0F" w:rsidRPr="00745BBA" w:rsidRDefault="00517B0F" w:rsidP="0051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1,661</w:t>
            </w:r>
          </w:p>
        </w:tc>
      </w:tr>
      <w:tr w:rsidR="00517B0F" w:rsidRPr="007671A3" w14:paraId="09D70FC1" w14:textId="77777777" w:rsidTr="00E0005A">
        <w:tc>
          <w:tcPr>
            <w:tcW w:w="2171" w:type="pct"/>
            <w:vAlign w:val="bottom"/>
          </w:tcPr>
          <w:p w14:paraId="71FA000F" w14:textId="77777777" w:rsidR="00517B0F" w:rsidRDefault="00517B0F" w:rsidP="00517B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879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บริษัท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เอสซีจี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อินเตอร์เนชั่นแนล</w:t>
            </w:r>
            <w:r w:rsidRPr="00F879DB">
              <w:rPr>
                <w:rFonts w:ascii="Angsana New" w:hAnsi="Angsana New"/>
                <w:sz w:val="30"/>
                <w:szCs w:val="30"/>
                <w:cs/>
                <w:lang w:bidi="th-TH"/>
              </w:rPr>
              <w:t xml:space="preserve"> </w:t>
            </w:r>
          </w:p>
          <w:p w14:paraId="3A880577" w14:textId="2BAED92D" w:rsidR="00517B0F" w:rsidRPr="007671A3" w:rsidRDefault="00517B0F" w:rsidP="00517B0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 xml:space="preserve"> คอร์ปอเรชั่น </w:t>
            </w:r>
            <w:r w:rsidRPr="00F879DB">
              <w:rPr>
                <w:rFonts w:ascii="Angsana New" w:hAnsi="Angsana New"/>
                <w:sz w:val="30"/>
                <w:szCs w:val="30"/>
                <w:cs/>
                <w:lang w:bidi="th-TH"/>
              </w:rPr>
              <w:t>จำกัด</w:t>
            </w:r>
          </w:p>
        </w:tc>
        <w:tc>
          <w:tcPr>
            <w:tcW w:w="606" w:type="pct"/>
            <w:vAlign w:val="bottom"/>
          </w:tcPr>
          <w:p w14:paraId="0F46876A" w14:textId="01A8AF89" w:rsidR="00517B0F" w:rsidRPr="009135C4" w:rsidRDefault="00517B0F" w:rsidP="00517B0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FC5B78A" w14:textId="77777777" w:rsidR="00517B0F" w:rsidRPr="007671A3" w:rsidRDefault="00517B0F" w:rsidP="00517B0F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F1EEE4A" w14:textId="0BC4245A" w:rsidR="00517B0F" w:rsidRPr="00745BBA" w:rsidRDefault="00517B0F" w:rsidP="0051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  <w:tc>
          <w:tcPr>
            <w:tcW w:w="146" w:type="pct"/>
            <w:gridSpan w:val="2"/>
          </w:tcPr>
          <w:p w14:paraId="60A87FD2" w14:textId="77777777" w:rsidR="00517B0F" w:rsidRPr="007671A3" w:rsidRDefault="00517B0F" w:rsidP="00517B0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3B3C8DB5" w14:textId="06F89804" w:rsidR="00517B0F" w:rsidRPr="009135C4" w:rsidRDefault="00517B0F" w:rsidP="00517B0F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1D151A3E" w14:textId="77777777" w:rsidR="00517B0F" w:rsidRPr="007671A3" w:rsidRDefault="00517B0F" w:rsidP="00517B0F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9" w:type="pct"/>
            <w:vAlign w:val="bottom"/>
          </w:tcPr>
          <w:p w14:paraId="4D9C8CEC" w14:textId="3FB42E49" w:rsidR="00517B0F" w:rsidRPr="00745BBA" w:rsidRDefault="00517B0F" w:rsidP="00517B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824"/>
              </w:tabs>
              <w:spacing w:after="0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94</w:t>
            </w:r>
          </w:p>
        </w:tc>
      </w:tr>
      <w:tr w:rsidR="00517B0F" w:rsidRPr="007671A3" w14:paraId="391F9020" w14:textId="77777777" w:rsidTr="00E0005A">
        <w:tc>
          <w:tcPr>
            <w:tcW w:w="2171" w:type="pct"/>
          </w:tcPr>
          <w:p w14:paraId="7D79185B" w14:textId="77777777" w:rsidR="00517B0F" w:rsidRPr="00C007B7" w:rsidRDefault="00517B0F" w:rsidP="00517B0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9A843A9" w14:textId="65919F8D" w:rsidR="00517B0F" w:rsidRPr="00C007B7" w:rsidRDefault="00125EB7" w:rsidP="00517B0F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07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570</w:t>
            </w:r>
          </w:p>
        </w:tc>
        <w:tc>
          <w:tcPr>
            <w:tcW w:w="148" w:type="pct"/>
          </w:tcPr>
          <w:p w14:paraId="373873C0" w14:textId="77777777" w:rsidR="00517B0F" w:rsidRPr="00C007B7" w:rsidRDefault="00517B0F" w:rsidP="00517B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0BBD5FED" w14:textId="7B3F7D79" w:rsidR="00517B0F" w:rsidRPr="00C007B7" w:rsidRDefault="00DB23DC" w:rsidP="00517B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07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2,290</w:t>
            </w:r>
          </w:p>
        </w:tc>
        <w:tc>
          <w:tcPr>
            <w:tcW w:w="146" w:type="pct"/>
            <w:gridSpan w:val="2"/>
          </w:tcPr>
          <w:p w14:paraId="7B15AC09" w14:textId="77777777" w:rsidR="00517B0F" w:rsidRPr="00C007B7" w:rsidRDefault="00517B0F" w:rsidP="00517B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975C42B" w14:textId="48A304BA" w:rsidR="00517B0F" w:rsidRPr="00C007B7" w:rsidRDefault="00125EB7" w:rsidP="00F3720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C007B7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925</w:t>
            </w:r>
          </w:p>
        </w:tc>
        <w:tc>
          <w:tcPr>
            <w:tcW w:w="148" w:type="pct"/>
          </w:tcPr>
          <w:p w14:paraId="05F35282" w14:textId="77777777" w:rsidR="00517B0F" w:rsidRPr="00C007B7" w:rsidRDefault="00517B0F" w:rsidP="00517B0F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49" w:type="pct"/>
            <w:tcBorders>
              <w:top w:val="single" w:sz="4" w:space="0" w:color="auto"/>
              <w:bottom w:val="double" w:sz="4" w:space="0" w:color="auto"/>
            </w:tcBorders>
          </w:tcPr>
          <w:p w14:paraId="62B0F122" w14:textId="30C565FB" w:rsidR="00517B0F" w:rsidRPr="00C007B7" w:rsidRDefault="00DB23DC" w:rsidP="00517B0F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007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3,683</w:t>
            </w:r>
          </w:p>
        </w:tc>
      </w:tr>
    </w:tbl>
    <w:p w14:paraId="4896F835" w14:textId="19D004F4" w:rsidR="00E042A5" w:rsidRDefault="00E042A5">
      <w:pPr>
        <w:rPr>
          <w:sz w:val="30"/>
          <w:szCs w:val="30"/>
        </w:rPr>
      </w:pPr>
    </w:p>
    <w:tbl>
      <w:tblPr>
        <w:tblW w:w="9234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2"/>
        <w:gridCol w:w="3975"/>
        <w:gridCol w:w="1119"/>
        <w:gridCol w:w="273"/>
        <w:gridCol w:w="1178"/>
        <w:gridCol w:w="46"/>
        <w:gridCol w:w="223"/>
        <w:gridCol w:w="44"/>
        <w:gridCol w:w="1053"/>
        <w:gridCol w:w="20"/>
        <w:gridCol w:w="253"/>
        <w:gridCol w:w="1018"/>
      </w:tblGrid>
      <w:tr w:rsidR="00125EB7" w:rsidRPr="007671A3" w14:paraId="62D11CC4" w14:textId="77777777" w:rsidTr="00A80A0E">
        <w:trPr>
          <w:tblHeader/>
        </w:trPr>
        <w:tc>
          <w:tcPr>
            <w:tcW w:w="2169" w:type="pct"/>
            <w:gridSpan w:val="2"/>
          </w:tcPr>
          <w:p w14:paraId="287D9F0D" w14:textId="5D77D8A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2"/>
                <w:szCs w:val="32"/>
                <w:cs/>
              </w:rPr>
              <w:br w:type="page"/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417" w:type="pct"/>
            <w:gridSpan w:val="4"/>
          </w:tcPr>
          <w:p w14:paraId="764B733C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4790C9DF" w14:textId="77777777" w:rsidR="00125EB7" w:rsidRPr="007671A3" w:rsidRDefault="00125EB7" w:rsidP="009F4685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0" w:type="pct"/>
            <w:gridSpan w:val="4"/>
            <w:vAlign w:val="bottom"/>
          </w:tcPr>
          <w:p w14:paraId="189D3A45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25EB7" w:rsidRPr="007671A3" w14:paraId="17F831FA" w14:textId="77777777" w:rsidTr="00A80A0E">
        <w:trPr>
          <w:tblHeader/>
        </w:trPr>
        <w:tc>
          <w:tcPr>
            <w:tcW w:w="2169" w:type="pct"/>
            <w:gridSpan w:val="2"/>
          </w:tcPr>
          <w:p w14:paraId="0B4971C9" w14:textId="77777777" w:rsidR="00125EB7" w:rsidRPr="007671A3" w:rsidRDefault="00125EB7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6" w:type="pct"/>
          </w:tcPr>
          <w:p w14:paraId="1B9ED2AF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370552ED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3" w:type="pct"/>
            <w:gridSpan w:val="2"/>
          </w:tcPr>
          <w:p w14:paraId="624B0F49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5" w:type="pct"/>
            <w:gridSpan w:val="2"/>
          </w:tcPr>
          <w:p w14:paraId="74963E68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0" w:type="pct"/>
          </w:tcPr>
          <w:p w14:paraId="42E50249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  <w:gridSpan w:val="2"/>
          </w:tcPr>
          <w:p w14:paraId="66957093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</w:tcPr>
          <w:p w14:paraId="0E0CB13D" w14:textId="77777777" w:rsidR="00125EB7" w:rsidRPr="007671A3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5"/>
                <w:tab w:val="left" w:pos="62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125EB7" w:rsidRPr="007671A3" w14:paraId="4C0E0EE0" w14:textId="77777777" w:rsidTr="00A80A0E">
        <w:trPr>
          <w:tblHeader/>
        </w:trPr>
        <w:tc>
          <w:tcPr>
            <w:tcW w:w="2169" w:type="pct"/>
            <w:gridSpan w:val="2"/>
          </w:tcPr>
          <w:p w14:paraId="27A1FBDE" w14:textId="77777777" w:rsidR="00125EB7" w:rsidRPr="007671A3" w:rsidRDefault="00125EB7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31" w:type="pct"/>
            <w:gridSpan w:val="10"/>
          </w:tcPr>
          <w:p w14:paraId="0C484865" w14:textId="77777777" w:rsidR="00125EB7" w:rsidRPr="007671A3" w:rsidRDefault="00125EB7" w:rsidP="009F46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25EB7" w:rsidRPr="007671A3" w14:paraId="0FFF9E51" w14:textId="77777777" w:rsidTr="00C007B7">
        <w:tc>
          <w:tcPr>
            <w:tcW w:w="2169" w:type="pct"/>
            <w:gridSpan w:val="2"/>
          </w:tcPr>
          <w:p w14:paraId="14EE1EBF" w14:textId="688675E6" w:rsidR="00125EB7" w:rsidRPr="007671A3" w:rsidRDefault="00125EB7" w:rsidP="009F4685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</w:t>
            </w:r>
            <w:r w:rsidR="0050246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ใหญ่</w:t>
            </w:r>
          </w:p>
        </w:tc>
        <w:tc>
          <w:tcPr>
            <w:tcW w:w="606" w:type="pct"/>
            <w:vAlign w:val="bottom"/>
          </w:tcPr>
          <w:p w14:paraId="0E1E5470" w14:textId="77777777" w:rsidR="00125EB7" w:rsidRPr="007671A3" w:rsidRDefault="00125EB7" w:rsidP="009F4685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8" w:type="pct"/>
          </w:tcPr>
          <w:p w14:paraId="3C9A185E" w14:textId="77777777" w:rsidR="00125EB7" w:rsidRPr="007671A3" w:rsidRDefault="00125EB7" w:rsidP="009F4685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7EA59327" w14:textId="77777777" w:rsidR="00125EB7" w:rsidRPr="007671A3" w:rsidRDefault="00125EB7" w:rsidP="009F4685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  <w:gridSpan w:val="2"/>
          </w:tcPr>
          <w:p w14:paraId="310B4A89" w14:textId="77777777" w:rsidR="00125EB7" w:rsidRPr="007671A3" w:rsidRDefault="00125EB7" w:rsidP="009F46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vAlign w:val="bottom"/>
          </w:tcPr>
          <w:p w14:paraId="19373DEB" w14:textId="77777777" w:rsidR="00125EB7" w:rsidRPr="00745BBA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2"/>
          </w:tcPr>
          <w:p w14:paraId="774F132B" w14:textId="77777777" w:rsidR="00125EB7" w:rsidRPr="007671A3" w:rsidRDefault="00125EB7" w:rsidP="009F4685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2" w:type="pct"/>
            <w:vAlign w:val="bottom"/>
          </w:tcPr>
          <w:p w14:paraId="2F9F5EAB" w14:textId="77777777" w:rsidR="00125EB7" w:rsidRPr="00745BBA" w:rsidRDefault="00125EB7" w:rsidP="009F46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E0005A" w:rsidRPr="00C007B7" w14:paraId="3CCE0DFA" w14:textId="77777777" w:rsidTr="00C007B7">
        <w:trPr>
          <w:gridBefore w:val="1"/>
          <w:wBefore w:w="17" w:type="pct"/>
          <w:trHeight w:val="344"/>
        </w:trPr>
        <w:tc>
          <w:tcPr>
            <w:tcW w:w="2151" w:type="pct"/>
          </w:tcPr>
          <w:p w14:paraId="5C6934E2" w14:textId="6C2E3F65" w:rsidR="00E0005A" w:rsidRPr="00C007B7" w:rsidRDefault="00E0005A" w:rsidP="00E0005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ind w:left="-2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007B7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606" w:type="pct"/>
            <w:tcBorders>
              <w:bottom w:val="double" w:sz="4" w:space="0" w:color="auto"/>
            </w:tcBorders>
          </w:tcPr>
          <w:p w14:paraId="4B1EA96D" w14:textId="5084CCF9" w:rsidR="00E0005A" w:rsidRPr="00C007B7" w:rsidRDefault="009F4685" w:rsidP="00E0005A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4,551</w:t>
            </w:r>
          </w:p>
        </w:tc>
        <w:tc>
          <w:tcPr>
            <w:tcW w:w="148" w:type="pct"/>
          </w:tcPr>
          <w:p w14:paraId="7256A6F1" w14:textId="77777777" w:rsidR="00E0005A" w:rsidRPr="00C007B7" w:rsidRDefault="00E0005A" w:rsidP="00E0005A">
            <w:pPr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double" w:sz="4" w:space="0" w:color="auto"/>
            </w:tcBorders>
            <w:vAlign w:val="bottom"/>
          </w:tcPr>
          <w:p w14:paraId="014F5E6C" w14:textId="0513FB68" w:rsidR="00E0005A" w:rsidRPr="00C007B7" w:rsidRDefault="00C40D6F" w:rsidP="00E00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942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07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1,492</w:t>
            </w:r>
          </w:p>
        </w:tc>
        <w:tc>
          <w:tcPr>
            <w:tcW w:w="146" w:type="pct"/>
            <w:gridSpan w:val="2"/>
          </w:tcPr>
          <w:p w14:paraId="5CE5F3E1" w14:textId="77777777" w:rsidR="00E0005A" w:rsidRPr="00C007B7" w:rsidRDefault="00E0005A" w:rsidP="00E0005A">
            <w:pPr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5" w:type="pct"/>
            <w:gridSpan w:val="3"/>
            <w:tcBorders>
              <w:bottom w:val="double" w:sz="4" w:space="0" w:color="auto"/>
            </w:tcBorders>
          </w:tcPr>
          <w:p w14:paraId="7CC9E3BD" w14:textId="2926B297" w:rsidR="00E0005A" w:rsidRPr="00C007B7" w:rsidRDefault="009F4685" w:rsidP="00E0005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3,817</w:t>
            </w:r>
          </w:p>
        </w:tc>
        <w:tc>
          <w:tcPr>
            <w:tcW w:w="137" w:type="pct"/>
          </w:tcPr>
          <w:p w14:paraId="6832CFA1" w14:textId="77777777" w:rsidR="00E0005A" w:rsidRPr="00C007B7" w:rsidRDefault="00E0005A" w:rsidP="00E0005A">
            <w:pPr>
              <w:spacing w:line="240" w:lineRule="auto"/>
              <w:ind w:right="4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double" w:sz="4" w:space="0" w:color="auto"/>
            </w:tcBorders>
            <w:vAlign w:val="bottom"/>
          </w:tcPr>
          <w:p w14:paraId="00544B01" w14:textId="7560609D" w:rsidR="00E0005A" w:rsidRPr="00C007B7" w:rsidRDefault="00C40D6F" w:rsidP="00E00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007B7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1,225</w:t>
            </w:r>
          </w:p>
        </w:tc>
      </w:tr>
    </w:tbl>
    <w:p w14:paraId="1A902F91" w14:textId="77777777" w:rsidR="00125EB7" w:rsidRPr="00E042A5" w:rsidRDefault="00125EB7">
      <w:pPr>
        <w:rPr>
          <w:sz w:val="30"/>
          <w:szCs w:val="30"/>
        </w:rPr>
      </w:pPr>
    </w:p>
    <w:tbl>
      <w:tblPr>
        <w:tblW w:w="9202" w:type="dxa"/>
        <w:tblInd w:w="455" w:type="dxa"/>
        <w:tblLayout w:type="fixed"/>
        <w:tblLook w:val="0000" w:firstRow="0" w:lastRow="0" w:firstColumn="0" w:lastColumn="0" w:noHBand="0" w:noVBand="0"/>
      </w:tblPr>
      <w:tblGrid>
        <w:gridCol w:w="3963"/>
        <w:gridCol w:w="1119"/>
        <w:gridCol w:w="272"/>
        <w:gridCol w:w="1178"/>
        <w:gridCol w:w="259"/>
        <w:gridCol w:w="1117"/>
        <w:gridCol w:w="250"/>
        <w:gridCol w:w="1044"/>
      </w:tblGrid>
      <w:tr w:rsidR="000F2463" w:rsidRPr="007671A3" w14:paraId="57B96C31" w14:textId="77777777" w:rsidTr="00D6330D">
        <w:tc>
          <w:tcPr>
            <w:tcW w:w="2153" w:type="pct"/>
          </w:tcPr>
          <w:p w14:paraId="2004E6F1" w14:textId="640B69A7" w:rsidR="000F2463" w:rsidRPr="007671A3" w:rsidRDefault="000F2463" w:rsidP="00E042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396" w:type="pct"/>
            <w:gridSpan w:val="3"/>
          </w:tcPr>
          <w:p w14:paraId="771C640B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736F88E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32EA0B1F" w14:textId="77777777" w:rsidR="000F2463" w:rsidRPr="007671A3" w:rsidRDefault="000F2463" w:rsidP="000F24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6E704255" w14:textId="77777777" w:rsidTr="00D6330D">
        <w:tc>
          <w:tcPr>
            <w:tcW w:w="2153" w:type="pct"/>
          </w:tcPr>
          <w:p w14:paraId="7F787C0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8" w:type="pct"/>
          </w:tcPr>
          <w:p w14:paraId="4C3AE56B" w14:textId="08FB0BB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D633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A8021C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</w:tcPr>
          <w:p w14:paraId="709D6679" w14:textId="18CA5BC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6330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6171283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4D20B459" w14:textId="1BE0999B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D6330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6" w:type="pct"/>
          </w:tcPr>
          <w:p w14:paraId="7AB3A986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</w:tcPr>
          <w:p w14:paraId="597B68CC" w14:textId="1A658336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6330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557EFE05" w14:textId="77777777" w:rsidTr="00D6330D">
        <w:tc>
          <w:tcPr>
            <w:tcW w:w="2153" w:type="pct"/>
          </w:tcPr>
          <w:p w14:paraId="63ADAA1E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47" w:type="pct"/>
            <w:gridSpan w:val="7"/>
          </w:tcPr>
          <w:p w14:paraId="186428D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97D1B" w:rsidRPr="007671A3" w14:paraId="280111FA" w14:textId="77777777" w:rsidTr="00D6330D">
        <w:trPr>
          <w:trHeight w:val="389"/>
        </w:trPr>
        <w:tc>
          <w:tcPr>
            <w:tcW w:w="2153" w:type="pct"/>
            <w:vAlign w:val="bottom"/>
          </w:tcPr>
          <w:p w14:paraId="03E3D7B8" w14:textId="77777777" w:rsidR="00097D1B" w:rsidRPr="007671A3" w:rsidRDefault="00097D1B" w:rsidP="00097D1B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08" w:type="pct"/>
          </w:tcPr>
          <w:p w14:paraId="56D74F69" w14:textId="77777777" w:rsidR="00097D1B" w:rsidRPr="007671A3" w:rsidRDefault="00097D1B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8" w:type="pct"/>
          </w:tcPr>
          <w:p w14:paraId="1D0E575F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4A3AA463" w14:textId="77777777" w:rsidR="00097D1B" w:rsidRPr="007671A3" w:rsidRDefault="00097D1B" w:rsidP="00097D1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46C151BE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0169AF75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" w:type="pct"/>
          </w:tcPr>
          <w:p w14:paraId="4E7CCF47" w14:textId="77777777" w:rsidR="00097D1B" w:rsidRPr="007671A3" w:rsidRDefault="00097D1B" w:rsidP="00097D1B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528C457" w14:textId="77777777" w:rsidR="00097D1B" w:rsidRPr="007671A3" w:rsidRDefault="00097D1B" w:rsidP="00097D1B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30D" w:rsidRPr="007671A3" w14:paraId="1C4B28A3" w14:textId="77777777" w:rsidTr="00D6330D">
        <w:tc>
          <w:tcPr>
            <w:tcW w:w="2153" w:type="pct"/>
            <w:vAlign w:val="bottom"/>
          </w:tcPr>
          <w:p w14:paraId="4C1B6B87" w14:textId="011CD124" w:rsidR="00D6330D" w:rsidRPr="007671A3" w:rsidRDefault="00D6330D" w:rsidP="00D6330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08" w:type="pct"/>
          </w:tcPr>
          <w:p w14:paraId="52F8ED5D" w14:textId="039A6BBA" w:rsidR="00D6330D" w:rsidRPr="00F3720A" w:rsidRDefault="003953B7" w:rsidP="00D6330D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72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32B6E207" w14:textId="77777777" w:rsidR="00D6330D" w:rsidRPr="007671A3" w:rsidRDefault="00D6330D" w:rsidP="00D6330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</w:tcPr>
          <w:p w14:paraId="2D09E6D5" w14:textId="689A1538" w:rsidR="00D6330D" w:rsidRPr="007671A3" w:rsidRDefault="00D6330D" w:rsidP="00F3720A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FE94D5F" w14:textId="77777777" w:rsidR="00D6330D" w:rsidRPr="007671A3" w:rsidRDefault="00D6330D" w:rsidP="00D6330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644A271A" w14:textId="1A6373DA" w:rsidR="00D6330D" w:rsidRPr="00F3720A" w:rsidRDefault="00F3720A" w:rsidP="00F3720A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85</w:t>
            </w:r>
          </w:p>
        </w:tc>
        <w:tc>
          <w:tcPr>
            <w:tcW w:w="136" w:type="pct"/>
          </w:tcPr>
          <w:p w14:paraId="0BCAF860" w14:textId="77777777" w:rsidR="00D6330D" w:rsidRPr="007671A3" w:rsidRDefault="00D6330D" w:rsidP="00D6330D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4A72BE2" w14:textId="520B2491" w:rsidR="00D6330D" w:rsidRPr="007671A3" w:rsidRDefault="00D6330D" w:rsidP="00D6330D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</w:p>
        </w:tc>
      </w:tr>
      <w:tr w:rsidR="00D6330D" w:rsidRPr="007671A3" w14:paraId="4406428C" w14:textId="77777777" w:rsidTr="00D6330D">
        <w:tc>
          <w:tcPr>
            <w:tcW w:w="2153" w:type="pct"/>
          </w:tcPr>
          <w:p w14:paraId="7E3F5B8B" w14:textId="77777777" w:rsidR="00D6330D" w:rsidRDefault="00D6330D" w:rsidP="00D6330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0"/>
                <w:szCs w:val="20"/>
              </w:rPr>
            </w:pPr>
          </w:p>
          <w:p w14:paraId="0A62BD26" w14:textId="5FA7E558" w:rsidR="00392B4F" w:rsidRPr="007671A3" w:rsidRDefault="00392B4F" w:rsidP="00D6330D">
            <w:pPr>
              <w:spacing w:line="240" w:lineRule="auto"/>
              <w:jc w:val="both"/>
              <w:rPr>
                <w:rFonts w:ascii="Angsana New" w:hAnsi="Angsana New"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08" w:type="pct"/>
            <w:vAlign w:val="bottom"/>
          </w:tcPr>
          <w:p w14:paraId="08FF1CAC" w14:textId="77777777" w:rsidR="00D6330D" w:rsidRPr="00F3720A" w:rsidRDefault="00D6330D" w:rsidP="00F3720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3DFB98FF" w14:textId="77777777" w:rsidR="00D6330D" w:rsidRPr="007671A3" w:rsidRDefault="00D6330D" w:rsidP="00D6330D">
            <w:pPr>
              <w:spacing w:line="240" w:lineRule="auto"/>
              <w:ind w:right="44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0" w:type="pct"/>
            <w:vAlign w:val="bottom"/>
          </w:tcPr>
          <w:p w14:paraId="78295669" w14:textId="77777777" w:rsidR="00D6330D" w:rsidRPr="007671A3" w:rsidRDefault="00D6330D" w:rsidP="00D6330D">
            <w:pPr>
              <w:tabs>
                <w:tab w:val="left" w:pos="837"/>
              </w:tabs>
              <w:spacing w:line="240" w:lineRule="auto"/>
              <w:ind w:right="44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1" w:type="pct"/>
          </w:tcPr>
          <w:p w14:paraId="64E4E9F0" w14:textId="77777777" w:rsidR="00D6330D" w:rsidRPr="007671A3" w:rsidRDefault="00D6330D" w:rsidP="00D6330D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07" w:type="pct"/>
            <w:vAlign w:val="bottom"/>
          </w:tcPr>
          <w:p w14:paraId="3CEF7654" w14:textId="77777777" w:rsidR="00D6330D" w:rsidRPr="00E83493" w:rsidRDefault="00D6330D" w:rsidP="00D6330D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499B3BB2" w14:textId="77777777" w:rsidR="00D6330D" w:rsidRPr="007671A3" w:rsidRDefault="00D6330D" w:rsidP="00D6330D">
            <w:pPr>
              <w:spacing w:line="240" w:lineRule="auto"/>
              <w:ind w:right="44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67" w:type="pct"/>
            <w:vAlign w:val="bottom"/>
          </w:tcPr>
          <w:p w14:paraId="634E0AEE" w14:textId="77777777" w:rsidR="00D6330D" w:rsidRPr="007671A3" w:rsidRDefault="00D6330D" w:rsidP="00D6330D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6330D" w:rsidRPr="007671A3" w14:paraId="18DF6691" w14:textId="77777777" w:rsidTr="00D6330D">
        <w:trPr>
          <w:trHeight w:val="344"/>
        </w:trPr>
        <w:tc>
          <w:tcPr>
            <w:tcW w:w="2153" w:type="pct"/>
          </w:tcPr>
          <w:p w14:paraId="3F33D8E4" w14:textId="322C0CCE" w:rsidR="00D6330D" w:rsidRPr="007671A3" w:rsidRDefault="00260FC1" w:rsidP="00D6330D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08" w:type="pct"/>
            <w:vAlign w:val="bottom"/>
          </w:tcPr>
          <w:p w14:paraId="4314691C" w14:textId="77777777" w:rsidR="00D6330D" w:rsidRPr="00F3720A" w:rsidRDefault="00D6330D" w:rsidP="00F3720A">
            <w:pPr>
              <w:pStyle w:val="acctfourfigures"/>
              <w:tabs>
                <w:tab w:val="clear" w:pos="765"/>
                <w:tab w:val="decimal" w:pos="61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8" w:type="pct"/>
          </w:tcPr>
          <w:p w14:paraId="01113F8D" w14:textId="77777777" w:rsidR="00D6330D" w:rsidRPr="007671A3" w:rsidRDefault="00D6330D" w:rsidP="00D6330D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0DBFB8AD" w14:textId="77777777" w:rsidR="00D6330D" w:rsidRPr="007671A3" w:rsidRDefault="00D6330D" w:rsidP="00D6330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" w:type="pct"/>
          </w:tcPr>
          <w:p w14:paraId="0F1C7E06" w14:textId="77777777" w:rsidR="00D6330D" w:rsidRPr="007671A3" w:rsidRDefault="00D6330D" w:rsidP="00D6330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  <w:vAlign w:val="bottom"/>
          </w:tcPr>
          <w:p w14:paraId="531B5B7F" w14:textId="77777777" w:rsidR="00D6330D" w:rsidRPr="00E83493" w:rsidRDefault="00D6330D" w:rsidP="00D6330D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6" w:type="pct"/>
          </w:tcPr>
          <w:p w14:paraId="5B91F8E1" w14:textId="77777777" w:rsidR="00D6330D" w:rsidRPr="007671A3" w:rsidRDefault="00D6330D" w:rsidP="00D6330D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A05BAE4" w14:textId="77777777" w:rsidR="00D6330D" w:rsidRPr="007671A3" w:rsidRDefault="00D6330D" w:rsidP="00D6330D">
            <w:pPr>
              <w:tabs>
                <w:tab w:val="clear" w:pos="907"/>
                <w:tab w:val="left" w:pos="86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53B7" w:rsidRPr="007671A3" w14:paraId="31435706" w14:textId="77777777" w:rsidTr="007E0FCA">
        <w:trPr>
          <w:trHeight w:val="344"/>
        </w:trPr>
        <w:tc>
          <w:tcPr>
            <w:tcW w:w="2153" w:type="pct"/>
          </w:tcPr>
          <w:p w14:paraId="727C1FD0" w14:textId="77777777" w:rsidR="003953B7" w:rsidRPr="007671A3" w:rsidRDefault="003953B7" w:rsidP="003953B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(ท่าหลวง) จำกัด</w:t>
            </w:r>
          </w:p>
        </w:tc>
        <w:tc>
          <w:tcPr>
            <w:tcW w:w="608" w:type="pct"/>
          </w:tcPr>
          <w:p w14:paraId="1EDD6D6B" w14:textId="3685AE40" w:rsidR="003953B7" w:rsidRPr="00F3720A" w:rsidRDefault="006B1BF3" w:rsidP="006B1BF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9,645</w:t>
            </w:r>
          </w:p>
        </w:tc>
        <w:tc>
          <w:tcPr>
            <w:tcW w:w="148" w:type="pct"/>
          </w:tcPr>
          <w:p w14:paraId="2FBB6947" w14:textId="77777777" w:rsidR="003953B7" w:rsidRPr="007671A3" w:rsidRDefault="003953B7" w:rsidP="003953B7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3C2A69A" w14:textId="7A2D0192" w:rsidR="003953B7" w:rsidRPr="00E83493" w:rsidRDefault="003953B7" w:rsidP="003953B7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11,547</w:t>
            </w:r>
          </w:p>
        </w:tc>
        <w:tc>
          <w:tcPr>
            <w:tcW w:w="141" w:type="pct"/>
          </w:tcPr>
          <w:p w14:paraId="1D7E4BAC" w14:textId="77777777" w:rsidR="003953B7" w:rsidRPr="007671A3" w:rsidRDefault="003953B7" w:rsidP="003953B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1129C447" w14:textId="0D780D12" w:rsidR="003953B7" w:rsidRPr="00F3720A" w:rsidRDefault="006B1BF3" w:rsidP="006B1BF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7,381</w:t>
            </w:r>
          </w:p>
        </w:tc>
        <w:tc>
          <w:tcPr>
            <w:tcW w:w="136" w:type="pct"/>
          </w:tcPr>
          <w:p w14:paraId="0A5B9384" w14:textId="77777777" w:rsidR="003953B7" w:rsidRPr="007671A3" w:rsidRDefault="003953B7" w:rsidP="003953B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7636D982" w14:textId="1086C31E" w:rsidR="003953B7" w:rsidRPr="00551E4F" w:rsidRDefault="003953B7" w:rsidP="00551E4F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1E4F">
              <w:rPr>
                <w:rFonts w:ascii="Angsana New" w:hAnsi="Angsana New"/>
                <w:color w:val="000000"/>
                <w:sz w:val="30"/>
                <w:szCs w:val="30"/>
              </w:rPr>
              <w:t>9,202</w:t>
            </w:r>
          </w:p>
        </w:tc>
      </w:tr>
      <w:tr w:rsidR="003953B7" w:rsidRPr="007671A3" w14:paraId="702D9656" w14:textId="77777777" w:rsidTr="007E0FCA">
        <w:trPr>
          <w:trHeight w:val="344"/>
        </w:trPr>
        <w:tc>
          <w:tcPr>
            <w:tcW w:w="2153" w:type="pct"/>
          </w:tcPr>
          <w:p w14:paraId="0D8970D2" w14:textId="77777777" w:rsidR="003953B7" w:rsidRPr="007671A3" w:rsidRDefault="003953B7" w:rsidP="003953B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บริษัทเอสซีจี โลจิสติกส์ แมเนจเม้นท์ จำกัด</w:t>
            </w:r>
          </w:p>
        </w:tc>
        <w:tc>
          <w:tcPr>
            <w:tcW w:w="608" w:type="pct"/>
          </w:tcPr>
          <w:p w14:paraId="6CB9D5C5" w14:textId="42A6502D" w:rsidR="003953B7" w:rsidRPr="00F3720A" w:rsidRDefault="006B1BF3" w:rsidP="006B1BF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1,483</w:t>
            </w:r>
          </w:p>
        </w:tc>
        <w:tc>
          <w:tcPr>
            <w:tcW w:w="148" w:type="pct"/>
          </w:tcPr>
          <w:p w14:paraId="304ACA39" w14:textId="77777777" w:rsidR="003953B7" w:rsidRPr="007671A3" w:rsidRDefault="003953B7" w:rsidP="003953B7">
            <w:pPr>
              <w:spacing w:line="240" w:lineRule="auto"/>
              <w:ind w:right="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403CB6A9" w14:textId="2BA24463" w:rsidR="003953B7" w:rsidRPr="00E83493" w:rsidRDefault="003953B7" w:rsidP="003953B7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2,034</w:t>
            </w:r>
          </w:p>
        </w:tc>
        <w:tc>
          <w:tcPr>
            <w:tcW w:w="141" w:type="pct"/>
          </w:tcPr>
          <w:p w14:paraId="743855F2" w14:textId="77777777" w:rsidR="003953B7" w:rsidRPr="007671A3" w:rsidRDefault="003953B7" w:rsidP="003953B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30461BFA" w14:textId="654F32D7" w:rsidR="003953B7" w:rsidRPr="00F3720A" w:rsidRDefault="006B1BF3" w:rsidP="006B1BF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895</w:t>
            </w:r>
          </w:p>
        </w:tc>
        <w:tc>
          <w:tcPr>
            <w:tcW w:w="136" w:type="pct"/>
          </w:tcPr>
          <w:p w14:paraId="0CAC116D" w14:textId="77777777" w:rsidR="003953B7" w:rsidRPr="007671A3" w:rsidRDefault="003953B7" w:rsidP="003953B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402540A3" w14:textId="1CF813B7" w:rsidR="003953B7" w:rsidRPr="00551E4F" w:rsidRDefault="003953B7" w:rsidP="00551E4F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1E4F">
              <w:rPr>
                <w:rFonts w:ascii="Angsana New" w:hAnsi="Angsana New"/>
                <w:color w:val="000000"/>
                <w:sz w:val="30"/>
                <w:szCs w:val="30"/>
              </w:rPr>
              <w:t>1,025</w:t>
            </w:r>
          </w:p>
        </w:tc>
      </w:tr>
      <w:tr w:rsidR="003953B7" w:rsidRPr="007671A3" w14:paraId="3E0FCC88" w14:textId="77777777" w:rsidTr="007E0FCA">
        <w:trPr>
          <w:trHeight w:val="344"/>
        </w:trPr>
        <w:tc>
          <w:tcPr>
            <w:tcW w:w="2153" w:type="pct"/>
          </w:tcPr>
          <w:p w14:paraId="4D6E82D2" w14:textId="4E7CF05F" w:rsidR="003953B7" w:rsidRPr="007671A3" w:rsidRDefault="003953B7" w:rsidP="003953B7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บริษัทผลิตภัณฑ์และวัตถุก่อสร้าง จำกัด</w:t>
            </w:r>
          </w:p>
        </w:tc>
        <w:tc>
          <w:tcPr>
            <w:tcW w:w="608" w:type="pct"/>
          </w:tcPr>
          <w:p w14:paraId="239D8A55" w14:textId="667E5305" w:rsidR="003953B7" w:rsidRPr="00F3720A" w:rsidRDefault="006B1BF3" w:rsidP="006B1BF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1,162</w:t>
            </w:r>
          </w:p>
        </w:tc>
        <w:tc>
          <w:tcPr>
            <w:tcW w:w="148" w:type="pct"/>
          </w:tcPr>
          <w:p w14:paraId="6DD0A2C3" w14:textId="77777777" w:rsidR="003953B7" w:rsidRPr="007671A3" w:rsidRDefault="003953B7" w:rsidP="003953B7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8010268" w14:textId="0B2657AB" w:rsidR="003953B7" w:rsidRPr="00D6330D" w:rsidRDefault="003953B7" w:rsidP="003953B7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  <w:tc>
          <w:tcPr>
            <w:tcW w:w="141" w:type="pct"/>
          </w:tcPr>
          <w:p w14:paraId="59C63B74" w14:textId="77777777" w:rsidR="003953B7" w:rsidRPr="007671A3" w:rsidRDefault="003953B7" w:rsidP="003953B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E3ABBB" w14:textId="210F481F" w:rsidR="003953B7" w:rsidRPr="00F3720A" w:rsidRDefault="006B1BF3" w:rsidP="006B1BF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1,162</w:t>
            </w:r>
          </w:p>
        </w:tc>
        <w:tc>
          <w:tcPr>
            <w:tcW w:w="136" w:type="pct"/>
          </w:tcPr>
          <w:p w14:paraId="4D3FEF90" w14:textId="77777777" w:rsidR="003953B7" w:rsidRPr="007671A3" w:rsidRDefault="003953B7" w:rsidP="003953B7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8D63DDB" w14:textId="741927B2" w:rsidR="003953B7" w:rsidRPr="00551E4F" w:rsidRDefault="003953B7" w:rsidP="00551E4F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51E4F">
              <w:rPr>
                <w:rFonts w:ascii="Angsana New" w:hAnsi="Angsana New"/>
                <w:color w:val="000000"/>
                <w:sz w:val="30"/>
                <w:szCs w:val="30"/>
              </w:rPr>
              <w:t>1,336</w:t>
            </w:r>
          </w:p>
        </w:tc>
      </w:tr>
      <w:tr w:rsidR="006B1BF3" w:rsidRPr="007671A3" w14:paraId="4095F9C3" w14:textId="77777777" w:rsidTr="007E0FCA">
        <w:trPr>
          <w:trHeight w:val="344"/>
        </w:trPr>
        <w:tc>
          <w:tcPr>
            <w:tcW w:w="2153" w:type="pct"/>
          </w:tcPr>
          <w:p w14:paraId="575A08ED" w14:textId="6DA29087" w:rsidR="006B1BF3" w:rsidRPr="00ED0796" w:rsidRDefault="006B1BF3" w:rsidP="006B1BF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B1BF3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ซิเมนต์-ผลิตภัณฑ์ก่อสร้าง จำกัด</w:t>
            </w:r>
          </w:p>
        </w:tc>
        <w:tc>
          <w:tcPr>
            <w:tcW w:w="608" w:type="pct"/>
          </w:tcPr>
          <w:p w14:paraId="34155719" w14:textId="4280E0E8" w:rsidR="006B1BF3" w:rsidRDefault="006B1BF3" w:rsidP="006B1BF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48" w:type="pct"/>
          </w:tcPr>
          <w:p w14:paraId="31BB1C3F" w14:textId="0B44A736" w:rsidR="006B1BF3" w:rsidRPr="007671A3" w:rsidRDefault="006B1BF3" w:rsidP="006B1BF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72375F45" w14:textId="63CF73D8" w:rsidR="006B1BF3" w:rsidRPr="003A57F8" w:rsidRDefault="006B1BF3" w:rsidP="003A57F8">
            <w:pPr>
              <w:pStyle w:val="acctfourfigures"/>
              <w:tabs>
                <w:tab w:val="clear" w:pos="765"/>
                <w:tab w:val="decimal" w:pos="64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3A57F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14ED7B8" w14:textId="77777777" w:rsidR="006B1BF3" w:rsidRPr="007671A3" w:rsidRDefault="006B1BF3" w:rsidP="006B1BF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58B69F36" w14:textId="20A6E575" w:rsidR="006B1BF3" w:rsidRPr="00F3720A" w:rsidRDefault="006B1BF3" w:rsidP="006B1BF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659</w:t>
            </w:r>
          </w:p>
        </w:tc>
        <w:tc>
          <w:tcPr>
            <w:tcW w:w="136" w:type="pct"/>
          </w:tcPr>
          <w:p w14:paraId="7106ADA3" w14:textId="77777777" w:rsidR="006B1BF3" w:rsidRPr="007671A3" w:rsidRDefault="006B1BF3" w:rsidP="006B1BF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284029F2" w14:textId="56493939" w:rsidR="00551E4F" w:rsidRPr="00551E4F" w:rsidRDefault="00551E4F" w:rsidP="00551E4F">
            <w:pPr>
              <w:pStyle w:val="acctfourfigures"/>
              <w:tabs>
                <w:tab w:val="clear" w:pos="765"/>
                <w:tab w:val="decimal" w:pos="54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551E4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6B1BF3" w:rsidRPr="007671A3" w14:paraId="46C4FB05" w14:textId="77777777" w:rsidTr="007E0FCA">
        <w:trPr>
          <w:trHeight w:val="344"/>
        </w:trPr>
        <w:tc>
          <w:tcPr>
            <w:tcW w:w="2153" w:type="pct"/>
          </w:tcPr>
          <w:p w14:paraId="17884EDF" w14:textId="2544D529" w:rsidR="006B1BF3" w:rsidRPr="007671A3" w:rsidRDefault="006B1BF3" w:rsidP="006B1BF3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95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(แก่งคอย) จำกัด</w:t>
            </w:r>
          </w:p>
        </w:tc>
        <w:tc>
          <w:tcPr>
            <w:tcW w:w="608" w:type="pct"/>
          </w:tcPr>
          <w:p w14:paraId="63468D5D" w14:textId="049CDCF6" w:rsidR="006B1BF3" w:rsidRPr="00F3720A" w:rsidRDefault="006B1BF3" w:rsidP="006B1BF3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72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48" w:type="pct"/>
          </w:tcPr>
          <w:p w14:paraId="24AA0626" w14:textId="77777777" w:rsidR="006B1BF3" w:rsidRPr="007671A3" w:rsidRDefault="006B1BF3" w:rsidP="006B1BF3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vAlign w:val="bottom"/>
          </w:tcPr>
          <w:p w14:paraId="29BA9FB8" w14:textId="58FDFC75" w:rsidR="006B1BF3" w:rsidRPr="00D6330D" w:rsidRDefault="006B1BF3" w:rsidP="006B1BF3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429</w:t>
            </w:r>
          </w:p>
        </w:tc>
        <w:tc>
          <w:tcPr>
            <w:tcW w:w="141" w:type="pct"/>
          </w:tcPr>
          <w:p w14:paraId="778E2D5B" w14:textId="77777777" w:rsidR="006B1BF3" w:rsidRPr="007671A3" w:rsidRDefault="006B1BF3" w:rsidP="006B1BF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7" w:type="pct"/>
          </w:tcPr>
          <w:p w14:paraId="246F0242" w14:textId="63EE833B" w:rsidR="006B1BF3" w:rsidRPr="00F3720A" w:rsidRDefault="006B1BF3" w:rsidP="006B1BF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F3720A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36" w:type="pct"/>
          </w:tcPr>
          <w:p w14:paraId="51B65DBD" w14:textId="77777777" w:rsidR="006B1BF3" w:rsidRPr="007671A3" w:rsidRDefault="006B1BF3" w:rsidP="006B1BF3">
            <w:pPr>
              <w:spacing w:line="240" w:lineRule="auto"/>
              <w:ind w:right="4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C370B9A" w14:textId="0414DE2A" w:rsidR="006B1BF3" w:rsidRPr="00551E4F" w:rsidRDefault="006B1BF3" w:rsidP="00551E4F">
            <w:pPr>
              <w:tabs>
                <w:tab w:val="clear" w:pos="907"/>
                <w:tab w:val="left" w:pos="83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51E4F">
              <w:rPr>
                <w:rFonts w:ascii="Angsana New" w:hAnsi="Angsana New"/>
                <w:sz w:val="30"/>
                <w:szCs w:val="30"/>
              </w:rPr>
              <w:t>429</w:t>
            </w:r>
          </w:p>
        </w:tc>
      </w:tr>
      <w:tr w:rsidR="006B1BF3" w:rsidRPr="007671A3" w14:paraId="310BABE8" w14:textId="77777777" w:rsidTr="00D6330D">
        <w:tc>
          <w:tcPr>
            <w:tcW w:w="2153" w:type="pct"/>
          </w:tcPr>
          <w:p w14:paraId="3B9DDF00" w14:textId="77777777" w:rsidR="006B1BF3" w:rsidRPr="007671A3" w:rsidRDefault="006B1BF3" w:rsidP="006B1BF3">
            <w:pPr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</w:tcPr>
          <w:p w14:paraId="3280CA55" w14:textId="60776F5B" w:rsidR="006B1BF3" w:rsidRPr="00E83493" w:rsidRDefault="006B1BF3" w:rsidP="006B1BF3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12,949</w:t>
            </w:r>
          </w:p>
        </w:tc>
        <w:tc>
          <w:tcPr>
            <w:tcW w:w="148" w:type="pct"/>
          </w:tcPr>
          <w:p w14:paraId="11DEF5B9" w14:textId="77777777" w:rsidR="006B1BF3" w:rsidRPr="00E83493" w:rsidRDefault="006B1BF3" w:rsidP="006B1BF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318581B1" w14:textId="2BCB621A" w:rsidR="006B1BF3" w:rsidRPr="00E83493" w:rsidRDefault="006B1BF3" w:rsidP="006B1BF3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15,346</w:t>
            </w:r>
          </w:p>
        </w:tc>
        <w:tc>
          <w:tcPr>
            <w:tcW w:w="141" w:type="pct"/>
          </w:tcPr>
          <w:p w14:paraId="69CD21B7" w14:textId="77777777" w:rsidR="006B1BF3" w:rsidRPr="00E83493" w:rsidRDefault="006B1BF3" w:rsidP="006B1BF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7D934F14" w14:textId="42EBF454" w:rsidR="006B1BF3" w:rsidRPr="00F3720A" w:rsidRDefault="006B1BF3" w:rsidP="006B1BF3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10,182</w:t>
            </w:r>
          </w:p>
        </w:tc>
        <w:tc>
          <w:tcPr>
            <w:tcW w:w="136" w:type="pct"/>
          </w:tcPr>
          <w:p w14:paraId="174DBE29" w14:textId="77777777" w:rsidR="006B1BF3" w:rsidRPr="00E83493" w:rsidRDefault="006B1BF3" w:rsidP="006B1BF3">
            <w:pPr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</w:tcPr>
          <w:p w14:paraId="1C84E32B" w14:textId="0A859DDD" w:rsidR="006B1BF3" w:rsidRPr="00D6330D" w:rsidRDefault="006B1BF3" w:rsidP="006B1BF3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6330D">
              <w:rPr>
                <w:rFonts w:ascii="Angsana New" w:hAnsi="Angsana New"/>
                <w:b/>
                <w:bCs/>
                <w:sz w:val="30"/>
                <w:szCs w:val="30"/>
              </w:rPr>
              <w:t>12,</w:t>
            </w:r>
            <w:r w:rsidRPr="00D6330D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030</w:t>
            </w:r>
          </w:p>
        </w:tc>
      </w:tr>
    </w:tbl>
    <w:p w14:paraId="64C2F58F" w14:textId="7E23D61C" w:rsidR="00E042A5" w:rsidRDefault="00E042A5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3FD9F82B" w14:textId="35939F86" w:rsidR="00E0005A" w:rsidRDefault="00E0005A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p w14:paraId="7B5BA228" w14:textId="77777777" w:rsidR="00C007B7" w:rsidRDefault="00C007B7" w:rsidP="000E7D05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4057"/>
        <w:gridCol w:w="1172"/>
        <w:gridCol w:w="8"/>
        <w:gridCol w:w="263"/>
        <w:gridCol w:w="13"/>
        <w:gridCol w:w="1250"/>
        <w:gridCol w:w="267"/>
        <w:gridCol w:w="13"/>
        <w:gridCol w:w="1070"/>
        <w:gridCol w:w="15"/>
        <w:gridCol w:w="27"/>
        <w:gridCol w:w="17"/>
        <w:gridCol w:w="181"/>
        <w:gridCol w:w="17"/>
        <w:gridCol w:w="40"/>
        <w:gridCol w:w="1130"/>
      </w:tblGrid>
      <w:tr w:rsidR="00281080" w:rsidRPr="007671A3" w14:paraId="312ACB4E" w14:textId="77777777" w:rsidTr="00125EB7">
        <w:tc>
          <w:tcPr>
            <w:tcW w:w="2126" w:type="pct"/>
          </w:tcPr>
          <w:p w14:paraId="563D184A" w14:textId="1F9B09A4" w:rsidR="00281080" w:rsidRPr="007671A3" w:rsidRDefault="00281080" w:rsidP="00E000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Pr="007671A3">
              <w:rPr>
                <w:rFonts w:ascii="Angsana New" w:hAnsi="Angsana New"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cs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="00BD6609"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418" w:type="pct"/>
            <w:gridSpan w:val="5"/>
          </w:tcPr>
          <w:p w14:paraId="00D9AEDF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A164846" w14:textId="77777777" w:rsidR="00281080" w:rsidRPr="007671A3" w:rsidRDefault="00281080" w:rsidP="004F65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9"/>
          </w:tcPr>
          <w:p w14:paraId="03DF862B" w14:textId="77777777" w:rsidR="00281080" w:rsidRPr="007671A3" w:rsidRDefault="00281080" w:rsidP="00FC5B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7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02D32" w:rsidRPr="007671A3" w14:paraId="01E62E72" w14:textId="77777777" w:rsidTr="00125EB7">
        <w:tc>
          <w:tcPr>
            <w:tcW w:w="2126" w:type="pct"/>
          </w:tcPr>
          <w:p w14:paraId="51C64534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8" w:type="pct"/>
            <w:gridSpan w:val="2"/>
          </w:tcPr>
          <w:p w14:paraId="3E59BBE0" w14:textId="7FF653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7649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14:paraId="13894E0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</w:tcPr>
          <w:p w14:paraId="158236BC" w14:textId="4FFD0AC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649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3F7A90E1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0" w:type="pct"/>
            <w:gridSpan w:val="4"/>
          </w:tcPr>
          <w:p w14:paraId="5C14E59F" w14:textId="2BFA1C04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7649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4" w:type="pct"/>
            <w:gridSpan w:val="4"/>
          </w:tcPr>
          <w:p w14:paraId="28B9F57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0A442D" w14:textId="64964F99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6495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3B22FD4C" w14:textId="77777777" w:rsidTr="00DC6969">
        <w:tc>
          <w:tcPr>
            <w:tcW w:w="2126" w:type="pct"/>
          </w:tcPr>
          <w:p w14:paraId="7690727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74" w:type="pct"/>
            <w:gridSpan w:val="15"/>
          </w:tcPr>
          <w:p w14:paraId="1E83A37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02D32" w:rsidRPr="007671A3" w14:paraId="65610F69" w14:textId="77777777" w:rsidTr="00125EB7">
        <w:trPr>
          <w:trHeight w:val="416"/>
        </w:trPr>
        <w:tc>
          <w:tcPr>
            <w:tcW w:w="2126" w:type="pct"/>
          </w:tcPr>
          <w:p w14:paraId="0BC63EF9" w14:textId="77777777" w:rsidR="00097D1B" w:rsidRPr="007671A3" w:rsidRDefault="00097D1B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18" w:type="pct"/>
            <w:gridSpan w:val="2"/>
            <w:vAlign w:val="bottom"/>
          </w:tcPr>
          <w:p w14:paraId="4F6A8031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3C4B84F" w14:textId="77777777" w:rsidR="00097D1B" w:rsidRPr="007671A3" w:rsidRDefault="00097D1B" w:rsidP="00097D1B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6CDF86BD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0" w:type="pct"/>
          </w:tcPr>
          <w:p w14:paraId="5640EAE8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1380B601" w14:textId="77777777" w:rsidR="00097D1B" w:rsidRPr="007671A3" w:rsidRDefault="00097D1B" w:rsidP="00097D1B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4BD2F12C" w14:textId="77777777" w:rsidR="00097D1B" w:rsidRPr="007671A3" w:rsidRDefault="00097D1B" w:rsidP="00097D1B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67AF049" w14:textId="77777777" w:rsidR="00097D1B" w:rsidRPr="007671A3" w:rsidRDefault="00097D1B" w:rsidP="00097D1B">
            <w:pPr>
              <w:spacing w:line="240" w:lineRule="auto"/>
              <w:ind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02D32" w:rsidRPr="007671A3" w14:paraId="7EE378F7" w14:textId="77777777" w:rsidTr="00125EB7">
        <w:tc>
          <w:tcPr>
            <w:tcW w:w="2126" w:type="pct"/>
          </w:tcPr>
          <w:p w14:paraId="579928C1" w14:textId="2352BDED" w:rsidR="00764953" w:rsidRPr="007671A3" w:rsidRDefault="00764953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บริษัทปูนซิเมนต์ไทย จำกัด (มหาชน)</w:t>
            </w:r>
          </w:p>
        </w:tc>
        <w:tc>
          <w:tcPr>
            <w:tcW w:w="618" w:type="pct"/>
            <w:gridSpan w:val="2"/>
            <w:vAlign w:val="bottom"/>
          </w:tcPr>
          <w:p w14:paraId="29BD4663" w14:textId="7A3054A1" w:rsidR="00764953" w:rsidRPr="006471EF" w:rsidRDefault="005109DA" w:rsidP="00A4329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</w:t>
            </w:r>
            <w:r w:rsidRPr="00A43299">
              <w:rPr>
                <w:rFonts w:ascii="Angsana New" w:hAnsi="Angsana New"/>
                <w:sz w:val="30"/>
                <w:szCs w:val="30"/>
                <w:lang w:val="en-US" w:bidi="th-TH"/>
              </w:rPr>
              <w:t>398</w:t>
            </w:r>
          </w:p>
        </w:tc>
        <w:tc>
          <w:tcPr>
            <w:tcW w:w="145" w:type="pct"/>
            <w:gridSpan w:val="2"/>
          </w:tcPr>
          <w:p w14:paraId="5D42085F" w14:textId="77777777" w:rsidR="00764953" w:rsidRPr="007671A3" w:rsidRDefault="00764953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49481E7F" w14:textId="5B4E5D11" w:rsidR="00764953" w:rsidRPr="005B2C64" w:rsidRDefault="00764953" w:rsidP="00A43299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2,929</w:t>
            </w:r>
          </w:p>
        </w:tc>
        <w:tc>
          <w:tcPr>
            <w:tcW w:w="140" w:type="pct"/>
          </w:tcPr>
          <w:p w14:paraId="6EC6BCE2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594926A2" w14:textId="44E434D8" w:rsidR="00764953" w:rsidRPr="006471EF" w:rsidRDefault="005109DA" w:rsidP="00A4329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1,635</w:t>
            </w:r>
          </w:p>
        </w:tc>
        <w:tc>
          <w:tcPr>
            <w:tcW w:w="125" w:type="pct"/>
            <w:gridSpan w:val="3"/>
          </w:tcPr>
          <w:p w14:paraId="665BEA7E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F3FD536" w14:textId="6654C2BD" w:rsidR="00764953" w:rsidRPr="005B2C64" w:rsidRDefault="00764953" w:rsidP="0076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2,801</w:t>
            </w:r>
          </w:p>
        </w:tc>
      </w:tr>
      <w:tr w:rsidR="00B02D32" w:rsidRPr="007671A3" w14:paraId="57FC2A45" w14:textId="77777777" w:rsidTr="00125EB7">
        <w:tc>
          <w:tcPr>
            <w:tcW w:w="2126" w:type="pct"/>
          </w:tcPr>
          <w:p w14:paraId="6CB66727" w14:textId="24CF2DEE" w:rsidR="00764953" w:rsidRPr="007671A3" w:rsidRDefault="00764953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D0796">
              <w:rPr>
                <w:rFonts w:ascii="Angsana New" w:hAnsi="Angsana New"/>
                <w:sz w:val="30"/>
                <w:szCs w:val="30"/>
                <w:cs/>
              </w:rPr>
              <w:t>บริษัทเอสซีจี ผลิตภัณฑ์ก่อสร้าง จำกัด</w:t>
            </w:r>
          </w:p>
        </w:tc>
        <w:tc>
          <w:tcPr>
            <w:tcW w:w="618" w:type="pct"/>
            <w:gridSpan w:val="2"/>
            <w:vAlign w:val="bottom"/>
          </w:tcPr>
          <w:p w14:paraId="2CA032E3" w14:textId="6E59E8EC" w:rsidR="00764953" w:rsidRPr="006471EF" w:rsidRDefault="006471EF" w:rsidP="00FC5B5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7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18CD01B7" w14:textId="77777777" w:rsidR="00764953" w:rsidRPr="007671A3" w:rsidRDefault="00764953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0BC77564" w14:textId="68554EDB" w:rsidR="00764953" w:rsidRPr="00A43299" w:rsidRDefault="00764953" w:rsidP="00A43299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  <w:tc>
          <w:tcPr>
            <w:tcW w:w="140" w:type="pct"/>
          </w:tcPr>
          <w:p w14:paraId="7DEF41BC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5EB9C347" w14:textId="2E07C5E0" w:rsidR="00764953" w:rsidRPr="006471EF" w:rsidRDefault="006471EF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6471E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5" w:type="pct"/>
            <w:gridSpan w:val="3"/>
          </w:tcPr>
          <w:p w14:paraId="17856FE9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522ED72" w14:textId="5CBFC9DD" w:rsidR="00764953" w:rsidRPr="007671A3" w:rsidRDefault="00764953" w:rsidP="0076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75</w:t>
            </w:r>
          </w:p>
        </w:tc>
      </w:tr>
      <w:tr w:rsidR="00B02D32" w:rsidRPr="005A0013" w14:paraId="14F6CE4E" w14:textId="77777777" w:rsidTr="00125EB7">
        <w:tc>
          <w:tcPr>
            <w:tcW w:w="2126" w:type="pct"/>
          </w:tcPr>
          <w:p w14:paraId="41A728B3" w14:textId="77777777" w:rsidR="00764953" w:rsidRPr="005A0013" w:rsidRDefault="00764953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8" w:type="pct"/>
            <w:gridSpan w:val="2"/>
          </w:tcPr>
          <w:p w14:paraId="44D12A87" w14:textId="77777777" w:rsidR="00764953" w:rsidRPr="006471EF" w:rsidRDefault="00764953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27594C2B" w14:textId="77777777" w:rsidR="00764953" w:rsidRPr="005A0013" w:rsidRDefault="00764953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</w:tcPr>
          <w:p w14:paraId="27CBE045" w14:textId="77777777" w:rsidR="00764953" w:rsidRPr="005A001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536777F4" w14:textId="77777777" w:rsidR="00764953" w:rsidRPr="005A001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gridSpan w:val="5"/>
          </w:tcPr>
          <w:p w14:paraId="4371B105" w14:textId="77777777" w:rsidR="00764953" w:rsidRPr="006471EF" w:rsidRDefault="00764953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7BA0DD70" w14:textId="77777777" w:rsidR="00764953" w:rsidRPr="005A001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</w:tcPr>
          <w:p w14:paraId="655BFC9C" w14:textId="77777777" w:rsidR="00764953" w:rsidRPr="005A0013" w:rsidRDefault="00764953" w:rsidP="007649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08" w:right="54"/>
              <w:rPr>
                <w:rFonts w:ascii="Angsana New" w:hAnsi="Angsana New"/>
                <w:sz w:val="20"/>
              </w:rPr>
            </w:pPr>
          </w:p>
        </w:tc>
      </w:tr>
      <w:tr w:rsidR="00B02D32" w:rsidRPr="005A0013" w14:paraId="114FFEEB" w14:textId="77777777" w:rsidTr="00125EB7">
        <w:tc>
          <w:tcPr>
            <w:tcW w:w="2126" w:type="pct"/>
          </w:tcPr>
          <w:p w14:paraId="2687205A" w14:textId="4D3DCD5C" w:rsidR="00A43299" w:rsidRPr="005A0013" w:rsidRDefault="00A4329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ย่อย</w:t>
            </w:r>
          </w:p>
        </w:tc>
        <w:tc>
          <w:tcPr>
            <w:tcW w:w="618" w:type="pct"/>
            <w:gridSpan w:val="2"/>
          </w:tcPr>
          <w:p w14:paraId="28F0E78D" w14:textId="77777777" w:rsidR="00A43299" w:rsidRPr="006471EF" w:rsidRDefault="00A43299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3CEFD14F" w14:textId="77777777" w:rsidR="00A43299" w:rsidRPr="005A0013" w:rsidRDefault="00A43299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</w:tcPr>
          <w:p w14:paraId="573D894E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6EC96BB8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gridSpan w:val="5"/>
          </w:tcPr>
          <w:p w14:paraId="403671BF" w14:textId="77777777" w:rsidR="00A43299" w:rsidRPr="006471EF" w:rsidRDefault="00A43299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03B688A1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</w:tcPr>
          <w:p w14:paraId="0CA42C9B" w14:textId="77777777" w:rsidR="00A43299" w:rsidRPr="005A0013" w:rsidRDefault="00A43299" w:rsidP="007649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08" w:right="54"/>
              <w:rPr>
                <w:rFonts w:ascii="Angsana New" w:hAnsi="Angsana New"/>
                <w:sz w:val="20"/>
              </w:rPr>
            </w:pPr>
          </w:p>
        </w:tc>
      </w:tr>
      <w:tr w:rsidR="00B02D32" w:rsidRPr="005A0013" w14:paraId="142E8A9B" w14:textId="77777777" w:rsidTr="00125EB7">
        <w:tc>
          <w:tcPr>
            <w:tcW w:w="2126" w:type="pct"/>
          </w:tcPr>
          <w:p w14:paraId="2FD2696E" w14:textId="4B337DCE" w:rsidR="00A43299" w:rsidRPr="005A0013" w:rsidRDefault="00A4329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8" w:type="pct"/>
            <w:gridSpan w:val="2"/>
          </w:tcPr>
          <w:p w14:paraId="36236FB6" w14:textId="4F49D04D" w:rsidR="00A43299" w:rsidRPr="00A43299" w:rsidRDefault="00A43299" w:rsidP="00FC5B52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5" w:type="pct"/>
            <w:gridSpan w:val="2"/>
          </w:tcPr>
          <w:p w14:paraId="08816F4A" w14:textId="77777777" w:rsidR="00A43299" w:rsidRPr="005A0013" w:rsidRDefault="00A43299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</w:tcPr>
          <w:p w14:paraId="68971903" w14:textId="1F382450" w:rsidR="00A43299" w:rsidRPr="005A0013" w:rsidRDefault="00A43299" w:rsidP="00F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7A76B99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gridSpan w:val="5"/>
          </w:tcPr>
          <w:p w14:paraId="3CD78873" w14:textId="4B0B59E1" w:rsidR="00A43299" w:rsidRPr="006471EF" w:rsidRDefault="00A43299" w:rsidP="00A4329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25" w:type="pct"/>
            <w:gridSpan w:val="3"/>
          </w:tcPr>
          <w:p w14:paraId="339A82A3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</w:tcPr>
          <w:p w14:paraId="49927F68" w14:textId="73A19D19" w:rsidR="00A43299" w:rsidRPr="005A0013" w:rsidRDefault="00A43299" w:rsidP="00FC5B52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0"/>
              <w:rPr>
                <w:rFonts w:ascii="Angsana New" w:hAnsi="Angsana New"/>
                <w:sz w:val="20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02D32" w:rsidRPr="005A0013" w14:paraId="792EB15E" w14:textId="77777777" w:rsidTr="00125EB7">
        <w:tc>
          <w:tcPr>
            <w:tcW w:w="2126" w:type="pct"/>
          </w:tcPr>
          <w:p w14:paraId="326F8644" w14:textId="77777777" w:rsidR="00A43299" w:rsidRPr="005A0013" w:rsidRDefault="00A4329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18" w:type="pct"/>
            <w:gridSpan w:val="2"/>
          </w:tcPr>
          <w:p w14:paraId="7B7EB252" w14:textId="77777777" w:rsidR="00A43299" w:rsidRPr="006471EF" w:rsidRDefault="00A43299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468BE8E7" w14:textId="77777777" w:rsidR="00A43299" w:rsidRPr="005A0013" w:rsidRDefault="00A43299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655" w:type="pct"/>
          </w:tcPr>
          <w:p w14:paraId="0072BC2A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4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40" w:type="pct"/>
          </w:tcPr>
          <w:p w14:paraId="4CA94D5B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9" w:type="pct"/>
            <w:gridSpan w:val="5"/>
          </w:tcPr>
          <w:p w14:paraId="16097B72" w14:textId="77777777" w:rsidR="00A43299" w:rsidRPr="006471EF" w:rsidRDefault="00A43299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04D18C20" w14:textId="77777777" w:rsidR="00A43299" w:rsidRPr="005A0013" w:rsidRDefault="00A43299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592" w:type="pct"/>
          </w:tcPr>
          <w:p w14:paraId="75F95494" w14:textId="77777777" w:rsidR="00A43299" w:rsidRPr="005A0013" w:rsidRDefault="00A43299" w:rsidP="007649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08" w:right="54"/>
              <w:rPr>
                <w:rFonts w:ascii="Angsana New" w:hAnsi="Angsana New"/>
                <w:sz w:val="20"/>
              </w:rPr>
            </w:pPr>
          </w:p>
        </w:tc>
      </w:tr>
      <w:tr w:rsidR="00B02D32" w:rsidRPr="007671A3" w14:paraId="21E06E86" w14:textId="77777777" w:rsidTr="00125EB7">
        <w:tc>
          <w:tcPr>
            <w:tcW w:w="2126" w:type="pct"/>
          </w:tcPr>
          <w:p w14:paraId="769FE2D8" w14:textId="72A579F2" w:rsidR="00764953" w:rsidRPr="007671A3" w:rsidRDefault="00260FC1" w:rsidP="00E0005A">
            <w:pPr>
              <w:tabs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618" w:type="pct"/>
            <w:gridSpan w:val="2"/>
            <w:vAlign w:val="bottom"/>
          </w:tcPr>
          <w:p w14:paraId="6ECE75D2" w14:textId="77777777" w:rsidR="00764953" w:rsidRPr="006471EF" w:rsidRDefault="00764953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18AF526" w14:textId="77777777" w:rsidR="00764953" w:rsidRPr="007671A3" w:rsidRDefault="00764953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4AEB7005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5355904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2AA4D4A8" w14:textId="77777777" w:rsidR="00764953" w:rsidRPr="006471EF" w:rsidRDefault="00764953" w:rsidP="006471EF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" w:type="pct"/>
            <w:gridSpan w:val="3"/>
          </w:tcPr>
          <w:p w14:paraId="107F0195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36C6EB8" w14:textId="77777777" w:rsidR="00764953" w:rsidRPr="007671A3" w:rsidRDefault="00764953" w:rsidP="00764953">
            <w:pPr>
              <w:pStyle w:val="acctfourfigures"/>
              <w:tabs>
                <w:tab w:val="clear" w:pos="765"/>
                <w:tab w:val="decimal" w:pos="759"/>
              </w:tabs>
              <w:spacing w:line="240" w:lineRule="atLeast"/>
              <w:ind w:left="-108" w:right="5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02D32" w:rsidRPr="007671A3" w14:paraId="349EC62D" w14:textId="77777777" w:rsidTr="00125EB7">
        <w:tc>
          <w:tcPr>
            <w:tcW w:w="2126" w:type="pct"/>
          </w:tcPr>
          <w:p w14:paraId="091737C7" w14:textId="6BCBE574" w:rsidR="00764953" w:rsidRPr="00A37ECD" w:rsidRDefault="00764953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บริษัทเอสซีจี ซิเมนต์</w:t>
            </w:r>
            <w:r w:rsidRPr="00A37ECD">
              <w:rPr>
                <w:rFonts w:ascii="Angsana New" w:hAnsi="Angsana New"/>
                <w:sz w:val="30"/>
                <w:szCs w:val="30"/>
              </w:rPr>
              <w:t>-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ผลิตภัณฑ์ก่อสร้าง จำกัด</w:t>
            </w:r>
          </w:p>
        </w:tc>
        <w:tc>
          <w:tcPr>
            <w:tcW w:w="618" w:type="pct"/>
            <w:gridSpan w:val="2"/>
            <w:vAlign w:val="bottom"/>
          </w:tcPr>
          <w:p w14:paraId="5AC3777A" w14:textId="793C9D84" w:rsidR="00764953" w:rsidRPr="006471EF" w:rsidRDefault="00A43299" w:rsidP="00B02D3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2,400</w:t>
            </w:r>
          </w:p>
        </w:tc>
        <w:tc>
          <w:tcPr>
            <w:tcW w:w="145" w:type="pct"/>
            <w:gridSpan w:val="2"/>
          </w:tcPr>
          <w:p w14:paraId="17CB6747" w14:textId="77777777" w:rsidR="00764953" w:rsidRPr="007671A3" w:rsidRDefault="00764953" w:rsidP="00764953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7145CE1B" w14:textId="2BBF272A" w:rsidR="00764953" w:rsidRPr="005B2C64" w:rsidRDefault="00764953" w:rsidP="00B02D32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3,4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97</w:t>
            </w:r>
          </w:p>
        </w:tc>
        <w:tc>
          <w:tcPr>
            <w:tcW w:w="140" w:type="pct"/>
          </w:tcPr>
          <w:p w14:paraId="1E00CE4F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1FF760C7" w14:textId="2A28940B" w:rsidR="00764953" w:rsidRPr="006471EF" w:rsidRDefault="00A43299" w:rsidP="00B02D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2,313</w:t>
            </w:r>
          </w:p>
        </w:tc>
        <w:tc>
          <w:tcPr>
            <w:tcW w:w="125" w:type="pct"/>
            <w:gridSpan w:val="3"/>
          </w:tcPr>
          <w:p w14:paraId="70486EFB" w14:textId="77777777" w:rsidR="00764953" w:rsidRPr="007671A3" w:rsidRDefault="00764953" w:rsidP="007649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5D69855" w14:textId="44B01121" w:rsidR="00764953" w:rsidRPr="005B2C64" w:rsidRDefault="00764953" w:rsidP="007649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432</w:t>
            </w:r>
          </w:p>
        </w:tc>
      </w:tr>
      <w:tr w:rsidR="00B02D32" w:rsidRPr="007671A3" w14:paraId="0F083D06" w14:textId="77777777" w:rsidTr="00125EB7">
        <w:tc>
          <w:tcPr>
            <w:tcW w:w="2126" w:type="pct"/>
          </w:tcPr>
          <w:p w14:paraId="4E0FC9C5" w14:textId="5BBA5CC4" w:rsidR="00A43299" w:rsidRPr="00A37ECD" w:rsidRDefault="00A4329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299">
              <w:rPr>
                <w:rFonts w:ascii="Angsana New" w:hAnsi="Angsana New"/>
                <w:sz w:val="30"/>
                <w:szCs w:val="30"/>
                <w:cs/>
              </w:rPr>
              <w:t>บริษัทกลุ่มสยามบรรจุภัณฑ์ จำกัด</w:t>
            </w:r>
          </w:p>
        </w:tc>
        <w:tc>
          <w:tcPr>
            <w:tcW w:w="618" w:type="pct"/>
            <w:gridSpan w:val="2"/>
            <w:vAlign w:val="bottom"/>
          </w:tcPr>
          <w:p w14:paraId="4EBC78C9" w14:textId="7D63898E" w:rsidR="00A43299" w:rsidRDefault="00A43299" w:rsidP="00B02D3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45" w:type="pct"/>
            <w:gridSpan w:val="2"/>
          </w:tcPr>
          <w:p w14:paraId="2F729847" w14:textId="77777777" w:rsidR="00A43299" w:rsidRPr="007671A3" w:rsidRDefault="00A43299" w:rsidP="00A43299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5A48ACCA" w14:textId="6EA0FE53" w:rsidR="00A43299" w:rsidRPr="00B02D32" w:rsidRDefault="00A43299" w:rsidP="00FC5B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B02D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3119A8C9" w14:textId="77777777" w:rsidR="00A43299" w:rsidRPr="007671A3" w:rsidRDefault="00A43299" w:rsidP="00A4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406CF3F9" w14:textId="12D104F4" w:rsidR="00A43299" w:rsidRDefault="00A43299" w:rsidP="00B02D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125" w:type="pct"/>
            <w:gridSpan w:val="3"/>
          </w:tcPr>
          <w:p w14:paraId="2ED85FD7" w14:textId="77777777" w:rsidR="00A43299" w:rsidRPr="007671A3" w:rsidRDefault="00A43299" w:rsidP="00A4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3DE1806A" w14:textId="77B7BC16" w:rsidR="00A43299" w:rsidRPr="00B02D32" w:rsidRDefault="00A43299" w:rsidP="00FC5B52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D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B02D32" w:rsidRPr="007671A3" w14:paraId="056A538D" w14:textId="77777777" w:rsidTr="00125EB7">
        <w:tc>
          <w:tcPr>
            <w:tcW w:w="2126" w:type="pct"/>
          </w:tcPr>
          <w:p w14:paraId="04294A19" w14:textId="77777777" w:rsidR="00A43299" w:rsidRDefault="00A43299" w:rsidP="00E0005A">
            <w:pPr>
              <w:tabs>
                <w:tab w:val="left" w:pos="72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เอสซีจี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อินเตอร์เนชั่นแนล</w:t>
            </w:r>
          </w:p>
          <w:p w14:paraId="27895542" w14:textId="44ADDC06" w:rsidR="00A43299" w:rsidRPr="00A37ECD" w:rsidRDefault="00A43299" w:rsidP="00E0005A">
            <w:pPr>
              <w:tabs>
                <w:tab w:val="left" w:pos="72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คอร์ปอเรชั่น </w:t>
            </w:r>
            <w:r w:rsidRPr="00A37ECD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618" w:type="pct"/>
            <w:gridSpan w:val="2"/>
            <w:vAlign w:val="bottom"/>
          </w:tcPr>
          <w:p w14:paraId="5A989320" w14:textId="1D554B35" w:rsidR="00A43299" w:rsidRPr="006471EF" w:rsidRDefault="00A43299" w:rsidP="00B02D3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45" w:type="pct"/>
            <w:gridSpan w:val="2"/>
          </w:tcPr>
          <w:p w14:paraId="2A511DC6" w14:textId="77777777" w:rsidR="00A43299" w:rsidRPr="007671A3" w:rsidRDefault="00A43299" w:rsidP="00A4329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04F00508" w14:textId="5F4E368B" w:rsidR="00A43299" w:rsidRPr="00B02D32" w:rsidRDefault="00A43299" w:rsidP="00B02D32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45BBA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  <w:tc>
          <w:tcPr>
            <w:tcW w:w="140" w:type="pct"/>
          </w:tcPr>
          <w:p w14:paraId="06FDBE0E" w14:textId="77777777" w:rsidR="00A43299" w:rsidRPr="007671A3" w:rsidRDefault="00A43299" w:rsidP="00A4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4F70D0C3" w14:textId="3D5A4EFE" w:rsidR="00A43299" w:rsidRPr="006471EF" w:rsidRDefault="00A43299" w:rsidP="00B02D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257</w:t>
            </w:r>
          </w:p>
        </w:tc>
        <w:tc>
          <w:tcPr>
            <w:tcW w:w="125" w:type="pct"/>
            <w:gridSpan w:val="3"/>
          </w:tcPr>
          <w:p w14:paraId="3605B317" w14:textId="77777777" w:rsidR="00A43299" w:rsidRPr="007671A3" w:rsidRDefault="00A43299" w:rsidP="00A4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3B44290" w14:textId="318E03C5" w:rsidR="00A43299" w:rsidRPr="007671A3" w:rsidRDefault="00A43299" w:rsidP="00A43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361</w:t>
            </w:r>
          </w:p>
        </w:tc>
      </w:tr>
      <w:tr w:rsidR="00B02D32" w:rsidRPr="007671A3" w14:paraId="03CC120A" w14:textId="77777777" w:rsidTr="00125EB7">
        <w:tc>
          <w:tcPr>
            <w:tcW w:w="2126" w:type="pct"/>
          </w:tcPr>
          <w:p w14:paraId="69831563" w14:textId="01720E2C" w:rsidR="00A43299" w:rsidRPr="00A37ECD" w:rsidRDefault="00A43299" w:rsidP="00E0005A">
            <w:pPr>
              <w:tabs>
                <w:tab w:val="left" w:pos="72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เซรามิกส์ จำกัด (มหาชน)</w:t>
            </w:r>
          </w:p>
        </w:tc>
        <w:tc>
          <w:tcPr>
            <w:tcW w:w="618" w:type="pct"/>
            <w:gridSpan w:val="2"/>
            <w:vAlign w:val="bottom"/>
          </w:tcPr>
          <w:p w14:paraId="64D876F1" w14:textId="0F966FC6" w:rsidR="00A43299" w:rsidRDefault="00A43299" w:rsidP="00B02D32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45" w:type="pct"/>
            <w:gridSpan w:val="2"/>
          </w:tcPr>
          <w:p w14:paraId="5F57DEAE" w14:textId="77777777" w:rsidR="00A43299" w:rsidRPr="007671A3" w:rsidRDefault="00A43299" w:rsidP="00A4329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49069EF7" w14:textId="194AC4D7" w:rsidR="00A43299" w:rsidRPr="00745BBA" w:rsidRDefault="00A43299" w:rsidP="00B02D32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  <w:tc>
          <w:tcPr>
            <w:tcW w:w="140" w:type="pct"/>
          </w:tcPr>
          <w:p w14:paraId="1E0D36D6" w14:textId="77777777" w:rsidR="00A43299" w:rsidRPr="007671A3" w:rsidRDefault="00A43299" w:rsidP="00A4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7BFD5FB1" w14:textId="646E3D23" w:rsidR="00A43299" w:rsidRDefault="00A43299" w:rsidP="00B02D32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202</w:t>
            </w:r>
          </w:p>
        </w:tc>
        <w:tc>
          <w:tcPr>
            <w:tcW w:w="125" w:type="pct"/>
            <w:gridSpan w:val="3"/>
          </w:tcPr>
          <w:p w14:paraId="424D1318" w14:textId="77777777" w:rsidR="00A43299" w:rsidRPr="007671A3" w:rsidRDefault="00A43299" w:rsidP="00A432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1E25B0F" w14:textId="742C65C7" w:rsidR="00A43299" w:rsidRPr="00400CAA" w:rsidRDefault="00A43299" w:rsidP="00A4329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65</w:t>
            </w:r>
          </w:p>
        </w:tc>
      </w:tr>
      <w:tr w:rsidR="00DC6969" w:rsidRPr="007671A3" w14:paraId="3AA998FA" w14:textId="77777777" w:rsidTr="00125EB7">
        <w:tc>
          <w:tcPr>
            <w:tcW w:w="2126" w:type="pct"/>
          </w:tcPr>
          <w:p w14:paraId="04EC99C0" w14:textId="38CC9349" w:rsidR="00DC6969" w:rsidRPr="00A37ECD" w:rsidRDefault="00DC6969" w:rsidP="00E0005A">
            <w:pPr>
              <w:tabs>
                <w:tab w:val="left" w:pos="72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sz w:val="30"/>
                <w:szCs w:val="30"/>
                <w:cs/>
              </w:rPr>
              <w:t>บริษัทกฎหมายเอสซีจี จำกัด</w:t>
            </w:r>
          </w:p>
        </w:tc>
        <w:tc>
          <w:tcPr>
            <w:tcW w:w="618" w:type="pct"/>
            <w:gridSpan w:val="2"/>
            <w:vAlign w:val="bottom"/>
          </w:tcPr>
          <w:p w14:paraId="03D2FF8B" w14:textId="1B3B1C9B" w:rsidR="00DC6969" w:rsidRDefault="00DC6969" w:rsidP="00DC696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45" w:type="pct"/>
            <w:gridSpan w:val="2"/>
          </w:tcPr>
          <w:p w14:paraId="50A23217" w14:textId="77777777" w:rsidR="00DC6969" w:rsidRPr="007671A3" w:rsidRDefault="00DC6969" w:rsidP="00DC696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796877D7" w14:textId="45C52BEB" w:rsidR="00DC6969" w:rsidRPr="00400CAA" w:rsidRDefault="00DC6969" w:rsidP="00DC6969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40" w:type="pct"/>
          </w:tcPr>
          <w:p w14:paraId="37CA6AFE" w14:textId="77777777" w:rsidR="00DC6969" w:rsidRPr="007671A3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6B775DB9" w14:textId="3832A665" w:rsidR="00DC6969" w:rsidRDefault="00DC6969" w:rsidP="00DC69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  <w:tc>
          <w:tcPr>
            <w:tcW w:w="125" w:type="pct"/>
            <w:gridSpan w:val="3"/>
          </w:tcPr>
          <w:p w14:paraId="5D537F09" w14:textId="77777777" w:rsidR="00DC6969" w:rsidRPr="007671A3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73D6DC9" w14:textId="0A264A3C" w:rsidR="00DC6969" w:rsidRPr="00400CAA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</w:tr>
      <w:tr w:rsidR="00DC6969" w:rsidRPr="007671A3" w14:paraId="3E2708A3" w14:textId="77777777" w:rsidTr="00125EB7">
        <w:tc>
          <w:tcPr>
            <w:tcW w:w="2126" w:type="pct"/>
          </w:tcPr>
          <w:p w14:paraId="4E87C32C" w14:textId="3ED6B5F5" w:rsidR="00DC6969" w:rsidRPr="00A37ECD" w:rsidRDefault="00DC696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618" w:type="pct"/>
            <w:gridSpan w:val="2"/>
            <w:vAlign w:val="bottom"/>
          </w:tcPr>
          <w:p w14:paraId="49574407" w14:textId="22193B3F" w:rsidR="00DC6969" w:rsidRPr="006471EF" w:rsidRDefault="00DC6969" w:rsidP="00DC696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145" w:type="pct"/>
            <w:gridSpan w:val="2"/>
          </w:tcPr>
          <w:p w14:paraId="33D9A09A" w14:textId="77777777" w:rsidR="00DC6969" w:rsidRPr="00400CAA" w:rsidRDefault="00DC6969" w:rsidP="00DC6969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3EF3088A" w14:textId="568F6CDA" w:rsidR="00DC6969" w:rsidRPr="005B2C64" w:rsidRDefault="00DC6969" w:rsidP="00DC6969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134</w:t>
            </w:r>
          </w:p>
        </w:tc>
        <w:tc>
          <w:tcPr>
            <w:tcW w:w="140" w:type="pct"/>
          </w:tcPr>
          <w:p w14:paraId="0C9B72BF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428DD058" w14:textId="6BB06716" w:rsidR="00DC6969" w:rsidRPr="006471EF" w:rsidRDefault="00DC6969" w:rsidP="00DC69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125" w:type="pct"/>
            <w:gridSpan w:val="3"/>
          </w:tcPr>
          <w:p w14:paraId="557E9A55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4F38AF6" w14:textId="30335BCF" w:rsidR="00DC6969" w:rsidRPr="005B2C64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111</w:t>
            </w:r>
          </w:p>
        </w:tc>
      </w:tr>
      <w:tr w:rsidR="00DC6969" w:rsidRPr="007671A3" w14:paraId="498431A4" w14:textId="77777777" w:rsidTr="00125EB7">
        <w:tc>
          <w:tcPr>
            <w:tcW w:w="2126" w:type="pct"/>
          </w:tcPr>
          <w:p w14:paraId="7D6B3776" w14:textId="015F57AF" w:rsidR="00DC6969" w:rsidRPr="00A37ECD" w:rsidRDefault="00DC696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43299">
              <w:rPr>
                <w:rFonts w:ascii="Angsana New" w:hAnsi="Angsana New"/>
                <w:sz w:val="30"/>
                <w:szCs w:val="30"/>
                <w:cs/>
              </w:rPr>
              <w:t>บริษัทเอสซีไอ อีโค่ เซอร์วิสเซส จำกัด</w:t>
            </w:r>
          </w:p>
        </w:tc>
        <w:tc>
          <w:tcPr>
            <w:tcW w:w="618" w:type="pct"/>
            <w:gridSpan w:val="2"/>
            <w:vAlign w:val="bottom"/>
          </w:tcPr>
          <w:p w14:paraId="153B9432" w14:textId="41B387FA" w:rsidR="00DC6969" w:rsidRPr="006471EF" w:rsidRDefault="00DC6969" w:rsidP="00DC696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45" w:type="pct"/>
            <w:gridSpan w:val="2"/>
          </w:tcPr>
          <w:p w14:paraId="29B0EC0D" w14:textId="77777777" w:rsidR="00DC6969" w:rsidRPr="00400CAA" w:rsidRDefault="00DC6969" w:rsidP="00DC6969">
            <w:pPr>
              <w:spacing w:line="240" w:lineRule="auto"/>
              <w:ind w:left="2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035C76CF" w14:textId="1F744C87" w:rsidR="00DC6969" w:rsidRPr="003A43D5" w:rsidRDefault="00DC6969" w:rsidP="003A43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B02D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468CA3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668E0DD9" w14:textId="4BA899A7" w:rsidR="00DC6969" w:rsidRPr="006471EF" w:rsidRDefault="00DC6969" w:rsidP="00DC69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125" w:type="pct"/>
            <w:gridSpan w:val="3"/>
          </w:tcPr>
          <w:p w14:paraId="72B6265B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0EA59CF" w14:textId="1E1B87DE" w:rsidR="00DC6969" w:rsidRPr="003A43D5" w:rsidRDefault="00DC6969" w:rsidP="003A43D5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D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C6969" w:rsidRPr="007671A3" w14:paraId="7BAB9BF3" w14:textId="77777777" w:rsidTr="00125EB7">
        <w:tc>
          <w:tcPr>
            <w:tcW w:w="2126" w:type="pct"/>
          </w:tcPr>
          <w:p w14:paraId="753BF3BA" w14:textId="071EFEDF" w:rsidR="00DC6969" w:rsidRPr="00400CAA" w:rsidRDefault="00DC6969" w:rsidP="00E0005A">
            <w:pPr>
              <w:tabs>
                <w:tab w:val="left" w:pos="72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 w:hint="cs"/>
                <w:sz w:val="30"/>
                <w:szCs w:val="30"/>
                <w:cs/>
              </w:rPr>
              <w:t>บริษัทเอสซีจี แอคเค้าน์ติ้ง เซอร์วิสเซส จำกัด</w:t>
            </w:r>
          </w:p>
        </w:tc>
        <w:tc>
          <w:tcPr>
            <w:tcW w:w="618" w:type="pct"/>
            <w:gridSpan w:val="2"/>
            <w:vAlign w:val="bottom"/>
          </w:tcPr>
          <w:p w14:paraId="18021ED5" w14:textId="4B24526E" w:rsidR="00DC6969" w:rsidRPr="006471EF" w:rsidRDefault="00DC6969" w:rsidP="00DC696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45" w:type="pct"/>
            <w:gridSpan w:val="2"/>
          </w:tcPr>
          <w:p w14:paraId="24659963" w14:textId="77777777" w:rsidR="00DC6969" w:rsidRPr="00400CAA" w:rsidRDefault="00DC6969" w:rsidP="00DC696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68BA33CB" w14:textId="4B7B2040" w:rsidR="00DC6969" w:rsidRPr="00B02D32" w:rsidRDefault="00DC6969" w:rsidP="00DC6969">
            <w:pPr>
              <w:tabs>
                <w:tab w:val="clear" w:pos="907"/>
                <w:tab w:val="left" w:pos="962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  <w:tc>
          <w:tcPr>
            <w:tcW w:w="140" w:type="pct"/>
          </w:tcPr>
          <w:p w14:paraId="4A61E1DD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2822C370" w14:textId="4D910C5E" w:rsidR="00DC6969" w:rsidRPr="006471EF" w:rsidRDefault="00DC6969" w:rsidP="00DC69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</w:t>
            </w:r>
          </w:p>
        </w:tc>
        <w:tc>
          <w:tcPr>
            <w:tcW w:w="125" w:type="pct"/>
            <w:gridSpan w:val="3"/>
          </w:tcPr>
          <w:p w14:paraId="58B06598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236641F" w14:textId="5094592D" w:rsidR="00DC6969" w:rsidRPr="00400CAA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00CAA">
              <w:rPr>
                <w:rFonts w:ascii="Angsana New" w:hAnsi="Angsana New"/>
                <w:color w:val="000000"/>
                <w:sz w:val="30"/>
                <w:szCs w:val="30"/>
              </w:rPr>
              <w:t>12</w:t>
            </w:r>
          </w:p>
        </w:tc>
      </w:tr>
      <w:tr w:rsidR="00DC6969" w:rsidRPr="007671A3" w14:paraId="342C78DD" w14:textId="77777777" w:rsidTr="00125EB7">
        <w:tc>
          <w:tcPr>
            <w:tcW w:w="2126" w:type="pct"/>
          </w:tcPr>
          <w:p w14:paraId="5F41EEA0" w14:textId="4F1C3FF8" w:rsidR="00DC6969" w:rsidRPr="00A43299" w:rsidRDefault="00DC6969" w:rsidP="00E0005A">
            <w:pPr>
              <w:tabs>
                <w:tab w:val="left" w:pos="720"/>
              </w:tabs>
              <w:spacing w:line="240" w:lineRule="auto"/>
              <w:ind w:left="160"/>
              <w:rPr>
                <w:rFonts w:ascii="Angsana New" w:hAnsi="Angsana New"/>
                <w:sz w:val="30"/>
                <w:szCs w:val="30"/>
                <w:cs/>
              </w:rPr>
            </w:pPr>
            <w:r w:rsidRPr="00A43299">
              <w:rPr>
                <w:rFonts w:ascii="Angsana New" w:hAnsi="Angsana New"/>
                <w:sz w:val="30"/>
                <w:szCs w:val="30"/>
                <w:cs/>
              </w:rPr>
              <w:t>บริษัทเอสซีจี เลิร์นนิ่ง เอ็กเซลเลนซ์ จำกัด</w:t>
            </w:r>
          </w:p>
        </w:tc>
        <w:tc>
          <w:tcPr>
            <w:tcW w:w="618" w:type="pct"/>
            <w:gridSpan w:val="2"/>
            <w:vAlign w:val="bottom"/>
          </w:tcPr>
          <w:p w14:paraId="7F6C464A" w14:textId="09CEF985" w:rsidR="00DC6969" w:rsidRDefault="00DC6969" w:rsidP="00DC696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  <w:gridSpan w:val="2"/>
          </w:tcPr>
          <w:p w14:paraId="77D180BC" w14:textId="77777777" w:rsidR="00DC6969" w:rsidRPr="00400CAA" w:rsidRDefault="00DC6969" w:rsidP="00DC696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5" w:type="pct"/>
            <w:vAlign w:val="bottom"/>
          </w:tcPr>
          <w:p w14:paraId="3B44B63E" w14:textId="6447106C" w:rsidR="00DC6969" w:rsidRPr="00B02D32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44"/>
              <w:rPr>
                <w:rFonts w:ascii="Angsana New" w:hAnsi="Angsana New"/>
                <w:sz w:val="30"/>
                <w:szCs w:val="30"/>
              </w:rPr>
            </w:pPr>
            <w:r w:rsidRPr="00B02D3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6102B6F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vAlign w:val="bottom"/>
          </w:tcPr>
          <w:p w14:paraId="455F2308" w14:textId="154DE66A" w:rsidR="00DC6969" w:rsidRDefault="00DC6969" w:rsidP="00DC69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5" w:type="pct"/>
            <w:gridSpan w:val="3"/>
          </w:tcPr>
          <w:p w14:paraId="6DCFBE59" w14:textId="77777777" w:rsidR="00DC6969" w:rsidRPr="00400CAA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55C6515E" w14:textId="688D288D" w:rsidR="00DC6969" w:rsidRPr="00B02D32" w:rsidRDefault="00DC6969" w:rsidP="00DC6969">
            <w:pPr>
              <w:pStyle w:val="acctfourfigures"/>
              <w:tabs>
                <w:tab w:val="clear" w:pos="765"/>
                <w:tab w:val="decimal" w:pos="665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B02D32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</w:tr>
      <w:tr w:rsidR="00DC6969" w:rsidRPr="007671A3" w14:paraId="6C537F4B" w14:textId="77777777" w:rsidTr="00125EB7">
        <w:tc>
          <w:tcPr>
            <w:tcW w:w="2126" w:type="pct"/>
          </w:tcPr>
          <w:p w14:paraId="5879B121" w14:textId="77777777" w:rsidR="00DC6969" w:rsidRPr="00400CAA" w:rsidRDefault="00DC6969" w:rsidP="00E0005A">
            <w:pPr>
              <w:tabs>
                <w:tab w:val="left" w:pos="720"/>
              </w:tabs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00C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8D21AB" w14:textId="118CBB72" w:rsidR="00DC6969" w:rsidRPr="00B02D32" w:rsidRDefault="00DC6969" w:rsidP="00DC6969">
            <w:pPr>
              <w:pStyle w:val="acctfourfigures"/>
              <w:tabs>
                <w:tab w:val="clear" w:pos="765"/>
                <w:tab w:val="decimal" w:pos="-111"/>
              </w:tabs>
              <w:spacing w:line="240" w:lineRule="atLeast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5,828</w:t>
            </w:r>
          </w:p>
        </w:tc>
        <w:tc>
          <w:tcPr>
            <w:tcW w:w="145" w:type="pct"/>
            <w:gridSpan w:val="2"/>
          </w:tcPr>
          <w:p w14:paraId="74517F6D" w14:textId="77777777" w:rsidR="00DC6969" w:rsidRPr="00B02D32" w:rsidRDefault="00DC6969" w:rsidP="00DC6969">
            <w:pPr>
              <w:spacing w:line="240" w:lineRule="auto"/>
              <w:ind w:left="2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5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925E6C" w14:textId="07F5EAC6" w:rsidR="00DC6969" w:rsidRPr="00B02D32" w:rsidRDefault="00DC6969" w:rsidP="00DC6969">
            <w:pPr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7,074</w:t>
            </w:r>
          </w:p>
        </w:tc>
        <w:tc>
          <w:tcPr>
            <w:tcW w:w="140" w:type="pct"/>
          </w:tcPr>
          <w:p w14:paraId="0B3D4FBF" w14:textId="77777777" w:rsidR="00DC6969" w:rsidRPr="00B02D32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9" w:type="pct"/>
            <w:gridSpan w:val="5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290543" w14:textId="4C171757" w:rsidR="00DC6969" w:rsidRPr="00B02D32" w:rsidRDefault="00DC6969" w:rsidP="00DC6969">
            <w:pPr>
              <w:pStyle w:val="acctfourfigures"/>
              <w:tabs>
                <w:tab w:val="clear" w:pos="765"/>
                <w:tab w:val="decimal" w:pos="855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4,980</w:t>
            </w:r>
          </w:p>
        </w:tc>
        <w:tc>
          <w:tcPr>
            <w:tcW w:w="125" w:type="pct"/>
            <w:gridSpan w:val="3"/>
          </w:tcPr>
          <w:p w14:paraId="22BBC1FE" w14:textId="77777777" w:rsidR="00DC6969" w:rsidRPr="00B02D32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0E0145" w14:textId="23A5519A" w:rsidR="00DC6969" w:rsidRPr="00B02D32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6,858</w:t>
            </w:r>
          </w:p>
        </w:tc>
      </w:tr>
      <w:tr w:rsidR="00DC6969" w:rsidRPr="00C07AD0" w14:paraId="61E4B3A1" w14:textId="77777777" w:rsidTr="00125EB7">
        <w:tc>
          <w:tcPr>
            <w:tcW w:w="2126" w:type="pct"/>
          </w:tcPr>
          <w:p w14:paraId="0218C034" w14:textId="647EFA1E" w:rsidR="00DC6969" w:rsidRPr="00C07AD0" w:rsidRDefault="00DC6969" w:rsidP="00E0005A">
            <w:pPr>
              <w:spacing w:line="240" w:lineRule="auto"/>
              <w:ind w:left="160"/>
              <w:jc w:val="both"/>
              <w:rPr>
                <w:rFonts w:ascii="Angsana New" w:eastAsia="PMingLiU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8" w:type="pct"/>
            <w:gridSpan w:val="5"/>
          </w:tcPr>
          <w:p w14:paraId="0A9245B7" w14:textId="77777777" w:rsidR="00DC6969" w:rsidRPr="00C07AD0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8892127" w14:textId="77777777" w:rsidR="00DC6969" w:rsidRPr="00C07AD0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eastAsia="PMingLiU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9"/>
          </w:tcPr>
          <w:p w14:paraId="2FC98AF5" w14:textId="77777777" w:rsidR="00DC6969" w:rsidRPr="00C07AD0" w:rsidRDefault="00DC6969" w:rsidP="00DC69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eastAsia="PMingLiU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DC6969" w:rsidRPr="007671A3" w14:paraId="4C582D3F" w14:textId="77777777" w:rsidTr="00125EB7">
        <w:tc>
          <w:tcPr>
            <w:tcW w:w="2126" w:type="pct"/>
          </w:tcPr>
          <w:p w14:paraId="0E8E61B1" w14:textId="020286BA" w:rsidR="00DC6969" w:rsidRPr="007671A3" w:rsidRDefault="00DC6969" w:rsidP="00E0005A">
            <w:pPr>
              <w:spacing w:line="240" w:lineRule="auto"/>
              <w:ind w:left="16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sz w:val="32"/>
                <w:szCs w:val="32"/>
              </w:rPr>
              <w:br w:type="page"/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pct"/>
            <w:gridSpan w:val="5"/>
          </w:tcPr>
          <w:p w14:paraId="07468B63" w14:textId="69C40935" w:rsidR="00DC6969" w:rsidRPr="007671A3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0" w:type="pct"/>
          </w:tcPr>
          <w:p w14:paraId="385DFE67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9"/>
          </w:tcPr>
          <w:p w14:paraId="08F57A0E" w14:textId="08FEE477" w:rsidR="00DC6969" w:rsidRPr="007671A3" w:rsidRDefault="00DC6969" w:rsidP="00DC69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C6969" w:rsidRPr="007671A3" w14:paraId="5F64E21A" w14:textId="77777777" w:rsidTr="00125EB7">
        <w:tc>
          <w:tcPr>
            <w:tcW w:w="2126" w:type="pct"/>
          </w:tcPr>
          <w:p w14:paraId="6DCCB2A2" w14:textId="77777777" w:rsidR="00DC6969" w:rsidRPr="007671A3" w:rsidRDefault="00DC6969" w:rsidP="00E0005A">
            <w:pPr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14" w:type="pct"/>
          </w:tcPr>
          <w:p w14:paraId="60EDEE81" w14:textId="5900F09F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2" w:type="pct"/>
            <w:gridSpan w:val="2"/>
          </w:tcPr>
          <w:p w14:paraId="22E3BC3B" w14:textId="77777777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15B8F675" w14:textId="0E197736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0" w:type="pct"/>
          </w:tcPr>
          <w:p w14:paraId="73D3A3DE" w14:textId="77777777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</w:tcPr>
          <w:p w14:paraId="194272CA" w14:textId="32BB944F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6" w:type="pct"/>
            <w:gridSpan w:val="4"/>
          </w:tcPr>
          <w:p w14:paraId="253A5BAB" w14:textId="77777777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22" w:type="pct"/>
            <w:gridSpan w:val="3"/>
          </w:tcPr>
          <w:p w14:paraId="4ADB7002" w14:textId="5ADE99A4" w:rsidR="00DC6969" w:rsidRPr="007671A3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DC6969" w:rsidRPr="007671A3" w14:paraId="1C31F3A9" w14:textId="77777777" w:rsidTr="00DC6969">
        <w:tc>
          <w:tcPr>
            <w:tcW w:w="2126" w:type="pct"/>
          </w:tcPr>
          <w:p w14:paraId="3C42F66F" w14:textId="77777777" w:rsidR="00DC6969" w:rsidRPr="007671A3" w:rsidRDefault="00DC6969" w:rsidP="00E0005A">
            <w:pPr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74" w:type="pct"/>
            <w:gridSpan w:val="15"/>
          </w:tcPr>
          <w:p w14:paraId="6FF4C4E2" w14:textId="77777777" w:rsidR="00DC6969" w:rsidRPr="007671A3" w:rsidRDefault="00DC6969" w:rsidP="00DC6969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C6969" w:rsidRPr="007671A3" w14:paraId="41FA90B9" w14:textId="77777777" w:rsidTr="00125EB7">
        <w:tc>
          <w:tcPr>
            <w:tcW w:w="2126" w:type="pct"/>
            <w:vAlign w:val="bottom"/>
          </w:tcPr>
          <w:p w14:paraId="678D1332" w14:textId="77777777" w:rsidR="00DC6969" w:rsidRPr="007671A3" w:rsidRDefault="00DC6969" w:rsidP="00E0005A">
            <w:pPr>
              <w:tabs>
                <w:tab w:val="left" w:pos="81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left="160" w:right="27" w:hanging="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14" w:type="pct"/>
          </w:tcPr>
          <w:p w14:paraId="2A264C6B" w14:textId="77777777" w:rsidR="00DC6969" w:rsidRPr="007671A3" w:rsidRDefault="00DC6969" w:rsidP="00DC6969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1A4E63E3" w14:textId="77777777" w:rsidR="00DC6969" w:rsidRPr="007671A3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2" w:type="pct"/>
            <w:gridSpan w:val="2"/>
          </w:tcPr>
          <w:p w14:paraId="4C5ACC16" w14:textId="77777777" w:rsidR="00DC6969" w:rsidRPr="007671A3" w:rsidRDefault="00DC6969" w:rsidP="00DC6969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525452EA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gridSpan w:val="2"/>
          </w:tcPr>
          <w:p w14:paraId="07FDBC91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4"/>
          </w:tcPr>
          <w:p w14:paraId="2C37CD2F" w14:textId="77777777" w:rsidR="00DC6969" w:rsidRPr="007671A3" w:rsidRDefault="00DC6969" w:rsidP="00DC6969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gridSpan w:val="2"/>
          </w:tcPr>
          <w:p w14:paraId="73C75AFD" w14:textId="77777777" w:rsidR="00DC6969" w:rsidRPr="007671A3" w:rsidRDefault="00DC6969" w:rsidP="00DC6969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C6969" w:rsidRPr="007671A3" w14:paraId="1C951828" w14:textId="77777777" w:rsidTr="00125EB7">
        <w:tc>
          <w:tcPr>
            <w:tcW w:w="2126" w:type="pct"/>
            <w:vAlign w:val="bottom"/>
          </w:tcPr>
          <w:p w14:paraId="448EE9F1" w14:textId="73A543B6" w:rsidR="00DC6969" w:rsidRPr="007671A3" w:rsidRDefault="00DC6969" w:rsidP="00E0005A">
            <w:pPr>
              <w:spacing w:line="240" w:lineRule="auto"/>
              <w:ind w:left="16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อีสเทอร์น จำกัด</w:t>
            </w:r>
          </w:p>
        </w:tc>
        <w:tc>
          <w:tcPr>
            <w:tcW w:w="614" w:type="pct"/>
            <w:tcBorders>
              <w:bottom w:val="double" w:sz="4" w:space="0" w:color="auto"/>
            </w:tcBorders>
          </w:tcPr>
          <w:p w14:paraId="39B18922" w14:textId="65D2ABF2" w:rsidR="00DC6969" w:rsidRPr="00B02D32" w:rsidRDefault="00DC6969" w:rsidP="00DC6969">
            <w:pPr>
              <w:pStyle w:val="acctfourfigures"/>
              <w:tabs>
                <w:tab w:val="clear" w:pos="765"/>
                <w:tab w:val="decimal" w:pos="701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2" w:type="pct"/>
            <w:gridSpan w:val="2"/>
          </w:tcPr>
          <w:p w14:paraId="6AE6BB3C" w14:textId="77777777" w:rsidR="00DC6969" w:rsidRPr="00B02D32" w:rsidRDefault="00DC6969" w:rsidP="00DC6969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662" w:type="pct"/>
            <w:gridSpan w:val="2"/>
            <w:tcBorders>
              <w:bottom w:val="double" w:sz="4" w:space="0" w:color="auto"/>
            </w:tcBorders>
          </w:tcPr>
          <w:p w14:paraId="30A9DD7E" w14:textId="00E3F05F" w:rsidR="00DC6969" w:rsidRPr="00B02D32" w:rsidRDefault="00DC6969" w:rsidP="00DC6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7FA2E570" w14:textId="77777777" w:rsidR="00DC6969" w:rsidRPr="00B02D32" w:rsidRDefault="00DC6969" w:rsidP="00DC6969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gridSpan w:val="2"/>
            <w:tcBorders>
              <w:bottom w:val="double" w:sz="4" w:space="0" w:color="auto"/>
            </w:tcBorders>
          </w:tcPr>
          <w:p w14:paraId="27490282" w14:textId="62041D74" w:rsidR="00DC6969" w:rsidRPr="00B02D32" w:rsidRDefault="00DC6969" w:rsidP="00DC6969">
            <w:pPr>
              <w:pStyle w:val="acctfourfigures"/>
              <w:tabs>
                <w:tab w:val="clear" w:pos="765"/>
                <w:tab w:val="decimal" w:pos="59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4"/>
          </w:tcPr>
          <w:p w14:paraId="36F202C7" w14:textId="77777777" w:rsidR="00DC6969" w:rsidRPr="00B02D32" w:rsidRDefault="00DC6969" w:rsidP="00DC6969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</w:tcPr>
          <w:p w14:paraId="7D61660E" w14:textId="4A23FF40" w:rsidR="00DC6969" w:rsidRPr="00B02D32" w:rsidRDefault="00DC6969" w:rsidP="00DC69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11"/>
                <w:tab w:val="decimal" w:pos="760"/>
              </w:tabs>
              <w:spacing w:after="0"/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200,000</w:t>
            </w:r>
          </w:p>
        </w:tc>
      </w:tr>
    </w:tbl>
    <w:p w14:paraId="65324027" w14:textId="332D4E4D" w:rsidR="00A53E59" w:rsidRDefault="00A53E59">
      <w:pPr>
        <w:rPr>
          <w:rFonts w:ascii="Angsana New" w:hAnsi="Angsana New"/>
          <w:sz w:val="26"/>
          <w:szCs w:val="26"/>
        </w:rPr>
      </w:pPr>
    </w:p>
    <w:p w14:paraId="6C21C041" w14:textId="65D97E1D" w:rsidR="00B02D32" w:rsidRDefault="00B02D32">
      <w:pPr>
        <w:rPr>
          <w:rFonts w:ascii="Angsana New" w:hAnsi="Angsana New"/>
          <w:sz w:val="26"/>
          <w:szCs w:val="26"/>
        </w:rPr>
      </w:pPr>
    </w:p>
    <w:p w14:paraId="63C80C27" w14:textId="0C872A69" w:rsidR="00B02D32" w:rsidRDefault="00B02D32">
      <w:pPr>
        <w:rPr>
          <w:rFonts w:ascii="Angsana New" w:hAnsi="Angsana New"/>
          <w:sz w:val="26"/>
          <w:szCs w:val="26"/>
        </w:rPr>
      </w:pPr>
    </w:p>
    <w:p w14:paraId="3872A362" w14:textId="77777777" w:rsidR="00B02D32" w:rsidRDefault="00B02D32">
      <w:pPr>
        <w:rPr>
          <w:rFonts w:ascii="Angsana New" w:hAnsi="Angsana New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7"/>
        <w:gridCol w:w="1107"/>
        <w:gridCol w:w="243"/>
        <w:gridCol w:w="1081"/>
        <w:gridCol w:w="271"/>
        <w:gridCol w:w="1083"/>
        <w:gridCol w:w="269"/>
        <w:gridCol w:w="1079"/>
      </w:tblGrid>
      <w:tr w:rsidR="00DF55CB" w:rsidRPr="007671A3" w14:paraId="19D5F0FB" w14:textId="77777777" w:rsidTr="00E509AE">
        <w:tc>
          <w:tcPr>
            <w:tcW w:w="5000" w:type="pct"/>
            <w:gridSpan w:val="8"/>
          </w:tcPr>
          <w:p w14:paraId="239B59EF" w14:textId="77777777" w:rsidR="00DF55CB" w:rsidRPr="007671A3" w:rsidRDefault="00DF55CB" w:rsidP="00FD51D2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lastRenderedPageBreak/>
              <w:t>รายการเคลื่อนไหวระหว่างปีสำหรับเงินกู้ยืมระยะสั้นจากกิจการที่เกี่ยวข้องกันมีดังนี้</w:t>
            </w:r>
          </w:p>
        </w:tc>
      </w:tr>
      <w:tr w:rsidR="00E509AE" w:rsidRPr="007671A3" w14:paraId="71CD97CC" w14:textId="77777777" w:rsidTr="00734FC6">
        <w:tc>
          <w:tcPr>
            <w:tcW w:w="2232" w:type="pct"/>
          </w:tcPr>
          <w:p w14:paraId="3F8A87C7" w14:textId="77777777" w:rsidR="00DF55CB" w:rsidRPr="00C84713" w:rsidRDefault="00DF55CB" w:rsidP="007440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7" w:type="pct"/>
          </w:tcPr>
          <w:p w14:paraId="4087B8C8" w14:textId="77777777" w:rsidR="00DF55CB" w:rsidRPr="007671A3" w:rsidRDefault="00DF55CB" w:rsidP="00744044">
            <w:pPr>
              <w:tabs>
                <w:tab w:val="decimal" w:pos="801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" w:type="pct"/>
          </w:tcPr>
          <w:p w14:paraId="31C8A22E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79028A29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717B43B9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E201BA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1968F73E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AE1C19D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739C5" w:rsidRPr="007671A3" w14:paraId="61B3FC78" w14:textId="77777777" w:rsidTr="00734FC6">
        <w:tc>
          <w:tcPr>
            <w:tcW w:w="2232" w:type="pct"/>
          </w:tcPr>
          <w:p w14:paraId="77455F5F" w14:textId="77777777" w:rsidR="00DF55CB" w:rsidRPr="007671A3" w:rsidRDefault="00DF55CB" w:rsidP="00744044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1" w:type="pct"/>
            <w:gridSpan w:val="3"/>
          </w:tcPr>
          <w:p w14:paraId="3B68BFDD" w14:textId="77777777" w:rsidR="00DF55CB" w:rsidRPr="007671A3" w:rsidRDefault="00DF55CB" w:rsidP="00744044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C9560F8" w14:textId="77777777" w:rsidR="00DF55CB" w:rsidRPr="007671A3" w:rsidRDefault="00DF55CB" w:rsidP="00744044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49B5E236" w14:textId="77777777" w:rsidR="00DF55CB" w:rsidRPr="007671A3" w:rsidRDefault="00DF55CB" w:rsidP="00744044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9AE" w:rsidRPr="007671A3" w14:paraId="572B0F9D" w14:textId="77777777" w:rsidTr="00734FC6">
        <w:tc>
          <w:tcPr>
            <w:tcW w:w="2232" w:type="pct"/>
          </w:tcPr>
          <w:p w14:paraId="50E9730A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97" w:type="pct"/>
          </w:tcPr>
          <w:p w14:paraId="26EF329B" w14:textId="0FB7C01F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C62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1" w:type="pct"/>
          </w:tcPr>
          <w:p w14:paraId="4175345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657A6B" w14:textId="58E3B2E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C624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78163708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074A17C9" w14:textId="14C1DC41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C624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5" w:type="pct"/>
          </w:tcPr>
          <w:p w14:paraId="407F207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680D094F" w14:textId="3BEC4E02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C624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6E52DDDB" w14:textId="77777777" w:rsidTr="00734FC6">
        <w:tc>
          <w:tcPr>
            <w:tcW w:w="2232" w:type="pct"/>
          </w:tcPr>
          <w:p w14:paraId="2A02D3CD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7"/>
          </w:tcPr>
          <w:p w14:paraId="49842A2D" w14:textId="77777777" w:rsidR="00097D1B" w:rsidRPr="007671A3" w:rsidRDefault="00097D1B" w:rsidP="00097D1B">
            <w:pPr>
              <w:tabs>
                <w:tab w:val="decimal" w:pos="864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509AE" w:rsidRPr="007671A3" w14:paraId="646D08C2" w14:textId="77777777" w:rsidTr="00734FC6">
        <w:tc>
          <w:tcPr>
            <w:tcW w:w="2232" w:type="pct"/>
          </w:tcPr>
          <w:p w14:paraId="7C160EC5" w14:textId="77777777" w:rsidR="001C624E" w:rsidRPr="007671A3" w:rsidRDefault="001C624E" w:rsidP="001C624E">
            <w:pPr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597" w:type="pct"/>
          </w:tcPr>
          <w:p w14:paraId="75419147" w14:textId="14310DA7" w:rsidR="001C624E" w:rsidRPr="007671A3" w:rsidRDefault="001C624E" w:rsidP="001C62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6F6F386B" w14:textId="77777777" w:rsidR="001C624E" w:rsidRPr="007671A3" w:rsidRDefault="001C624E" w:rsidP="001C624E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18D442CE" w14:textId="676656C8" w:rsidR="001C624E" w:rsidRPr="007671A3" w:rsidRDefault="001C624E" w:rsidP="001C624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22139BE6" w14:textId="77777777" w:rsidR="001C624E" w:rsidRPr="007671A3" w:rsidRDefault="001C624E" w:rsidP="001C624E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65508FD5" w14:textId="62D845CB" w:rsidR="001C624E" w:rsidRPr="00083BAE" w:rsidRDefault="00734FC6" w:rsidP="0073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200,000</w:t>
            </w:r>
          </w:p>
        </w:tc>
        <w:tc>
          <w:tcPr>
            <w:tcW w:w="145" w:type="pct"/>
          </w:tcPr>
          <w:p w14:paraId="5EAAD0F1" w14:textId="77777777" w:rsidR="001C624E" w:rsidRPr="007671A3" w:rsidRDefault="001C624E" w:rsidP="001C624E">
            <w:pPr>
              <w:tabs>
                <w:tab w:val="decimal" w:pos="86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A1EA356" w14:textId="73EA20F3" w:rsidR="001C624E" w:rsidRPr="005B2C64" w:rsidRDefault="001C624E" w:rsidP="001C624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300,000</w:t>
            </w:r>
          </w:p>
        </w:tc>
      </w:tr>
      <w:tr w:rsidR="00E509AE" w:rsidRPr="007671A3" w14:paraId="7F439A6F" w14:textId="77777777" w:rsidTr="00734FC6">
        <w:tc>
          <w:tcPr>
            <w:tcW w:w="2232" w:type="pct"/>
          </w:tcPr>
          <w:p w14:paraId="0EF9DB24" w14:textId="5F889426" w:rsidR="001C624E" w:rsidRPr="007671A3" w:rsidRDefault="001C624E" w:rsidP="001C62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597" w:type="pct"/>
          </w:tcPr>
          <w:p w14:paraId="2258A934" w14:textId="566DB961" w:rsidR="001C624E" w:rsidRPr="007671A3" w:rsidRDefault="001C624E" w:rsidP="001C62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3E60016A" w14:textId="77777777" w:rsidR="001C624E" w:rsidRPr="007671A3" w:rsidRDefault="001C624E" w:rsidP="001C624E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230AF7" w14:textId="798C8A3E" w:rsidR="001C624E" w:rsidRPr="007671A3" w:rsidRDefault="001C624E" w:rsidP="001C624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4F6855D5" w14:textId="77777777" w:rsidR="001C624E" w:rsidRPr="007671A3" w:rsidRDefault="001C624E" w:rsidP="001C624E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0B1BDBE" w14:textId="6B399884" w:rsidR="001C624E" w:rsidRPr="00083BAE" w:rsidRDefault="00734FC6" w:rsidP="0073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spacing w:line="240" w:lineRule="auto"/>
              <w:ind w:right="-1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(200,000)</w:t>
            </w:r>
          </w:p>
        </w:tc>
        <w:tc>
          <w:tcPr>
            <w:tcW w:w="145" w:type="pct"/>
          </w:tcPr>
          <w:p w14:paraId="6DC91B68" w14:textId="77777777" w:rsidR="001C624E" w:rsidRPr="007671A3" w:rsidRDefault="001C624E" w:rsidP="001C624E">
            <w:pPr>
              <w:tabs>
                <w:tab w:val="decimal" w:pos="864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1" w:type="pct"/>
          </w:tcPr>
          <w:p w14:paraId="572D4882" w14:textId="0E2803AC" w:rsidR="001C624E" w:rsidRPr="005B2C64" w:rsidRDefault="001C624E" w:rsidP="001C624E">
            <w:pPr>
              <w:pStyle w:val="acctfourfigures"/>
              <w:tabs>
                <w:tab w:val="clear" w:pos="765"/>
              </w:tabs>
              <w:spacing w:line="240" w:lineRule="atLeast"/>
              <w:ind w:left="-108" w:right="-18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(100,000)</w:t>
            </w:r>
          </w:p>
        </w:tc>
      </w:tr>
      <w:tr w:rsidR="00E509AE" w:rsidRPr="007671A3" w14:paraId="5550E2CB" w14:textId="77777777" w:rsidTr="00734FC6">
        <w:tc>
          <w:tcPr>
            <w:tcW w:w="2232" w:type="pct"/>
          </w:tcPr>
          <w:p w14:paraId="1B77BDB2" w14:textId="40FC5C21" w:rsidR="001C624E" w:rsidRPr="007671A3" w:rsidRDefault="001C624E" w:rsidP="001C624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97" w:type="pct"/>
            <w:tcBorders>
              <w:top w:val="single" w:sz="4" w:space="0" w:color="auto"/>
              <w:bottom w:val="double" w:sz="4" w:space="0" w:color="auto"/>
            </w:tcBorders>
          </w:tcPr>
          <w:p w14:paraId="5BB50ADD" w14:textId="4A6D9AD9" w:rsidR="001C624E" w:rsidRPr="00B02D32" w:rsidRDefault="001C624E" w:rsidP="001C624E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31" w:type="pct"/>
          </w:tcPr>
          <w:p w14:paraId="4B6E98C6" w14:textId="77777777" w:rsidR="001C624E" w:rsidRPr="00B02D32" w:rsidRDefault="001C624E" w:rsidP="001C624E">
            <w:pPr>
              <w:tabs>
                <w:tab w:val="decimal" w:pos="594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CE7D19F" w14:textId="6A215A2D" w:rsidR="001C624E" w:rsidRPr="00B02D32" w:rsidRDefault="001C624E" w:rsidP="001C624E">
            <w:pPr>
              <w:pStyle w:val="acctfourfigures"/>
              <w:tabs>
                <w:tab w:val="clear" w:pos="765"/>
                <w:tab w:val="decimal" w:pos="51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46" w:type="pct"/>
          </w:tcPr>
          <w:p w14:paraId="1461BDF8" w14:textId="77777777" w:rsidR="001C624E" w:rsidRPr="00B02D32" w:rsidRDefault="001C624E" w:rsidP="001C624E">
            <w:pPr>
              <w:tabs>
                <w:tab w:val="decimal" w:pos="873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04C19AA7" w14:textId="14ADA4E2" w:rsidR="001C624E" w:rsidRPr="00B02D32" w:rsidRDefault="001C624E" w:rsidP="00734F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4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1256BE0E" w14:textId="77777777" w:rsidR="001C624E" w:rsidRPr="00B02D32" w:rsidRDefault="001C624E" w:rsidP="001C624E">
            <w:pPr>
              <w:tabs>
                <w:tab w:val="decimal" w:pos="86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4C5DA35" w14:textId="30219D40" w:rsidR="001C624E" w:rsidRPr="00B02D32" w:rsidRDefault="001C624E" w:rsidP="001C624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02D32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200,000</w:t>
            </w:r>
          </w:p>
        </w:tc>
      </w:tr>
    </w:tbl>
    <w:p w14:paraId="2AE3753E" w14:textId="77777777" w:rsidR="00D76CFC" w:rsidRPr="00C84713" w:rsidRDefault="00D76CFC">
      <w:pPr>
        <w:rPr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081"/>
        <w:gridCol w:w="271"/>
        <w:gridCol w:w="1081"/>
        <w:gridCol w:w="276"/>
        <w:gridCol w:w="1081"/>
        <w:gridCol w:w="256"/>
        <w:gridCol w:w="1086"/>
      </w:tblGrid>
      <w:tr w:rsidR="008739C5" w:rsidRPr="007671A3" w14:paraId="2A63C960" w14:textId="77777777" w:rsidTr="00B32B41">
        <w:tc>
          <w:tcPr>
            <w:tcW w:w="2232" w:type="pct"/>
          </w:tcPr>
          <w:p w14:paraId="37A2CD18" w14:textId="03931213" w:rsidR="00C41170" w:rsidRPr="00E509AE" w:rsidRDefault="00C41170" w:rsidP="00B32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" w:firstLine="22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ค่าตอบแท</w:t>
            </w:r>
            <w:r w:rsidR="00392B4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นคณะกรรมการบริษัท</w:t>
            </w:r>
          </w:p>
        </w:tc>
        <w:tc>
          <w:tcPr>
            <w:tcW w:w="1312" w:type="pct"/>
            <w:gridSpan w:val="3"/>
          </w:tcPr>
          <w:p w14:paraId="7BA2F5E5" w14:textId="77777777" w:rsidR="00C41170" w:rsidRPr="007671A3" w:rsidRDefault="00C41170" w:rsidP="00A0142E">
            <w:pPr>
              <w:spacing w:line="240" w:lineRule="auto"/>
              <w:ind w:right="44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9" w:type="pct"/>
          </w:tcPr>
          <w:p w14:paraId="35C04CC6" w14:textId="77777777" w:rsidR="00C41170" w:rsidRPr="007671A3" w:rsidRDefault="00C41170" w:rsidP="00A0142E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06" w:type="pct"/>
            <w:gridSpan w:val="3"/>
          </w:tcPr>
          <w:p w14:paraId="2D4E2810" w14:textId="77777777" w:rsidR="00C41170" w:rsidRPr="007671A3" w:rsidRDefault="00C41170" w:rsidP="003C7EB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32B41" w:rsidRPr="007671A3" w14:paraId="1918A1B6" w14:textId="77777777" w:rsidTr="00B32B41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2232" w:type="pct"/>
            <w:shd w:val="clear" w:color="auto" w:fill="auto"/>
          </w:tcPr>
          <w:p w14:paraId="4EC5C9B4" w14:textId="45382FBD" w:rsidR="00B32B41" w:rsidRPr="00B32B41" w:rsidRDefault="00B32B41" w:rsidP="00B32B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22" w:firstLine="186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B32B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และผู้บริหารสำคัญ</w:t>
            </w:r>
          </w:p>
        </w:tc>
        <w:tc>
          <w:tcPr>
            <w:tcW w:w="583" w:type="pct"/>
            <w:shd w:val="clear" w:color="auto" w:fill="auto"/>
          </w:tcPr>
          <w:p w14:paraId="14D7D9BB" w14:textId="054D3C0B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14:paraId="37C89E85" w14:textId="77777777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6762803" w14:textId="5EEB0CD7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49" w:type="pct"/>
            <w:shd w:val="clear" w:color="auto" w:fill="auto"/>
          </w:tcPr>
          <w:p w14:paraId="1DE9D0CF" w14:textId="77777777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DFC673F" w14:textId="74C29B3F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4711B1C1" w14:textId="77777777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CDD191A" w14:textId="233B2436" w:rsidR="00B32B41" w:rsidRPr="007671A3" w:rsidRDefault="00B32B41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0F2463" w:rsidRPr="007671A3" w14:paraId="69A0E07E" w14:textId="77777777" w:rsidTr="00B32B4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32" w:type="pct"/>
            <w:shd w:val="clear" w:color="auto" w:fill="auto"/>
          </w:tcPr>
          <w:p w14:paraId="67DE7237" w14:textId="77777777" w:rsidR="000F2463" w:rsidRPr="007671A3" w:rsidRDefault="000F2463" w:rsidP="000F2463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68" w:type="pct"/>
            <w:gridSpan w:val="7"/>
            <w:shd w:val="clear" w:color="auto" w:fill="auto"/>
            <w:vAlign w:val="bottom"/>
          </w:tcPr>
          <w:p w14:paraId="5BD08591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(พันบาท)</w:t>
            </w:r>
          </w:p>
        </w:tc>
      </w:tr>
      <w:tr w:rsidR="00EE4BF6" w:rsidRPr="007671A3" w14:paraId="06A155D6" w14:textId="77777777" w:rsidTr="00B32B4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32" w:type="pct"/>
            <w:shd w:val="clear" w:color="auto" w:fill="auto"/>
          </w:tcPr>
          <w:p w14:paraId="5D6DBF3A" w14:textId="0DBBBD71" w:rsidR="00EE4BF6" w:rsidRPr="007671A3" w:rsidRDefault="00EE4BF6" w:rsidP="000F2463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337DEE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68" w:type="pct"/>
            <w:gridSpan w:val="7"/>
            <w:shd w:val="clear" w:color="auto" w:fill="auto"/>
            <w:vAlign w:val="bottom"/>
          </w:tcPr>
          <w:p w14:paraId="564DED9C" w14:textId="77777777" w:rsidR="00EE4BF6" w:rsidRPr="007671A3" w:rsidRDefault="00EE4BF6" w:rsidP="000F2463">
            <w:pPr>
              <w:pStyle w:val="acctfourfigures"/>
              <w:tabs>
                <w:tab w:val="clear" w:pos="765"/>
              </w:tabs>
              <w:spacing w:line="240" w:lineRule="auto"/>
              <w:ind w:left="-52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</w:tr>
      <w:tr w:rsidR="00E509AE" w:rsidRPr="00874E14" w14:paraId="4B1D2239" w14:textId="77777777" w:rsidTr="00B32B4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32" w:type="pct"/>
            <w:shd w:val="clear" w:color="auto" w:fill="auto"/>
          </w:tcPr>
          <w:p w14:paraId="5BD1334A" w14:textId="77777777" w:rsidR="008D3289" w:rsidRPr="00874E14" w:rsidRDefault="008D3289" w:rsidP="00E509AE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583" w:type="pct"/>
            <w:shd w:val="clear" w:color="auto" w:fill="auto"/>
          </w:tcPr>
          <w:p w14:paraId="03A97ED8" w14:textId="73C91E00" w:rsidR="008D3289" w:rsidRPr="00B02D32" w:rsidRDefault="00734FC6" w:rsidP="00734FC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26,165</w:t>
            </w:r>
          </w:p>
        </w:tc>
        <w:tc>
          <w:tcPr>
            <w:tcW w:w="146" w:type="pct"/>
            <w:shd w:val="clear" w:color="auto" w:fill="auto"/>
          </w:tcPr>
          <w:p w14:paraId="1873D998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F6F6DBE" w14:textId="0F47A0F9" w:rsidR="008D3289" w:rsidRPr="00874E14" w:rsidRDefault="008D3289" w:rsidP="008D328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</w:t>
            </w:r>
            <w:r w:rsidRPr="00874E14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841</w:t>
            </w:r>
          </w:p>
        </w:tc>
        <w:tc>
          <w:tcPr>
            <w:tcW w:w="149" w:type="pct"/>
            <w:shd w:val="clear" w:color="auto" w:fill="auto"/>
          </w:tcPr>
          <w:p w14:paraId="60D1DD79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E2A67C9" w14:textId="49024C60" w:rsidR="008D3289" w:rsidRPr="00B02D32" w:rsidRDefault="00734FC6" w:rsidP="00734FC6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26,165</w:t>
            </w:r>
          </w:p>
        </w:tc>
        <w:tc>
          <w:tcPr>
            <w:tcW w:w="138" w:type="pct"/>
            <w:shd w:val="clear" w:color="auto" w:fill="auto"/>
          </w:tcPr>
          <w:p w14:paraId="6BDC7B62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tLeast"/>
              <w:ind w:left="-108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</w:tcPr>
          <w:p w14:paraId="04765810" w14:textId="61BCB6BC" w:rsidR="008D3289" w:rsidRPr="00874E14" w:rsidRDefault="008D3289" w:rsidP="008D328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  <w:r w:rsidRPr="00874E14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841</w:t>
            </w:r>
          </w:p>
        </w:tc>
      </w:tr>
      <w:tr w:rsidR="00E509AE" w:rsidRPr="00874E14" w14:paraId="0618BF11" w14:textId="77777777" w:rsidTr="00B32B4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32" w:type="pct"/>
            <w:shd w:val="clear" w:color="auto" w:fill="auto"/>
          </w:tcPr>
          <w:p w14:paraId="37B6B854" w14:textId="77777777" w:rsidR="008D3289" w:rsidRPr="00874E14" w:rsidRDefault="008D3289" w:rsidP="008D328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83" w:type="pct"/>
            <w:shd w:val="clear" w:color="auto" w:fill="auto"/>
          </w:tcPr>
          <w:p w14:paraId="77CA3D43" w14:textId="778AE062" w:rsidR="008D3289" w:rsidRPr="00B02D32" w:rsidRDefault="00734FC6" w:rsidP="00734FC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5,187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49D2FDF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D4253A8" w14:textId="1DFBFB44" w:rsidR="008D3289" w:rsidRPr="00245729" w:rsidRDefault="008D3289" w:rsidP="008D328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60</w:t>
            </w:r>
            <w:r w:rsidR="00245729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49" w:type="pct"/>
            <w:shd w:val="clear" w:color="auto" w:fill="auto"/>
          </w:tcPr>
          <w:p w14:paraId="34901F1C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8064F2A" w14:textId="2FBFCD38" w:rsidR="008D3289" w:rsidRPr="00B02D32" w:rsidRDefault="00734FC6" w:rsidP="00734FC6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5,187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517B781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5" w:type="pct"/>
            <w:shd w:val="clear" w:color="auto" w:fill="auto"/>
            <w:vAlign w:val="bottom"/>
          </w:tcPr>
          <w:p w14:paraId="39E7A103" w14:textId="6F68C200" w:rsidR="008D3289" w:rsidRPr="00874E14" w:rsidRDefault="008D3289" w:rsidP="008D328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sz w:val="30"/>
                <w:szCs w:val="30"/>
              </w:rPr>
              <w:t>60</w:t>
            </w:r>
            <w:r w:rsidR="00DE3883" w:rsidRPr="00DE38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7</w:t>
            </w:r>
          </w:p>
        </w:tc>
      </w:tr>
      <w:tr w:rsidR="00E509AE" w:rsidRPr="007671A3" w14:paraId="2E546DEA" w14:textId="77777777" w:rsidTr="00B32B41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2232" w:type="pct"/>
            <w:shd w:val="clear" w:color="auto" w:fill="auto"/>
          </w:tcPr>
          <w:p w14:paraId="37B59D90" w14:textId="77777777" w:rsidR="008D3289" w:rsidRPr="00874E14" w:rsidRDefault="008D3289" w:rsidP="008D3289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6A7DBF" w14:textId="75B3273D" w:rsidR="008D3289" w:rsidRPr="00734FC6" w:rsidRDefault="00734FC6" w:rsidP="00734FC6">
            <w:pPr>
              <w:pStyle w:val="acctfourfigures"/>
              <w:tabs>
                <w:tab w:val="clear" w:pos="765"/>
                <w:tab w:val="decimal" w:pos="909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4F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31,352</w:t>
            </w:r>
          </w:p>
        </w:tc>
        <w:tc>
          <w:tcPr>
            <w:tcW w:w="146" w:type="pct"/>
            <w:shd w:val="clear" w:color="auto" w:fill="auto"/>
          </w:tcPr>
          <w:p w14:paraId="0966D976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14BDF" w14:textId="1BD0C6D7" w:rsidR="008D3289" w:rsidRPr="00874E14" w:rsidRDefault="008D3289" w:rsidP="008D328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</w:t>
            </w:r>
            <w:r w:rsidRPr="00874E1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448</w:t>
            </w:r>
          </w:p>
        </w:tc>
        <w:tc>
          <w:tcPr>
            <w:tcW w:w="149" w:type="pct"/>
            <w:shd w:val="clear" w:color="auto" w:fill="auto"/>
          </w:tcPr>
          <w:p w14:paraId="31B89935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DA4F03" w14:textId="77066B58" w:rsidR="008D3289" w:rsidRPr="00734FC6" w:rsidRDefault="00734FC6" w:rsidP="00734FC6">
            <w:pPr>
              <w:pStyle w:val="acctfourfigures"/>
              <w:tabs>
                <w:tab w:val="clear" w:pos="765"/>
                <w:tab w:val="decimal" w:pos="89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34FC6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31,352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7F15E7E0" w14:textId="77777777" w:rsidR="008D3289" w:rsidRPr="00874E14" w:rsidRDefault="008D3289" w:rsidP="008D328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66D68A6" w14:textId="197BA750" w:rsidR="008D3289" w:rsidRPr="00400CAA" w:rsidRDefault="008D3289" w:rsidP="008D3289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874E14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874E14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448</w:t>
            </w:r>
          </w:p>
        </w:tc>
      </w:tr>
    </w:tbl>
    <w:p w14:paraId="6071745D" w14:textId="4D96EC97" w:rsidR="00A54B97" w:rsidRDefault="00A54B97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B666D62" w14:textId="7F89A638" w:rsidR="005D643C" w:rsidRDefault="005D643C" w:rsidP="008304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72"/>
        <w:jc w:val="thaiDistribute"/>
        <w:rPr>
          <w:rFonts w:ascii="Angsana New" w:hAnsi="Angsana New"/>
          <w:sz w:val="30"/>
          <w:szCs w:val="30"/>
        </w:rPr>
      </w:pPr>
      <w:r w:rsidRPr="00830451">
        <w:rPr>
          <w:rFonts w:ascii="Angsana New" w:hAnsi="Angsana New"/>
          <w:spacing w:val="6"/>
          <w:sz w:val="30"/>
          <w:szCs w:val="30"/>
          <w:cs/>
        </w:rPr>
        <w:t>ค่าตอบแทนคณะกรรมการบริษัทและผู้บริหารสำคัญ ประกอบด้วย ค่าตอบแทนที่จ่ายให้แก่คณะกรรมการ</w:t>
      </w:r>
      <w:r w:rsidRPr="000A624D">
        <w:rPr>
          <w:rFonts w:ascii="Angsana New" w:hAnsi="Angsana New"/>
          <w:spacing w:val="12"/>
          <w:sz w:val="30"/>
          <w:szCs w:val="30"/>
          <w:cs/>
        </w:rPr>
        <w:t>บริษัท</w:t>
      </w:r>
      <w:r w:rsidR="000A624D" w:rsidRPr="000A624D">
        <w:rPr>
          <w:rFonts w:ascii="Angsana New" w:hAnsi="Angsana New" w:hint="cs"/>
          <w:spacing w:val="12"/>
          <w:sz w:val="30"/>
          <w:szCs w:val="30"/>
          <w:cs/>
        </w:rPr>
        <w:t>ควอลิตี้คอนสตรัคชั่นโปรดัคส์ จำกัด (มหาชน)</w:t>
      </w:r>
      <w:r w:rsidR="00EC41C6">
        <w:rPr>
          <w:rFonts w:ascii="Angsana New" w:hAnsi="Angsana New"/>
          <w:spacing w:val="12"/>
          <w:sz w:val="30"/>
          <w:szCs w:val="30"/>
        </w:rPr>
        <w:t xml:space="preserve"> </w:t>
      </w:r>
      <w:r w:rsidR="00EC41C6">
        <w:rPr>
          <w:rFonts w:ascii="Angsana New" w:hAnsi="Angsana New" w:hint="cs"/>
          <w:spacing w:val="12"/>
          <w:sz w:val="30"/>
          <w:szCs w:val="30"/>
          <w:cs/>
        </w:rPr>
        <w:t>และบริษัทย่อย</w:t>
      </w:r>
      <w:r w:rsidRPr="000A624D">
        <w:rPr>
          <w:rFonts w:ascii="Angsana New" w:hAnsi="Angsana New"/>
          <w:spacing w:val="12"/>
          <w:sz w:val="30"/>
          <w:szCs w:val="30"/>
          <w:cs/>
        </w:rPr>
        <w:t>ตามข้อบังคับของบริษัท</w:t>
      </w:r>
      <w:r w:rsidRPr="000A624D">
        <w:rPr>
          <w:rFonts w:ascii="Angsana New" w:hAnsi="Angsana New" w:hint="cs"/>
          <w:spacing w:val="12"/>
          <w:sz w:val="30"/>
          <w:szCs w:val="30"/>
          <w:cs/>
        </w:rPr>
        <w:t xml:space="preserve"> และค่าตอบแทนที่จ่ายให้แก่</w:t>
      </w:r>
      <w:r w:rsidRPr="00830451">
        <w:rPr>
          <w:rFonts w:ascii="Angsana New" w:hAnsi="Angsana New" w:hint="cs"/>
          <w:spacing w:val="2"/>
          <w:sz w:val="30"/>
          <w:szCs w:val="30"/>
          <w:cs/>
        </w:rPr>
        <w:t xml:space="preserve">ผู้บริหารของกลุ่มบริษัท </w:t>
      </w:r>
      <w:r w:rsidRPr="00830451">
        <w:rPr>
          <w:rFonts w:ascii="Angsana New" w:hAnsi="Angsana New" w:hint="cs"/>
          <w:spacing w:val="6"/>
          <w:sz w:val="30"/>
          <w:szCs w:val="30"/>
          <w:cs/>
        </w:rPr>
        <w:t>ซึ่งได้แก่ เงินเดือน โบนัส</w:t>
      </w:r>
      <w:r w:rsidRPr="00830451">
        <w:rPr>
          <w:rFonts w:ascii="Angsana New" w:hAnsi="Angsana New"/>
          <w:spacing w:val="6"/>
          <w:sz w:val="30"/>
          <w:szCs w:val="30"/>
        </w:rPr>
        <w:t xml:space="preserve"> </w:t>
      </w:r>
      <w:r w:rsidRPr="00830451">
        <w:rPr>
          <w:rFonts w:ascii="Angsana New" w:hAnsi="Angsana New" w:hint="cs"/>
          <w:spacing w:val="6"/>
          <w:sz w:val="30"/>
          <w:szCs w:val="30"/>
          <w:cs/>
        </w:rPr>
        <w:t>และอื่นๆ รวมทั้ง เงินสมทบกองทุนสำรองเลี้ยงชีพที่กลุ่มบริษัทจ่าย</w:t>
      </w:r>
      <w:r w:rsidRPr="005D643C">
        <w:rPr>
          <w:rFonts w:ascii="Angsana New" w:hAnsi="Angsana New" w:hint="cs"/>
          <w:spacing w:val="4"/>
          <w:sz w:val="30"/>
          <w:szCs w:val="30"/>
          <w:cs/>
        </w:rPr>
        <w:t>สมทบให้</w:t>
      </w:r>
      <w:r w:rsidRPr="00300257">
        <w:rPr>
          <w:rFonts w:ascii="Angsana New" w:hAnsi="Angsana New" w:hint="cs"/>
          <w:sz w:val="30"/>
          <w:szCs w:val="30"/>
          <w:cs/>
        </w:rPr>
        <w:t>ผู้บริหารในฐานะพนักงานของกลุ่มบริษัท</w:t>
      </w:r>
    </w:p>
    <w:p w14:paraId="31FF47C8" w14:textId="29717EDA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1C37B5" w14:textId="0F91CB50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7316426" w14:textId="6CDBFD76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E979B24" w14:textId="292796E9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ED53285" w14:textId="04001C45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349319A" w14:textId="7A008CB3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222B23B" w14:textId="081C3703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3D771CB3" w14:textId="1D94C8C0" w:rsidR="00A361CD" w:rsidRDefault="00A361C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29F2C258" w14:textId="3C290B24" w:rsidR="00A361CD" w:rsidRDefault="00A361CD" w:rsidP="005D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D9D2C50" w14:textId="77777777" w:rsidR="00B32B41" w:rsidRDefault="00B32B41" w:rsidP="005D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0071722C" w14:textId="77777777" w:rsidR="005D643C" w:rsidRPr="00C403AD" w:rsidRDefault="005D643C" w:rsidP="005D64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6A0BB93" w14:textId="0712441C" w:rsidR="005B3B34" w:rsidRPr="00A361CD" w:rsidRDefault="005B3B34" w:rsidP="00830451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0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A361CD">
        <w:rPr>
          <w:rFonts w:ascii="Angsana New" w:hAnsi="Angsana New"/>
          <w:b/>
          <w:bCs/>
          <w:sz w:val="30"/>
          <w:szCs w:val="30"/>
          <w:cs/>
        </w:rPr>
        <w:lastRenderedPageBreak/>
        <w:t>เงินสดและรายการเทียบเท่าเงินสด</w:t>
      </w:r>
      <w:r w:rsidR="00A361CD" w:rsidRPr="00A361CD">
        <w:rPr>
          <w:rFonts w:ascii="Angsana New" w:hAnsi="Angsana New" w:hint="cs"/>
          <w:b/>
          <w:bCs/>
          <w:sz w:val="30"/>
          <w:szCs w:val="30"/>
          <w:cs/>
        </w:rPr>
        <w:t xml:space="preserve"> และเงินลงทุน</w:t>
      </w:r>
      <w:r w:rsidR="004847DE">
        <w:rPr>
          <w:rFonts w:ascii="Angsana New" w:hAnsi="Angsana New" w:hint="cs"/>
          <w:b/>
          <w:bCs/>
          <w:sz w:val="30"/>
          <w:szCs w:val="30"/>
          <w:cs/>
        </w:rPr>
        <w:t>ชั่วคราว</w:t>
      </w:r>
    </w:p>
    <w:p w14:paraId="2F48BB30" w14:textId="77777777" w:rsidR="005B3B34" w:rsidRPr="00A53E59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24"/>
          <w:szCs w:val="24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1080"/>
      </w:tblGrid>
      <w:tr w:rsidR="005B3B34" w:rsidRPr="007671A3" w14:paraId="6C96D5B1" w14:textId="77777777" w:rsidTr="00E509AE">
        <w:tc>
          <w:tcPr>
            <w:tcW w:w="4140" w:type="dxa"/>
          </w:tcPr>
          <w:p w14:paraId="1441F08A" w14:textId="77777777" w:rsidR="005B3B34" w:rsidRPr="007671A3" w:rsidRDefault="005B3B34" w:rsidP="00D61FC1">
            <w:pPr>
              <w:tabs>
                <w:tab w:val="clear" w:pos="227"/>
                <w:tab w:val="clear" w:pos="45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40B59847" w14:textId="77777777" w:rsidR="005B3B34" w:rsidRPr="007671A3" w:rsidRDefault="005B3B34" w:rsidP="00E509AE">
            <w:pPr>
              <w:spacing w:line="240" w:lineRule="auto"/>
              <w:ind w:right="44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19FB3D6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6C2DCA1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07A41A4F" w14:textId="77777777" w:rsidTr="00E509AE">
        <w:tc>
          <w:tcPr>
            <w:tcW w:w="4140" w:type="dxa"/>
          </w:tcPr>
          <w:p w14:paraId="7190D2E5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BF79519" w14:textId="6415450A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75619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41FCE4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33A413C" w14:textId="64B7B798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5619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E5456E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2A5745D" w14:textId="55EFE174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75619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06DE0B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537B0A" w14:textId="020C286F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75619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F2463" w:rsidRPr="007671A3" w14:paraId="49F3E81D" w14:textId="77777777" w:rsidTr="00E509AE">
        <w:tc>
          <w:tcPr>
            <w:tcW w:w="4140" w:type="dxa"/>
          </w:tcPr>
          <w:p w14:paraId="3D91FCED" w14:textId="77777777" w:rsidR="000F2463" w:rsidRPr="007671A3" w:rsidRDefault="000F2463" w:rsidP="000F2463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5130" w:type="dxa"/>
            <w:gridSpan w:val="7"/>
          </w:tcPr>
          <w:p w14:paraId="24A0DABA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756191" w:rsidRPr="007671A3" w14:paraId="08131A70" w14:textId="77777777" w:rsidTr="00E509AE">
        <w:tc>
          <w:tcPr>
            <w:tcW w:w="4140" w:type="dxa"/>
          </w:tcPr>
          <w:p w14:paraId="2D1C7282" w14:textId="23467983" w:rsidR="00756191" w:rsidRPr="00A361CD" w:rsidRDefault="00A361CD" w:rsidP="00E509AE">
            <w:pPr>
              <w:ind w:left="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361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  <w:vAlign w:val="bottom"/>
          </w:tcPr>
          <w:p w14:paraId="3761B420" w14:textId="32C7220C" w:rsidR="00756191" w:rsidRPr="00E509AE" w:rsidRDefault="00756191" w:rsidP="00E509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4813BB" w14:textId="77777777" w:rsidR="00756191" w:rsidRPr="007671A3" w:rsidRDefault="00756191" w:rsidP="0075619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9BA2E" w14:textId="4FFCDD6B" w:rsidR="00756191" w:rsidRPr="00E555BD" w:rsidRDefault="00756191" w:rsidP="00E509A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DD88154" w14:textId="77777777" w:rsidR="00756191" w:rsidRPr="007671A3" w:rsidRDefault="00756191" w:rsidP="0075619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E64EDA" w14:textId="3E975DF9" w:rsidR="00756191" w:rsidRPr="00E509AE" w:rsidRDefault="00756191" w:rsidP="00E509AE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F6BEB25" w14:textId="77777777" w:rsidR="00756191" w:rsidRPr="007671A3" w:rsidRDefault="00756191" w:rsidP="00756191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A28BE22" w14:textId="1C8893B6" w:rsidR="00756191" w:rsidRPr="00E509AE" w:rsidRDefault="00756191" w:rsidP="00E509AE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361CD" w:rsidRPr="007671A3" w14:paraId="3FCA8843" w14:textId="77777777" w:rsidTr="00E509AE">
        <w:tc>
          <w:tcPr>
            <w:tcW w:w="4140" w:type="dxa"/>
          </w:tcPr>
          <w:p w14:paraId="3776892D" w14:textId="762743A7" w:rsidR="00A361CD" w:rsidRPr="007671A3" w:rsidRDefault="00A361CD" w:rsidP="00A361CD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080" w:type="dxa"/>
            <w:vAlign w:val="bottom"/>
          </w:tcPr>
          <w:p w14:paraId="59794270" w14:textId="5B5B5268" w:rsidR="00A361CD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108</w:t>
            </w:r>
          </w:p>
        </w:tc>
        <w:tc>
          <w:tcPr>
            <w:tcW w:w="270" w:type="dxa"/>
            <w:vAlign w:val="bottom"/>
          </w:tcPr>
          <w:p w14:paraId="1BF69A48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E897C98" w14:textId="5975399E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09A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128</w:t>
            </w:r>
          </w:p>
        </w:tc>
        <w:tc>
          <w:tcPr>
            <w:tcW w:w="270" w:type="dxa"/>
            <w:vAlign w:val="bottom"/>
          </w:tcPr>
          <w:p w14:paraId="5B7DB526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09B5C28" w14:textId="01305A70" w:rsidR="00A361CD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70" w:type="dxa"/>
            <w:vAlign w:val="bottom"/>
          </w:tcPr>
          <w:p w14:paraId="632B2CD7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642ACC" w14:textId="370A2DB7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9AE">
              <w:rPr>
                <w:rFonts w:ascii="Angsana New" w:hAnsi="Angsana New"/>
                <w:color w:val="000000"/>
                <w:sz w:val="30"/>
                <w:szCs w:val="30"/>
              </w:rPr>
              <w:t>98</w:t>
            </w:r>
          </w:p>
        </w:tc>
      </w:tr>
      <w:tr w:rsidR="00A361CD" w:rsidRPr="007671A3" w14:paraId="013DC567" w14:textId="77777777" w:rsidTr="00A361CD">
        <w:trPr>
          <w:trHeight w:val="218"/>
        </w:trPr>
        <w:tc>
          <w:tcPr>
            <w:tcW w:w="4140" w:type="dxa"/>
          </w:tcPr>
          <w:p w14:paraId="2BE3626A" w14:textId="15E14363" w:rsidR="00A361CD" w:rsidRPr="007671A3" w:rsidRDefault="00A361CD" w:rsidP="00A361CD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เงินฝากธนาคารประเภทกระแสรายวัน</w:t>
            </w:r>
          </w:p>
        </w:tc>
        <w:tc>
          <w:tcPr>
            <w:tcW w:w="1080" w:type="dxa"/>
            <w:vAlign w:val="bottom"/>
          </w:tcPr>
          <w:p w14:paraId="4D435991" w14:textId="7DE2D845" w:rsidR="00A361CD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10,278</w:t>
            </w:r>
          </w:p>
        </w:tc>
        <w:tc>
          <w:tcPr>
            <w:tcW w:w="270" w:type="dxa"/>
            <w:vAlign w:val="bottom"/>
          </w:tcPr>
          <w:p w14:paraId="2BD00072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ADD70D" w14:textId="028FCED3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09A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22,558</w:t>
            </w:r>
          </w:p>
        </w:tc>
        <w:tc>
          <w:tcPr>
            <w:tcW w:w="270" w:type="dxa"/>
            <w:vAlign w:val="bottom"/>
          </w:tcPr>
          <w:p w14:paraId="591FEC0E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8AFC93A" w14:textId="61FE1C96" w:rsidR="00A361CD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7,</w:t>
            </w:r>
            <w:r w:rsidRPr="00E509AE">
              <w:rPr>
                <w:rFonts w:ascii="Angsana New" w:hAnsi="Angsana New"/>
                <w:sz w:val="30"/>
                <w:szCs w:val="30"/>
                <w:lang w:val="en-US" w:bidi="th-TH"/>
              </w:rPr>
              <w:t>057</w:t>
            </w:r>
          </w:p>
        </w:tc>
        <w:tc>
          <w:tcPr>
            <w:tcW w:w="270" w:type="dxa"/>
            <w:vAlign w:val="bottom"/>
          </w:tcPr>
          <w:p w14:paraId="4AC77E60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2480D94" w14:textId="6C9B9F94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9AE">
              <w:rPr>
                <w:rFonts w:ascii="Angsana New" w:hAnsi="Angsana New"/>
                <w:color w:val="000000"/>
                <w:sz w:val="30"/>
                <w:szCs w:val="30"/>
              </w:rPr>
              <w:t>20,191</w:t>
            </w:r>
          </w:p>
        </w:tc>
      </w:tr>
      <w:tr w:rsidR="00A361CD" w:rsidRPr="007671A3" w14:paraId="0C87677A" w14:textId="77777777" w:rsidTr="00F43678">
        <w:tc>
          <w:tcPr>
            <w:tcW w:w="4140" w:type="dxa"/>
          </w:tcPr>
          <w:p w14:paraId="1DBC9CFB" w14:textId="2945CFA0" w:rsidR="00A361CD" w:rsidRPr="007671A3" w:rsidRDefault="00A361CD" w:rsidP="00A361CD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เงินฝากธนาคารประเภทออมทรัพย์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DF0AD2" w14:textId="763B0576" w:rsidR="00A361CD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238,291</w:t>
            </w:r>
          </w:p>
        </w:tc>
        <w:tc>
          <w:tcPr>
            <w:tcW w:w="270" w:type="dxa"/>
            <w:vAlign w:val="bottom"/>
          </w:tcPr>
          <w:p w14:paraId="72AEF89F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84DFE7" w14:textId="514D85FD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E509AE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323,763</w:t>
            </w:r>
          </w:p>
        </w:tc>
        <w:tc>
          <w:tcPr>
            <w:tcW w:w="270" w:type="dxa"/>
            <w:vAlign w:val="bottom"/>
          </w:tcPr>
          <w:p w14:paraId="2D8E6960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B6D5427" w14:textId="261A1A25" w:rsidR="00A361CD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158,142</w:t>
            </w:r>
          </w:p>
        </w:tc>
        <w:tc>
          <w:tcPr>
            <w:tcW w:w="270" w:type="dxa"/>
            <w:vAlign w:val="bottom"/>
          </w:tcPr>
          <w:p w14:paraId="3C423290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29A8259" w14:textId="5269D21C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509AE">
              <w:rPr>
                <w:rFonts w:ascii="Angsana New" w:hAnsi="Angsana New"/>
                <w:color w:val="000000"/>
                <w:sz w:val="30"/>
                <w:szCs w:val="30"/>
              </w:rPr>
              <w:t>105,058</w:t>
            </w:r>
          </w:p>
        </w:tc>
      </w:tr>
      <w:tr w:rsidR="00A361CD" w:rsidRPr="007671A3" w14:paraId="1DF9A1DE" w14:textId="77777777" w:rsidTr="00F43678">
        <w:tc>
          <w:tcPr>
            <w:tcW w:w="4140" w:type="dxa"/>
          </w:tcPr>
          <w:p w14:paraId="5FE9E65E" w14:textId="7C9C31F2" w:rsidR="00A361CD" w:rsidRPr="007671A3" w:rsidRDefault="00A361CD" w:rsidP="00A361CD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7A062" w14:textId="64DC4C6E" w:rsidR="00A361CD" w:rsidRPr="00E509AE" w:rsidRDefault="007D321A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2</w:t>
            </w:r>
            <w:r w:rsidR="00A361CD" w:rsidRPr="00F62B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48,677</w:t>
            </w:r>
          </w:p>
        </w:tc>
        <w:tc>
          <w:tcPr>
            <w:tcW w:w="270" w:type="dxa"/>
            <w:vAlign w:val="bottom"/>
          </w:tcPr>
          <w:p w14:paraId="1010893A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6D1D55" w14:textId="312A2D83" w:rsidR="00A361CD" w:rsidRPr="00E555BD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62B2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346,449</w:t>
            </w:r>
          </w:p>
        </w:tc>
        <w:tc>
          <w:tcPr>
            <w:tcW w:w="270" w:type="dxa"/>
            <w:vAlign w:val="bottom"/>
          </w:tcPr>
          <w:p w14:paraId="260B269D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D51B9F" w14:textId="19514853" w:rsidR="00A361CD" w:rsidRPr="00E509AE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F62B2E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165,277</w:t>
            </w:r>
          </w:p>
        </w:tc>
        <w:tc>
          <w:tcPr>
            <w:tcW w:w="270" w:type="dxa"/>
            <w:vAlign w:val="bottom"/>
          </w:tcPr>
          <w:p w14:paraId="4E915A48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416CD9" w14:textId="4AE7E059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62B2E">
              <w:rPr>
                <w:rFonts w:ascii="Angsana New" w:hAnsi="Angsana New"/>
                <w:b/>
                <w:bCs/>
                <w:sz w:val="30"/>
                <w:szCs w:val="30"/>
              </w:rPr>
              <w:t>125,347</w:t>
            </w:r>
          </w:p>
        </w:tc>
      </w:tr>
      <w:tr w:rsidR="00A361CD" w:rsidRPr="007671A3" w14:paraId="7B212978" w14:textId="77777777" w:rsidTr="00F43678">
        <w:tc>
          <w:tcPr>
            <w:tcW w:w="4140" w:type="dxa"/>
          </w:tcPr>
          <w:p w14:paraId="3CB7DB32" w14:textId="77777777" w:rsidR="00A361CD" w:rsidRPr="007671A3" w:rsidRDefault="00A361CD" w:rsidP="00A361CD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460E367" w14:textId="77777777" w:rsidR="00A361CD" w:rsidRPr="00E509AE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400E93E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200CF0E" w14:textId="77777777" w:rsidR="00A361CD" w:rsidRPr="00E555BD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4143CA1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766BFBC" w14:textId="77777777" w:rsidR="00A361CD" w:rsidRPr="00E509AE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BD66191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A69E272" w14:textId="77777777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A361CD" w:rsidRPr="007671A3" w14:paraId="487FF394" w14:textId="77777777" w:rsidTr="005D643C">
        <w:tc>
          <w:tcPr>
            <w:tcW w:w="4140" w:type="dxa"/>
          </w:tcPr>
          <w:p w14:paraId="6C619E34" w14:textId="598524D3" w:rsidR="00A361CD" w:rsidRPr="00A361CD" w:rsidRDefault="00A361CD" w:rsidP="00A361CD">
            <w:pPr>
              <w:ind w:left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361C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080" w:type="dxa"/>
            <w:vAlign w:val="bottom"/>
          </w:tcPr>
          <w:p w14:paraId="77FF1298" w14:textId="77777777" w:rsidR="00A361CD" w:rsidRPr="00E509AE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F794C08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B66774B" w14:textId="77777777" w:rsidR="00A361CD" w:rsidRPr="00E555BD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4FB4E69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7FC0E01" w14:textId="77777777" w:rsidR="00A361CD" w:rsidRPr="00E509AE" w:rsidRDefault="00A361CD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BB1F981" w14:textId="77777777" w:rsidR="00A361CD" w:rsidRPr="007671A3" w:rsidRDefault="00A361CD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5BDAC18" w14:textId="77777777" w:rsidR="00A361CD" w:rsidRPr="00E509AE" w:rsidRDefault="00A361CD" w:rsidP="00A361CD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5D643C" w:rsidRPr="007671A3" w14:paraId="69A5A84C" w14:textId="77777777" w:rsidTr="005D643C">
        <w:tc>
          <w:tcPr>
            <w:tcW w:w="4140" w:type="dxa"/>
          </w:tcPr>
          <w:p w14:paraId="0CC37DBF" w14:textId="16E0A18A" w:rsidR="005D643C" w:rsidRPr="007671A3" w:rsidRDefault="005D643C" w:rsidP="00A361CD">
            <w:pPr>
              <w:ind w:left="1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2BBAF6D" w14:textId="505698CB" w:rsidR="005D643C" w:rsidRPr="00E509AE" w:rsidRDefault="005D643C" w:rsidP="00A361CD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400,000</w:t>
            </w:r>
          </w:p>
        </w:tc>
        <w:tc>
          <w:tcPr>
            <w:tcW w:w="270" w:type="dxa"/>
            <w:vAlign w:val="bottom"/>
          </w:tcPr>
          <w:p w14:paraId="3545B46D" w14:textId="5974536E" w:rsidR="005D643C" w:rsidRPr="007671A3" w:rsidRDefault="005D643C" w:rsidP="00A361C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278C8B" w14:textId="54034A7C" w:rsidR="005D643C" w:rsidRPr="00F43678" w:rsidRDefault="005D643C" w:rsidP="00F0484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478D41" w14:textId="77777777" w:rsidR="005D643C" w:rsidRPr="007671A3" w:rsidRDefault="005D643C" w:rsidP="00F4367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A02F1DE" w14:textId="3D3E4271" w:rsidR="005D643C" w:rsidRPr="00F43678" w:rsidRDefault="005D643C" w:rsidP="00F04846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E05CA22" w14:textId="77777777" w:rsidR="005D643C" w:rsidRPr="007671A3" w:rsidRDefault="005D643C" w:rsidP="00F43678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F285731" w14:textId="2D40A000" w:rsidR="005D643C" w:rsidRPr="00F43678" w:rsidRDefault="005D643C" w:rsidP="00F0484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5D050938" w14:textId="77777777" w:rsidR="00B02D32" w:rsidRDefault="00B02D32" w:rsidP="00D61F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D304CF3" w14:textId="3148D962" w:rsidR="005B3B34" w:rsidRPr="00A361CD" w:rsidRDefault="005B3B34" w:rsidP="009D05A1">
      <w:pPr>
        <w:pStyle w:val="ListParagraph"/>
        <w:numPr>
          <w:ilvl w:val="0"/>
          <w:numId w:val="18"/>
        </w:numPr>
        <w:tabs>
          <w:tab w:val="clear" w:pos="227"/>
          <w:tab w:val="clear" w:pos="430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  <w:tab w:val="left" w:pos="900"/>
        </w:tabs>
        <w:ind w:left="630" w:hanging="630"/>
        <w:jc w:val="thaiDistribute"/>
        <w:rPr>
          <w:rFonts w:ascii="Angsana New" w:hAnsi="Angsana New"/>
          <w:b/>
          <w:bCs/>
          <w:sz w:val="30"/>
          <w:szCs w:val="30"/>
        </w:rPr>
      </w:pPr>
      <w:r w:rsidRPr="00A361CD">
        <w:rPr>
          <w:rFonts w:ascii="Angsana New" w:hAnsi="Angsana New"/>
          <w:b/>
          <w:bCs/>
          <w:sz w:val="30"/>
          <w:szCs w:val="30"/>
          <w:cs/>
        </w:rPr>
        <w:t xml:space="preserve">ลูกหนี้การค้า </w:t>
      </w:r>
    </w:p>
    <w:p w14:paraId="7104FB50" w14:textId="77777777" w:rsidR="005B3B34" w:rsidRPr="00B93F03" w:rsidRDefault="005B3B34" w:rsidP="00B9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158"/>
        <w:gridCol w:w="987"/>
        <w:gridCol w:w="1084"/>
        <w:gridCol w:w="271"/>
        <w:gridCol w:w="1087"/>
        <w:gridCol w:w="13"/>
        <w:gridCol w:w="256"/>
        <w:gridCol w:w="1073"/>
        <w:gridCol w:w="277"/>
        <w:gridCol w:w="1073"/>
      </w:tblGrid>
      <w:tr w:rsidR="00D61FC1" w:rsidRPr="007671A3" w14:paraId="20D5206D" w14:textId="77777777" w:rsidTr="009D05A1">
        <w:tc>
          <w:tcPr>
            <w:tcW w:w="1702" w:type="pct"/>
          </w:tcPr>
          <w:p w14:paraId="672A21C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565E908E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04DC797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  <w:gridSpan w:val="2"/>
          </w:tcPr>
          <w:p w14:paraId="192BC66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3F6856C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4440E728" w14:textId="77777777" w:rsidTr="009D05A1">
        <w:tc>
          <w:tcPr>
            <w:tcW w:w="1702" w:type="pct"/>
          </w:tcPr>
          <w:p w14:paraId="2B49C82C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2" w:type="pct"/>
          </w:tcPr>
          <w:p w14:paraId="4890F9E7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84" w:type="pct"/>
          </w:tcPr>
          <w:p w14:paraId="7CCFFC6A" w14:textId="73485D27" w:rsidR="00097D1B" w:rsidRPr="007671A3" w:rsidRDefault="00097D1B" w:rsidP="00097D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E0B7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213651E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4D1B1E6B" w14:textId="47E1D6ED" w:rsidR="00097D1B" w:rsidRPr="007671A3" w:rsidRDefault="00097D1B" w:rsidP="00097D1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0B7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5" w:type="pct"/>
            <w:gridSpan w:val="2"/>
          </w:tcPr>
          <w:p w14:paraId="246AC5A4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2F2CE518" w14:textId="0DF9A83B" w:rsidR="00097D1B" w:rsidRPr="007671A3" w:rsidRDefault="00097D1B" w:rsidP="00097D1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E0B7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</w:tcPr>
          <w:p w14:paraId="685D8C41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7DA7ED7" w14:textId="000D6A49" w:rsidR="00097D1B" w:rsidRPr="007671A3" w:rsidRDefault="00097D1B" w:rsidP="00097D1B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E0B7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B34B20" w14:paraId="58F1C12C" w14:textId="77777777" w:rsidTr="009D05A1">
        <w:tc>
          <w:tcPr>
            <w:tcW w:w="1702" w:type="pct"/>
          </w:tcPr>
          <w:p w14:paraId="08F0B656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32" w:type="pct"/>
          </w:tcPr>
          <w:p w14:paraId="158FBBB0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66" w:type="pct"/>
            <w:gridSpan w:val="8"/>
          </w:tcPr>
          <w:p w14:paraId="46201C7D" w14:textId="77777777" w:rsidR="00097D1B" w:rsidRPr="00B34B20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B34B2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E0B73" w:rsidRPr="007671A3" w14:paraId="2907F515" w14:textId="77777777" w:rsidTr="009D05A1">
        <w:tc>
          <w:tcPr>
            <w:tcW w:w="1702" w:type="pct"/>
          </w:tcPr>
          <w:p w14:paraId="4D8CA60D" w14:textId="77777777" w:rsidR="001E0B73" w:rsidRPr="007671A3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" w:type="pct"/>
          </w:tcPr>
          <w:p w14:paraId="27CB1E3C" w14:textId="77777777" w:rsidR="001E0B73" w:rsidRPr="007671A3" w:rsidRDefault="001E0B73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84" w:type="pct"/>
          </w:tcPr>
          <w:p w14:paraId="3653B1A6" w14:textId="7A08E711" w:rsidR="001E0B73" w:rsidRPr="003C7EB8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87,634</w:t>
            </w:r>
          </w:p>
        </w:tc>
        <w:tc>
          <w:tcPr>
            <w:tcW w:w="146" w:type="pct"/>
          </w:tcPr>
          <w:p w14:paraId="43D2FC94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6" w:type="pct"/>
          </w:tcPr>
          <w:p w14:paraId="10309A5A" w14:textId="471B81F2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75,555</w:t>
            </w:r>
          </w:p>
        </w:tc>
        <w:tc>
          <w:tcPr>
            <w:tcW w:w="145" w:type="pct"/>
            <w:gridSpan w:val="2"/>
          </w:tcPr>
          <w:p w14:paraId="339E2758" w14:textId="77777777" w:rsidR="001E0B73" w:rsidRPr="005918D7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55581ABB" w14:textId="75A0F652" w:rsidR="001E0B73" w:rsidRPr="003C7EB8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73,337</w:t>
            </w:r>
          </w:p>
        </w:tc>
        <w:tc>
          <w:tcPr>
            <w:tcW w:w="149" w:type="pct"/>
          </w:tcPr>
          <w:p w14:paraId="300667E1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00CBE474" w14:textId="36758497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</w:rPr>
              <w:t>60,927</w:t>
            </w:r>
          </w:p>
        </w:tc>
      </w:tr>
      <w:tr w:rsidR="001E0B73" w:rsidRPr="007671A3" w14:paraId="40A3F118" w14:textId="77777777" w:rsidTr="009D05A1">
        <w:tc>
          <w:tcPr>
            <w:tcW w:w="1702" w:type="pct"/>
          </w:tcPr>
          <w:p w14:paraId="3151F049" w14:textId="2C97D022" w:rsidR="001E0B73" w:rsidRPr="007671A3" w:rsidRDefault="00262702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  <w:r w:rsidR="00F917E9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532" w:type="pct"/>
          </w:tcPr>
          <w:p w14:paraId="2F7BF4B4" w14:textId="77777777" w:rsidR="001E0B73" w:rsidRPr="007671A3" w:rsidRDefault="001E0B73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bottom w:val="single" w:sz="4" w:space="0" w:color="auto"/>
            </w:tcBorders>
          </w:tcPr>
          <w:p w14:paraId="416766DC" w14:textId="15AF68A9" w:rsidR="001E0B73" w:rsidRPr="003C7EB8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 w:bidi="th-TH"/>
              </w:rPr>
              <w:t>107,886</w:t>
            </w:r>
          </w:p>
        </w:tc>
        <w:tc>
          <w:tcPr>
            <w:tcW w:w="146" w:type="pct"/>
          </w:tcPr>
          <w:p w14:paraId="36E1D05D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</w:tcPr>
          <w:p w14:paraId="1003580E" w14:textId="05550D44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100,189</w:t>
            </w:r>
          </w:p>
        </w:tc>
        <w:tc>
          <w:tcPr>
            <w:tcW w:w="145" w:type="pct"/>
            <w:gridSpan w:val="2"/>
          </w:tcPr>
          <w:p w14:paraId="6B55C383" w14:textId="77777777" w:rsidR="001E0B73" w:rsidRPr="005918D7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43A5BCB" w14:textId="0CF97F35" w:rsidR="001E0B73" w:rsidRPr="003C7EB8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105,690</w:t>
            </w:r>
          </w:p>
        </w:tc>
        <w:tc>
          <w:tcPr>
            <w:tcW w:w="149" w:type="pct"/>
          </w:tcPr>
          <w:p w14:paraId="5DE06777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04EE2F94" w14:textId="556C75E3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</w:rPr>
              <w:t>98,425</w:t>
            </w:r>
          </w:p>
        </w:tc>
      </w:tr>
      <w:tr w:rsidR="001E0B73" w:rsidRPr="007671A3" w14:paraId="2F412516" w14:textId="77777777" w:rsidTr="009D05A1">
        <w:tc>
          <w:tcPr>
            <w:tcW w:w="1702" w:type="pct"/>
          </w:tcPr>
          <w:p w14:paraId="6C6505A0" w14:textId="77777777" w:rsidR="001E0B73" w:rsidRPr="007671A3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2" w:type="pct"/>
          </w:tcPr>
          <w:p w14:paraId="7A95B824" w14:textId="77777777" w:rsidR="001E0B73" w:rsidRPr="007671A3" w:rsidRDefault="001E0B73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</w:tcPr>
          <w:p w14:paraId="5CC6485E" w14:textId="49A8FF50" w:rsidR="001E0B73" w:rsidRPr="003C7EB8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195,520</w:t>
            </w:r>
          </w:p>
        </w:tc>
        <w:tc>
          <w:tcPr>
            <w:tcW w:w="146" w:type="pct"/>
          </w:tcPr>
          <w:p w14:paraId="3DD331C3" w14:textId="77777777" w:rsidR="001E0B73" w:rsidRPr="003C7EB8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</w:tcBorders>
          </w:tcPr>
          <w:p w14:paraId="6A28EA17" w14:textId="2AEA8FD8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0484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175,744</w:t>
            </w:r>
          </w:p>
        </w:tc>
        <w:tc>
          <w:tcPr>
            <w:tcW w:w="145" w:type="pct"/>
            <w:gridSpan w:val="2"/>
          </w:tcPr>
          <w:p w14:paraId="3EA975E8" w14:textId="77777777" w:rsidR="001E0B73" w:rsidRPr="003C7EB8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61D214C" w14:textId="05378927" w:rsidR="001E0B73" w:rsidRPr="003C7EB8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  <w:tc>
          <w:tcPr>
            <w:tcW w:w="149" w:type="pct"/>
          </w:tcPr>
          <w:p w14:paraId="2693162F" w14:textId="77777777" w:rsidR="001E0B73" w:rsidRPr="003C7EB8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73C6DE0A" w14:textId="3CF367EC" w:rsidR="001E0B73" w:rsidRPr="003C7EB8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159,</w:t>
            </w:r>
            <w:r w:rsidRPr="00F04846">
              <w:rPr>
                <w:rFonts w:ascii="Angsana New" w:hAnsi="Angsana New"/>
                <w:b/>
                <w:bCs/>
                <w:sz w:val="30"/>
                <w:szCs w:val="30"/>
              </w:rPr>
              <w:t>352</w:t>
            </w:r>
          </w:p>
        </w:tc>
      </w:tr>
      <w:tr w:rsidR="001E0B73" w:rsidRPr="007671A3" w14:paraId="22304407" w14:textId="77777777" w:rsidTr="009D05A1">
        <w:trPr>
          <w:trHeight w:val="362"/>
        </w:trPr>
        <w:tc>
          <w:tcPr>
            <w:tcW w:w="1702" w:type="pct"/>
          </w:tcPr>
          <w:p w14:paraId="713895C8" w14:textId="77777777" w:rsidR="001E0B73" w:rsidRPr="007671A3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ค่าเผื่อหนี้สงสัยจะสูญ </w:t>
            </w:r>
          </w:p>
        </w:tc>
        <w:tc>
          <w:tcPr>
            <w:tcW w:w="532" w:type="pct"/>
          </w:tcPr>
          <w:p w14:paraId="22D6FCDD" w14:textId="77777777" w:rsidR="001E0B73" w:rsidRPr="007671A3" w:rsidRDefault="001E0B73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</w:tcPr>
          <w:p w14:paraId="2CAF70A5" w14:textId="303DFFD4" w:rsidR="001E0B73" w:rsidRPr="007671A3" w:rsidRDefault="001E0B73" w:rsidP="003C7EB8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18132EB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</w:tcPr>
          <w:p w14:paraId="348B5E6D" w14:textId="039D1668" w:rsidR="001E0B73" w:rsidRPr="00F04846" w:rsidRDefault="001E0B73" w:rsidP="00F04846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F04846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5" w:type="pct"/>
            <w:gridSpan w:val="2"/>
          </w:tcPr>
          <w:p w14:paraId="61B25B81" w14:textId="77777777" w:rsidR="001E0B73" w:rsidRPr="005918D7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</w:tcPr>
          <w:p w14:paraId="126D50E3" w14:textId="0C071985" w:rsidR="001E0B73" w:rsidRPr="003C7EB8" w:rsidRDefault="001E0B73" w:rsidP="00F04846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</w:tcPr>
          <w:p w14:paraId="06C4D2F5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47DDC736" w14:textId="60E69622" w:rsidR="001E0B73" w:rsidRPr="007671A3" w:rsidRDefault="001E0B73" w:rsidP="001E0B7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</w:tr>
      <w:tr w:rsidR="001E0B73" w:rsidRPr="007671A3" w14:paraId="2B894386" w14:textId="77777777" w:rsidTr="009D05A1">
        <w:tc>
          <w:tcPr>
            <w:tcW w:w="1702" w:type="pct"/>
          </w:tcPr>
          <w:p w14:paraId="30AE791D" w14:textId="77777777" w:rsidR="001E0B73" w:rsidRPr="007671A3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32" w:type="pct"/>
          </w:tcPr>
          <w:p w14:paraId="30692CB2" w14:textId="77777777" w:rsidR="001E0B73" w:rsidRPr="007671A3" w:rsidRDefault="001E0B73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4DE4765D" w14:textId="301E13C1" w:rsidR="001E0B73" w:rsidRPr="005918D7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6" w:type="pct"/>
          </w:tcPr>
          <w:p w14:paraId="509DB57C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</w:tcPr>
          <w:p w14:paraId="4D483EDF" w14:textId="3C714B74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F0484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175,744</w:t>
            </w:r>
          </w:p>
        </w:tc>
        <w:tc>
          <w:tcPr>
            <w:tcW w:w="145" w:type="pct"/>
            <w:gridSpan w:val="2"/>
          </w:tcPr>
          <w:p w14:paraId="67A0CF45" w14:textId="77777777" w:rsidR="001E0B73" w:rsidRPr="005918D7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1F3C773D" w14:textId="7533EF6D" w:rsidR="001E0B73" w:rsidRPr="007671A3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  <w:tc>
          <w:tcPr>
            <w:tcW w:w="149" w:type="pct"/>
          </w:tcPr>
          <w:p w14:paraId="6DB72B96" w14:textId="77777777" w:rsidR="001E0B73" w:rsidRPr="007671A3" w:rsidRDefault="001E0B73" w:rsidP="001E0B7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70FFDD3" w14:textId="091A888C" w:rsidR="001E0B73" w:rsidRPr="007671A3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04846"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,352</w:t>
            </w:r>
          </w:p>
        </w:tc>
      </w:tr>
      <w:tr w:rsidR="001E0B73" w:rsidRPr="00104719" w14:paraId="541EAEEE" w14:textId="77777777" w:rsidTr="009D05A1">
        <w:tc>
          <w:tcPr>
            <w:tcW w:w="1702" w:type="pct"/>
          </w:tcPr>
          <w:p w14:paraId="4BF0242D" w14:textId="77777777" w:rsidR="001E0B73" w:rsidRPr="00B93F03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32" w:type="pct"/>
          </w:tcPr>
          <w:p w14:paraId="56A8AA8A" w14:textId="77777777" w:rsidR="001E0B73" w:rsidRPr="00104719" w:rsidRDefault="001E0B73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584" w:type="pct"/>
          </w:tcPr>
          <w:p w14:paraId="1FA341F5" w14:textId="77777777" w:rsidR="001E0B73" w:rsidRPr="00104719" w:rsidRDefault="001E0B73" w:rsidP="001E0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6" w:type="pct"/>
          </w:tcPr>
          <w:p w14:paraId="552614F7" w14:textId="77777777" w:rsidR="001E0B73" w:rsidRPr="00104719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</w:rPr>
            </w:pPr>
          </w:p>
        </w:tc>
        <w:tc>
          <w:tcPr>
            <w:tcW w:w="586" w:type="pct"/>
          </w:tcPr>
          <w:p w14:paraId="30FF3414" w14:textId="77777777" w:rsidR="001E0B73" w:rsidRPr="00104719" w:rsidRDefault="001E0B73" w:rsidP="001E0B7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145" w:type="pct"/>
            <w:gridSpan w:val="2"/>
          </w:tcPr>
          <w:p w14:paraId="497DAFC4" w14:textId="77777777" w:rsidR="001E0B73" w:rsidRPr="00104719" w:rsidRDefault="001E0B73" w:rsidP="001E0B7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</w:tcPr>
          <w:p w14:paraId="75CCDD7F" w14:textId="77777777" w:rsidR="001E0B73" w:rsidRPr="001E0B73" w:rsidRDefault="001E0B73" w:rsidP="001E0B7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</w:tcPr>
          <w:p w14:paraId="4F5A5589" w14:textId="77777777" w:rsidR="001E0B73" w:rsidRPr="00104719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</w:rPr>
            </w:pPr>
          </w:p>
        </w:tc>
        <w:tc>
          <w:tcPr>
            <w:tcW w:w="578" w:type="pct"/>
          </w:tcPr>
          <w:p w14:paraId="5790411C" w14:textId="77777777" w:rsidR="001E0B73" w:rsidRPr="00104719" w:rsidRDefault="001E0B73" w:rsidP="001E0B7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18"/>
                <w:szCs w:val="18"/>
                <w:lang w:val="en-US"/>
              </w:rPr>
            </w:pPr>
          </w:p>
        </w:tc>
      </w:tr>
      <w:tr w:rsidR="001E0B73" w14:paraId="3C73544B" w14:textId="77777777" w:rsidTr="009D05A1">
        <w:tc>
          <w:tcPr>
            <w:tcW w:w="2234" w:type="pct"/>
            <w:gridSpan w:val="2"/>
            <w:vAlign w:val="bottom"/>
          </w:tcPr>
          <w:p w14:paraId="7307543B" w14:textId="6E92D16E" w:rsidR="001E0B73" w:rsidRPr="00011AEB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11A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11A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011AE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84" w:type="pct"/>
            <w:vAlign w:val="bottom"/>
          </w:tcPr>
          <w:p w14:paraId="7B3747B4" w14:textId="77777777" w:rsidR="001E0B73" w:rsidRPr="005918D7" w:rsidRDefault="001E0B73" w:rsidP="001E0B7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12C6B05E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B68AFE2" w14:textId="77777777" w:rsidR="001E0B73" w:rsidRPr="005918D7" w:rsidRDefault="001E0B73" w:rsidP="001E0B7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2A30519C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AB7A5B7" w14:textId="77777777" w:rsidR="001E0B73" w:rsidRPr="001E0B73" w:rsidRDefault="001E0B73" w:rsidP="001E0B73">
            <w:pPr>
              <w:pStyle w:val="acctfourfigures"/>
              <w:tabs>
                <w:tab w:val="clear" w:pos="765"/>
                <w:tab w:val="decimal" w:pos="52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bottom"/>
          </w:tcPr>
          <w:p w14:paraId="125D215E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9D5DC5B" w14:textId="77777777" w:rsidR="001E0B73" w:rsidRDefault="001E0B73" w:rsidP="001E0B73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1E0B73" w14:paraId="1B78EE8B" w14:textId="77777777" w:rsidTr="009D05A1">
        <w:tc>
          <w:tcPr>
            <w:tcW w:w="2234" w:type="pct"/>
            <w:gridSpan w:val="2"/>
            <w:vAlign w:val="bottom"/>
          </w:tcPr>
          <w:p w14:paraId="2F7594CB" w14:textId="1566F71B" w:rsidR="001E0B73" w:rsidRPr="00011AEB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  <w:cs/>
              </w:rPr>
            </w:pPr>
            <w:r w:rsidRPr="00011AEB">
              <w:rPr>
                <w:rFonts w:ascii="Angsana New" w:hAnsi="Angsana New" w:hint="cs"/>
                <w:sz w:val="30"/>
                <w:szCs w:val="30"/>
                <w:cs/>
              </w:rPr>
              <w:t>กลับรายการค่าเผื่อหนี้สงสัยจะสูญ</w:t>
            </w:r>
          </w:p>
        </w:tc>
        <w:tc>
          <w:tcPr>
            <w:tcW w:w="584" w:type="pct"/>
            <w:vAlign w:val="bottom"/>
          </w:tcPr>
          <w:p w14:paraId="4CD9F787" w14:textId="3221A521" w:rsidR="001E0B73" w:rsidRPr="003C7EB8" w:rsidRDefault="003D7351" w:rsidP="003D7351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60F9D054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6ABA21FF" w14:textId="5FCDB4FE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5,416</w:t>
            </w:r>
          </w:p>
        </w:tc>
        <w:tc>
          <w:tcPr>
            <w:tcW w:w="138" w:type="pct"/>
            <w:vAlign w:val="bottom"/>
          </w:tcPr>
          <w:p w14:paraId="01B71AAB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6886BC3B" w14:textId="3E7FBC42" w:rsidR="001E0B73" w:rsidRPr="003C7EB8" w:rsidRDefault="003D7351" w:rsidP="003D7351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13F0006D" w14:textId="16744E1A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794D09AB" w14:textId="6A12CD6A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</w:rPr>
              <w:t>3,687</w:t>
            </w:r>
          </w:p>
        </w:tc>
      </w:tr>
      <w:tr w:rsidR="001E0B73" w14:paraId="6ADA25D1" w14:textId="77777777" w:rsidTr="009D05A1">
        <w:tc>
          <w:tcPr>
            <w:tcW w:w="2234" w:type="pct"/>
            <w:gridSpan w:val="2"/>
            <w:vAlign w:val="bottom"/>
          </w:tcPr>
          <w:p w14:paraId="1EB910F0" w14:textId="2F1E7018" w:rsidR="001E0B73" w:rsidRPr="00011AEB" w:rsidRDefault="001E0B73" w:rsidP="009D05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8"/>
              <w:rPr>
                <w:rFonts w:ascii="Angsana New" w:hAnsi="Angsana New"/>
                <w:sz w:val="30"/>
                <w:szCs w:val="30"/>
                <w:cs/>
              </w:rPr>
            </w:pPr>
            <w:r w:rsidRPr="00011AEB">
              <w:rPr>
                <w:rFonts w:ascii="Angsana New" w:hAnsi="Angsana New" w:hint="cs"/>
                <w:sz w:val="30"/>
                <w:szCs w:val="30"/>
                <w:cs/>
              </w:rPr>
              <w:t>หนี้สูญ</w:t>
            </w:r>
          </w:p>
        </w:tc>
        <w:tc>
          <w:tcPr>
            <w:tcW w:w="584" w:type="pct"/>
            <w:vAlign w:val="bottom"/>
          </w:tcPr>
          <w:p w14:paraId="3CCB89CD" w14:textId="5E9A1562" w:rsidR="001E0B73" w:rsidRPr="003C7EB8" w:rsidRDefault="003D7351" w:rsidP="003D7351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  <w:vAlign w:val="bottom"/>
          </w:tcPr>
          <w:p w14:paraId="6772434E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258CEC44" w14:textId="71A55A8C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5,414</w:t>
            </w:r>
          </w:p>
        </w:tc>
        <w:tc>
          <w:tcPr>
            <w:tcW w:w="138" w:type="pct"/>
            <w:vAlign w:val="bottom"/>
          </w:tcPr>
          <w:p w14:paraId="2A50B9E2" w14:textId="77777777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5F7CA05" w14:textId="746001F1" w:rsidR="001E0B73" w:rsidRPr="003C7EB8" w:rsidRDefault="003D7351" w:rsidP="003D7351">
            <w:pPr>
              <w:pStyle w:val="acctfourfigures"/>
              <w:tabs>
                <w:tab w:val="clear" w:pos="765"/>
                <w:tab w:val="decimal" w:pos="51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9" w:type="pct"/>
            <w:vAlign w:val="bottom"/>
          </w:tcPr>
          <w:p w14:paraId="3E0E277D" w14:textId="06E50315" w:rsidR="001E0B73" w:rsidRDefault="001E0B73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0DC20C" w14:textId="6E5F4DD9" w:rsidR="001E0B73" w:rsidRPr="00F04846" w:rsidRDefault="001E0B73" w:rsidP="00F04846">
            <w:pPr>
              <w:pStyle w:val="acctfourfigures"/>
              <w:tabs>
                <w:tab w:val="clear" w:pos="765"/>
              </w:tabs>
              <w:spacing w:line="240" w:lineRule="atLeast"/>
              <w:ind w:left="-108" w:right="31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04846">
              <w:rPr>
                <w:rFonts w:ascii="Angsana New" w:hAnsi="Angsana New"/>
                <w:color w:val="000000"/>
                <w:sz w:val="30"/>
                <w:szCs w:val="30"/>
              </w:rPr>
              <w:t>3,685</w:t>
            </w:r>
          </w:p>
        </w:tc>
      </w:tr>
      <w:tr w:rsidR="00A361CD" w14:paraId="3D3BECF8" w14:textId="77777777" w:rsidTr="009D05A1">
        <w:tc>
          <w:tcPr>
            <w:tcW w:w="2234" w:type="pct"/>
            <w:gridSpan w:val="2"/>
            <w:vAlign w:val="bottom"/>
          </w:tcPr>
          <w:p w14:paraId="3CF6D055" w14:textId="77777777" w:rsidR="00A361CD" w:rsidRDefault="00A361CD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</w:p>
          <w:p w14:paraId="53C7247F" w14:textId="20281693" w:rsidR="00F43678" w:rsidRPr="00011AEB" w:rsidRDefault="00F43678" w:rsidP="001E0B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4" w:type="pct"/>
            <w:vAlign w:val="bottom"/>
          </w:tcPr>
          <w:p w14:paraId="19D0015E" w14:textId="77777777" w:rsidR="00A361CD" w:rsidRPr="003C7EB8" w:rsidRDefault="00A361CD" w:rsidP="003C7EB8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6" w:type="pct"/>
            <w:vAlign w:val="bottom"/>
          </w:tcPr>
          <w:p w14:paraId="5BD135D5" w14:textId="77777777" w:rsidR="00A361CD" w:rsidRDefault="00A361CD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vAlign w:val="bottom"/>
          </w:tcPr>
          <w:p w14:paraId="040B1F8C" w14:textId="77777777" w:rsidR="00A361CD" w:rsidRPr="005918D7" w:rsidRDefault="00A361CD" w:rsidP="001E0B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38" w:type="pct"/>
            <w:vAlign w:val="bottom"/>
          </w:tcPr>
          <w:p w14:paraId="39C5F84E" w14:textId="77777777" w:rsidR="00A361CD" w:rsidRDefault="00A361CD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</w:tcPr>
          <w:p w14:paraId="7AD395E2" w14:textId="77777777" w:rsidR="00A361CD" w:rsidRPr="003C7EB8" w:rsidRDefault="00A361CD" w:rsidP="003C7E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9" w:type="pct"/>
            <w:vAlign w:val="bottom"/>
          </w:tcPr>
          <w:p w14:paraId="2229FF3B" w14:textId="77777777" w:rsidR="00A361CD" w:rsidRDefault="00A361CD" w:rsidP="001E0B7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031454A" w14:textId="77777777" w:rsidR="00A361CD" w:rsidRPr="003C7EB8" w:rsidRDefault="00A361CD" w:rsidP="001E0B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31FFBE88" w14:textId="77777777" w:rsidR="00ED66ED" w:rsidRDefault="00ED66ED" w:rsidP="0050025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120" w:lineRule="auto"/>
        <w:jc w:val="thaiDistribute"/>
        <w:rPr>
          <w:rFonts w:ascii="Angsana New" w:hAnsi="Angsana New"/>
          <w:sz w:val="36"/>
          <w:szCs w:val="36"/>
        </w:rPr>
      </w:pPr>
    </w:p>
    <w:p w14:paraId="70E0AD55" w14:textId="77777777" w:rsidR="005D643C" w:rsidRDefault="005D643C" w:rsidP="00A3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540"/>
        <w:rPr>
          <w:rFonts w:ascii="Angsana New" w:hAnsi="Angsana New"/>
          <w:sz w:val="30"/>
          <w:szCs w:val="30"/>
        </w:rPr>
      </w:pPr>
    </w:p>
    <w:p w14:paraId="12D19E9C" w14:textId="2346DEDE" w:rsidR="005B3B34" w:rsidRPr="007671A3" w:rsidRDefault="005B3B34" w:rsidP="00A3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ind w:left="540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lastRenderedPageBreak/>
        <w:t>การวิเคราะห์อายุของลูกหนี้การค้ามีดังนี้</w:t>
      </w:r>
    </w:p>
    <w:p w14:paraId="0EBE70DC" w14:textId="77777777" w:rsidR="005B3B34" w:rsidRPr="00B93F03" w:rsidRDefault="005B3B34" w:rsidP="00B9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7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1"/>
        <w:gridCol w:w="1079"/>
        <w:gridCol w:w="272"/>
        <w:gridCol w:w="1079"/>
        <w:gridCol w:w="270"/>
        <w:gridCol w:w="1079"/>
        <w:gridCol w:w="270"/>
        <w:gridCol w:w="1077"/>
      </w:tblGrid>
      <w:tr w:rsidR="00975386" w:rsidRPr="007671A3" w14:paraId="7FB289C8" w14:textId="77777777" w:rsidTr="00A361CD">
        <w:trPr>
          <w:trHeight w:val="434"/>
        </w:trPr>
        <w:tc>
          <w:tcPr>
            <w:tcW w:w="2207" w:type="pct"/>
          </w:tcPr>
          <w:p w14:paraId="3AFC658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7FCF3844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BAE7533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7ED2FFF6" w14:textId="77777777" w:rsidR="00975386" w:rsidRPr="007671A3" w:rsidRDefault="00975386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97D1B" w:rsidRPr="007671A3" w14:paraId="2BDD431D" w14:textId="77777777" w:rsidTr="00A361CD">
        <w:tc>
          <w:tcPr>
            <w:tcW w:w="2207" w:type="pct"/>
          </w:tcPr>
          <w:p w14:paraId="7F5CC2F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4AFE9E0" w14:textId="2F11A7D6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479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8" w:type="pct"/>
          </w:tcPr>
          <w:p w14:paraId="0BAC0B1F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2336872" w14:textId="6EC3D46A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7939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693AC27D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0E4436E4" w14:textId="370E36E3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4793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9FA7782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48C79649" w14:textId="74D98CE6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14793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1EFD9735" w14:textId="77777777" w:rsidTr="00A361CD">
        <w:tc>
          <w:tcPr>
            <w:tcW w:w="2207" w:type="pct"/>
          </w:tcPr>
          <w:p w14:paraId="62648C25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3" w:type="pct"/>
            <w:gridSpan w:val="7"/>
          </w:tcPr>
          <w:p w14:paraId="466154C3" w14:textId="77777777" w:rsidR="00097D1B" w:rsidRPr="007671A3" w:rsidRDefault="00097D1B" w:rsidP="00097D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47939" w:rsidRPr="007671A3" w14:paraId="622682E3" w14:textId="77777777" w:rsidTr="00A361CD">
        <w:tc>
          <w:tcPr>
            <w:tcW w:w="2207" w:type="pct"/>
          </w:tcPr>
          <w:p w14:paraId="019E81FB" w14:textId="26EB9BC8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ภายในวันที่</w:t>
            </w: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ครบกำหนดชำระ</w:t>
            </w:r>
          </w:p>
        </w:tc>
        <w:tc>
          <w:tcPr>
            <w:tcW w:w="588" w:type="pct"/>
          </w:tcPr>
          <w:p w14:paraId="38ED36BA" w14:textId="4D3A2DE4" w:rsidR="00147939" w:rsidRPr="00E555BD" w:rsidRDefault="003C7EB8" w:rsidP="00166D00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192,</w:t>
            </w:r>
            <w:r w:rsidR="00095B23">
              <w:rPr>
                <w:rFonts w:ascii="Angsana New" w:hAnsi="Angsana New"/>
                <w:sz w:val="30"/>
                <w:szCs w:val="30"/>
                <w:lang w:val="en-US"/>
              </w:rPr>
              <w:t>690</w:t>
            </w:r>
          </w:p>
        </w:tc>
        <w:tc>
          <w:tcPr>
            <w:tcW w:w="148" w:type="pct"/>
          </w:tcPr>
          <w:p w14:paraId="7F594E6A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202243CD" w14:textId="245D4C2B" w:rsidR="00147939" w:rsidRPr="00E555BD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174,01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147" w:type="pct"/>
          </w:tcPr>
          <w:p w14:paraId="5D8FDCB9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73138975" w14:textId="2D501C5E" w:rsidR="00147939" w:rsidRPr="003C7EB8" w:rsidRDefault="003C7EB8" w:rsidP="003C7EB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176,</w:t>
            </w:r>
            <w:r w:rsidR="00095B23">
              <w:rPr>
                <w:rFonts w:ascii="Angsana New" w:hAnsi="Angsana New"/>
                <w:sz w:val="30"/>
                <w:szCs w:val="30"/>
                <w:lang w:val="en-US"/>
              </w:rPr>
              <w:t>197</w:t>
            </w:r>
          </w:p>
        </w:tc>
        <w:tc>
          <w:tcPr>
            <w:tcW w:w="147" w:type="pct"/>
          </w:tcPr>
          <w:p w14:paraId="4F8D4F0E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7B1EA82B" w14:textId="6433737A" w:rsidR="00147939" w:rsidRPr="00E555BD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157,874</w:t>
            </w:r>
          </w:p>
        </w:tc>
      </w:tr>
      <w:tr w:rsidR="00147939" w:rsidRPr="007671A3" w14:paraId="2847EB56" w14:textId="77777777" w:rsidTr="00A361CD">
        <w:tc>
          <w:tcPr>
            <w:tcW w:w="2207" w:type="pct"/>
          </w:tcPr>
          <w:p w14:paraId="7A7835AC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เกินวันครบกำหนดชำระ</w:t>
            </w:r>
          </w:p>
        </w:tc>
        <w:tc>
          <w:tcPr>
            <w:tcW w:w="588" w:type="pct"/>
          </w:tcPr>
          <w:p w14:paraId="70B0074F" w14:textId="77777777" w:rsidR="00147939" w:rsidRPr="00E555BD" w:rsidRDefault="00147939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8" w:type="pct"/>
          </w:tcPr>
          <w:p w14:paraId="2C155D68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4AAD346D" w14:textId="77777777" w:rsidR="00147939" w:rsidRPr="00E555BD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71C104AC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14DD3AD7" w14:textId="77777777" w:rsidR="00147939" w:rsidRPr="003C7EB8" w:rsidRDefault="00147939" w:rsidP="003C7EB8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</w:tcPr>
          <w:p w14:paraId="0627036E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21BB44B7" w14:textId="77777777" w:rsidR="00147939" w:rsidRPr="00E555BD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47939" w:rsidRPr="007671A3" w14:paraId="5D1FA747" w14:textId="77777777" w:rsidTr="00A361CD">
        <w:tc>
          <w:tcPr>
            <w:tcW w:w="2207" w:type="pct"/>
          </w:tcPr>
          <w:p w14:paraId="6A1C0753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7671A3">
              <w:rPr>
                <w:rFonts w:ascii="Angsana New" w:hAnsi="Angsana New"/>
                <w:sz w:val="30"/>
                <w:szCs w:val="30"/>
              </w:rPr>
              <w:t>3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588" w:type="pct"/>
          </w:tcPr>
          <w:p w14:paraId="5051E720" w14:textId="4F08B106" w:rsidR="00147939" w:rsidRPr="00E555BD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95B23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48" w:type="pct"/>
          </w:tcPr>
          <w:p w14:paraId="711C86A5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6E6667D7" w14:textId="2A3FC359" w:rsidR="00147939" w:rsidRPr="00E555BD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E555BD">
              <w:rPr>
                <w:rFonts w:ascii="Angsana New" w:hAnsi="Angsana New"/>
                <w:sz w:val="30"/>
                <w:szCs w:val="30"/>
                <w:lang w:val="en-US"/>
              </w:rPr>
              <w:t>1,725</w:t>
            </w:r>
          </w:p>
        </w:tc>
        <w:tc>
          <w:tcPr>
            <w:tcW w:w="147" w:type="pct"/>
          </w:tcPr>
          <w:p w14:paraId="69AAA5B4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</w:tcPr>
          <w:p w14:paraId="52A3DB4F" w14:textId="1B0694F5" w:rsidR="00147939" w:rsidRPr="003C7EB8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095B23">
              <w:rPr>
                <w:rFonts w:ascii="Angsana New" w:hAnsi="Angsana New"/>
                <w:sz w:val="30"/>
                <w:szCs w:val="30"/>
                <w:lang w:val="en-US"/>
              </w:rPr>
              <w:t>830</w:t>
            </w:r>
          </w:p>
        </w:tc>
        <w:tc>
          <w:tcPr>
            <w:tcW w:w="147" w:type="pct"/>
          </w:tcPr>
          <w:p w14:paraId="73213545" w14:textId="77777777" w:rsidR="00147939" w:rsidRPr="007671A3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</w:tcPr>
          <w:p w14:paraId="5C059485" w14:textId="24E1F633" w:rsidR="00147939" w:rsidRPr="00E555BD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1,478</w:t>
            </w:r>
          </w:p>
        </w:tc>
      </w:tr>
      <w:tr w:rsidR="00147939" w:rsidRPr="007671A3" w14:paraId="411709BD" w14:textId="77777777" w:rsidTr="00A361CD">
        <w:tc>
          <w:tcPr>
            <w:tcW w:w="2207" w:type="pct"/>
          </w:tcPr>
          <w:p w14:paraId="1C8D9156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7E0D5ED7" w14:textId="18328DA1" w:rsidR="00147939" w:rsidRPr="003C7EB8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8" w:type="pct"/>
          </w:tcPr>
          <w:p w14:paraId="61FC4CB3" w14:textId="77777777" w:rsidR="00147939" w:rsidRPr="003C7EB8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7174CC4" w14:textId="138E200D" w:rsidR="00147939" w:rsidRPr="003C7EB8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</w:rPr>
              <w:t>175,744</w:t>
            </w:r>
          </w:p>
        </w:tc>
        <w:tc>
          <w:tcPr>
            <w:tcW w:w="147" w:type="pct"/>
          </w:tcPr>
          <w:p w14:paraId="43E8B798" w14:textId="77777777" w:rsidR="00147939" w:rsidRPr="003C7EB8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1D82B7E" w14:textId="30D36087" w:rsidR="00147939" w:rsidRPr="003C7EB8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  <w:tc>
          <w:tcPr>
            <w:tcW w:w="147" w:type="pct"/>
          </w:tcPr>
          <w:p w14:paraId="6D09627A" w14:textId="77777777" w:rsidR="00147939" w:rsidRPr="003C7EB8" w:rsidRDefault="00147939" w:rsidP="00147939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1C13DD21" w14:textId="34858A60" w:rsidR="00147939" w:rsidRPr="003C7EB8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</w:rPr>
              <w:t>159,352</w:t>
            </w:r>
          </w:p>
        </w:tc>
      </w:tr>
      <w:tr w:rsidR="00147939" w:rsidRPr="007671A3" w14:paraId="27CB29D5" w14:textId="77777777" w:rsidTr="00A361CD">
        <w:tc>
          <w:tcPr>
            <w:tcW w:w="2207" w:type="pct"/>
          </w:tcPr>
          <w:p w14:paraId="2BDD6DD4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8CB3382" w14:textId="01A00ADE" w:rsidR="00147939" w:rsidRPr="00147939" w:rsidRDefault="00147939" w:rsidP="003C7EB8">
            <w:pPr>
              <w:pStyle w:val="acctfourfigures"/>
              <w:tabs>
                <w:tab w:val="clear" w:pos="765"/>
                <w:tab w:val="decimal" w:pos="61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8" w:type="pct"/>
          </w:tcPr>
          <w:p w14:paraId="5683E5BB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1D11192B" w14:textId="75E4BCD9" w:rsidR="00147939" w:rsidRPr="007671A3" w:rsidRDefault="00147939" w:rsidP="00147939">
            <w:pPr>
              <w:pStyle w:val="acctfourfigures"/>
              <w:tabs>
                <w:tab w:val="clear" w:pos="765"/>
                <w:tab w:val="decimal" w:pos="43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  <w:tc>
          <w:tcPr>
            <w:tcW w:w="147" w:type="pct"/>
          </w:tcPr>
          <w:p w14:paraId="33FF3F1E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62253A16" w14:textId="31C6CD7D" w:rsidR="00147939" w:rsidRPr="00147939" w:rsidRDefault="00147939" w:rsidP="003C7E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4793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</w:tcPr>
          <w:p w14:paraId="4932562D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B20E3AD" w14:textId="674D7B14" w:rsidR="00147939" w:rsidRPr="00E555BD" w:rsidRDefault="00147939" w:rsidP="00147939">
            <w:pPr>
              <w:pStyle w:val="acctfourfigures"/>
              <w:tabs>
                <w:tab w:val="clear" w:pos="765"/>
                <w:tab w:val="decimal" w:pos="4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-</w:t>
            </w:r>
          </w:p>
        </w:tc>
      </w:tr>
      <w:tr w:rsidR="00147939" w:rsidRPr="007671A3" w14:paraId="0D6BA38B" w14:textId="77777777" w:rsidTr="00A361CD">
        <w:tc>
          <w:tcPr>
            <w:tcW w:w="2207" w:type="pct"/>
          </w:tcPr>
          <w:p w14:paraId="38109CE2" w14:textId="77777777" w:rsidR="00147939" w:rsidRPr="007671A3" w:rsidRDefault="00147939" w:rsidP="001479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705F4F08" w14:textId="4FFCAF26" w:rsidR="00147939" w:rsidRPr="003C7EB8" w:rsidRDefault="003C7EB8" w:rsidP="003C7EB8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195,520</w:t>
            </w:r>
          </w:p>
        </w:tc>
        <w:tc>
          <w:tcPr>
            <w:tcW w:w="148" w:type="pct"/>
          </w:tcPr>
          <w:p w14:paraId="1367EA4F" w14:textId="77777777" w:rsidR="00147939" w:rsidRPr="003C7EB8" w:rsidRDefault="00147939" w:rsidP="0014793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14948AAE" w14:textId="46A90886" w:rsidR="00147939" w:rsidRPr="003C7EB8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</w:rPr>
              <w:t>175,744</w:t>
            </w:r>
          </w:p>
        </w:tc>
        <w:tc>
          <w:tcPr>
            <w:tcW w:w="147" w:type="pct"/>
          </w:tcPr>
          <w:p w14:paraId="2198EE9C" w14:textId="77777777" w:rsidR="00147939" w:rsidRPr="003C7EB8" w:rsidRDefault="00147939" w:rsidP="0014793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double" w:sz="4" w:space="0" w:color="auto"/>
            </w:tcBorders>
          </w:tcPr>
          <w:p w14:paraId="03068F66" w14:textId="3BD28F52" w:rsidR="00147939" w:rsidRPr="003C7EB8" w:rsidRDefault="003C7EB8" w:rsidP="003C7EB8">
            <w:pPr>
              <w:pStyle w:val="acctfourfigures"/>
              <w:tabs>
                <w:tab w:val="clear" w:pos="765"/>
                <w:tab w:val="decimal" w:pos="872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179,027</w:t>
            </w:r>
          </w:p>
        </w:tc>
        <w:tc>
          <w:tcPr>
            <w:tcW w:w="147" w:type="pct"/>
          </w:tcPr>
          <w:p w14:paraId="2DB7DC6D" w14:textId="77777777" w:rsidR="00147939" w:rsidRPr="003C7EB8" w:rsidRDefault="00147939" w:rsidP="00147939">
            <w:pPr>
              <w:pStyle w:val="acctfourfigures"/>
              <w:tabs>
                <w:tab w:val="clear" w:pos="765"/>
                <w:tab w:val="decimal" w:pos="838"/>
              </w:tabs>
              <w:spacing w:line="240" w:lineRule="atLeast"/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14:paraId="01900710" w14:textId="49BBB820" w:rsidR="00147939" w:rsidRPr="003C7EB8" w:rsidRDefault="00147939" w:rsidP="00147939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3C7EB8">
              <w:rPr>
                <w:rFonts w:ascii="Angsana New" w:hAnsi="Angsana New"/>
                <w:b/>
                <w:bCs/>
                <w:sz w:val="30"/>
                <w:szCs w:val="30"/>
              </w:rPr>
              <w:t>159,352</w:t>
            </w:r>
          </w:p>
        </w:tc>
      </w:tr>
    </w:tbl>
    <w:p w14:paraId="2B252724" w14:textId="77777777" w:rsidR="00D76CFC" w:rsidRPr="00B93F03" w:rsidRDefault="00D76CFC" w:rsidP="00B93F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EFCFC22" w14:textId="1255F3EB" w:rsidR="00B93F03" w:rsidRDefault="005B3B34" w:rsidP="0037356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 xml:space="preserve">มีระยะเวลาตั้งแต่ </w:t>
      </w:r>
      <w:r w:rsidR="0046205D" w:rsidRPr="007671A3">
        <w:rPr>
          <w:rFonts w:ascii="Angsana New" w:hAnsi="Angsana New"/>
          <w:sz w:val="30"/>
          <w:szCs w:val="30"/>
        </w:rPr>
        <w:t>15</w:t>
      </w:r>
      <w:r w:rsidRPr="007671A3">
        <w:rPr>
          <w:rFonts w:ascii="Angsana New" w:hAnsi="Angsana New"/>
          <w:sz w:val="30"/>
          <w:szCs w:val="30"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 xml:space="preserve">ถึง </w:t>
      </w:r>
      <w:r w:rsidR="00246D4A" w:rsidRPr="007671A3">
        <w:rPr>
          <w:rFonts w:ascii="Angsana New" w:hAnsi="Angsana New"/>
          <w:sz w:val="30"/>
          <w:szCs w:val="30"/>
        </w:rPr>
        <w:t>60</w:t>
      </w:r>
      <w:r w:rsidRPr="007671A3">
        <w:rPr>
          <w:rFonts w:ascii="Angsana New" w:hAnsi="Angsana New"/>
          <w:sz w:val="30"/>
          <w:szCs w:val="30"/>
          <w:cs/>
        </w:rPr>
        <w:t xml:space="preserve"> วัน</w:t>
      </w:r>
    </w:p>
    <w:p w14:paraId="11363E55" w14:textId="77777777" w:rsidR="003C7EB8" w:rsidRDefault="003C7EB8" w:rsidP="00373569">
      <w:pPr>
        <w:pStyle w:val="BodyTextInden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 w:right="-14"/>
        <w:jc w:val="thaiDistribute"/>
        <w:rPr>
          <w:rFonts w:ascii="Angsana New" w:hAnsi="Angsana New"/>
          <w:sz w:val="30"/>
          <w:szCs w:val="30"/>
        </w:rPr>
      </w:pPr>
    </w:p>
    <w:p w14:paraId="20280DBF" w14:textId="73916139" w:rsidR="005B3B34" w:rsidRPr="007671A3" w:rsidRDefault="00836E89" w:rsidP="00BB4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7</w:t>
      </w:r>
      <w:r w:rsidR="003A4F6C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ลูกหนี้</w:t>
      </w:r>
      <w:r w:rsidR="00F91E7F" w:rsidRPr="007671A3">
        <w:rPr>
          <w:rFonts w:ascii="Angsana New" w:hAnsi="Angsana New" w:hint="cs"/>
          <w:bCs/>
          <w:sz w:val="30"/>
          <w:szCs w:val="30"/>
          <w:cs/>
        </w:rPr>
        <w:t>หมุนเวียน</w:t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BA412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16" w:hanging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087"/>
        <w:gridCol w:w="990"/>
        <w:gridCol w:w="1080"/>
        <w:gridCol w:w="270"/>
        <w:gridCol w:w="1080"/>
        <w:gridCol w:w="270"/>
        <w:gridCol w:w="1098"/>
        <w:gridCol w:w="252"/>
        <w:gridCol w:w="1080"/>
      </w:tblGrid>
      <w:tr w:rsidR="005B3B34" w:rsidRPr="007671A3" w14:paraId="7AF24D7D" w14:textId="77777777" w:rsidTr="00A361CD">
        <w:tc>
          <w:tcPr>
            <w:tcW w:w="3087" w:type="dxa"/>
          </w:tcPr>
          <w:p w14:paraId="2053A45B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3D4F16E" w14:textId="77777777" w:rsidR="005B3B34" w:rsidRPr="007671A3" w:rsidRDefault="005B3B34" w:rsidP="00744044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B3ECF8B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3ACE562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E8AAEE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7AEF4A47" w14:textId="77777777" w:rsidTr="00A361CD">
        <w:tc>
          <w:tcPr>
            <w:tcW w:w="3087" w:type="dxa"/>
          </w:tcPr>
          <w:p w14:paraId="3C93BD4E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D22DC9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80" w:type="dxa"/>
          </w:tcPr>
          <w:p w14:paraId="3C332055" w14:textId="71D6DAA6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C11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6C2C15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0E3D4E2" w14:textId="3A957BB4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117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5F6A9EDE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185D9067" w14:textId="00319873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C117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2" w:type="dxa"/>
          </w:tcPr>
          <w:p w14:paraId="58798C85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4A10A0A2" w14:textId="10F22D4D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C117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7447D936" w14:textId="77777777" w:rsidTr="00A361CD">
        <w:tc>
          <w:tcPr>
            <w:tcW w:w="3087" w:type="dxa"/>
          </w:tcPr>
          <w:p w14:paraId="4901876B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5AB4F700" w14:textId="77777777" w:rsidR="00097D1B" w:rsidRPr="007671A3" w:rsidRDefault="00097D1B" w:rsidP="00097D1B">
            <w:pPr>
              <w:tabs>
                <w:tab w:val="left" w:pos="540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6B74A0C0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C1172" w:rsidRPr="007671A3" w14:paraId="2D165BD0" w14:textId="77777777" w:rsidTr="00A361CD">
        <w:tc>
          <w:tcPr>
            <w:tcW w:w="3087" w:type="dxa"/>
          </w:tcPr>
          <w:p w14:paraId="0364E960" w14:textId="77777777" w:rsidR="00AC1172" w:rsidRPr="005D643C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D643C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0" w:type="dxa"/>
          </w:tcPr>
          <w:p w14:paraId="5159CBFC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ind w:right="-1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CF360A7" w14:textId="4FDAD5EA" w:rsidR="00AC1172" w:rsidRPr="00AC1172" w:rsidRDefault="00157BE6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570</w:t>
            </w:r>
          </w:p>
        </w:tc>
        <w:tc>
          <w:tcPr>
            <w:tcW w:w="270" w:type="dxa"/>
          </w:tcPr>
          <w:p w14:paraId="1FCFEC44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A7C173" w14:textId="267FD234" w:rsidR="00AC1172" w:rsidRPr="00A361CD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CD">
              <w:rPr>
                <w:rFonts w:ascii="Angsana New" w:hAnsi="Angsana New"/>
                <w:sz w:val="30"/>
                <w:szCs w:val="30"/>
                <w:lang w:val="en-US"/>
              </w:rPr>
              <w:t>2,</w:t>
            </w:r>
            <w:r w:rsidR="00157BE6">
              <w:rPr>
                <w:rFonts w:ascii="Angsana New" w:hAnsi="Angsana New"/>
                <w:sz w:val="30"/>
                <w:szCs w:val="30"/>
                <w:lang w:val="en-US"/>
              </w:rPr>
              <w:t>290</w:t>
            </w:r>
          </w:p>
        </w:tc>
        <w:tc>
          <w:tcPr>
            <w:tcW w:w="270" w:type="dxa"/>
          </w:tcPr>
          <w:p w14:paraId="6CB51CF6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B24EE71" w14:textId="742601E1" w:rsidR="00AC1172" w:rsidRPr="00AC1172" w:rsidRDefault="00157BE6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925</w:t>
            </w:r>
          </w:p>
        </w:tc>
        <w:tc>
          <w:tcPr>
            <w:tcW w:w="252" w:type="dxa"/>
          </w:tcPr>
          <w:p w14:paraId="52DC669A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58FE08" w14:textId="6DDDB56D" w:rsidR="00AC1172" w:rsidRPr="007671A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157BE6">
              <w:rPr>
                <w:rFonts w:ascii="Angsana New" w:hAnsi="Angsana New"/>
                <w:sz w:val="30"/>
                <w:szCs w:val="30"/>
              </w:rPr>
              <w:t>683</w:t>
            </w:r>
          </w:p>
        </w:tc>
      </w:tr>
      <w:tr w:rsidR="00AC1172" w:rsidRPr="007671A3" w14:paraId="439C3A53" w14:textId="77777777" w:rsidTr="00A361CD">
        <w:tc>
          <w:tcPr>
            <w:tcW w:w="3087" w:type="dxa"/>
          </w:tcPr>
          <w:p w14:paraId="4DCD0B69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990" w:type="dxa"/>
          </w:tcPr>
          <w:p w14:paraId="4E3B949C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6"/>
                <w:szCs w:val="6"/>
                <w:cs/>
              </w:rPr>
            </w:pPr>
          </w:p>
        </w:tc>
        <w:tc>
          <w:tcPr>
            <w:tcW w:w="1080" w:type="dxa"/>
          </w:tcPr>
          <w:p w14:paraId="5EC0F9DD" w14:textId="77777777" w:rsidR="00AC1172" w:rsidRPr="00AC1172" w:rsidRDefault="00AC1172" w:rsidP="00A361C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2C3E8148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74F27381" w14:textId="77777777" w:rsidR="00AC1172" w:rsidRPr="00A361CD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14461F97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98" w:type="dxa"/>
          </w:tcPr>
          <w:p w14:paraId="6136A3EB" w14:textId="77777777" w:rsidR="00AC1172" w:rsidRPr="00AC1172" w:rsidRDefault="00AC1172" w:rsidP="00AC11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083B53D4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080" w:type="dxa"/>
          </w:tcPr>
          <w:p w14:paraId="670B9D3E" w14:textId="77777777" w:rsidR="00AC1172" w:rsidRPr="007671A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172" w:rsidRPr="007671A3" w14:paraId="3EAC530B" w14:textId="77777777" w:rsidTr="00A361CD">
        <w:tc>
          <w:tcPr>
            <w:tcW w:w="3087" w:type="dxa"/>
          </w:tcPr>
          <w:p w14:paraId="5B766415" w14:textId="54BA8A8A" w:rsidR="00AC1172" w:rsidRPr="007671A3" w:rsidRDefault="00262702" w:rsidP="00AC117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กิจการ</w:t>
            </w:r>
            <w:r w:rsidR="00FF4024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</w:tcPr>
          <w:p w14:paraId="67EA62FA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3F97F" w14:textId="77777777" w:rsidR="00AC1172" w:rsidRPr="00AC1172" w:rsidRDefault="00AC1172" w:rsidP="00A361CD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35E74D76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9376EC" w14:textId="77777777" w:rsidR="00AC1172" w:rsidRPr="00A361CD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14:paraId="0545E10D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4D774BB" w14:textId="77777777" w:rsidR="00AC1172" w:rsidRPr="00AC1172" w:rsidRDefault="00AC1172" w:rsidP="00AC1172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" w:type="dxa"/>
          </w:tcPr>
          <w:p w14:paraId="38A60EF0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97E155" w14:textId="77777777" w:rsidR="00AC1172" w:rsidRPr="007671A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C1172" w:rsidRPr="007671A3" w14:paraId="09919725" w14:textId="77777777" w:rsidTr="00A361CD">
        <w:tc>
          <w:tcPr>
            <w:tcW w:w="3087" w:type="dxa"/>
          </w:tcPr>
          <w:p w14:paraId="73FAACAD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990" w:type="dxa"/>
          </w:tcPr>
          <w:p w14:paraId="72BF6753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EBCC5F" w14:textId="4CF16053" w:rsidR="00AC1172" w:rsidRPr="00AC1172" w:rsidRDefault="00BB46F9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</w:t>
            </w:r>
            <w:r w:rsidR="00157BE6">
              <w:rPr>
                <w:rFonts w:ascii="Angsana New" w:hAnsi="Angsana New"/>
                <w:sz w:val="30"/>
                <w:szCs w:val="30"/>
                <w:lang w:val="en-US"/>
              </w:rPr>
              <w:t>338</w:t>
            </w:r>
          </w:p>
        </w:tc>
        <w:tc>
          <w:tcPr>
            <w:tcW w:w="270" w:type="dxa"/>
          </w:tcPr>
          <w:p w14:paraId="780C1DAB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DB1C11" w14:textId="2FFD6370" w:rsidR="00AC1172" w:rsidRPr="00A361CD" w:rsidRDefault="00157BE6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AC1172" w:rsidRPr="00A361CD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829</w:t>
            </w:r>
          </w:p>
        </w:tc>
        <w:tc>
          <w:tcPr>
            <w:tcW w:w="270" w:type="dxa"/>
          </w:tcPr>
          <w:p w14:paraId="07D05DDE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FADCF22" w14:textId="1EAFAF01" w:rsidR="00AC1172" w:rsidRPr="00AC1172" w:rsidRDefault="00157BE6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BB46F9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809</w:t>
            </w:r>
          </w:p>
        </w:tc>
        <w:tc>
          <w:tcPr>
            <w:tcW w:w="252" w:type="dxa"/>
          </w:tcPr>
          <w:p w14:paraId="29F0421D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125288F" w14:textId="5635B64C" w:rsidR="00AC1172" w:rsidRPr="007671A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157BE6">
              <w:rPr>
                <w:rFonts w:ascii="Angsana New" w:hAnsi="Angsana New"/>
                <w:sz w:val="30"/>
                <w:szCs w:val="30"/>
              </w:rPr>
              <w:t>476</w:t>
            </w:r>
          </w:p>
        </w:tc>
      </w:tr>
      <w:tr w:rsidR="00AC1172" w:rsidRPr="007671A3" w14:paraId="203152B9" w14:textId="77777777" w:rsidTr="00A361CD">
        <w:tc>
          <w:tcPr>
            <w:tcW w:w="3087" w:type="dxa"/>
          </w:tcPr>
          <w:p w14:paraId="10B28904" w14:textId="1F3F41C6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ภาษีรอขอคืน</w:t>
            </w:r>
          </w:p>
        </w:tc>
        <w:tc>
          <w:tcPr>
            <w:tcW w:w="990" w:type="dxa"/>
          </w:tcPr>
          <w:p w14:paraId="2C3F2616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DA4E659" w14:textId="2D97270B" w:rsidR="00AC1172" w:rsidRPr="00AC1172" w:rsidRDefault="00BB46F9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2,018</w:t>
            </w:r>
          </w:p>
        </w:tc>
        <w:tc>
          <w:tcPr>
            <w:tcW w:w="270" w:type="dxa"/>
          </w:tcPr>
          <w:p w14:paraId="0A259B55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C4CBCB" w14:textId="6807270F" w:rsidR="00AC1172" w:rsidRPr="00A361CD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CD">
              <w:rPr>
                <w:rFonts w:ascii="Angsana New" w:hAnsi="Angsana New"/>
                <w:sz w:val="30"/>
                <w:szCs w:val="30"/>
                <w:lang w:val="en-US"/>
              </w:rPr>
              <w:t>1,858</w:t>
            </w:r>
          </w:p>
        </w:tc>
        <w:tc>
          <w:tcPr>
            <w:tcW w:w="270" w:type="dxa"/>
          </w:tcPr>
          <w:p w14:paraId="1BCB0244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622A42C" w14:textId="16D9BA9E" w:rsidR="00AC1172" w:rsidRPr="00AC1172" w:rsidRDefault="00BB46F9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1,699</w:t>
            </w:r>
          </w:p>
        </w:tc>
        <w:tc>
          <w:tcPr>
            <w:tcW w:w="252" w:type="dxa"/>
          </w:tcPr>
          <w:p w14:paraId="0A01120A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1DCC3E" w14:textId="301A1454" w:rsidR="00AC1172" w:rsidRPr="007671A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1,394</w:t>
            </w:r>
          </w:p>
        </w:tc>
      </w:tr>
      <w:tr w:rsidR="00AC1172" w:rsidRPr="007671A3" w14:paraId="18C5AB4E" w14:textId="77777777" w:rsidTr="00A361CD">
        <w:tc>
          <w:tcPr>
            <w:tcW w:w="3087" w:type="dxa"/>
          </w:tcPr>
          <w:p w14:paraId="31602BD4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990" w:type="dxa"/>
          </w:tcPr>
          <w:p w14:paraId="517E2AA3" w14:textId="77777777" w:rsidR="00AC1172" w:rsidRPr="007671A3" w:rsidRDefault="00AC1172" w:rsidP="00AC1172">
            <w:pPr>
              <w:spacing w:line="380" w:lineRule="exact"/>
              <w:ind w:right="-216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0367D66" w14:textId="6F5130C3" w:rsidR="00AC1172" w:rsidRPr="00AC1172" w:rsidRDefault="00BB46F9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966</w:t>
            </w:r>
          </w:p>
        </w:tc>
        <w:tc>
          <w:tcPr>
            <w:tcW w:w="270" w:type="dxa"/>
          </w:tcPr>
          <w:p w14:paraId="7575B3D4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80BCEF" w14:textId="757256B8" w:rsidR="00AC1172" w:rsidRPr="00A361CD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361CD">
              <w:rPr>
                <w:rFonts w:ascii="Angsana New" w:hAnsi="Angsana New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270" w:type="dxa"/>
          </w:tcPr>
          <w:p w14:paraId="48DCEC79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5E68BB04" w14:textId="2534A275" w:rsidR="00AC1172" w:rsidRPr="00AC1172" w:rsidRDefault="00BB46F9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965</w:t>
            </w:r>
          </w:p>
        </w:tc>
        <w:tc>
          <w:tcPr>
            <w:tcW w:w="252" w:type="dxa"/>
          </w:tcPr>
          <w:p w14:paraId="72DB7938" w14:textId="77777777" w:rsidR="00AC1172" w:rsidRPr="007671A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C64158" w14:textId="738AAB6F" w:rsidR="00AC1172" w:rsidRPr="007671A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1,217</w:t>
            </w:r>
          </w:p>
        </w:tc>
      </w:tr>
      <w:tr w:rsidR="00AC1172" w:rsidRPr="007671A3" w14:paraId="220BBC08" w14:textId="77777777" w:rsidTr="00A361CD">
        <w:tc>
          <w:tcPr>
            <w:tcW w:w="3087" w:type="dxa"/>
          </w:tcPr>
          <w:p w14:paraId="72499D1C" w14:textId="77777777" w:rsidR="00AC1172" w:rsidRPr="007671A3" w:rsidRDefault="00AC1172" w:rsidP="00AC1172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0D1D29D8" w14:textId="77777777" w:rsidR="00AC1172" w:rsidRPr="007671A3" w:rsidRDefault="00AC1172" w:rsidP="00AC1172">
            <w:pPr>
              <w:tabs>
                <w:tab w:val="left" w:pos="9000"/>
                <w:tab w:val="left" w:pos="9090"/>
              </w:tabs>
              <w:spacing w:line="380" w:lineRule="exact"/>
              <w:ind w:right="-216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2DB01E3" w14:textId="33C67F88" w:rsidR="00AC1172" w:rsidRPr="00482C83" w:rsidRDefault="00BB46F9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6,892</w:t>
            </w:r>
          </w:p>
        </w:tc>
        <w:tc>
          <w:tcPr>
            <w:tcW w:w="270" w:type="dxa"/>
          </w:tcPr>
          <w:p w14:paraId="16E420B5" w14:textId="77777777" w:rsidR="00AC1172" w:rsidRPr="00482C8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C77EEB" w14:textId="3E75BCBE" w:rsidR="00AC1172" w:rsidRPr="00482C8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</w:rPr>
              <w:t>9,195</w:t>
            </w:r>
          </w:p>
        </w:tc>
        <w:tc>
          <w:tcPr>
            <w:tcW w:w="270" w:type="dxa"/>
          </w:tcPr>
          <w:p w14:paraId="285CDBEF" w14:textId="77777777" w:rsidR="00AC1172" w:rsidRPr="00482C8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0D6E1C25" w14:textId="7BE1F3B1" w:rsidR="00AC1172" w:rsidRPr="00482C83" w:rsidRDefault="00BB46F9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5,398</w:t>
            </w:r>
          </w:p>
        </w:tc>
        <w:tc>
          <w:tcPr>
            <w:tcW w:w="252" w:type="dxa"/>
          </w:tcPr>
          <w:p w14:paraId="543A7362" w14:textId="77777777" w:rsidR="00AC1172" w:rsidRPr="00482C83" w:rsidRDefault="00AC1172" w:rsidP="00AC11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695C6D" w14:textId="29DFC81F" w:rsidR="00AC1172" w:rsidRPr="00482C83" w:rsidRDefault="00AC1172" w:rsidP="00A361CD">
            <w:pPr>
              <w:pStyle w:val="acctfourfigures"/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</w:rPr>
              <w:t>9,770</w:t>
            </w:r>
          </w:p>
        </w:tc>
      </w:tr>
    </w:tbl>
    <w:p w14:paraId="273274AF" w14:textId="60722135" w:rsidR="00B93F03" w:rsidRDefault="00B93F03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570D9B4" w14:textId="255C9400" w:rsidR="00A361CD" w:rsidRDefault="00A361C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A69405" w14:textId="708983B7" w:rsidR="00A361CD" w:rsidRDefault="00A361C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8F0614" w14:textId="17E91E2F" w:rsidR="00A361CD" w:rsidRDefault="00A361C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37C0A5" w14:textId="26E67666" w:rsidR="00A361CD" w:rsidRDefault="00A361C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58F594" w14:textId="77777777" w:rsidR="00A361CD" w:rsidRDefault="00A361C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CE93640" w14:textId="77777777" w:rsidR="005B3B34" w:rsidRPr="007671A3" w:rsidRDefault="00836E89" w:rsidP="00A361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8</w:t>
      </w:r>
      <w:r w:rsidR="003A4F6C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สินค้าคงเหลือ</w:t>
      </w:r>
    </w:p>
    <w:p w14:paraId="09D30CFF" w14:textId="77777777" w:rsidR="005B3B34" w:rsidRPr="007671A3" w:rsidRDefault="005B3B34" w:rsidP="005B3B34">
      <w:pPr>
        <w:spacing w:line="240" w:lineRule="auto"/>
        <w:ind w:left="567"/>
        <w:jc w:val="both"/>
        <w:rPr>
          <w:rFonts w:ascii="Angsana New" w:hAnsi="Angsana New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080"/>
        <w:gridCol w:w="270"/>
        <w:gridCol w:w="1080"/>
        <w:gridCol w:w="270"/>
        <w:gridCol w:w="1080"/>
      </w:tblGrid>
      <w:tr w:rsidR="005B3B34" w:rsidRPr="007671A3" w14:paraId="24018E15" w14:textId="77777777" w:rsidTr="00E555BD">
        <w:trPr>
          <w:tblHeader/>
        </w:trPr>
        <w:tc>
          <w:tcPr>
            <w:tcW w:w="4077" w:type="dxa"/>
          </w:tcPr>
          <w:p w14:paraId="00A63AA7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424CBF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2B2B960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D7E5EA3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97D1B" w:rsidRPr="007671A3" w14:paraId="6ECB4E72" w14:textId="77777777" w:rsidTr="00482C83">
        <w:trPr>
          <w:tblHeader/>
        </w:trPr>
        <w:tc>
          <w:tcPr>
            <w:tcW w:w="4077" w:type="dxa"/>
          </w:tcPr>
          <w:p w14:paraId="6AB472D9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A6EA04" w14:textId="155CF709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562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96C669B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92944" w14:textId="3711344D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62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A0F131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51B653" w14:textId="4AFF267F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56250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78CC599A" w14:textId="7777777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9665C6" w14:textId="4D47D337" w:rsidR="00097D1B" w:rsidRPr="007671A3" w:rsidRDefault="00097D1B" w:rsidP="00097D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56250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97D1B" w:rsidRPr="007671A3" w14:paraId="3586F544" w14:textId="77777777" w:rsidTr="00E555BD">
        <w:trPr>
          <w:trHeight w:val="326"/>
          <w:tblHeader/>
        </w:trPr>
        <w:tc>
          <w:tcPr>
            <w:tcW w:w="4077" w:type="dxa"/>
          </w:tcPr>
          <w:p w14:paraId="088D4C60" w14:textId="77777777" w:rsidR="00097D1B" w:rsidRPr="007671A3" w:rsidRDefault="00097D1B" w:rsidP="00097D1B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30" w:type="dxa"/>
            <w:gridSpan w:val="7"/>
          </w:tcPr>
          <w:p w14:paraId="2FB7B426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62502" w:rsidRPr="007671A3" w14:paraId="37AE671F" w14:textId="77777777" w:rsidTr="00482C83">
        <w:tc>
          <w:tcPr>
            <w:tcW w:w="4077" w:type="dxa"/>
          </w:tcPr>
          <w:p w14:paraId="157BF4EB" w14:textId="77777777" w:rsidR="00562502" w:rsidRPr="007671A3" w:rsidRDefault="00562502" w:rsidP="00562502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</w:tcPr>
          <w:p w14:paraId="4F6F8C39" w14:textId="0E300A30" w:rsidR="00562502" w:rsidRPr="00562502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58,709</w:t>
            </w:r>
          </w:p>
        </w:tc>
        <w:tc>
          <w:tcPr>
            <w:tcW w:w="270" w:type="dxa"/>
          </w:tcPr>
          <w:p w14:paraId="05635109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287014" w14:textId="28E887BC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71,258</w:t>
            </w:r>
          </w:p>
        </w:tc>
        <w:tc>
          <w:tcPr>
            <w:tcW w:w="270" w:type="dxa"/>
          </w:tcPr>
          <w:p w14:paraId="006096BF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83CAF2" w14:textId="0D7C701F" w:rsidR="00562502" w:rsidRPr="00562502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41,600</w:t>
            </w:r>
          </w:p>
        </w:tc>
        <w:tc>
          <w:tcPr>
            <w:tcW w:w="270" w:type="dxa"/>
          </w:tcPr>
          <w:p w14:paraId="1F0D6A2D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AF1466" w14:textId="7E0E9B2B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49,086</w:t>
            </w:r>
          </w:p>
        </w:tc>
      </w:tr>
      <w:tr w:rsidR="00562502" w:rsidRPr="007671A3" w14:paraId="6B88EFEB" w14:textId="77777777" w:rsidTr="00482C83">
        <w:tc>
          <w:tcPr>
            <w:tcW w:w="4077" w:type="dxa"/>
          </w:tcPr>
          <w:p w14:paraId="38B6D07A" w14:textId="77777777" w:rsidR="00562502" w:rsidRPr="007671A3" w:rsidRDefault="00562502" w:rsidP="00562502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080" w:type="dxa"/>
          </w:tcPr>
          <w:p w14:paraId="5868A558" w14:textId="57D82F15" w:rsidR="00562502" w:rsidRPr="00562502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1,851</w:t>
            </w:r>
          </w:p>
        </w:tc>
        <w:tc>
          <w:tcPr>
            <w:tcW w:w="270" w:type="dxa"/>
          </w:tcPr>
          <w:p w14:paraId="419C16AE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1EF8C4" w14:textId="7BAC1088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  <w:tc>
          <w:tcPr>
            <w:tcW w:w="270" w:type="dxa"/>
          </w:tcPr>
          <w:p w14:paraId="6B3A2BBA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1AC6513" w14:textId="48B492AA" w:rsidR="00562502" w:rsidRPr="00562502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1,851</w:t>
            </w:r>
          </w:p>
        </w:tc>
        <w:tc>
          <w:tcPr>
            <w:tcW w:w="270" w:type="dxa"/>
          </w:tcPr>
          <w:p w14:paraId="3DAE4FF6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3E63D6" w14:textId="1163C386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3,250</w:t>
            </w:r>
          </w:p>
        </w:tc>
      </w:tr>
      <w:tr w:rsidR="00562502" w:rsidRPr="007671A3" w14:paraId="01F39F1E" w14:textId="77777777" w:rsidTr="00482C83">
        <w:trPr>
          <w:trHeight w:val="308"/>
        </w:trPr>
        <w:tc>
          <w:tcPr>
            <w:tcW w:w="4077" w:type="dxa"/>
          </w:tcPr>
          <w:p w14:paraId="7F68E8C7" w14:textId="77777777" w:rsidR="00562502" w:rsidRPr="007671A3" w:rsidRDefault="00562502" w:rsidP="00562502">
            <w:pPr>
              <w:spacing w:line="380" w:lineRule="exact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</w:tcPr>
          <w:p w14:paraId="76B71566" w14:textId="3FF0410B" w:rsidR="00562502" w:rsidRPr="00562502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32,482</w:t>
            </w:r>
          </w:p>
        </w:tc>
        <w:tc>
          <w:tcPr>
            <w:tcW w:w="270" w:type="dxa"/>
          </w:tcPr>
          <w:p w14:paraId="68BCD4AD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CF8" w14:textId="13033E6D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24,310</w:t>
            </w:r>
          </w:p>
        </w:tc>
        <w:tc>
          <w:tcPr>
            <w:tcW w:w="270" w:type="dxa"/>
          </w:tcPr>
          <w:p w14:paraId="0D24F40F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DB38E62" w14:textId="51E4B21D" w:rsidR="00562502" w:rsidRPr="00562502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23,961</w:t>
            </w:r>
          </w:p>
        </w:tc>
        <w:tc>
          <w:tcPr>
            <w:tcW w:w="270" w:type="dxa"/>
          </w:tcPr>
          <w:p w14:paraId="4C6A2283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EBADE6C" w14:textId="3B50ABBE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19,870</w:t>
            </w:r>
          </w:p>
        </w:tc>
      </w:tr>
      <w:tr w:rsidR="00562502" w:rsidRPr="007671A3" w14:paraId="23818E79" w14:textId="77777777" w:rsidTr="00482C83">
        <w:tc>
          <w:tcPr>
            <w:tcW w:w="4077" w:type="dxa"/>
          </w:tcPr>
          <w:p w14:paraId="7A2BF91E" w14:textId="77777777" w:rsidR="00562502" w:rsidRPr="007671A3" w:rsidRDefault="00562502" w:rsidP="00562502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อะไหล่ วัสดุ และอื่นๆ</w:t>
            </w:r>
          </w:p>
        </w:tc>
        <w:tc>
          <w:tcPr>
            <w:tcW w:w="1080" w:type="dxa"/>
          </w:tcPr>
          <w:p w14:paraId="0400EF16" w14:textId="666E4069" w:rsidR="00562502" w:rsidRPr="00562502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65,893</w:t>
            </w:r>
          </w:p>
        </w:tc>
        <w:tc>
          <w:tcPr>
            <w:tcW w:w="270" w:type="dxa"/>
          </w:tcPr>
          <w:p w14:paraId="32E0DADC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73908C7" w14:textId="7E7E8960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64,626</w:t>
            </w:r>
          </w:p>
        </w:tc>
        <w:tc>
          <w:tcPr>
            <w:tcW w:w="270" w:type="dxa"/>
          </w:tcPr>
          <w:p w14:paraId="6212B8D8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34A2EBC" w14:textId="42C249BF" w:rsidR="00562502" w:rsidRPr="00562502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53,663</w:t>
            </w:r>
          </w:p>
        </w:tc>
        <w:tc>
          <w:tcPr>
            <w:tcW w:w="270" w:type="dxa"/>
          </w:tcPr>
          <w:p w14:paraId="4FEF83DD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A29D84" w14:textId="20D97D7B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52,750</w:t>
            </w:r>
          </w:p>
        </w:tc>
      </w:tr>
      <w:tr w:rsidR="00562502" w:rsidRPr="007671A3" w14:paraId="24269C60" w14:textId="77777777" w:rsidTr="00482C83">
        <w:tc>
          <w:tcPr>
            <w:tcW w:w="4077" w:type="dxa"/>
          </w:tcPr>
          <w:p w14:paraId="3C43704E" w14:textId="46B68763" w:rsidR="00562502" w:rsidRPr="007671A3" w:rsidRDefault="00976824" w:rsidP="00562502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1080" w:type="dxa"/>
          </w:tcPr>
          <w:p w14:paraId="02382A98" w14:textId="3DF7D274" w:rsidR="00562502" w:rsidRPr="00562502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8,633</w:t>
            </w:r>
          </w:p>
        </w:tc>
        <w:tc>
          <w:tcPr>
            <w:tcW w:w="270" w:type="dxa"/>
          </w:tcPr>
          <w:p w14:paraId="3FC6BCEB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64A69F3" w14:textId="57692767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16,268</w:t>
            </w:r>
          </w:p>
        </w:tc>
        <w:tc>
          <w:tcPr>
            <w:tcW w:w="270" w:type="dxa"/>
          </w:tcPr>
          <w:p w14:paraId="2FCF734F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8763FB" w14:textId="4413E012" w:rsidR="00562502" w:rsidRPr="00562502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8,632</w:t>
            </w:r>
          </w:p>
        </w:tc>
        <w:tc>
          <w:tcPr>
            <w:tcW w:w="270" w:type="dxa"/>
          </w:tcPr>
          <w:p w14:paraId="19137C90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B9E54C4" w14:textId="52AF88E9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16,267</w:t>
            </w:r>
          </w:p>
        </w:tc>
      </w:tr>
      <w:tr w:rsidR="00562502" w:rsidRPr="007671A3" w14:paraId="18BCABED" w14:textId="77777777" w:rsidTr="00482C83">
        <w:tc>
          <w:tcPr>
            <w:tcW w:w="4077" w:type="dxa"/>
          </w:tcPr>
          <w:p w14:paraId="7849D90D" w14:textId="77777777" w:rsidR="00562502" w:rsidRPr="007671A3" w:rsidRDefault="00562502" w:rsidP="00562502">
            <w:pPr>
              <w:spacing w:line="380" w:lineRule="exact"/>
              <w:ind w:right="-2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18C12E" w14:textId="2643E9D6" w:rsidR="00562502" w:rsidRPr="00482C83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167,568</w:t>
            </w:r>
          </w:p>
        </w:tc>
        <w:tc>
          <w:tcPr>
            <w:tcW w:w="270" w:type="dxa"/>
          </w:tcPr>
          <w:p w14:paraId="04B7EC7D" w14:textId="77777777" w:rsidR="00562502" w:rsidRPr="00482C8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F824AB" w14:textId="78197A40" w:rsidR="00562502" w:rsidRPr="00482C8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</w:rPr>
              <w:t>179,712</w:t>
            </w:r>
          </w:p>
        </w:tc>
        <w:tc>
          <w:tcPr>
            <w:tcW w:w="270" w:type="dxa"/>
          </w:tcPr>
          <w:p w14:paraId="30A382DF" w14:textId="77777777" w:rsidR="00562502" w:rsidRPr="00482C8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E07B2F" w14:textId="344EDD76" w:rsidR="00562502" w:rsidRPr="00482C83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129,707</w:t>
            </w:r>
          </w:p>
        </w:tc>
        <w:tc>
          <w:tcPr>
            <w:tcW w:w="270" w:type="dxa"/>
          </w:tcPr>
          <w:p w14:paraId="3DE26934" w14:textId="77777777" w:rsidR="00562502" w:rsidRPr="00482C8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EAD366" w14:textId="33243972" w:rsidR="00562502" w:rsidRPr="00482C8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</w:rPr>
              <w:t>141,223</w:t>
            </w:r>
          </w:p>
        </w:tc>
      </w:tr>
      <w:tr w:rsidR="00562502" w:rsidRPr="007671A3" w14:paraId="68546367" w14:textId="77777777" w:rsidTr="00482C83">
        <w:tc>
          <w:tcPr>
            <w:tcW w:w="4077" w:type="dxa"/>
          </w:tcPr>
          <w:p w14:paraId="191C5B99" w14:textId="5BDED73A" w:rsidR="00562502" w:rsidRPr="007671A3" w:rsidRDefault="00562502" w:rsidP="0056250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ค่าเผื่อมูลค่าสินค้าลดลง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F2AE68" w14:textId="4713091D" w:rsidR="00482C83" w:rsidRPr="00562502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(4,009)</w:t>
            </w:r>
          </w:p>
        </w:tc>
        <w:tc>
          <w:tcPr>
            <w:tcW w:w="270" w:type="dxa"/>
          </w:tcPr>
          <w:p w14:paraId="4C19C3F7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7FC20F" w14:textId="0473CF4E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(6,427)</w:t>
            </w:r>
          </w:p>
        </w:tc>
        <w:tc>
          <w:tcPr>
            <w:tcW w:w="270" w:type="dxa"/>
          </w:tcPr>
          <w:p w14:paraId="27447F6F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D991D4" w14:textId="157E09D7" w:rsidR="00562502" w:rsidRPr="00562502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(3,575)</w:t>
            </w:r>
          </w:p>
        </w:tc>
        <w:tc>
          <w:tcPr>
            <w:tcW w:w="270" w:type="dxa"/>
          </w:tcPr>
          <w:p w14:paraId="7ABC36F2" w14:textId="77777777" w:rsidR="00562502" w:rsidRPr="007671A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4E651" w14:textId="0FBCAC59" w:rsidR="00562502" w:rsidRPr="007671A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(6,004)</w:t>
            </w:r>
          </w:p>
        </w:tc>
      </w:tr>
      <w:tr w:rsidR="00562502" w:rsidRPr="007671A3" w14:paraId="688E3494" w14:textId="77777777" w:rsidTr="00482C83">
        <w:trPr>
          <w:trHeight w:val="415"/>
        </w:trPr>
        <w:tc>
          <w:tcPr>
            <w:tcW w:w="4077" w:type="dxa"/>
          </w:tcPr>
          <w:p w14:paraId="0876462E" w14:textId="77777777" w:rsidR="00562502" w:rsidRPr="007671A3" w:rsidRDefault="00562502" w:rsidP="00562502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6F0B6F" w14:textId="5ABE4D52" w:rsidR="00562502" w:rsidRPr="00482C83" w:rsidRDefault="00482C83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163,559</w:t>
            </w:r>
          </w:p>
        </w:tc>
        <w:tc>
          <w:tcPr>
            <w:tcW w:w="270" w:type="dxa"/>
          </w:tcPr>
          <w:p w14:paraId="0B16680F" w14:textId="77777777" w:rsidR="00562502" w:rsidRPr="00482C8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5A2CCE8" w14:textId="69E4A618" w:rsidR="00562502" w:rsidRPr="00482C8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</w:rPr>
              <w:t>173,285</w:t>
            </w:r>
          </w:p>
        </w:tc>
        <w:tc>
          <w:tcPr>
            <w:tcW w:w="270" w:type="dxa"/>
          </w:tcPr>
          <w:p w14:paraId="019BC8BC" w14:textId="77777777" w:rsidR="00562502" w:rsidRPr="00482C83" w:rsidRDefault="00562502" w:rsidP="00562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0708FDD" w14:textId="4B3BE98F" w:rsidR="00562502" w:rsidRPr="00482C83" w:rsidRDefault="00482C83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126,132</w:t>
            </w:r>
          </w:p>
        </w:tc>
        <w:tc>
          <w:tcPr>
            <w:tcW w:w="270" w:type="dxa"/>
          </w:tcPr>
          <w:p w14:paraId="094BFAA4" w14:textId="77777777" w:rsidR="00562502" w:rsidRPr="00482C83" w:rsidRDefault="00562502" w:rsidP="00482C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2DB0CFE" w14:textId="542C9551" w:rsidR="00562502" w:rsidRPr="00482C83" w:rsidRDefault="00562502" w:rsidP="00562502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82C83">
              <w:rPr>
                <w:rFonts w:ascii="Angsana New" w:hAnsi="Angsana New"/>
                <w:b/>
                <w:bCs/>
                <w:sz w:val="30"/>
                <w:szCs w:val="30"/>
              </w:rPr>
              <w:t>135,219</w:t>
            </w:r>
          </w:p>
        </w:tc>
      </w:tr>
      <w:tr w:rsidR="00A05B3A" w:rsidRPr="007671A3" w14:paraId="09A97B46" w14:textId="77777777" w:rsidTr="00482C83">
        <w:trPr>
          <w:trHeight w:val="188"/>
        </w:trPr>
        <w:tc>
          <w:tcPr>
            <w:tcW w:w="4077" w:type="dxa"/>
          </w:tcPr>
          <w:p w14:paraId="59456A1B" w14:textId="77777777" w:rsidR="00A05B3A" w:rsidRPr="007671A3" w:rsidRDefault="00A05B3A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046C71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C114B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0D43F537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322FED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70968ED6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AF28BB3" w14:textId="77777777" w:rsidR="00A05B3A" w:rsidRPr="007671A3" w:rsidRDefault="00A05B3A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25E6286C" w14:textId="77777777" w:rsidR="00A05B3A" w:rsidRPr="007671A3" w:rsidRDefault="00A05B3A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97D1B" w:rsidRPr="007671A3" w14:paraId="4398BD7F" w14:textId="77777777" w:rsidTr="00482C83">
        <w:tc>
          <w:tcPr>
            <w:tcW w:w="4077" w:type="dxa"/>
          </w:tcPr>
          <w:p w14:paraId="5995E0AA" w14:textId="77777777" w:rsidR="00097D1B" w:rsidRPr="007671A3" w:rsidRDefault="00097D1B" w:rsidP="00097D1B">
            <w:pPr>
              <w:spacing w:line="240" w:lineRule="auto"/>
              <w:ind w:left="252" w:hanging="252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ต้นทุนของสินค้าคงเหลือที่บันทึกเป็นค่าใช้จ่าย</w:t>
            </w:r>
          </w:p>
        </w:tc>
        <w:tc>
          <w:tcPr>
            <w:tcW w:w="1080" w:type="dxa"/>
          </w:tcPr>
          <w:p w14:paraId="65D8B5F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CAC21E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85C182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3C5D4C14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C696A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2A4F2A8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FDE721" w14:textId="77777777" w:rsidR="00097D1B" w:rsidRPr="007671A3" w:rsidRDefault="00097D1B" w:rsidP="00097D1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97D1B" w:rsidRPr="007671A3" w14:paraId="01C39082" w14:textId="77777777" w:rsidTr="0008456C">
        <w:tc>
          <w:tcPr>
            <w:tcW w:w="4077" w:type="dxa"/>
          </w:tcPr>
          <w:p w14:paraId="55AA892D" w14:textId="549A9FB3" w:rsidR="00097D1B" w:rsidRPr="007671A3" w:rsidRDefault="00097D1B" w:rsidP="002802F3">
            <w:pPr>
              <w:tabs>
                <w:tab w:val="clear" w:pos="227"/>
                <w:tab w:val="left" w:pos="7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7671A3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   </w:t>
            </w:r>
            <w:r w:rsidRPr="007671A3">
              <w:rPr>
                <w:rFonts w:ascii="Angsana New" w:hAnsi="Angsana New"/>
                <w:b/>
                <w:sz w:val="30"/>
                <w:szCs w:val="30"/>
                <w:cs/>
              </w:rPr>
              <w:t>และได้รวมในบัญชีต้นทุนขาย</w:t>
            </w:r>
          </w:p>
        </w:tc>
        <w:tc>
          <w:tcPr>
            <w:tcW w:w="1080" w:type="dxa"/>
          </w:tcPr>
          <w:p w14:paraId="0A5D6D99" w14:textId="44C451BF" w:rsidR="00097D1B" w:rsidRPr="0008456C" w:rsidRDefault="000977B2" w:rsidP="0008456C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456C">
              <w:rPr>
                <w:rFonts w:ascii="Angsana New" w:hAnsi="Angsana New"/>
                <w:sz w:val="30"/>
                <w:szCs w:val="30"/>
                <w:lang w:val="en-US"/>
              </w:rPr>
              <w:t>1,674,688</w:t>
            </w:r>
          </w:p>
        </w:tc>
        <w:tc>
          <w:tcPr>
            <w:tcW w:w="270" w:type="dxa"/>
          </w:tcPr>
          <w:p w14:paraId="3D424FCA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FBBD9E" w14:textId="776A04EC" w:rsidR="00097D1B" w:rsidRPr="0008456C" w:rsidRDefault="0008456C" w:rsidP="000845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8456C">
              <w:rPr>
                <w:rFonts w:ascii="Angsana New" w:hAnsi="Angsana New"/>
                <w:sz w:val="30"/>
                <w:szCs w:val="30"/>
              </w:rPr>
              <w:t>1,646,964</w:t>
            </w:r>
          </w:p>
        </w:tc>
        <w:tc>
          <w:tcPr>
            <w:tcW w:w="270" w:type="dxa"/>
          </w:tcPr>
          <w:p w14:paraId="5BA629F1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A3F0B3" w14:textId="3B2D85B0" w:rsidR="00097D1B" w:rsidRPr="0008456C" w:rsidRDefault="0008456C" w:rsidP="0008456C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08456C">
              <w:rPr>
                <w:rFonts w:ascii="Angsana New" w:hAnsi="Angsana New"/>
                <w:sz w:val="30"/>
                <w:szCs w:val="30"/>
                <w:lang w:val="en-US"/>
              </w:rPr>
              <w:t>1,381,580</w:t>
            </w:r>
          </w:p>
        </w:tc>
        <w:tc>
          <w:tcPr>
            <w:tcW w:w="270" w:type="dxa"/>
          </w:tcPr>
          <w:p w14:paraId="7C55B6F3" w14:textId="77777777" w:rsidR="00097D1B" w:rsidRPr="007671A3" w:rsidRDefault="00097D1B" w:rsidP="00097D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F5883C1" w14:textId="4AF2A295" w:rsidR="00097D1B" w:rsidRPr="0008456C" w:rsidRDefault="0008456C" w:rsidP="0008456C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08456C">
              <w:rPr>
                <w:rFonts w:ascii="Angsana New" w:hAnsi="Angsana New"/>
                <w:sz w:val="30"/>
                <w:szCs w:val="30"/>
              </w:rPr>
              <w:t>1,364,421</w:t>
            </w:r>
          </w:p>
        </w:tc>
      </w:tr>
      <w:tr w:rsidR="00197BF4" w:rsidRPr="008F5157" w14:paraId="5DE0CB6E" w14:textId="77777777" w:rsidTr="0008456C">
        <w:tc>
          <w:tcPr>
            <w:tcW w:w="4077" w:type="dxa"/>
          </w:tcPr>
          <w:p w14:paraId="361B25B1" w14:textId="59540472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กลับรายการปรับลดมูลค่า</w:t>
            </w:r>
          </w:p>
        </w:tc>
        <w:tc>
          <w:tcPr>
            <w:tcW w:w="1080" w:type="dxa"/>
          </w:tcPr>
          <w:p w14:paraId="4A81C6CD" w14:textId="04FC5EFA" w:rsidR="00197BF4" w:rsidRPr="00197BF4" w:rsidRDefault="0008456C" w:rsidP="00482C83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82C83">
              <w:rPr>
                <w:rFonts w:ascii="Angsana New" w:hAnsi="Angsana New"/>
                <w:sz w:val="30"/>
                <w:szCs w:val="30"/>
                <w:lang w:val="en-US"/>
              </w:rPr>
              <w:t>153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6FB47598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10413A" w14:textId="4A7E37C6" w:rsidR="00197BF4" w:rsidRPr="007671A3" w:rsidRDefault="0008456C" w:rsidP="00482C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7BF4">
              <w:rPr>
                <w:rFonts w:ascii="Angsana New" w:hAnsi="Angsana New"/>
                <w:sz w:val="30"/>
                <w:szCs w:val="30"/>
              </w:rPr>
              <w:t>4,144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A33565" w14:textId="77777777" w:rsidR="00197BF4" w:rsidRPr="008F5157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44501D" w14:textId="00116018" w:rsidR="00197BF4" w:rsidRPr="00197BF4" w:rsidRDefault="0008456C" w:rsidP="00482C8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482C8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="00DE3883" w:rsidRPr="00DE3883">
              <w:rPr>
                <w:rFonts w:ascii="Angsana New" w:hAnsi="Angsana New" w:hint="cs"/>
                <w:sz w:val="30"/>
                <w:szCs w:val="30"/>
                <w:lang w:val="en-US"/>
              </w:rPr>
              <w:t>30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5EC23C14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87B969" w14:textId="5B6ABBBE" w:rsidR="00197BF4" w:rsidRPr="007671A3" w:rsidRDefault="0008456C" w:rsidP="00482C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197BF4">
              <w:rPr>
                <w:rFonts w:ascii="Angsana New" w:hAnsi="Angsana New"/>
                <w:sz w:val="30"/>
                <w:szCs w:val="30"/>
              </w:rPr>
              <w:t>3,869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97BF4" w:rsidRPr="007671A3" w14:paraId="0F084856" w14:textId="77777777" w:rsidTr="0008456C">
        <w:tc>
          <w:tcPr>
            <w:tcW w:w="4077" w:type="dxa"/>
          </w:tcPr>
          <w:p w14:paraId="3A21CE80" w14:textId="77777777" w:rsidR="00197BF4" w:rsidRPr="007671A3" w:rsidRDefault="00197BF4" w:rsidP="00197BF4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DFBD846" w14:textId="77777777" w:rsidR="00197BF4" w:rsidRPr="00197BF4" w:rsidRDefault="00197BF4" w:rsidP="00197BF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01A4C2C3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05156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CD274F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B69E997" w14:textId="77777777" w:rsidR="00197BF4" w:rsidRPr="00197BF4" w:rsidRDefault="00197BF4" w:rsidP="00197BF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9330697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90CCA9" w14:textId="77777777" w:rsidR="00197BF4" w:rsidRPr="007671A3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97BF4" w:rsidRPr="00D20B6E" w14:paraId="6D4908CD" w14:textId="77777777" w:rsidTr="00482C83">
        <w:tc>
          <w:tcPr>
            <w:tcW w:w="4077" w:type="dxa"/>
          </w:tcPr>
          <w:p w14:paraId="1F356B08" w14:textId="1EA58A14" w:rsidR="00197BF4" w:rsidRPr="006F1710" w:rsidRDefault="00197BF4" w:rsidP="00197BF4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6F1710">
              <w:rPr>
                <w:rFonts w:ascii="Angsana New" w:hAnsi="Angsana New"/>
                <w:spacing w:val="-2"/>
                <w:sz w:val="30"/>
                <w:szCs w:val="30"/>
              </w:rPr>
              <w:t xml:space="preserve">     </w:t>
            </w:r>
          </w:p>
        </w:tc>
        <w:tc>
          <w:tcPr>
            <w:tcW w:w="1080" w:type="dxa"/>
          </w:tcPr>
          <w:p w14:paraId="5F57D677" w14:textId="67C262F3" w:rsidR="00197BF4" w:rsidRPr="00197BF4" w:rsidRDefault="00197BF4" w:rsidP="00197BF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7CB74C9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4C2FE3" w14:textId="376E5C44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08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D614BE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E6B1D6" w14:textId="3589AE71" w:rsidR="00197BF4" w:rsidRPr="00197BF4" w:rsidRDefault="00197BF4" w:rsidP="00197BF4">
            <w:pPr>
              <w:pStyle w:val="acctfourfigures"/>
              <w:tabs>
                <w:tab w:val="clear" w:pos="765"/>
                <w:tab w:val="decimal" w:pos="522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C413F7A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CF1E8" w14:textId="1F205BCC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97BF4" w:rsidRPr="00D20B6E" w14:paraId="53F4EA9A" w14:textId="77777777" w:rsidTr="00482C83">
        <w:tc>
          <w:tcPr>
            <w:tcW w:w="4077" w:type="dxa"/>
          </w:tcPr>
          <w:p w14:paraId="4C4C163A" w14:textId="3ABA2EFF" w:rsidR="00197BF4" w:rsidRPr="006F1710" w:rsidRDefault="00197BF4" w:rsidP="00197BF4">
            <w:pPr>
              <w:spacing w:line="240" w:lineRule="auto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3542E1">
              <w:rPr>
                <w:rFonts w:ascii="Angsana New" w:hAnsi="Angsana New"/>
                <w:b/>
                <w:sz w:val="30"/>
                <w:szCs w:val="30"/>
              </w:rPr>
              <w:tab/>
            </w:r>
            <w:r w:rsidRPr="003542E1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</w:t>
            </w:r>
            <w:r w:rsidRPr="006F1710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และสินค้าระหว่างผลิต</w:t>
            </w:r>
          </w:p>
        </w:tc>
        <w:tc>
          <w:tcPr>
            <w:tcW w:w="1080" w:type="dxa"/>
          </w:tcPr>
          <w:p w14:paraId="1DFD9965" w14:textId="6161C85A" w:rsidR="00197BF4" w:rsidRPr="00197BF4" w:rsidRDefault="00C4459A" w:rsidP="00C4459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13,948</w:t>
            </w:r>
          </w:p>
        </w:tc>
        <w:tc>
          <w:tcPr>
            <w:tcW w:w="270" w:type="dxa"/>
          </w:tcPr>
          <w:p w14:paraId="24F287DE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5310C4" w14:textId="0F598803" w:rsidR="00197BF4" w:rsidRPr="006F1710" w:rsidRDefault="00197BF4" w:rsidP="00482C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(3,51</w:t>
            </w: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6F171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8B6DCC3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3FE91A" w14:textId="1EA114E7" w:rsidR="00197BF4" w:rsidRPr="00197BF4" w:rsidRDefault="00C4459A" w:rsidP="00C4459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8,885</w:t>
            </w:r>
          </w:p>
        </w:tc>
        <w:tc>
          <w:tcPr>
            <w:tcW w:w="270" w:type="dxa"/>
          </w:tcPr>
          <w:p w14:paraId="40DE5021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BB4D8FB" w14:textId="16C3629F" w:rsidR="00197BF4" w:rsidRPr="006F1710" w:rsidRDefault="00197BF4" w:rsidP="00482C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(6,927)</w:t>
            </w:r>
          </w:p>
        </w:tc>
      </w:tr>
      <w:tr w:rsidR="00197BF4" w:rsidRPr="00D20B6E" w14:paraId="54B4C020" w14:textId="77777777" w:rsidTr="00482C83">
        <w:tc>
          <w:tcPr>
            <w:tcW w:w="4077" w:type="dxa"/>
          </w:tcPr>
          <w:p w14:paraId="5C1262F7" w14:textId="50554F57" w:rsidR="00197BF4" w:rsidRPr="006F1710" w:rsidRDefault="00197BF4" w:rsidP="00197BF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F1710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1080" w:type="dxa"/>
          </w:tcPr>
          <w:p w14:paraId="486B7AF1" w14:textId="373D89DC" w:rsidR="00197BF4" w:rsidRPr="00197BF4" w:rsidRDefault="00C4459A" w:rsidP="00C4459A">
            <w:pPr>
              <w:pStyle w:val="acctfourfigures"/>
              <w:tabs>
                <w:tab w:val="clear" w:pos="765"/>
                <w:tab w:val="decimal" w:pos="854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906,847</w:t>
            </w:r>
          </w:p>
        </w:tc>
        <w:tc>
          <w:tcPr>
            <w:tcW w:w="270" w:type="dxa"/>
          </w:tcPr>
          <w:p w14:paraId="5E5847E4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AD595" w14:textId="78C38280" w:rsidR="00197BF4" w:rsidRPr="006F1710" w:rsidRDefault="00197BF4" w:rsidP="00482C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886,976</w:t>
            </w:r>
          </w:p>
        </w:tc>
        <w:tc>
          <w:tcPr>
            <w:tcW w:w="270" w:type="dxa"/>
          </w:tcPr>
          <w:p w14:paraId="2F70BA94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2B28693" w14:textId="74F2B99C" w:rsidR="00197BF4" w:rsidRPr="00197BF4" w:rsidRDefault="00C4459A" w:rsidP="00C4459A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743,590</w:t>
            </w:r>
          </w:p>
        </w:tc>
        <w:tc>
          <w:tcPr>
            <w:tcW w:w="270" w:type="dxa"/>
          </w:tcPr>
          <w:p w14:paraId="65E181D4" w14:textId="77777777" w:rsidR="00197BF4" w:rsidRPr="006F1710" w:rsidRDefault="00197BF4" w:rsidP="00197B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73E8659" w14:textId="60AB2355" w:rsidR="00197BF4" w:rsidRPr="006F1710" w:rsidRDefault="00197BF4" w:rsidP="00482C83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left="-123" w:right="-90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709,134</w:t>
            </w:r>
          </w:p>
        </w:tc>
      </w:tr>
    </w:tbl>
    <w:p w14:paraId="4874C44A" w14:textId="77777777" w:rsidR="005B3B34" w:rsidRPr="007671A3" w:rsidRDefault="005B3B34" w:rsidP="007E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16"/>
        <w:jc w:val="thaiDistribute"/>
        <w:rPr>
          <w:rFonts w:ascii="Angsana New" w:hAnsi="Angsana New"/>
          <w:sz w:val="28"/>
          <w:szCs w:val="28"/>
        </w:rPr>
        <w:sectPr w:rsidR="005B3B34" w:rsidRPr="007671A3" w:rsidSect="003A57F8">
          <w:headerReference w:type="default" r:id="rId8"/>
          <w:footerReference w:type="default" r:id="rId9"/>
          <w:pgSz w:w="11907" w:h="16840" w:code="9"/>
          <w:pgMar w:top="691" w:right="1107" w:bottom="576" w:left="1152" w:header="720" w:footer="576" w:gutter="0"/>
          <w:pgNumType w:start="19"/>
          <w:cols w:space="708"/>
          <w:docGrid w:linePitch="360"/>
        </w:sectPr>
      </w:pPr>
    </w:p>
    <w:p w14:paraId="429B2A6B" w14:textId="77777777" w:rsidR="005B3B34" w:rsidRPr="007671A3" w:rsidRDefault="006E0254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55B7150D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</w:rPr>
      </w:pPr>
    </w:p>
    <w:p w14:paraId="6BAF66D1" w14:textId="4E2B2555" w:rsidR="005B3B34" w:rsidRPr="007671A3" w:rsidRDefault="005B3B34" w:rsidP="00B366B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เงินลงทุนในบริษัทย่อย ณ วันที่ </w:t>
      </w:r>
      <w:r w:rsidRPr="007671A3">
        <w:rPr>
          <w:rFonts w:ascii="Angsana New" w:hAnsi="Angsana New"/>
          <w:sz w:val="30"/>
          <w:szCs w:val="30"/>
        </w:rPr>
        <w:t xml:space="preserve">31 </w:t>
      </w:r>
      <w:r w:rsidRPr="007671A3">
        <w:rPr>
          <w:rFonts w:ascii="Angsana New" w:hAnsi="Angsana New"/>
          <w:sz w:val="30"/>
          <w:szCs w:val="30"/>
          <w:cs/>
        </w:rPr>
        <w:t>ธันวาคม และเงินปันผลรับ</w:t>
      </w:r>
      <w:r w:rsidR="004B0776">
        <w:rPr>
          <w:rFonts w:ascii="Angsana New" w:hAnsi="Angsana New" w:hint="cs"/>
          <w:sz w:val="30"/>
          <w:szCs w:val="30"/>
          <w:cs/>
        </w:rPr>
        <w:t>จากเงินลงทุนระหว่างปีสิ้นสุดวันเดียวกัน</w:t>
      </w:r>
      <w:r w:rsidRPr="007671A3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3084AA0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W w:w="14344" w:type="dxa"/>
        <w:tblInd w:w="33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16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80"/>
        <w:gridCol w:w="1080"/>
        <w:gridCol w:w="178"/>
        <w:gridCol w:w="1010"/>
      </w:tblGrid>
      <w:tr w:rsidR="005B3B34" w:rsidRPr="007671A3" w14:paraId="4515FA0D" w14:textId="77777777" w:rsidTr="00EA1D08">
        <w:trPr>
          <w:cantSplit/>
          <w:tblHeader/>
        </w:trPr>
        <w:tc>
          <w:tcPr>
            <w:tcW w:w="4516" w:type="dxa"/>
          </w:tcPr>
          <w:p w14:paraId="3023A8C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9828" w:type="dxa"/>
            <w:gridSpan w:val="15"/>
          </w:tcPr>
          <w:p w14:paraId="630EAD2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5B3B34" w:rsidRPr="007671A3" w14:paraId="7244DD5D" w14:textId="77777777" w:rsidTr="004B0776">
        <w:trPr>
          <w:cantSplit/>
          <w:tblHeader/>
        </w:trPr>
        <w:tc>
          <w:tcPr>
            <w:tcW w:w="4516" w:type="dxa"/>
          </w:tcPr>
          <w:p w14:paraId="77269DBC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735FB95" w14:textId="77777777" w:rsidR="005B3B34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สัดส่วนการถือหุ้น</w:t>
            </w:r>
          </w:p>
          <w:p w14:paraId="1F7E2D69" w14:textId="57EF800E" w:rsidR="004B0776" w:rsidRPr="004B0776" w:rsidRDefault="004B0776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โดยตรง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/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อ้อม</w:t>
            </w:r>
          </w:p>
        </w:tc>
        <w:tc>
          <w:tcPr>
            <w:tcW w:w="180" w:type="dxa"/>
          </w:tcPr>
          <w:p w14:paraId="46A0CF37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223A420E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3004DB18" w14:textId="77777777" w:rsidR="005B3B34" w:rsidRPr="007671A3" w:rsidRDefault="005B3B34" w:rsidP="007440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vAlign w:val="bottom"/>
          </w:tcPr>
          <w:p w14:paraId="4555F08D" w14:textId="594D8F20" w:rsidR="005B3B34" w:rsidRPr="007671A3" w:rsidRDefault="004B0776" w:rsidP="004B0776">
            <w:pPr>
              <w:pStyle w:val="acctfourfigures"/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วิธี</w:t>
            </w:r>
            <w:r w:rsidR="005B3B34"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0CFA19FB" w14:textId="77777777" w:rsidR="005B3B34" w:rsidRPr="007671A3" w:rsidRDefault="005B3B34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bottom"/>
          </w:tcPr>
          <w:p w14:paraId="71C373F8" w14:textId="0D920BD0" w:rsidR="005B3B34" w:rsidRPr="007671A3" w:rsidRDefault="004B0776" w:rsidP="004B077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รายได้เงินปันผล</w:t>
            </w:r>
          </w:p>
        </w:tc>
      </w:tr>
      <w:tr w:rsidR="00097D1B" w:rsidRPr="007671A3" w14:paraId="51EB3D46" w14:textId="77777777" w:rsidTr="00EA1D08">
        <w:trPr>
          <w:cantSplit/>
          <w:tblHeader/>
        </w:trPr>
        <w:tc>
          <w:tcPr>
            <w:tcW w:w="4516" w:type="dxa"/>
          </w:tcPr>
          <w:p w14:paraId="56ED24C1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A7F693" w14:textId="44DBB362" w:rsidR="00097D1B" w:rsidRPr="007671A3" w:rsidRDefault="00097D1B" w:rsidP="0013573B">
            <w:pPr>
              <w:pStyle w:val="acctfourfigures"/>
              <w:tabs>
                <w:tab w:val="clear" w:pos="765"/>
                <w:tab w:val="left" w:pos="38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60AB45E9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A5D3B0" w14:textId="59ED3E4D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65B6CAD2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FC9DC" w14:textId="174F7085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173FC229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4084C15" w14:textId="528D1850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4D5B630C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39DA6" w14:textId="062E48F5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2DF3BE6D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D1C42" w14:textId="0E0B58D8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</w:tcPr>
          <w:p w14:paraId="0F9206D1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1C36B2" w14:textId="3A13194B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78" w:type="dxa"/>
          </w:tcPr>
          <w:p w14:paraId="056B4267" w14:textId="77777777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EDF2715" w14:textId="5F2F9F5A" w:rsidR="00097D1B" w:rsidRPr="007671A3" w:rsidRDefault="00097D1B" w:rsidP="00097D1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74C86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0F2463" w:rsidRPr="007671A3" w14:paraId="465A8E39" w14:textId="77777777" w:rsidTr="00EA1D08">
        <w:trPr>
          <w:cantSplit/>
        </w:trPr>
        <w:tc>
          <w:tcPr>
            <w:tcW w:w="4516" w:type="dxa"/>
          </w:tcPr>
          <w:p w14:paraId="489A8EF4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6C6B0F63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23A469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7308" w:type="dxa"/>
            <w:gridSpan w:val="11"/>
          </w:tcPr>
          <w:p w14:paraId="70B40CC3" w14:textId="77777777" w:rsidR="000F2463" w:rsidRPr="007671A3" w:rsidRDefault="000F2463" w:rsidP="000F246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F2463" w:rsidRPr="007671A3" w14:paraId="5667E7E2" w14:textId="77777777" w:rsidTr="00EA1D08">
        <w:trPr>
          <w:cantSplit/>
        </w:trPr>
        <w:tc>
          <w:tcPr>
            <w:tcW w:w="4516" w:type="dxa"/>
          </w:tcPr>
          <w:p w14:paraId="1B0F0470" w14:textId="77777777" w:rsidR="000F2463" w:rsidRPr="007671A3" w:rsidRDefault="000F2463" w:rsidP="000F2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A2A0D76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A533A5D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5F2DB19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0CC3BB3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61B3844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D4A544F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79118B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46EF3C9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1F8B39CB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3B34D712" w14:textId="77777777" w:rsidR="000F2463" w:rsidRPr="007671A3" w:rsidRDefault="000F2463" w:rsidP="000F246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52B9B76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24F7FA7A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5850D07E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2F5B5820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10" w:type="dxa"/>
          </w:tcPr>
          <w:p w14:paraId="5E50A21C" w14:textId="77777777" w:rsidR="000F2463" w:rsidRPr="007671A3" w:rsidRDefault="000F2463" w:rsidP="000F2463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1B7C75" w:rsidRPr="007671A3" w14:paraId="01E379CD" w14:textId="77777777" w:rsidTr="00EA1D08">
        <w:trPr>
          <w:cantSplit/>
        </w:trPr>
        <w:tc>
          <w:tcPr>
            <w:tcW w:w="4516" w:type="dxa"/>
          </w:tcPr>
          <w:p w14:paraId="6B37AF87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บริษัทคิว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คอน อีสเทอร์น จำกัด</w:t>
            </w:r>
          </w:p>
        </w:tc>
        <w:tc>
          <w:tcPr>
            <w:tcW w:w="1080" w:type="dxa"/>
          </w:tcPr>
          <w:p w14:paraId="5255B37F" w14:textId="1F122522" w:rsidR="001B7C75" w:rsidRPr="007671A3" w:rsidRDefault="00C67EA9" w:rsidP="0013573B">
            <w:pPr>
              <w:pStyle w:val="acctfourfigures"/>
              <w:tabs>
                <w:tab w:val="clear" w:pos="765"/>
                <w:tab w:val="left" w:pos="0"/>
              </w:tabs>
              <w:spacing w:line="240" w:lineRule="atLeast"/>
              <w:ind w:right="-90" w:hanging="157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100</w:t>
            </w:r>
          </w:p>
        </w:tc>
        <w:tc>
          <w:tcPr>
            <w:tcW w:w="180" w:type="dxa"/>
          </w:tcPr>
          <w:p w14:paraId="3CD3E6E1" w14:textId="77777777" w:rsidR="001B7C75" w:rsidRPr="007671A3" w:rsidRDefault="001B7C75" w:rsidP="00DB7449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284D141D" w14:textId="5DF1B5C2" w:rsidR="001B7C75" w:rsidRPr="007671A3" w:rsidRDefault="00DE3883" w:rsidP="0013573B">
            <w:pPr>
              <w:pStyle w:val="acctfourfigures"/>
              <w:tabs>
                <w:tab w:val="clear" w:pos="765"/>
                <w:tab w:val="decimal" w:pos="11"/>
                <w:tab w:val="left" w:pos="354"/>
                <w:tab w:val="left" w:pos="380"/>
                <w:tab w:val="left" w:pos="619"/>
              </w:tabs>
              <w:spacing w:line="240" w:lineRule="atLeast"/>
              <w:ind w:right="91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DE3883">
              <w:rPr>
                <w:rFonts w:ascii="Angsana New" w:hAnsi="Angsana New" w:hint="cs"/>
                <w:sz w:val="30"/>
                <w:szCs w:val="30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3009763A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760952CD" w14:textId="0B8812BA" w:rsidR="001B7C75" w:rsidRPr="007671A3" w:rsidRDefault="00D110BA" w:rsidP="0013573B">
            <w:pPr>
              <w:pStyle w:val="acctfourfigures"/>
              <w:tabs>
                <w:tab w:val="clear" w:pos="765"/>
                <w:tab w:val="decimal" w:pos="205"/>
                <w:tab w:val="left" w:pos="468"/>
              </w:tabs>
              <w:spacing w:line="240" w:lineRule="atLeast"/>
              <w:ind w:right="5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5EBA8A77" w14:textId="77777777" w:rsidR="001B7C75" w:rsidRPr="007671A3" w:rsidRDefault="001B7C75" w:rsidP="00DB7449">
            <w:pPr>
              <w:pStyle w:val="acctfourfigures"/>
              <w:tabs>
                <w:tab w:val="clear" w:pos="765"/>
                <w:tab w:val="decimal" w:pos="731"/>
                <w:tab w:val="decimal" w:pos="922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55EEB25" w14:textId="6E6AF64A" w:rsidR="001B7C75" w:rsidRPr="007671A3" w:rsidRDefault="00D110BA" w:rsidP="0013573B">
            <w:pPr>
              <w:pStyle w:val="acctfourfigures"/>
              <w:tabs>
                <w:tab w:val="clear" w:pos="765"/>
                <w:tab w:val="decimal" w:pos="27"/>
                <w:tab w:val="left" w:pos="329"/>
                <w:tab w:val="left" w:pos="387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56FC435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C6EFF4" w14:textId="5947474E" w:rsidR="001B7C75" w:rsidRPr="007671A3" w:rsidRDefault="00C67EA9" w:rsidP="00DB744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19F06784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C000CE" w14:textId="4DF3B208" w:rsidR="001B7C75" w:rsidRPr="007671A3" w:rsidRDefault="001B7C75" w:rsidP="001B7C7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EEBAE1B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8348C1" w14:textId="2A2985AE" w:rsidR="001B7C75" w:rsidRPr="007671A3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718AF332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0" w:type="dxa"/>
          </w:tcPr>
          <w:p w14:paraId="7AA0B242" w14:textId="325C5808" w:rsidR="001B7C75" w:rsidRPr="007671A3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</w:tr>
      <w:tr w:rsidR="001B7C75" w:rsidRPr="007671A3" w14:paraId="333EFD04" w14:textId="77777777" w:rsidTr="00EA1D08">
        <w:trPr>
          <w:cantSplit/>
        </w:trPr>
        <w:tc>
          <w:tcPr>
            <w:tcW w:w="4516" w:type="dxa"/>
          </w:tcPr>
          <w:p w14:paraId="0EC46FA3" w14:textId="77777777" w:rsidR="001B7C75" w:rsidRPr="007671A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</w:tcPr>
          <w:p w14:paraId="20FB829B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BCE3C3D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1E9D862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31F1AEA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B5871C1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B10BE6C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660FBF" w14:textId="77777777" w:rsidR="001B7C75" w:rsidRPr="007671A3" w:rsidRDefault="001B7C75" w:rsidP="001B7C75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276FC69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BE22CF" w14:textId="0308CDD7" w:rsidR="001B7C75" w:rsidRPr="00DB7449" w:rsidRDefault="00C67EA9" w:rsidP="00DB7449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-9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4E4A30CC" w14:textId="77777777" w:rsidR="001B7C75" w:rsidRPr="00DB7449" w:rsidRDefault="001B7C75" w:rsidP="001B7C75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F3ED489" w14:textId="7375FBEA" w:rsidR="001B7C75" w:rsidRPr="00DB7449" w:rsidRDefault="001B7C75" w:rsidP="001B7C75">
            <w:pPr>
              <w:pStyle w:val="acctfourfigures"/>
              <w:tabs>
                <w:tab w:val="clear" w:pos="765"/>
                <w:tab w:val="decimal" w:pos="886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590,000</w:t>
            </w:r>
          </w:p>
        </w:tc>
        <w:tc>
          <w:tcPr>
            <w:tcW w:w="180" w:type="dxa"/>
          </w:tcPr>
          <w:p w14:paraId="786C37C0" w14:textId="77777777" w:rsidR="001B7C75" w:rsidRPr="007671A3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A3B27D" w14:textId="15FA307E" w:rsidR="001B7C75" w:rsidRPr="00DB7449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25035B6D" w14:textId="77777777" w:rsidR="001B7C75" w:rsidRPr="00DB7449" w:rsidRDefault="001B7C75" w:rsidP="001B7C75">
            <w:pPr>
              <w:pStyle w:val="acctfourfigures"/>
              <w:tabs>
                <w:tab w:val="decimal" w:pos="641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0" w:type="dxa"/>
            <w:tcBorders>
              <w:top w:val="single" w:sz="4" w:space="0" w:color="auto"/>
              <w:bottom w:val="double" w:sz="4" w:space="0" w:color="auto"/>
            </w:tcBorders>
          </w:tcPr>
          <w:p w14:paraId="0CD71B4C" w14:textId="641D69B6" w:rsidR="001B7C75" w:rsidRPr="00DB7449" w:rsidRDefault="001B7C75" w:rsidP="001B7C7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DB744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27D4418" w14:textId="77777777" w:rsidR="005B3B34" w:rsidRPr="007671A3" w:rsidRDefault="005B3B34" w:rsidP="005B3B34">
      <w:pPr>
        <w:pStyle w:val="BodyText"/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AAA04B0" w14:textId="77777777" w:rsidR="005B3B34" w:rsidRPr="007671A3" w:rsidRDefault="005B3B34" w:rsidP="005B3B34">
      <w:pPr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AE5AF5">
          <w:headerReference w:type="default" r:id="rId10"/>
          <w:footerReference w:type="default" r:id="rId11"/>
          <w:pgSz w:w="16840" w:h="11907" w:orient="landscape"/>
          <w:pgMar w:top="691" w:right="1152" w:bottom="576" w:left="1152" w:header="720" w:footer="720" w:gutter="0"/>
          <w:cols w:space="708"/>
          <w:docGrid w:linePitch="360"/>
        </w:sectPr>
      </w:pPr>
    </w:p>
    <w:p w14:paraId="1782C814" w14:textId="77777777" w:rsidR="005B3B34" w:rsidRPr="007671A3" w:rsidRDefault="007E6917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0B08C9" w:rsidRPr="007671A3">
        <w:rPr>
          <w:rFonts w:ascii="Angsana New" w:hAnsi="Angsana New"/>
          <w:b/>
          <w:bCs/>
          <w:color w:val="000000"/>
          <w:sz w:val="30"/>
          <w:szCs w:val="30"/>
        </w:rPr>
        <w:t>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เงินลงทุน</w:t>
      </w:r>
      <w:r w:rsidR="00C3621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ระยะยาว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0F426F93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080"/>
        <w:gridCol w:w="263"/>
        <w:gridCol w:w="1071"/>
        <w:gridCol w:w="270"/>
        <w:gridCol w:w="1080"/>
        <w:gridCol w:w="270"/>
        <w:gridCol w:w="1080"/>
      </w:tblGrid>
      <w:tr w:rsidR="005B3B34" w:rsidRPr="007671A3" w14:paraId="46137F10" w14:textId="77777777" w:rsidTr="00F31216">
        <w:tc>
          <w:tcPr>
            <w:tcW w:w="3888" w:type="dxa"/>
          </w:tcPr>
          <w:p w14:paraId="02BF18BF" w14:textId="77777777" w:rsidR="005B3B34" w:rsidRPr="007671A3" w:rsidRDefault="005B3B34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4" w:type="dxa"/>
            <w:gridSpan w:val="3"/>
            <w:vAlign w:val="bottom"/>
          </w:tcPr>
          <w:p w14:paraId="78250FA8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0D689AF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016CCD7A" w14:textId="77777777" w:rsidR="005B3B34" w:rsidRPr="007671A3" w:rsidRDefault="005B3B34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7760C7" w:rsidRPr="007671A3" w14:paraId="7D6AF1D3" w14:textId="77777777" w:rsidTr="00F31216">
        <w:tc>
          <w:tcPr>
            <w:tcW w:w="3888" w:type="dxa"/>
          </w:tcPr>
          <w:p w14:paraId="74FE5610" w14:textId="77777777" w:rsidR="007760C7" w:rsidRPr="007671A3" w:rsidRDefault="007760C7" w:rsidP="007760C7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5C389387" w14:textId="56536F43" w:rsidR="007760C7" w:rsidRPr="007671A3" w:rsidRDefault="00090B52" w:rsidP="00A044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8207C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63" w:type="dxa"/>
            <w:vAlign w:val="bottom"/>
          </w:tcPr>
          <w:p w14:paraId="01809BA8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  <w:vAlign w:val="bottom"/>
          </w:tcPr>
          <w:p w14:paraId="3DE027F1" w14:textId="373CA3FF" w:rsidR="007760C7" w:rsidRPr="007671A3" w:rsidRDefault="00090B52" w:rsidP="00A0445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A0445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18207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B690CF6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8231873" w14:textId="0BB71A1C" w:rsidR="007760C7" w:rsidRPr="007671A3" w:rsidRDefault="00090B52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8207C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56DE0E0" w14:textId="77777777" w:rsidR="007760C7" w:rsidRPr="007671A3" w:rsidRDefault="007760C7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58B6D6" w14:textId="519FDDC0" w:rsidR="007760C7" w:rsidRPr="007671A3" w:rsidRDefault="00500253" w:rsidP="007760C7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18207C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5E48A1" w:rsidRPr="007671A3" w14:paraId="3513631B" w14:textId="77777777" w:rsidTr="00F31216">
        <w:tc>
          <w:tcPr>
            <w:tcW w:w="3888" w:type="dxa"/>
          </w:tcPr>
          <w:p w14:paraId="0ACC33CD" w14:textId="77777777" w:rsidR="005E48A1" w:rsidRPr="007671A3" w:rsidRDefault="005E48A1" w:rsidP="00744044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114" w:type="dxa"/>
            <w:gridSpan w:val="7"/>
          </w:tcPr>
          <w:p w14:paraId="56EBF499" w14:textId="77777777" w:rsidR="005E48A1" w:rsidRPr="007671A3" w:rsidRDefault="005E48A1" w:rsidP="0074404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D0433" w:rsidRPr="007671A3" w14:paraId="4EB83FA4" w14:textId="77777777" w:rsidTr="00F31216">
        <w:tc>
          <w:tcPr>
            <w:tcW w:w="3888" w:type="dxa"/>
          </w:tcPr>
          <w:p w14:paraId="43CDCE43" w14:textId="77777777" w:rsidR="00BD0433" w:rsidRPr="007671A3" w:rsidRDefault="00BD0433" w:rsidP="00F31216">
            <w:pPr>
              <w:tabs>
                <w:tab w:val="clear" w:pos="227"/>
                <w:tab w:val="left" w:pos="76"/>
                <w:tab w:val="left" w:pos="346"/>
              </w:tabs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เงินลงทุนอื่น</w:t>
            </w:r>
          </w:p>
        </w:tc>
        <w:tc>
          <w:tcPr>
            <w:tcW w:w="1080" w:type="dxa"/>
          </w:tcPr>
          <w:p w14:paraId="496EB6CF" w14:textId="05CC0529" w:rsidR="00BD0433" w:rsidRPr="00DC667B" w:rsidRDefault="00BD0433" w:rsidP="00BD04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63" w:type="dxa"/>
          </w:tcPr>
          <w:p w14:paraId="3767EE34" w14:textId="77777777" w:rsidR="00BD0433" w:rsidRPr="007671A3" w:rsidRDefault="00BD0433" w:rsidP="00B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292A13EA" w14:textId="6BC133AC" w:rsidR="00BD0433" w:rsidRPr="007671A3" w:rsidRDefault="00BD0433" w:rsidP="00BD04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876</w:t>
            </w:r>
          </w:p>
        </w:tc>
        <w:tc>
          <w:tcPr>
            <w:tcW w:w="270" w:type="dxa"/>
          </w:tcPr>
          <w:p w14:paraId="4E4AB560" w14:textId="77777777" w:rsidR="00BD0433" w:rsidRPr="007671A3" w:rsidRDefault="00BD0433" w:rsidP="00B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1CF4A6" w14:textId="7912C68D" w:rsidR="00BD0433" w:rsidRPr="007671A3" w:rsidRDefault="00BD0433" w:rsidP="00BD043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  <w:tc>
          <w:tcPr>
            <w:tcW w:w="270" w:type="dxa"/>
          </w:tcPr>
          <w:p w14:paraId="28E256CD" w14:textId="77777777" w:rsidR="00BD0433" w:rsidRPr="007671A3" w:rsidRDefault="00BD0433" w:rsidP="00B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E28CFCA" w14:textId="3F50EC71" w:rsidR="00BD0433" w:rsidRPr="007671A3" w:rsidRDefault="00BD0433" w:rsidP="00BD043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442</w:t>
            </w:r>
          </w:p>
        </w:tc>
      </w:tr>
      <w:tr w:rsidR="00BD0433" w:rsidRPr="007671A3" w14:paraId="36353C9B" w14:textId="77777777" w:rsidTr="00F31216">
        <w:tc>
          <w:tcPr>
            <w:tcW w:w="3888" w:type="dxa"/>
          </w:tcPr>
          <w:p w14:paraId="0D6E4675" w14:textId="77777777" w:rsidR="00BD0433" w:rsidRPr="007671A3" w:rsidRDefault="00BD0433" w:rsidP="00BD0433">
            <w:pPr>
              <w:spacing w:line="380" w:lineRule="exact"/>
              <w:ind w:right="-2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หัก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ค่าเผื่อมูลค่าเงินลงทุน</w:t>
            </w:r>
          </w:p>
        </w:tc>
        <w:tc>
          <w:tcPr>
            <w:tcW w:w="1080" w:type="dxa"/>
          </w:tcPr>
          <w:p w14:paraId="5A919BBE" w14:textId="2615257A" w:rsidR="00BD0433" w:rsidRPr="00BD0433" w:rsidRDefault="00BD0433" w:rsidP="00BD0433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0433"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Pr="00BD0433">
              <w:rPr>
                <w:rFonts w:ascii="Angsana New" w:hAnsi="Angsana New"/>
                <w:sz w:val="30"/>
                <w:szCs w:val="30"/>
                <w:lang w:val="en-US"/>
              </w:rPr>
              <w:t>876</w:t>
            </w:r>
            <w:r w:rsidRPr="00BD0433">
              <w:rPr>
                <w:rFonts w:ascii="Angsana New" w:hAnsi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63" w:type="dxa"/>
          </w:tcPr>
          <w:p w14:paraId="1F10AC6E" w14:textId="77777777" w:rsidR="00BD0433" w:rsidRPr="00BD0433" w:rsidRDefault="00BD0433" w:rsidP="00B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DB3BAB8" w14:textId="6DE84717" w:rsidR="00BD0433" w:rsidRPr="007671A3" w:rsidRDefault="00BD0433" w:rsidP="00BD0433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(876)</w:t>
            </w:r>
          </w:p>
        </w:tc>
        <w:tc>
          <w:tcPr>
            <w:tcW w:w="270" w:type="dxa"/>
          </w:tcPr>
          <w:p w14:paraId="530F1EFA" w14:textId="77777777" w:rsidR="00BD0433" w:rsidRPr="007671A3" w:rsidRDefault="00BD0433" w:rsidP="00B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243983" w14:textId="2BE4AAE6" w:rsidR="00BD0433" w:rsidRPr="007671A3" w:rsidRDefault="00BD0433" w:rsidP="00BD0433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  <w:tc>
          <w:tcPr>
            <w:tcW w:w="270" w:type="dxa"/>
          </w:tcPr>
          <w:p w14:paraId="36BEFE27" w14:textId="77777777" w:rsidR="00BD0433" w:rsidRPr="007671A3" w:rsidRDefault="00BD0433" w:rsidP="00BD0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28F469" w14:textId="1E8B8411" w:rsidR="00BD0433" w:rsidRPr="007671A3" w:rsidRDefault="00BD0433" w:rsidP="00BD0433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right="-9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/>
              </w:rPr>
              <w:t>(442)</w:t>
            </w:r>
          </w:p>
        </w:tc>
      </w:tr>
      <w:tr w:rsidR="001B7C75" w:rsidRPr="007671A3" w14:paraId="7516E628" w14:textId="77777777" w:rsidTr="00F31216">
        <w:tc>
          <w:tcPr>
            <w:tcW w:w="3888" w:type="dxa"/>
          </w:tcPr>
          <w:p w14:paraId="3362E5B2" w14:textId="77777777" w:rsidR="001B7C75" w:rsidRPr="007671A3" w:rsidRDefault="001B7C75" w:rsidP="001B7C75">
            <w:pPr>
              <w:tabs>
                <w:tab w:val="left" w:pos="9000"/>
                <w:tab w:val="left" w:pos="9090"/>
              </w:tabs>
              <w:spacing w:line="240" w:lineRule="auto"/>
              <w:ind w:right="-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1299E7" w14:textId="03E58BEA" w:rsidR="001B7C75" w:rsidRPr="00BD0433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0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63" w:type="dxa"/>
          </w:tcPr>
          <w:p w14:paraId="08A7349F" w14:textId="77777777" w:rsidR="001B7C75" w:rsidRPr="00BD043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119A7B6D" w14:textId="50BD5CBE" w:rsidR="001B7C75" w:rsidRPr="00BD0433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0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6E7DB8E5" w14:textId="77777777" w:rsidR="001B7C75" w:rsidRPr="00BD043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82B2126" w14:textId="3C184075" w:rsidR="001B7C75" w:rsidRPr="00BD0433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0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59A3A7AA" w14:textId="77777777" w:rsidR="001B7C75" w:rsidRPr="00BD0433" w:rsidRDefault="001B7C75" w:rsidP="001B7C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63FE12" w14:textId="78F242E7" w:rsidR="001B7C75" w:rsidRPr="00BD0433" w:rsidRDefault="001B7C75" w:rsidP="00874E14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92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D0433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0A8882D9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2106B1E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5B3B34" w:rsidRPr="007671A3" w:rsidSect="001E4A07">
          <w:headerReference w:type="default" r:id="rId12"/>
          <w:footerReference w:type="default" r:id="rId13"/>
          <w:headerReference w:type="first" r:id="rId14"/>
          <w:footerReference w:type="first" r:id="rId15"/>
          <w:pgSz w:w="11909" w:h="16834" w:code="9"/>
          <w:pgMar w:top="692" w:right="1151" w:bottom="578" w:left="1440" w:header="720" w:footer="598" w:gutter="0"/>
          <w:cols w:space="720"/>
        </w:sectPr>
      </w:pPr>
    </w:p>
    <w:p w14:paraId="3AEA1EC9" w14:textId="77777777" w:rsidR="005B3B34" w:rsidRPr="007671A3" w:rsidRDefault="007E6917" w:rsidP="004847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1</w:t>
      </w:r>
      <w:r w:rsidR="000B08C9" w:rsidRPr="007671A3">
        <w:rPr>
          <w:rFonts w:ascii="Angsana New" w:hAnsi="Angsana New"/>
          <w:b/>
          <w:bCs/>
          <w:sz w:val="30"/>
          <w:szCs w:val="30"/>
        </w:rPr>
        <w:t>1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B366B7" w:rsidRPr="007671A3">
        <w:rPr>
          <w:rFonts w:ascii="Angsana New" w:hAnsi="Angsana New"/>
          <w:b/>
          <w:bCs/>
          <w:sz w:val="30"/>
          <w:szCs w:val="30"/>
          <w:cs/>
        </w:rPr>
        <w:t>ที่ดิน อาคารและอุปกรณ์</w:t>
      </w:r>
    </w:p>
    <w:p w14:paraId="3EB6DA16" w14:textId="5A3A0F3F" w:rsidR="0005451F" w:rsidRPr="007671A3" w:rsidRDefault="0005451F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136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342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440"/>
        <w:gridCol w:w="270"/>
        <w:gridCol w:w="1440"/>
      </w:tblGrid>
      <w:tr w:rsidR="005B3B34" w:rsidRPr="007671A3" w14:paraId="64E0B51F" w14:textId="77777777" w:rsidTr="006E0C82">
        <w:tc>
          <w:tcPr>
            <w:tcW w:w="3636" w:type="dxa"/>
          </w:tcPr>
          <w:p w14:paraId="584C1BAD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62" w:type="dxa"/>
            <w:gridSpan w:val="12"/>
          </w:tcPr>
          <w:p w14:paraId="7ACEA6C4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6E0C82" w:rsidRPr="007671A3" w14:paraId="038361CF" w14:textId="77777777" w:rsidTr="006E0C82">
        <w:tc>
          <w:tcPr>
            <w:tcW w:w="3636" w:type="dxa"/>
          </w:tcPr>
          <w:p w14:paraId="1B915349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3134D603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02F74C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D60004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3CB7863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D64D20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599253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64F61DB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E69D106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5C848B13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0598D8" w14:textId="26E912A4" w:rsidR="006E0C82" w:rsidRPr="007671A3" w:rsidRDefault="0013573B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</w:tcPr>
          <w:p w14:paraId="6AC578B3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4B449E3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E0C82" w:rsidRPr="007671A3" w14:paraId="64E97FC6" w14:textId="77777777" w:rsidTr="006E0C82">
        <w:tc>
          <w:tcPr>
            <w:tcW w:w="3636" w:type="dxa"/>
          </w:tcPr>
          <w:p w14:paraId="624BFB98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17FFD54E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A6D811" w14:textId="116E6265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BBF000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F2F216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63E17C6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22E257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521487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EA2854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2D19FB94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88A61A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4358DADC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D0F23A" w14:textId="77777777" w:rsidR="006E0C82" w:rsidRPr="007671A3" w:rsidRDefault="006E0C8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245D777E" w14:textId="77777777" w:rsidTr="006E0C82">
        <w:tc>
          <w:tcPr>
            <w:tcW w:w="3636" w:type="dxa"/>
          </w:tcPr>
          <w:p w14:paraId="6CD7AD9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292A56F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56F9B3" w14:textId="4AA27BB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BB63C2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92F05E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C0339C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02CD4C1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8ED917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F213B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DEA442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5AA11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1FE2888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9CA47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79734FA8" w14:textId="77777777" w:rsidTr="006E0C82">
        <w:tc>
          <w:tcPr>
            <w:tcW w:w="3636" w:type="dxa"/>
          </w:tcPr>
          <w:p w14:paraId="30BDDA9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7E77A71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516409" w14:textId="56703D4B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07788E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4CC0BB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22EB3B3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54C4F8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931F8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62E6D4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E241BE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289AFD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772A86A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57C37BE" w14:textId="77777777" w:rsidR="0013573B" w:rsidRPr="005002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7671A3" w14:paraId="098BCFC4" w14:textId="77777777" w:rsidTr="006E0C82">
        <w:tc>
          <w:tcPr>
            <w:tcW w:w="3636" w:type="dxa"/>
          </w:tcPr>
          <w:p w14:paraId="57C3E5D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" w:type="dxa"/>
          </w:tcPr>
          <w:p w14:paraId="1155C5E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2296AD8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73B" w:rsidRPr="007671A3" w14:paraId="433448D7" w14:textId="77777777" w:rsidTr="006E0C82">
        <w:tc>
          <w:tcPr>
            <w:tcW w:w="3636" w:type="dxa"/>
          </w:tcPr>
          <w:p w14:paraId="53AE3CC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2" w:type="dxa"/>
          </w:tcPr>
          <w:p w14:paraId="5E5DE54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317F8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CF53FD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A016D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99253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35E3D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334D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BE94E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639E1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CE006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6F2EA3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0FA4D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7FDCF184" w14:textId="77777777" w:rsidTr="006E0C82">
        <w:tc>
          <w:tcPr>
            <w:tcW w:w="3636" w:type="dxa"/>
          </w:tcPr>
          <w:p w14:paraId="47DB2D6E" w14:textId="30A2E5A5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3E6AC02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5BA225" w14:textId="60FD9E7E" w:rsidR="0013573B" w:rsidRPr="00A0445C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76681B76" w14:textId="77777777" w:rsidR="0013573B" w:rsidRPr="00A0445C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F27CA6" w14:textId="7D8C1989" w:rsidR="0013573B" w:rsidRPr="00B221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B22153">
              <w:rPr>
                <w:rFonts w:ascii="Angsana New" w:hAnsi="Angsana New"/>
                <w:sz w:val="30"/>
                <w:szCs w:val="30"/>
              </w:rPr>
              <w:t>887,746</w:t>
            </w:r>
          </w:p>
        </w:tc>
        <w:tc>
          <w:tcPr>
            <w:tcW w:w="270" w:type="dxa"/>
          </w:tcPr>
          <w:p w14:paraId="7BA4ACAA" w14:textId="77777777" w:rsidR="0013573B" w:rsidRPr="00B221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80F715" w14:textId="11F48081" w:rsidR="0013573B" w:rsidRPr="00B221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B22153">
              <w:rPr>
                <w:rFonts w:ascii="Angsana New" w:hAnsi="Angsana New"/>
                <w:sz w:val="30"/>
                <w:szCs w:val="30"/>
              </w:rPr>
              <w:t>2,659,040</w:t>
            </w:r>
          </w:p>
        </w:tc>
        <w:tc>
          <w:tcPr>
            <w:tcW w:w="270" w:type="dxa"/>
          </w:tcPr>
          <w:p w14:paraId="2993CE40" w14:textId="77777777" w:rsidR="0013573B" w:rsidRPr="00B221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5C3D33" w14:textId="60581635" w:rsidR="0013573B" w:rsidRPr="00987597" w:rsidRDefault="00C2689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65,917</w:t>
            </w:r>
          </w:p>
        </w:tc>
        <w:tc>
          <w:tcPr>
            <w:tcW w:w="270" w:type="dxa"/>
          </w:tcPr>
          <w:p w14:paraId="3BA4A019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B58CC5" w14:textId="29839F6C" w:rsidR="0013573B" w:rsidRPr="00987597" w:rsidRDefault="00C2689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198,419</w:t>
            </w:r>
          </w:p>
        </w:tc>
        <w:tc>
          <w:tcPr>
            <w:tcW w:w="270" w:type="dxa"/>
          </w:tcPr>
          <w:p w14:paraId="78E629A5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D8951B" w14:textId="451C5BD0" w:rsidR="0013573B" w:rsidRPr="00B221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B22153">
              <w:rPr>
                <w:rFonts w:ascii="Angsana New" w:hAnsi="Angsana New"/>
                <w:sz w:val="30"/>
                <w:szCs w:val="30"/>
              </w:rPr>
              <w:t>4,134,756</w:t>
            </w:r>
          </w:p>
        </w:tc>
      </w:tr>
      <w:tr w:rsidR="0013573B" w:rsidRPr="007671A3" w14:paraId="4C976AB4" w14:textId="77777777" w:rsidTr="006E0C82">
        <w:tc>
          <w:tcPr>
            <w:tcW w:w="3636" w:type="dxa"/>
          </w:tcPr>
          <w:p w14:paraId="5A2A447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2" w:type="dxa"/>
          </w:tcPr>
          <w:p w14:paraId="2290AE0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71B3AA" w14:textId="04436D6F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C06482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0B5111" w14:textId="17F8D88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3,102</w:t>
            </w:r>
          </w:p>
        </w:tc>
        <w:tc>
          <w:tcPr>
            <w:tcW w:w="270" w:type="dxa"/>
          </w:tcPr>
          <w:p w14:paraId="6531E2E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A76C8" w14:textId="53C113A1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6,473</w:t>
            </w:r>
          </w:p>
        </w:tc>
        <w:tc>
          <w:tcPr>
            <w:tcW w:w="270" w:type="dxa"/>
          </w:tcPr>
          <w:p w14:paraId="690BBFB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C64F8F" w14:textId="7AB78DC0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9,112</w:t>
            </w:r>
          </w:p>
        </w:tc>
        <w:tc>
          <w:tcPr>
            <w:tcW w:w="270" w:type="dxa"/>
          </w:tcPr>
          <w:p w14:paraId="0CE6DB66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6C8E8" w14:textId="7446C1DD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7,460</w:t>
            </w:r>
          </w:p>
        </w:tc>
        <w:tc>
          <w:tcPr>
            <w:tcW w:w="270" w:type="dxa"/>
          </w:tcPr>
          <w:p w14:paraId="1D765F30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2E69A3" w14:textId="193C5140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26,147</w:t>
            </w:r>
          </w:p>
        </w:tc>
      </w:tr>
      <w:tr w:rsidR="0013573B" w:rsidRPr="007671A3" w14:paraId="4131A3B5" w14:textId="77777777" w:rsidTr="006E0C82">
        <w:tc>
          <w:tcPr>
            <w:tcW w:w="3636" w:type="dxa"/>
          </w:tcPr>
          <w:p w14:paraId="67E5691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66FD47D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B9A43A" w14:textId="3594689C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DE037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3891A6" w14:textId="32274523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270" w:type="dxa"/>
          </w:tcPr>
          <w:p w14:paraId="523872D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9A33F0" w14:textId="6F37A5B4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(16,154)</w:t>
            </w:r>
          </w:p>
        </w:tc>
        <w:tc>
          <w:tcPr>
            <w:tcW w:w="270" w:type="dxa"/>
          </w:tcPr>
          <w:p w14:paraId="68C760D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C06F4" w14:textId="3E091A6C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(1,505)</w:t>
            </w:r>
          </w:p>
        </w:tc>
        <w:tc>
          <w:tcPr>
            <w:tcW w:w="270" w:type="dxa"/>
          </w:tcPr>
          <w:p w14:paraId="6B03A477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782E30" w14:textId="58EC2CEA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90B6F0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C6E450" w14:textId="08E4A68E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(17,843)</w:t>
            </w:r>
          </w:p>
        </w:tc>
      </w:tr>
      <w:tr w:rsidR="0013573B" w:rsidRPr="007671A3" w14:paraId="2897AFF0" w14:textId="77777777" w:rsidTr="006E0C82">
        <w:tc>
          <w:tcPr>
            <w:tcW w:w="3636" w:type="dxa"/>
          </w:tcPr>
          <w:p w14:paraId="28623E02" w14:textId="21A031D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โอนเข้า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Pr="007671A3">
              <w:rPr>
                <w:rFonts w:ascii="Angsana New" w:hAnsi="Angsana New"/>
                <w:sz w:val="30"/>
                <w:szCs w:val="30"/>
                <w:lang w:val="en-GB"/>
              </w:rPr>
              <w:t>(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ออก)</w:t>
            </w:r>
          </w:p>
        </w:tc>
        <w:tc>
          <w:tcPr>
            <w:tcW w:w="342" w:type="dxa"/>
          </w:tcPr>
          <w:p w14:paraId="5BF191B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D70F6A5" w14:textId="5A81E16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B302D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81B9D7" w14:textId="789B0ECF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14:paraId="1AC359F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35FA2BC" w14:textId="66C80181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7,042</w:t>
            </w:r>
          </w:p>
        </w:tc>
        <w:tc>
          <w:tcPr>
            <w:tcW w:w="270" w:type="dxa"/>
          </w:tcPr>
          <w:p w14:paraId="16F2FB1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29841D5" w14:textId="14D0F60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262247FF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D9B807" w14:textId="1B6F76AB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(8,751)</w:t>
            </w:r>
          </w:p>
        </w:tc>
        <w:tc>
          <w:tcPr>
            <w:tcW w:w="270" w:type="dxa"/>
          </w:tcPr>
          <w:p w14:paraId="69758FB3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6B7D8" w14:textId="273EEB2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73B" w:rsidRPr="007671A3" w14:paraId="606D3D48" w14:textId="77777777" w:rsidTr="006E0C82">
        <w:tc>
          <w:tcPr>
            <w:tcW w:w="3636" w:type="dxa"/>
          </w:tcPr>
          <w:p w14:paraId="5E455530" w14:textId="58F9059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24E20BD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EC5B06" w14:textId="51C991FE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1C6C9F97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33365B" w14:textId="6F94115C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892,140</w:t>
            </w:r>
          </w:p>
        </w:tc>
        <w:tc>
          <w:tcPr>
            <w:tcW w:w="270" w:type="dxa"/>
          </w:tcPr>
          <w:p w14:paraId="5DB8F402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B75DE59" w14:textId="21EE92AC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2,656,401</w:t>
            </w:r>
          </w:p>
        </w:tc>
        <w:tc>
          <w:tcPr>
            <w:tcW w:w="270" w:type="dxa"/>
          </w:tcPr>
          <w:p w14:paraId="13DFCC35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BA9D8DC" w14:textId="090592FB" w:rsidR="0013573B" w:rsidRPr="00987597" w:rsidRDefault="00C2689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597">
              <w:rPr>
                <w:rFonts w:ascii="Angsana New" w:hAnsi="Angsana New"/>
                <w:b/>
                <w:bCs/>
                <w:sz w:val="30"/>
                <w:szCs w:val="30"/>
              </w:rPr>
              <w:t>73,757</w:t>
            </w:r>
          </w:p>
        </w:tc>
        <w:tc>
          <w:tcPr>
            <w:tcW w:w="270" w:type="dxa"/>
          </w:tcPr>
          <w:p w14:paraId="0DF12DF7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A4C955" w14:textId="3B7F8364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597">
              <w:rPr>
                <w:rFonts w:ascii="Angsana New" w:hAnsi="Angsana New"/>
                <w:b/>
                <w:bCs/>
                <w:sz w:val="30"/>
                <w:szCs w:val="30"/>
              </w:rPr>
              <w:t>197,</w:t>
            </w:r>
            <w:r w:rsidR="00C2689B" w:rsidRPr="00987597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5DCC9DD0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DCF2FE6" w14:textId="33D027C9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4,143,060</w:t>
            </w:r>
          </w:p>
        </w:tc>
      </w:tr>
      <w:tr w:rsidR="0013573B" w:rsidRPr="007671A3" w14:paraId="4E2C6822" w14:textId="77777777" w:rsidTr="006E0C82">
        <w:tc>
          <w:tcPr>
            <w:tcW w:w="3636" w:type="dxa"/>
          </w:tcPr>
          <w:p w14:paraId="59D4CBD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2" w:type="dxa"/>
          </w:tcPr>
          <w:p w14:paraId="539E063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628FBA" w14:textId="096D9F0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30C18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7DA56C" w14:textId="18618E46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</w:tcPr>
          <w:p w14:paraId="243FF55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B464B9" w14:textId="1603E0F0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6,740</w:t>
            </w:r>
          </w:p>
        </w:tc>
        <w:tc>
          <w:tcPr>
            <w:tcW w:w="270" w:type="dxa"/>
          </w:tcPr>
          <w:p w14:paraId="5788DDA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AD3933" w14:textId="5ECDC360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3,001</w:t>
            </w:r>
          </w:p>
        </w:tc>
        <w:tc>
          <w:tcPr>
            <w:tcW w:w="270" w:type="dxa"/>
          </w:tcPr>
          <w:p w14:paraId="68781CF6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FFFFCF" w14:textId="4176A8B0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15,979</w:t>
            </w:r>
          </w:p>
        </w:tc>
        <w:tc>
          <w:tcPr>
            <w:tcW w:w="270" w:type="dxa"/>
          </w:tcPr>
          <w:p w14:paraId="7405852F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D345E0" w14:textId="32DE92CB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28,000</w:t>
            </w:r>
          </w:p>
        </w:tc>
      </w:tr>
      <w:tr w:rsidR="0013573B" w:rsidRPr="007671A3" w14:paraId="5A3AB8F4" w14:textId="77777777" w:rsidTr="006E0C82">
        <w:tc>
          <w:tcPr>
            <w:tcW w:w="3636" w:type="dxa"/>
          </w:tcPr>
          <w:p w14:paraId="18A3BE50" w14:textId="729E659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5CC8D45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87AA56" w14:textId="4D7B6155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9E61B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174D00" w14:textId="410A2EE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270" w:type="dxa"/>
          </w:tcPr>
          <w:p w14:paraId="75F1B03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024F87" w14:textId="362190E0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(2,614)</w:t>
            </w:r>
          </w:p>
        </w:tc>
        <w:tc>
          <w:tcPr>
            <w:tcW w:w="270" w:type="dxa"/>
          </w:tcPr>
          <w:p w14:paraId="77B1C4B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9D54034" w14:textId="3E58F50B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(1,023)</w:t>
            </w:r>
          </w:p>
        </w:tc>
        <w:tc>
          <w:tcPr>
            <w:tcW w:w="270" w:type="dxa"/>
          </w:tcPr>
          <w:p w14:paraId="050CF7EA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D7690E" w14:textId="013F825A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E5F709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142C98B" w14:textId="74F65BA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(3,857)</w:t>
            </w:r>
          </w:p>
        </w:tc>
      </w:tr>
      <w:tr w:rsidR="0013573B" w:rsidRPr="007671A3" w14:paraId="7151AC25" w14:textId="77777777" w:rsidTr="006E0C82">
        <w:tc>
          <w:tcPr>
            <w:tcW w:w="3636" w:type="dxa"/>
          </w:tcPr>
          <w:p w14:paraId="19D65238" w14:textId="0C168B6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B0776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342" w:type="dxa"/>
          </w:tcPr>
          <w:p w14:paraId="4E1CDF3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4AB6B7D" w14:textId="1151C8C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476A9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D0BD9A" w14:textId="35CC8E96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7006B74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CB2F6A3" w14:textId="665B6DB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8,759</w:t>
            </w:r>
          </w:p>
        </w:tc>
        <w:tc>
          <w:tcPr>
            <w:tcW w:w="270" w:type="dxa"/>
          </w:tcPr>
          <w:p w14:paraId="08ACBA3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6F7749" w14:textId="26908EA4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274</w:t>
            </w:r>
          </w:p>
        </w:tc>
        <w:tc>
          <w:tcPr>
            <w:tcW w:w="270" w:type="dxa"/>
          </w:tcPr>
          <w:p w14:paraId="0040200A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90CCF8" w14:textId="095C7D40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987597">
              <w:rPr>
                <w:rFonts w:ascii="Angsana New" w:hAnsi="Angsana New"/>
                <w:sz w:val="30"/>
                <w:szCs w:val="30"/>
              </w:rPr>
              <w:t>(9,635)</w:t>
            </w:r>
          </w:p>
        </w:tc>
        <w:tc>
          <w:tcPr>
            <w:tcW w:w="270" w:type="dxa"/>
          </w:tcPr>
          <w:p w14:paraId="4A141957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1CF0E2" w14:textId="4FB0FA0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73B" w:rsidRPr="007671A3" w14:paraId="1A320DEC" w14:textId="77777777" w:rsidTr="006E0C82">
        <w:tc>
          <w:tcPr>
            <w:tcW w:w="3636" w:type="dxa"/>
          </w:tcPr>
          <w:p w14:paraId="6546016D" w14:textId="0DA987E5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2" w:type="dxa"/>
          </w:tcPr>
          <w:p w14:paraId="49B18FB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E3F0AB" w14:textId="1B0BEDB2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3294B400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DCA42B6" w14:textId="55061C31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894,802</w:t>
            </w:r>
          </w:p>
        </w:tc>
        <w:tc>
          <w:tcPr>
            <w:tcW w:w="270" w:type="dxa"/>
          </w:tcPr>
          <w:p w14:paraId="236E0A60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F90B893" w14:textId="5AC26F44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2,669,286</w:t>
            </w:r>
          </w:p>
        </w:tc>
        <w:tc>
          <w:tcPr>
            <w:tcW w:w="270" w:type="dxa"/>
          </w:tcPr>
          <w:p w14:paraId="7E05C5FA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E88FB36" w14:textId="708EAE23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597">
              <w:rPr>
                <w:rFonts w:ascii="Angsana New" w:hAnsi="Angsana New"/>
                <w:b/>
                <w:bCs/>
                <w:sz w:val="30"/>
                <w:szCs w:val="30"/>
              </w:rPr>
              <w:t>76,</w:t>
            </w:r>
            <w:r w:rsidR="00C2689B" w:rsidRPr="00987597">
              <w:rPr>
                <w:rFonts w:ascii="Angsana New" w:hAnsi="Angsana New"/>
                <w:b/>
                <w:bCs/>
                <w:sz w:val="30"/>
                <w:szCs w:val="30"/>
              </w:rPr>
              <w:t>009</w:t>
            </w:r>
          </w:p>
        </w:tc>
        <w:tc>
          <w:tcPr>
            <w:tcW w:w="270" w:type="dxa"/>
          </w:tcPr>
          <w:p w14:paraId="281A15F8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6BE697F" w14:textId="63DF7BC1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87597">
              <w:rPr>
                <w:rFonts w:ascii="Angsana New" w:hAnsi="Angsana New"/>
                <w:b/>
                <w:bCs/>
                <w:sz w:val="30"/>
                <w:szCs w:val="30"/>
              </w:rPr>
              <w:t>203,</w:t>
            </w:r>
            <w:r w:rsidR="00C2689B" w:rsidRPr="00987597">
              <w:rPr>
                <w:rFonts w:ascii="Angsana New" w:hAnsi="Angsana New"/>
                <w:b/>
                <w:bCs/>
                <w:sz w:val="30"/>
                <w:szCs w:val="30"/>
              </w:rPr>
              <w:t>47</w:t>
            </w:r>
            <w:r w:rsidRPr="00987597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1E21990" w14:textId="77777777" w:rsidR="0013573B" w:rsidRPr="0098759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FB567E" w14:textId="5B9C8930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4,167,203</w:t>
            </w:r>
          </w:p>
        </w:tc>
      </w:tr>
    </w:tbl>
    <w:p w14:paraId="0D4CE1AB" w14:textId="77777777" w:rsidR="005B3B34" w:rsidRPr="007671A3" w:rsidRDefault="005B3B34" w:rsidP="005B3B34">
      <w:pPr>
        <w:rPr>
          <w:rFonts w:ascii="Angsana New" w:hAnsi="Angsana New"/>
        </w:rPr>
      </w:pPr>
    </w:p>
    <w:p w14:paraId="597A02CF" w14:textId="77777777" w:rsidR="0008163F" w:rsidRPr="007671A3" w:rsidRDefault="0008163F" w:rsidP="005B3B34">
      <w:pPr>
        <w:rPr>
          <w:rFonts w:ascii="Angsana New" w:hAnsi="Angsana New"/>
        </w:rPr>
      </w:pPr>
    </w:p>
    <w:p w14:paraId="38CAA70D" w14:textId="77777777" w:rsidR="00C66B61" w:rsidRPr="007671A3" w:rsidRDefault="00C66B61" w:rsidP="005B3B34">
      <w:pPr>
        <w:rPr>
          <w:rFonts w:ascii="Angsana New" w:hAnsi="Angsana New"/>
        </w:rPr>
      </w:pPr>
    </w:p>
    <w:tbl>
      <w:tblPr>
        <w:tblW w:w="137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342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440"/>
        <w:gridCol w:w="270"/>
        <w:gridCol w:w="1440"/>
      </w:tblGrid>
      <w:tr w:rsidR="00E82F2B" w:rsidRPr="007671A3" w14:paraId="3DAE9EB7" w14:textId="77777777" w:rsidTr="00AD0203">
        <w:tc>
          <w:tcPr>
            <w:tcW w:w="3645" w:type="dxa"/>
          </w:tcPr>
          <w:p w14:paraId="51776E1F" w14:textId="77777777" w:rsidR="00E82F2B" w:rsidRPr="007671A3" w:rsidRDefault="0008163F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="00E82F2B" w:rsidRPr="007671A3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10062" w:type="dxa"/>
            <w:gridSpan w:val="12"/>
          </w:tcPr>
          <w:p w14:paraId="6DC87147" w14:textId="77777777" w:rsidR="00E82F2B" w:rsidRPr="007671A3" w:rsidRDefault="00E82F2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0621" w:rsidRPr="007671A3" w14:paraId="2E0D606A" w14:textId="77777777" w:rsidTr="00AD0203">
        <w:tc>
          <w:tcPr>
            <w:tcW w:w="3645" w:type="dxa"/>
          </w:tcPr>
          <w:p w14:paraId="6F0B97F0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2AD0BAA4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494E126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8E31C9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018FB0F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643ED9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CBE0DA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7DD2C1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B0AFB80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F5F189E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C1D52A" w14:textId="6A88CA97" w:rsidR="00820621" w:rsidRPr="007671A3" w:rsidRDefault="0013573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</w:tcPr>
          <w:p w14:paraId="4D1B9070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80ECE8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0621" w:rsidRPr="007671A3" w14:paraId="2D5F0F20" w14:textId="77777777" w:rsidTr="00AD0203">
        <w:tc>
          <w:tcPr>
            <w:tcW w:w="3645" w:type="dxa"/>
          </w:tcPr>
          <w:p w14:paraId="52389E12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6114F107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6F873C" w14:textId="4BE4EA5B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A40602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871BEC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46F21E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C355E1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28D67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B77B23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CFBDBF0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1E4887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AD12FFF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62B1205" w14:textId="77777777" w:rsidR="00820621" w:rsidRPr="007671A3" w:rsidRDefault="0082062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54A8CB73" w14:textId="77777777" w:rsidTr="00AD0203">
        <w:tc>
          <w:tcPr>
            <w:tcW w:w="3645" w:type="dxa"/>
          </w:tcPr>
          <w:p w14:paraId="32D4192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0DD53DB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8AE5653" w14:textId="69ADB0DB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63327FB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35BBB2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128595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3F7DD4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66EFFC7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B5A37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164C1F1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81AF6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7C32F8D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81125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30E6CCBC" w14:textId="77777777" w:rsidTr="00AD0203">
        <w:tc>
          <w:tcPr>
            <w:tcW w:w="3645" w:type="dxa"/>
          </w:tcPr>
          <w:p w14:paraId="6A91D7B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780C5DC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D761873" w14:textId="4766C01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0694AB2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076B39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34D35E3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BD2926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847C0F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3C21F5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493835A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A33202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664ABF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2606FC" w14:textId="77777777" w:rsidR="0013573B" w:rsidRPr="005002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7671A3" w14:paraId="45C4542A" w14:textId="77777777" w:rsidTr="00AD0203">
        <w:tc>
          <w:tcPr>
            <w:tcW w:w="3645" w:type="dxa"/>
          </w:tcPr>
          <w:p w14:paraId="2149245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" w:type="dxa"/>
          </w:tcPr>
          <w:p w14:paraId="0E02C6A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1B8B303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73B" w:rsidRPr="007671A3" w14:paraId="6BA9C108" w14:textId="77777777" w:rsidTr="00AD0203">
        <w:tc>
          <w:tcPr>
            <w:tcW w:w="3645" w:type="dxa"/>
          </w:tcPr>
          <w:p w14:paraId="3C3E34D7" w14:textId="77777777" w:rsidR="0013573B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17DDA7FA" w14:textId="2F656131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342" w:type="dxa"/>
          </w:tcPr>
          <w:p w14:paraId="2D81D7B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3C922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BF5E0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F87CC9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BFF18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A2997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E5817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A5281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2FF12F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65D8CA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E9752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041140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1425887B" w14:textId="77777777" w:rsidTr="00AD0203">
        <w:tc>
          <w:tcPr>
            <w:tcW w:w="3645" w:type="dxa"/>
          </w:tcPr>
          <w:p w14:paraId="6A5F391A" w14:textId="3F5863E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621E9B8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42226D" w14:textId="2B1EBE5C" w:rsidR="0013573B" w:rsidRPr="00A0445C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0445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2F7DE6" w14:textId="77777777" w:rsidR="0013573B" w:rsidRPr="00A0445C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DB347" w14:textId="1DA27375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20621">
              <w:rPr>
                <w:rFonts w:ascii="Angsana New" w:hAnsi="Angsana New"/>
                <w:sz w:val="30"/>
                <w:szCs w:val="30"/>
              </w:rPr>
              <w:t>557,332</w:t>
            </w:r>
          </w:p>
        </w:tc>
        <w:tc>
          <w:tcPr>
            <w:tcW w:w="270" w:type="dxa"/>
          </w:tcPr>
          <w:p w14:paraId="12D372A7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22B90" w14:textId="61C562E6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820621">
              <w:rPr>
                <w:rFonts w:ascii="Angsana New" w:hAnsi="Angsana New"/>
                <w:sz w:val="30"/>
                <w:szCs w:val="30"/>
              </w:rPr>
              <w:t>1,993,850</w:t>
            </w:r>
          </w:p>
        </w:tc>
        <w:tc>
          <w:tcPr>
            <w:tcW w:w="270" w:type="dxa"/>
          </w:tcPr>
          <w:p w14:paraId="03AE0450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E8321A" w14:textId="1519684E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20621">
              <w:rPr>
                <w:rFonts w:ascii="Angsana New" w:hAnsi="Angsana New"/>
                <w:sz w:val="30"/>
                <w:szCs w:val="30"/>
              </w:rPr>
              <w:t>47,245</w:t>
            </w:r>
          </w:p>
        </w:tc>
        <w:tc>
          <w:tcPr>
            <w:tcW w:w="270" w:type="dxa"/>
          </w:tcPr>
          <w:p w14:paraId="77D6DC65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8BAEE5" w14:textId="6D8B96FA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206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C142C2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2AF5D4" w14:textId="4786F739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820621">
              <w:rPr>
                <w:rFonts w:ascii="Angsana New" w:hAnsi="Angsana New"/>
                <w:sz w:val="30"/>
                <w:szCs w:val="30"/>
              </w:rPr>
              <w:t>2,598,427</w:t>
            </w:r>
          </w:p>
        </w:tc>
      </w:tr>
      <w:tr w:rsidR="0013573B" w:rsidRPr="007671A3" w14:paraId="24B42F91" w14:textId="77777777" w:rsidTr="00AD0203">
        <w:tc>
          <w:tcPr>
            <w:tcW w:w="3645" w:type="dxa"/>
          </w:tcPr>
          <w:p w14:paraId="2BC47385" w14:textId="5955C8A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2" w:type="dxa"/>
          </w:tcPr>
          <w:p w14:paraId="2A90733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2A09372" w14:textId="4BB7344A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545321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9E6BC1" w14:textId="73577DDC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37,057</w:t>
            </w:r>
          </w:p>
        </w:tc>
        <w:tc>
          <w:tcPr>
            <w:tcW w:w="270" w:type="dxa"/>
          </w:tcPr>
          <w:p w14:paraId="1A9890B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F4D93A" w14:textId="212CBF3F" w:rsidR="0013573B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135,482</w:t>
            </w:r>
          </w:p>
        </w:tc>
        <w:tc>
          <w:tcPr>
            <w:tcW w:w="270" w:type="dxa"/>
          </w:tcPr>
          <w:p w14:paraId="713E85F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A67D9F" w14:textId="7E9F6345" w:rsidR="0013573B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8,204</w:t>
            </w:r>
          </w:p>
        </w:tc>
        <w:tc>
          <w:tcPr>
            <w:tcW w:w="270" w:type="dxa"/>
          </w:tcPr>
          <w:p w14:paraId="3C2E006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6D4098" w14:textId="69DEA94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53B33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0E9D45" w14:textId="3493AC3A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180,743</w:t>
            </w:r>
          </w:p>
        </w:tc>
      </w:tr>
      <w:tr w:rsidR="0013573B" w:rsidRPr="007671A3" w14:paraId="2158ED59" w14:textId="77777777" w:rsidTr="00AD0203">
        <w:tc>
          <w:tcPr>
            <w:tcW w:w="3645" w:type="dxa"/>
          </w:tcPr>
          <w:p w14:paraId="4F572BD2" w14:textId="7982F3B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342" w:type="dxa"/>
          </w:tcPr>
          <w:p w14:paraId="5E3909A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33465F" w14:textId="5B2614B6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31F7F0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A592B8D" w14:textId="36BFE3AF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E88B4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34E2F7" w14:textId="55A7DE2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CF3D6F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8B05F7" w14:textId="5F300DF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70CA2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CBFF12" w14:textId="202A22F4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620529A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1CF7BC" w14:textId="436D6CD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</w:tr>
      <w:tr w:rsidR="0013573B" w:rsidRPr="007671A3" w14:paraId="0328E2C1" w14:textId="77777777" w:rsidTr="00AD0203">
        <w:tc>
          <w:tcPr>
            <w:tcW w:w="3645" w:type="dxa"/>
          </w:tcPr>
          <w:p w14:paraId="7EF18E94" w14:textId="5376328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13F7B0F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04BB3B1" w14:textId="228D9561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39523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14A5D6" w14:textId="48D6DC63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482AB4A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60F6BC" w14:textId="11C4B103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(15,263)</w:t>
            </w:r>
          </w:p>
        </w:tc>
        <w:tc>
          <w:tcPr>
            <w:tcW w:w="270" w:type="dxa"/>
          </w:tcPr>
          <w:p w14:paraId="07E6472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843F670" w14:textId="313D894B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(1,048)</w:t>
            </w:r>
          </w:p>
        </w:tc>
        <w:tc>
          <w:tcPr>
            <w:tcW w:w="270" w:type="dxa"/>
          </w:tcPr>
          <w:p w14:paraId="5251EFA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63389D" w14:textId="668A32A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7FC3E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C8AC809" w14:textId="0255C004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(16,330)</w:t>
            </w:r>
          </w:p>
        </w:tc>
      </w:tr>
      <w:tr w:rsidR="0013573B" w:rsidRPr="001733D7" w14:paraId="7DE0B515" w14:textId="77777777" w:rsidTr="00AD0203">
        <w:tc>
          <w:tcPr>
            <w:tcW w:w="3645" w:type="dxa"/>
          </w:tcPr>
          <w:p w14:paraId="7C4FA8A8" w14:textId="6845CCCF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1706343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40CD25A" w14:textId="131C74D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EEBA62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3712CD4" w14:textId="75D1A17F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594,370</w:t>
            </w:r>
          </w:p>
        </w:tc>
        <w:tc>
          <w:tcPr>
            <w:tcW w:w="270" w:type="dxa"/>
          </w:tcPr>
          <w:p w14:paraId="77D171B7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9047C3B" w14:textId="41C76AB9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2,114,069</w:t>
            </w:r>
          </w:p>
        </w:tc>
        <w:tc>
          <w:tcPr>
            <w:tcW w:w="270" w:type="dxa"/>
          </w:tcPr>
          <w:p w14:paraId="7C1EBBEC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21C3A6E" w14:textId="20C8CDC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54,401</w:t>
            </w:r>
          </w:p>
        </w:tc>
        <w:tc>
          <w:tcPr>
            <w:tcW w:w="270" w:type="dxa"/>
          </w:tcPr>
          <w:p w14:paraId="4FFA64CD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33E27F" w14:textId="4AC0BEA6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20621">
              <w:rPr>
                <w:rFonts w:ascii="Angsana New" w:hAnsi="Angsana New"/>
                <w:b/>
                <w:bCs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3A84E14D" w14:textId="77777777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C42589" w14:textId="2EB41266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3D7">
              <w:rPr>
                <w:rFonts w:ascii="Angsana New" w:hAnsi="Angsana New"/>
                <w:b/>
                <w:bCs/>
                <w:sz w:val="30"/>
                <w:szCs w:val="30"/>
              </w:rPr>
              <w:t>2,783,807</w:t>
            </w:r>
          </w:p>
        </w:tc>
      </w:tr>
      <w:tr w:rsidR="0013573B" w:rsidRPr="007671A3" w14:paraId="45540F24" w14:textId="77777777" w:rsidTr="00AD0203">
        <w:tc>
          <w:tcPr>
            <w:tcW w:w="3645" w:type="dxa"/>
          </w:tcPr>
          <w:p w14:paraId="308FEF4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2" w:type="dxa"/>
          </w:tcPr>
          <w:p w14:paraId="1CDC1C7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33BC8C2" w14:textId="65B8C1D0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7918CAC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5CE864A" w14:textId="0E7262E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37,837</w:t>
            </w:r>
          </w:p>
        </w:tc>
        <w:tc>
          <w:tcPr>
            <w:tcW w:w="270" w:type="dxa"/>
          </w:tcPr>
          <w:p w14:paraId="6F029C9F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23F7480" w14:textId="7A0E1EAE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119,888</w:t>
            </w:r>
          </w:p>
        </w:tc>
        <w:tc>
          <w:tcPr>
            <w:tcW w:w="270" w:type="dxa"/>
          </w:tcPr>
          <w:p w14:paraId="67652C56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F62D747" w14:textId="2D6430C6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6,7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70</w:t>
            </w:r>
          </w:p>
        </w:tc>
        <w:tc>
          <w:tcPr>
            <w:tcW w:w="270" w:type="dxa"/>
          </w:tcPr>
          <w:p w14:paraId="7DE9982E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B7E58D" w14:textId="4605E9D9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EE0CBE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6BA98B" w14:textId="65E1919C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164,49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</w:tr>
      <w:tr w:rsidR="0013573B" w:rsidRPr="007671A3" w14:paraId="535C0FAD" w14:textId="77777777" w:rsidTr="00AD0203">
        <w:tc>
          <w:tcPr>
            <w:tcW w:w="3645" w:type="dxa"/>
          </w:tcPr>
          <w:p w14:paraId="224CC40B" w14:textId="1B75775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37ECD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342" w:type="dxa"/>
          </w:tcPr>
          <w:p w14:paraId="76099F0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A25CE5D" w14:textId="0836BD21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6AC04B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5FD669" w14:textId="524575C5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159D4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CFF222" w14:textId="73DC8086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288CD34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352F57" w14:textId="7E2FED49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65E237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22D8515" w14:textId="5619C13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270" w:type="dxa"/>
          </w:tcPr>
          <w:p w14:paraId="47573A24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5E43CD" w14:textId="428373DC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</w:tr>
      <w:tr w:rsidR="0013573B" w:rsidRPr="007671A3" w14:paraId="1414E75B" w14:textId="77777777" w:rsidTr="00AD0203">
        <w:tc>
          <w:tcPr>
            <w:tcW w:w="3645" w:type="dxa"/>
          </w:tcPr>
          <w:p w14:paraId="44D5A328" w14:textId="2CA4EC1B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52E10F8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1D40ED" w14:textId="7BF03E59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50953F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E7A60DC" w14:textId="56065FF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270" w:type="dxa"/>
          </w:tcPr>
          <w:p w14:paraId="67E2C2FE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F79D9" w14:textId="4CA136CA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  <w:tc>
          <w:tcPr>
            <w:tcW w:w="270" w:type="dxa"/>
          </w:tcPr>
          <w:p w14:paraId="46D218B4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0A84F1" w14:textId="5B9B8C30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(93</w:t>
            </w:r>
            <w:r w:rsidR="00BA5302">
              <w:rPr>
                <w:rFonts w:ascii="Angsana New" w:hAnsi="Angsana New"/>
                <w:sz w:val="30"/>
                <w:szCs w:val="30"/>
              </w:rPr>
              <w:t>7</w:t>
            </w:r>
            <w:r w:rsidRPr="00173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F9ABE6E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FBAB5" w14:textId="6BE8FCDA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9AA597" w14:textId="77777777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BCF8B03" w14:textId="32E1EA58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1733D7">
              <w:rPr>
                <w:rFonts w:ascii="Angsana New" w:hAnsi="Angsana New"/>
                <w:sz w:val="30"/>
                <w:szCs w:val="30"/>
              </w:rPr>
              <w:t>(2,6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81</w:t>
            </w:r>
            <w:r w:rsidRPr="001733D7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3573B" w:rsidRPr="001733D7" w14:paraId="10A4F56E" w14:textId="77777777" w:rsidTr="00AD0203">
        <w:tc>
          <w:tcPr>
            <w:tcW w:w="3645" w:type="dxa"/>
          </w:tcPr>
          <w:p w14:paraId="00FC4BE1" w14:textId="1BD14EA5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2" w:type="dxa"/>
          </w:tcPr>
          <w:p w14:paraId="69F7A49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723B5A" w14:textId="4936E409" w:rsidR="0013573B" w:rsidRPr="00820621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82062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5BD2B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AFD3AE" w14:textId="7AB4C7F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632,123</w:t>
            </w:r>
          </w:p>
        </w:tc>
        <w:tc>
          <w:tcPr>
            <w:tcW w:w="270" w:type="dxa"/>
          </w:tcPr>
          <w:p w14:paraId="4A58973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AD42F7" w14:textId="51ED82E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2,232,297</w:t>
            </w:r>
          </w:p>
        </w:tc>
        <w:tc>
          <w:tcPr>
            <w:tcW w:w="270" w:type="dxa"/>
          </w:tcPr>
          <w:p w14:paraId="68EEC37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CE705F" w14:textId="5A56B913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60,234</w:t>
            </w:r>
          </w:p>
        </w:tc>
        <w:tc>
          <w:tcPr>
            <w:tcW w:w="270" w:type="dxa"/>
          </w:tcPr>
          <w:p w14:paraId="4CB9BDC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F6B43E" w14:textId="39476082" w:rsidR="0013573B" w:rsidRPr="001E43B9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27,371</w:t>
            </w:r>
          </w:p>
        </w:tc>
        <w:tc>
          <w:tcPr>
            <w:tcW w:w="270" w:type="dxa"/>
          </w:tcPr>
          <w:p w14:paraId="776D8C1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0A4E2FE" w14:textId="1258B08C" w:rsidR="0013573B" w:rsidRPr="001733D7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733D7">
              <w:rPr>
                <w:rFonts w:ascii="Angsana New" w:hAnsi="Angsana New"/>
                <w:b/>
                <w:bCs/>
                <w:sz w:val="30"/>
                <w:szCs w:val="30"/>
              </w:rPr>
              <w:t>2,952,025</w:t>
            </w:r>
          </w:p>
        </w:tc>
      </w:tr>
      <w:tr w:rsidR="0013573B" w:rsidRPr="007671A3" w14:paraId="451C6CB7" w14:textId="77777777" w:rsidTr="00AD0203">
        <w:tc>
          <w:tcPr>
            <w:tcW w:w="3645" w:type="dxa"/>
          </w:tcPr>
          <w:p w14:paraId="2368378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70281E1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E16906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2AF710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90D63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275E0C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F3E11D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B3FE24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CD901A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C215CA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0F133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A61A14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74779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573B" w:rsidRPr="007671A3" w14:paraId="1C655417" w14:textId="77777777" w:rsidTr="00AD0203">
        <w:tc>
          <w:tcPr>
            <w:tcW w:w="3645" w:type="dxa"/>
          </w:tcPr>
          <w:p w14:paraId="6E837D4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456ABE2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B0CB2A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12EB97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8EBDD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4A06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9EF4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E3D2D3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FB85B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B44CFD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CD447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AC7566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498AF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573B" w:rsidRPr="007671A3" w14:paraId="2A2771FB" w14:textId="77777777" w:rsidTr="00AD0203">
        <w:tc>
          <w:tcPr>
            <w:tcW w:w="3645" w:type="dxa"/>
          </w:tcPr>
          <w:p w14:paraId="7657C3D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42" w:type="dxa"/>
          </w:tcPr>
          <w:p w14:paraId="2000952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167AE3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1948AF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A4FF8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6EB9BE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C9FB0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AF7E2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88674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0EDF97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69A0F5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4BBAC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1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74917E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3573B" w:rsidRPr="007671A3" w14:paraId="52C681DE" w14:textId="77777777" w:rsidTr="00AD0203">
        <w:tc>
          <w:tcPr>
            <w:tcW w:w="3645" w:type="dxa"/>
          </w:tcPr>
          <w:p w14:paraId="4C90F6C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342" w:type="dxa"/>
          </w:tcPr>
          <w:p w14:paraId="7058297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013B15F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3573B" w:rsidRPr="007671A3" w14:paraId="62931DAB" w14:textId="77777777" w:rsidTr="00AD0203">
        <w:tc>
          <w:tcPr>
            <w:tcW w:w="3645" w:type="dxa"/>
          </w:tcPr>
          <w:p w14:paraId="2470F30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1C27F62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1B599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48AF6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77DC91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97C2C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1752A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5CBE4F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A1C501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B3A6E1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162DB0" w14:textId="33421050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</w:tcPr>
          <w:p w14:paraId="4FE3973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92C465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0FED9918" w14:textId="77777777" w:rsidTr="00AD0203">
        <w:tc>
          <w:tcPr>
            <w:tcW w:w="3645" w:type="dxa"/>
          </w:tcPr>
          <w:p w14:paraId="40E60D7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549ED6E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A866B6" w14:textId="5BEFABC1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37956C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1037B3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6D99F1A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5D847E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4AE6E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88BCB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19BC133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F75393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3F20401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4818D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427E45B4" w14:textId="77777777" w:rsidTr="00AD0203">
        <w:tc>
          <w:tcPr>
            <w:tcW w:w="3645" w:type="dxa"/>
          </w:tcPr>
          <w:p w14:paraId="2916EEE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6FD8152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4FB0F91F" w14:textId="1CBE3FCF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535206A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D73B0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800FC2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8D7026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0B83B17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3AD9D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2AC5251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9E0B4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23510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E82FC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5D06E3D7" w14:textId="77777777" w:rsidTr="00AD0203">
        <w:tc>
          <w:tcPr>
            <w:tcW w:w="3645" w:type="dxa"/>
          </w:tcPr>
          <w:p w14:paraId="0144E4C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4B089C3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5D3370" w14:textId="7E88AA06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268B05A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E640FA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FB9B13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1D1721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4B138D2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81B5AC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C773C7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832BE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1436EE4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5F81E5" w14:textId="77777777" w:rsidR="0013573B" w:rsidRPr="005002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7671A3" w14:paraId="2ADC7DBF" w14:textId="77777777" w:rsidTr="00AD0203">
        <w:tc>
          <w:tcPr>
            <w:tcW w:w="3645" w:type="dxa"/>
          </w:tcPr>
          <w:p w14:paraId="6C5F8B0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" w:type="dxa"/>
          </w:tcPr>
          <w:p w14:paraId="2865F9F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6B3351F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73B" w:rsidRPr="007671A3" w14:paraId="3CABEEC3" w14:textId="77777777" w:rsidTr="00AD0203">
        <w:tc>
          <w:tcPr>
            <w:tcW w:w="3645" w:type="dxa"/>
          </w:tcPr>
          <w:p w14:paraId="67D0DC87" w14:textId="55B747E8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342" w:type="dxa"/>
          </w:tcPr>
          <w:p w14:paraId="52A9269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398EB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25275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62660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F01FC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01342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3B4C0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FC24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2C86F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B370C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FB5CF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C2B1AB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0C80384A" w14:textId="77777777" w:rsidTr="00AD0203">
        <w:tc>
          <w:tcPr>
            <w:tcW w:w="3645" w:type="dxa"/>
          </w:tcPr>
          <w:p w14:paraId="2FD19F6D" w14:textId="3AA3BA76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17DDE1F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63220D0" w14:textId="7E2FE65E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323,634</w:t>
            </w:r>
          </w:p>
        </w:tc>
        <w:tc>
          <w:tcPr>
            <w:tcW w:w="270" w:type="dxa"/>
          </w:tcPr>
          <w:p w14:paraId="3C2196D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FA58B2D" w14:textId="433A4BB5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297,770</w:t>
            </w:r>
          </w:p>
        </w:tc>
        <w:tc>
          <w:tcPr>
            <w:tcW w:w="270" w:type="dxa"/>
          </w:tcPr>
          <w:p w14:paraId="3CD936F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1E2759" w14:textId="07AE2F6F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542,332</w:t>
            </w:r>
          </w:p>
        </w:tc>
        <w:tc>
          <w:tcPr>
            <w:tcW w:w="270" w:type="dxa"/>
          </w:tcPr>
          <w:p w14:paraId="43D8731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61C36F8D" w14:textId="5C23C24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</w:t>
            </w:r>
            <w:r w:rsidR="004A1299">
              <w:rPr>
                <w:rFonts w:ascii="Angsana New" w:hAnsi="Angsana New"/>
                <w:b/>
                <w:bCs/>
                <w:sz w:val="30"/>
                <w:szCs w:val="30"/>
              </w:rPr>
              <w:t>356</w:t>
            </w:r>
          </w:p>
        </w:tc>
        <w:tc>
          <w:tcPr>
            <w:tcW w:w="270" w:type="dxa"/>
          </w:tcPr>
          <w:p w14:paraId="219B514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7833BAA1" w14:textId="46C82D83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</w:t>
            </w:r>
            <w:r w:rsidR="004A1299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738BA6B3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F8716BD" w14:textId="50B3E75C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1,359,253</w:t>
            </w:r>
          </w:p>
        </w:tc>
      </w:tr>
      <w:tr w:rsidR="0013573B" w:rsidRPr="007671A3" w14:paraId="27E76269" w14:textId="77777777" w:rsidTr="00AD0203">
        <w:tc>
          <w:tcPr>
            <w:tcW w:w="3645" w:type="dxa"/>
          </w:tcPr>
          <w:p w14:paraId="2640DC62" w14:textId="30090F83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2" w:type="dxa"/>
          </w:tcPr>
          <w:p w14:paraId="2153511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145B2073" w14:textId="5884EA1D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  323,634</w:t>
            </w:r>
          </w:p>
        </w:tc>
        <w:tc>
          <w:tcPr>
            <w:tcW w:w="270" w:type="dxa"/>
          </w:tcPr>
          <w:p w14:paraId="06F892A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091DDC78" w14:textId="5C4C7332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262,679</w:t>
            </w:r>
          </w:p>
        </w:tc>
        <w:tc>
          <w:tcPr>
            <w:tcW w:w="270" w:type="dxa"/>
          </w:tcPr>
          <w:p w14:paraId="599FA0F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5BEFE8FE" w14:textId="6FBDB524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436,989</w:t>
            </w:r>
          </w:p>
        </w:tc>
        <w:tc>
          <w:tcPr>
            <w:tcW w:w="270" w:type="dxa"/>
          </w:tcPr>
          <w:p w14:paraId="1DCA455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3D412F8" w14:textId="3682C18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15,</w:t>
            </w:r>
            <w:r w:rsidR="004A1299">
              <w:rPr>
                <w:rFonts w:ascii="Angsana New" w:hAnsi="Angsana New"/>
                <w:b/>
                <w:bCs/>
                <w:sz w:val="30"/>
                <w:szCs w:val="30"/>
              </w:rPr>
              <w:t>775</w:t>
            </w:r>
          </w:p>
        </w:tc>
        <w:tc>
          <w:tcPr>
            <w:tcW w:w="270" w:type="dxa"/>
          </w:tcPr>
          <w:p w14:paraId="29E89C8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6645A496" w14:textId="54F15270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</w:t>
            </w:r>
            <w:r w:rsidR="004A129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,1</w:t>
            </w:r>
            <w:r w:rsidR="004A1299">
              <w:rPr>
                <w:rFonts w:ascii="Angsana New" w:hAnsi="Angsana New"/>
                <w:b/>
                <w:bCs/>
                <w:sz w:val="30"/>
                <w:szCs w:val="30"/>
              </w:rPr>
              <w:t>01</w:t>
            </w:r>
          </w:p>
        </w:tc>
        <w:tc>
          <w:tcPr>
            <w:tcW w:w="270" w:type="dxa"/>
          </w:tcPr>
          <w:p w14:paraId="18C8054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</w:tcPr>
          <w:p w14:paraId="4C7E64A1" w14:textId="0FA80DB6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1,215,178</w:t>
            </w:r>
          </w:p>
        </w:tc>
      </w:tr>
    </w:tbl>
    <w:p w14:paraId="72B71B86" w14:textId="77777777" w:rsidR="002F52C8" w:rsidRPr="007671A3" w:rsidRDefault="002F52C8" w:rsidP="00373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810" w:right="804"/>
        <w:jc w:val="thaiDistribute"/>
        <w:rPr>
          <w:rFonts w:ascii="Angsana New" w:hAnsi="Angsana New"/>
          <w:sz w:val="30"/>
          <w:szCs w:val="30"/>
        </w:rPr>
      </w:pPr>
    </w:p>
    <w:p w14:paraId="460359A8" w14:textId="77777777" w:rsidR="00DF53A0" w:rsidRPr="007671A3" w:rsidRDefault="00DF53A0" w:rsidP="00DF5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="Angsana New" w:hAnsi="Angsana New"/>
          <w:sz w:val="30"/>
          <w:szCs w:val="30"/>
        </w:rPr>
      </w:pPr>
    </w:p>
    <w:p w14:paraId="0993641E" w14:textId="77777777" w:rsidR="002F52C8" w:rsidRPr="007671A3" w:rsidRDefault="002F52C8" w:rsidP="004D27EF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37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342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440"/>
        <w:gridCol w:w="270"/>
        <w:gridCol w:w="1440"/>
      </w:tblGrid>
      <w:tr w:rsidR="005B3B34" w:rsidRPr="007671A3" w14:paraId="3D6BB556" w14:textId="77777777" w:rsidTr="00BC72FE">
        <w:tc>
          <w:tcPr>
            <w:tcW w:w="3645" w:type="dxa"/>
          </w:tcPr>
          <w:p w14:paraId="76747D74" w14:textId="77777777" w:rsidR="005B3B34" w:rsidRPr="007671A3" w:rsidRDefault="003730C9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10062" w:type="dxa"/>
            <w:gridSpan w:val="12"/>
          </w:tcPr>
          <w:p w14:paraId="6DFDD1EF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C72FE" w:rsidRPr="007671A3" w14:paraId="1654FE7E" w14:textId="77777777" w:rsidTr="00423856">
        <w:tc>
          <w:tcPr>
            <w:tcW w:w="3645" w:type="dxa"/>
          </w:tcPr>
          <w:p w14:paraId="6818734A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0D0BCFED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347C1C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89FCD1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1B48BB6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6077EC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E5520F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89D233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51A108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99B73B8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9D08B8" w14:textId="0D4B7899" w:rsidR="00BC72FE" w:rsidRPr="007671A3" w:rsidRDefault="0013573B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</w:tcPr>
          <w:p w14:paraId="1F644626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3E855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C72FE" w:rsidRPr="007671A3" w14:paraId="28D474B3" w14:textId="77777777" w:rsidTr="00423856">
        <w:tc>
          <w:tcPr>
            <w:tcW w:w="3645" w:type="dxa"/>
          </w:tcPr>
          <w:p w14:paraId="55B3D3AE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6ECCA4FB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E22B2B" w14:textId="34D35E23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9EDF5E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EC15AD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7F0889DA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9D61A4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B7845C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85D5E3D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30F5396F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C98606" w14:textId="77777777" w:rsidR="00BC72FE" w:rsidRPr="007671A3" w:rsidRDefault="00BC72FE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16277C7C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3DF4E88" w14:textId="77777777" w:rsidR="00BC72FE" w:rsidRPr="007671A3" w:rsidRDefault="00BC72FE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4F773977" w14:textId="77777777" w:rsidTr="00423856">
        <w:tc>
          <w:tcPr>
            <w:tcW w:w="3645" w:type="dxa"/>
          </w:tcPr>
          <w:p w14:paraId="798DC0D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4E2B81F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626EC93" w14:textId="14B418D0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4E4EB48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C711D2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A772C4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8EB00A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A84E47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3E060C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17AB92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C71F6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300C5D2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5D82F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77950CA3" w14:textId="77777777" w:rsidTr="00423856">
        <w:tc>
          <w:tcPr>
            <w:tcW w:w="3645" w:type="dxa"/>
          </w:tcPr>
          <w:p w14:paraId="2BE4795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7710337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393E1F5" w14:textId="1D67DE9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B50399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FBF0C0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0F3E74F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A1AEA25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25957E4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31A7F1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A8BC8D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E17AEF1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5D9F0DB2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9DD3DB5" w14:textId="77777777" w:rsidR="0013573B" w:rsidRPr="0050025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3573B" w:rsidRPr="007671A3" w14:paraId="79309F90" w14:textId="77777777" w:rsidTr="00423856">
        <w:tc>
          <w:tcPr>
            <w:tcW w:w="3645" w:type="dxa"/>
          </w:tcPr>
          <w:p w14:paraId="2C12B8C9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" w:type="dxa"/>
          </w:tcPr>
          <w:p w14:paraId="6547BC5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0C10BD0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3573B" w:rsidRPr="007671A3" w14:paraId="20468DCB" w14:textId="77777777" w:rsidTr="00423856">
        <w:tc>
          <w:tcPr>
            <w:tcW w:w="3645" w:type="dxa"/>
          </w:tcPr>
          <w:p w14:paraId="59665856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342" w:type="dxa"/>
          </w:tcPr>
          <w:p w14:paraId="4657D35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54040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C2C573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19BEE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2BE78EA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19BA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2D05D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4627C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71D8B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657187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51D5E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8909B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573B" w:rsidRPr="007671A3" w14:paraId="0C649FE8" w14:textId="77777777" w:rsidTr="00423856">
        <w:tc>
          <w:tcPr>
            <w:tcW w:w="3645" w:type="dxa"/>
          </w:tcPr>
          <w:p w14:paraId="4DBA7631" w14:textId="4CA1CC01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055520A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DD25AE5" w14:textId="5B6C62D0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79F5CDD1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E5C7D4" w14:textId="0A146ECC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712,101</w:t>
            </w:r>
          </w:p>
        </w:tc>
        <w:tc>
          <w:tcPr>
            <w:tcW w:w="270" w:type="dxa"/>
          </w:tcPr>
          <w:p w14:paraId="3B30086D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C01377" w14:textId="224D27D4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2,166,614</w:t>
            </w:r>
          </w:p>
        </w:tc>
        <w:tc>
          <w:tcPr>
            <w:tcW w:w="270" w:type="dxa"/>
          </w:tcPr>
          <w:p w14:paraId="2FB79C37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F0B79B" w14:textId="064B5486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52,411</w:t>
            </w:r>
          </w:p>
        </w:tc>
        <w:tc>
          <w:tcPr>
            <w:tcW w:w="270" w:type="dxa"/>
          </w:tcPr>
          <w:p w14:paraId="7AC0960A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F8A49BE" w14:textId="0125EE5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198,552</w:t>
            </w:r>
          </w:p>
        </w:tc>
        <w:tc>
          <w:tcPr>
            <w:tcW w:w="270" w:type="dxa"/>
          </w:tcPr>
          <w:p w14:paraId="173BB074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7ED0EFB" w14:textId="0E31AFDF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3,393,312</w:t>
            </w:r>
          </w:p>
        </w:tc>
      </w:tr>
      <w:tr w:rsidR="0013573B" w:rsidRPr="007671A3" w14:paraId="560471C0" w14:textId="77777777" w:rsidTr="00423856">
        <w:tc>
          <w:tcPr>
            <w:tcW w:w="3645" w:type="dxa"/>
          </w:tcPr>
          <w:p w14:paraId="0B57504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2" w:type="dxa"/>
          </w:tcPr>
          <w:p w14:paraId="2FAEF10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5619FD0" w14:textId="061755AF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3CDB95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C0C7FB" w14:textId="770D8E9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3,065</w:t>
            </w:r>
          </w:p>
        </w:tc>
        <w:tc>
          <w:tcPr>
            <w:tcW w:w="270" w:type="dxa"/>
          </w:tcPr>
          <w:p w14:paraId="48C4D4E8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289143" w14:textId="125BE01A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1,578</w:t>
            </w:r>
          </w:p>
        </w:tc>
        <w:tc>
          <w:tcPr>
            <w:tcW w:w="270" w:type="dxa"/>
          </w:tcPr>
          <w:p w14:paraId="29598E09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AAA8D0" w14:textId="0C02C128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8,345</w:t>
            </w:r>
          </w:p>
        </w:tc>
        <w:tc>
          <w:tcPr>
            <w:tcW w:w="270" w:type="dxa"/>
          </w:tcPr>
          <w:p w14:paraId="0D1B2096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A89469" w14:textId="3E79E3DD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7,460</w:t>
            </w:r>
          </w:p>
        </w:tc>
        <w:tc>
          <w:tcPr>
            <w:tcW w:w="270" w:type="dxa"/>
          </w:tcPr>
          <w:p w14:paraId="62525F74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24C0C8" w14:textId="3647E891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20,448</w:t>
            </w:r>
          </w:p>
        </w:tc>
      </w:tr>
      <w:tr w:rsidR="0013573B" w:rsidRPr="007671A3" w14:paraId="0B4B57BD" w14:textId="77777777" w:rsidTr="00423856">
        <w:tc>
          <w:tcPr>
            <w:tcW w:w="3645" w:type="dxa"/>
          </w:tcPr>
          <w:p w14:paraId="038CBC54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4921935E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1F6779" w14:textId="1F9EE4D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D15D21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5EEA278" w14:textId="2A8CD85F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(184)</w:t>
            </w:r>
          </w:p>
        </w:tc>
        <w:tc>
          <w:tcPr>
            <w:tcW w:w="270" w:type="dxa"/>
          </w:tcPr>
          <w:p w14:paraId="7EDB8326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43336D" w14:textId="478EED48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(16,154)</w:t>
            </w:r>
          </w:p>
        </w:tc>
        <w:tc>
          <w:tcPr>
            <w:tcW w:w="270" w:type="dxa"/>
          </w:tcPr>
          <w:p w14:paraId="1B18C8B9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D918CE" w14:textId="2F293789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(499)</w:t>
            </w:r>
          </w:p>
        </w:tc>
        <w:tc>
          <w:tcPr>
            <w:tcW w:w="270" w:type="dxa"/>
          </w:tcPr>
          <w:p w14:paraId="4399682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ACEDFF1" w14:textId="3456666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71DEBE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47AEFB8" w14:textId="65824454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(16,837)</w:t>
            </w:r>
          </w:p>
        </w:tc>
      </w:tr>
      <w:tr w:rsidR="0013573B" w:rsidRPr="007671A3" w14:paraId="0562CF3B" w14:textId="77777777" w:rsidTr="00423856">
        <w:tc>
          <w:tcPr>
            <w:tcW w:w="3645" w:type="dxa"/>
          </w:tcPr>
          <w:p w14:paraId="6471A4BB" w14:textId="280663FB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342" w:type="dxa"/>
          </w:tcPr>
          <w:p w14:paraId="76C9872D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53C31C" w14:textId="58906EB3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70C318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F932DC" w14:textId="05290589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1,476</w:t>
            </w:r>
          </w:p>
        </w:tc>
        <w:tc>
          <w:tcPr>
            <w:tcW w:w="270" w:type="dxa"/>
          </w:tcPr>
          <w:p w14:paraId="3720CBCF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0378C49" w14:textId="7DD5C12A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7,042</w:t>
            </w:r>
          </w:p>
        </w:tc>
        <w:tc>
          <w:tcPr>
            <w:tcW w:w="270" w:type="dxa"/>
          </w:tcPr>
          <w:p w14:paraId="6E0D75F4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572FCA5" w14:textId="65C77F31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233</w:t>
            </w:r>
          </w:p>
        </w:tc>
        <w:tc>
          <w:tcPr>
            <w:tcW w:w="270" w:type="dxa"/>
          </w:tcPr>
          <w:p w14:paraId="7752F01F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E79949" w14:textId="225750A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(8,751)</w:t>
            </w:r>
          </w:p>
        </w:tc>
        <w:tc>
          <w:tcPr>
            <w:tcW w:w="270" w:type="dxa"/>
          </w:tcPr>
          <w:p w14:paraId="7EF07E13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21A925" w14:textId="5AB4CC34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73B" w:rsidRPr="007671A3" w14:paraId="43D8D210" w14:textId="77777777" w:rsidTr="00423856">
        <w:tc>
          <w:tcPr>
            <w:tcW w:w="3645" w:type="dxa"/>
          </w:tcPr>
          <w:p w14:paraId="3AB4B55E" w14:textId="31A06F7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419EB40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6E8649" w14:textId="3EA2374B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2B22420A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C4C30DB" w14:textId="11C60A9A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716,458</w:t>
            </w:r>
          </w:p>
        </w:tc>
        <w:tc>
          <w:tcPr>
            <w:tcW w:w="270" w:type="dxa"/>
          </w:tcPr>
          <w:p w14:paraId="71FB21E0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A4F8E81" w14:textId="0C606BE9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2,159,080</w:t>
            </w:r>
          </w:p>
        </w:tc>
        <w:tc>
          <w:tcPr>
            <w:tcW w:w="270" w:type="dxa"/>
          </w:tcPr>
          <w:p w14:paraId="691AB5B7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0BA18EE" w14:textId="31675F22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60,490</w:t>
            </w:r>
          </w:p>
        </w:tc>
        <w:tc>
          <w:tcPr>
            <w:tcW w:w="270" w:type="dxa"/>
          </w:tcPr>
          <w:p w14:paraId="3E5B281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A0BFA5C" w14:textId="0ABDC9D9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197,261</w:t>
            </w:r>
          </w:p>
        </w:tc>
        <w:tc>
          <w:tcPr>
            <w:tcW w:w="270" w:type="dxa"/>
          </w:tcPr>
          <w:p w14:paraId="28905EEF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596C38D" w14:textId="650ADC2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3,396,923</w:t>
            </w:r>
          </w:p>
        </w:tc>
      </w:tr>
      <w:tr w:rsidR="0013573B" w:rsidRPr="007671A3" w14:paraId="6A0B0828" w14:textId="77777777" w:rsidTr="00423856">
        <w:tc>
          <w:tcPr>
            <w:tcW w:w="3645" w:type="dxa"/>
          </w:tcPr>
          <w:p w14:paraId="6FFF817B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342" w:type="dxa"/>
          </w:tcPr>
          <w:p w14:paraId="38174B70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B5D5FC" w14:textId="69B97044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ADF1DA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8097B6" w14:textId="025F6E4E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70" w:type="dxa"/>
          </w:tcPr>
          <w:p w14:paraId="5C48DC0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22D3016" w14:textId="324A5F10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5,357</w:t>
            </w:r>
          </w:p>
        </w:tc>
        <w:tc>
          <w:tcPr>
            <w:tcW w:w="270" w:type="dxa"/>
          </w:tcPr>
          <w:p w14:paraId="4A9AA365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7B26A5" w14:textId="78F2632C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2,395</w:t>
            </w:r>
          </w:p>
        </w:tc>
        <w:tc>
          <w:tcPr>
            <w:tcW w:w="270" w:type="dxa"/>
          </w:tcPr>
          <w:p w14:paraId="7486505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74523" w14:textId="3D57E68A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13,640</w:t>
            </w:r>
          </w:p>
        </w:tc>
        <w:tc>
          <w:tcPr>
            <w:tcW w:w="270" w:type="dxa"/>
          </w:tcPr>
          <w:p w14:paraId="1643FFE6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9BCC62A" w14:textId="2CCA6B5E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23,672</w:t>
            </w:r>
          </w:p>
        </w:tc>
      </w:tr>
      <w:tr w:rsidR="0013573B" w:rsidRPr="007671A3" w14:paraId="70CCEE42" w14:textId="77777777" w:rsidTr="00423856">
        <w:tc>
          <w:tcPr>
            <w:tcW w:w="3645" w:type="dxa"/>
          </w:tcPr>
          <w:p w14:paraId="4444CAA3" w14:textId="2253C36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1E1E9C78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65657D" w14:textId="0A14C629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F3213D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54ED6CF" w14:textId="131E66FC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(220)</w:t>
            </w:r>
          </w:p>
        </w:tc>
        <w:tc>
          <w:tcPr>
            <w:tcW w:w="270" w:type="dxa"/>
          </w:tcPr>
          <w:p w14:paraId="2C939F23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4CD6AF" w14:textId="1711DB9F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(2,614)</w:t>
            </w:r>
          </w:p>
        </w:tc>
        <w:tc>
          <w:tcPr>
            <w:tcW w:w="270" w:type="dxa"/>
          </w:tcPr>
          <w:p w14:paraId="3CD4D0AA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55E279" w14:textId="598D6814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(828)</w:t>
            </w:r>
          </w:p>
        </w:tc>
        <w:tc>
          <w:tcPr>
            <w:tcW w:w="270" w:type="dxa"/>
          </w:tcPr>
          <w:p w14:paraId="38DE183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390F12" w14:textId="1F8A8C98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C041A0D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684FDF" w14:textId="53CF8C3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(3,662)</w:t>
            </w:r>
          </w:p>
        </w:tc>
      </w:tr>
      <w:tr w:rsidR="0013573B" w:rsidRPr="007671A3" w14:paraId="2D75A57A" w14:textId="77777777" w:rsidTr="00423856">
        <w:tc>
          <w:tcPr>
            <w:tcW w:w="3645" w:type="dxa"/>
          </w:tcPr>
          <w:p w14:paraId="00DD486D" w14:textId="6E5276E9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4359A5">
              <w:rPr>
                <w:rFonts w:ascii="Angsana New" w:hAnsi="Angsana New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342" w:type="dxa"/>
          </w:tcPr>
          <w:p w14:paraId="4430272F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C08A6" w14:textId="5A02C41F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48DB1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7C7A6B" w14:textId="662F168F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602</w:t>
            </w:r>
          </w:p>
        </w:tc>
        <w:tc>
          <w:tcPr>
            <w:tcW w:w="270" w:type="dxa"/>
          </w:tcPr>
          <w:p w14:paraId="207140C7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3CEC6F8" w14:textId="2DEF2813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8,759</w:t>
            </w:r>
          </w:p>
        </w:tc>
        <w:tc>
          <w:tcPr>
            <w:tcW w:w="270" w:type="dxa"/>
          </w:tcPr>
          <w:p w14:paraId="1EB3E62C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691E3CC" w14:textId="20848BC4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270" w:type="dxa"/>
          </w:tcPr>
          <w:p w14:paraId="55DD03B1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596AF5" w14:textId="3F889010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(9,636)</w:t>
            </w:r>
          </w:p>
        </w:tc>
        <w:tc>
          <w:tcPr>
            <w:tcW w:w="270" w:type="dxa"/>
          </w:tcPr>
          <w:p w14:paraId="09690057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C3EBA16" w14:textId="4E468B5D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42385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3573B" w:rsidRPr="007671A3" w14:paraId="44A82E0D" w14:textId="77777777" w:rsidTr="00423856">
        <w:tc>
          <w:tcPr>
            <w:tcW w:w="3645" w:type="dxa"/>
          </w:tcPr>
          <w:p w14:paraId="1559F7BD" w14:textId="49732FF4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2" w:type="dxa"/>
          </w:tcPr>
          <w:p w14:paraId="3781CCE7" w14:textId="77777777" w:rsidR="0013573B" w:rsidRPr="007671A3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99E7916" w14:textId="2032FF93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1F97F931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3F891F" w14:textId="5718EA81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719,120</w:t>
            </w:r>
          </w:p>
        </w:tc>
        <w:tc>
          <w:tcPr>
            <w:tcW w:w="270" w:type="dxa"/>
          </w:tcPr>
          <w:p w14:paraId="347C2635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9D27EB9" w14:textId="235A6C6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2,170,582</w:t>
            </w:r>
          </w:p>
        </w:tc>
        <w:tc>
          <w:tcPr>
            <w:tcW w:w="270" w:type="dxa"/>
          </w:tcPr>
          <w:p w14:paraId="3B542CEA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74BDF35" w14:textId="1D838511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62,332</w:t>
            </w:r>
          </w:p>
        </w:tc>
        <w:tc>
          <w:tcPr>
            <w:tcW w:w="270" w:type="dxa"/>
          </w:tcPr>
          <w:p w14:paraId="24BEB1B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AB74539" w14:textId="339DFB12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201,265</w:t>
            </w:r>
          </w:p>
        </w:tc>
        <w:tc>
          <w:tcPr>
            <w:tcW w:w="270" w:type="dxa"/>
          </w:tcPr>
          <w:p w14:paraId="23E75F72" w14:textId="77777777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4553AE" w14:textId="3C36A5E3" w:rsidR="0013573B" w:rsidRPr="00423856" w:rsidRDefault="0013573B" w:rsidP="001357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23856">
              <w:rPr>
                <w:rFonts w:ascii="Angsana New" w:hAnsi="Angsana New"/>
                <w:b/>
                <w:bCs/>
                <w:sz w:val="30"/>
                <w:szCs w:val="30"/>
              </w:rPr>
              <w:t>3,416,933</w:t>
            </w:r>
          </w:p>
        </w:tc>
      </w:tr>
    </w:tbl>
    <w:p w14:paraId="02FB7BAC" w14:textId="77777777" w:rsidR="007A60A0" w:rsidRPr="007671A3" w:rsidRDefault="007A60A0">
      <w:pPr>
        <w:rPr>
          <w:rFonts w:ascii="Angsana New" w:hAnsi="Angsana New"/>
        </w:rPr>
      </w:pPr>
    </w:p>
    <w:p w14:paraId="04C42BE3" w14:textId="77777777" w:rsidR="002F52C8" w:rsidRPr="007671A3" w:rsidRDefault="002F52C8" w:rsidP="00C66B61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37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645"/>
        <w:gridCol w:w="342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440"/>
        <w:gridCol w:w="270"/>
        <w:gridCol w:w="1440"/>
      </w:tblGrid>
      <w:tr w:rsidR="00595DE1" w:rsidRPr="007671A3" w14:paraId="7CD68CAB" w14:textId="77777777" w:rsidTr="00423856">
        <w:tc>
          <w:tcPr>
            <w:tcW w:w="3645" w:type="dxa"/>
          </w:tcPr>
          <w:p w14:paraId="74D451FF" w14:textId="77777777" w:rsidR="00595DE1" w:rsidRPr="007671A3" w:rsidRDefault="00595DE1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10062" w:type="dxa"/>
            <w:gridSpan w:val="12"/>
          </w:tcPr>
          <w:p w14:paraId="105A8CC1" w14:textId="77777777" w:rsidR="00595DE1" w:rsidRPr="007671A3" w:rsidRDefault="0013075F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23856" w:rsidRPr="007671A3" w14:paraId="4579F168" w14:textId="77777777" w:rsidTr="00423856">
        <w:tc>
          <w:tcPr>
            <w:tcW w:w="3645" w:type="dxa"/>
          </w:tcPr>
          <w:p w14:paraId="4DDF840A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12D960A8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5DCB86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15599E4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BFD7ADF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5F9BF2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E7D8A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52DCD1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EE14EC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0DA550CB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5E599B1" w14:textId="7A4F1C49" w:rsidR="00423856" w:rsidRPr="007671A3" w:rsidRDefault="00A469A3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</w:tcPr>
          <w:p w14:paraId="1445F704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B221484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23856" w:rsidRPr="007671A3" w14:paraId="4149596E" w14:textId="77777777" w:rsidTr="00423856">
        <w:tc>
          <w:tcPr>
            <w:tcW w:w="3645" w:type="dxa"/>
          </w:tcPr>
          <w:p w14:paraId="722EFA5F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0F47F551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9ADFFE" w14:textId="7EAECC48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8FFCA0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4DB4870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B76C103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D75F25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69B3C2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C21DE7D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5A61200D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8E7AA3F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2A7B0B01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61F037" w14:textId="77777777" w:rsidR="00423856" w:rsidRPr="007671A3" w:rsidRDefault="00423856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9A3" w:rsidRPr="007671A3" w14:paraId="624F97DF" w14:textId="77777777" w:rsidTr="00423856">
        <w:tc>
          <w:tcPr>
            <w:tcW w:w="3645" w:type="dxa"/>
          </w:tcPr>
          <w:p w14:paraId="35F89692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42"/>
              </w:tabs>
              <w:jc w:val="both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1CB52F1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6DDB5259" w14:textId="3366572B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11F322D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78D1595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A81CFC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10D705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1B9BB264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F1778A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027D503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2134E9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BF7867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1EE696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9A3" w:rsidRPr="007671A3" w14:paraId="6DE8BD3D" w14:textId="77777777" w:rsidTr="00423856">
        <w:tc>
          <w:tcPr>
            <w:tcW w:w="3645" w:type="dxa"/>
          </w:tcPr>
          <w:p w14:paraId="22822A0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7693AE4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A91C22C" w14:textId="1DB332C1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64D2C682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164FB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43FD7EF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EFDA9B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1465C534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4B1404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1E4B92C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57ED55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4DCA6B4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98351DF" w14:textId="77777777" w:rsidR="00A469A3" w:rsidRPr="0050025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00253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469A3" w:rsidRPr="007671A3" w14:paraId="5F28EB8B" w14:textId="77777777" w:rsidTr="00423856">
        <w:tc>
          <w:tcPr>
            <w:tcW w:w="3645" w:type="dxa"/>
          </w:tcPr>
          <w:p w14:paraId="14B0B636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" w:type="dxa"/>
          </w:tcPr>
          <w:p w14:paraId="5A4B029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0AAE636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9A3" w:rsidRPr="007671A3" w14:paraId="665281BD" w14:textId="77777777" w:rsidTr="00423856">
        <w:tc>
          <w:tcPr>
            <w:tcW w:w="3645" w:type="dxa"/>
          </w:tcPr>
          <w:p w14:paraId="41C7E178" w14:textId="2C219CED" w:rsidR="00A469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ค่าเสื่อมราคาสะสม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และ</w:t>
            </w:r>
          </w:p>
          <w:p w14:paraId="3FE10E03" w14:textId="208DEBE5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ผลขาดทุนจากการด้อยค่าสะสม</w:t>
            </w:r>
          </w:p>
        </w:tc>
        <w:tc>
          <w:tcPr>
            <w:tcW w:w="342" w:type="dxa"/>
          </w:tcPr>
          <w:p w14:paraId="37E34CC0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6043C6A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8E801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D55E3A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8CCFC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D0BF71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13C3A4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453595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256825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5E483EF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A66A6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4DA22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9A3" w:rsidRPr="007671A3" w14:paraId="5D3AE253" w14:textId="77777777" w:rsidTr="00423856">
        <w:tc>
          <w:tcPr>
            <w:tcW w:w="3645" w:type="dxa"/>
          </w:tcPr>
          <w:p w14:paraId="06482C1F" w14:textId="2F1ADC23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19D1496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CFA9BDD" w14:textId="71E7B163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3A28C8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33B3CAD" w14:textId="6AD46EB8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452,211</w:t>
            </w:r>
          </w:p>
        </w:tc>
        <w:tc>
          <w:tcPr>
            <w:tcW w:w="270" w:type="dxa"/>
          </w:tcPr>
          <w:p w14:paraId="32937F48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86BD1A" w14:textId="6ADE8A0F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1,619,809</w:t>
            </w:r>
          </w:p>
        </w:tc>
        <w:tc>
          <w:tcPr>
            <w:tcW w:w="270" w:type="dxa"/>
          </w:tcPr>
          <w:p w14:paraId="4F118761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E837485" w14:textId="7E1BC229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37,173</w:t>
            </w:r>
          </w:p>
        </w:tc>
        <w:tc>
          <w:tcPr>
            <w:tcW w:w="270" w:type="dxa"/>
          </w:tcPr>
          <w:p w14:paraId="4419FBD1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7392C3" w14:textId="5D43A9BC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D2078C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78755A" w14:textId="278885A5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2,109,193</w:t>
            </w:r>
          </w:p>
        </w:tc>
      </w:tr>
      <w:tr w:rsidR="00A469A3" w:rsidRPr="007671A3" w14:paraId="71F50F20" w14:textId="77777777" w:rsidTr="00423856">
        <w:tc>
          <w:tcPr>
            <w:tcW w:w="3645" w:type="dxa"/>
          </w:tcPr>
          <w:p w14:paraId="768A662A" w14:textId="54E4DD15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2" w:type="dxa"/>
          </w:tcPr>
          <w:p w14:paraId="367E5C8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8B0B03D" w14:textId="36289E2F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D65DE0B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8040337" w14:textId="43CCE37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28,157</w:t>
            </w:r>
          </w:p>
        </w:tc>
        <w:tc>
          <w:tcPr>
            <w:tcW w:w="270" w:type="dxa"/>
          </w:tcPr>
          <w:p w14:paraId="7CFC5029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9C2668" w14:textId="595C06D1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102,241</w:t>
            </w:r>
          </w:p>
        </w:tc>
        <w:tc>
          <w:tcPr>
            <w:tcW w:w="270" w:type="dxa"/>
          </w:tcPr>
          <w:p w14:paraId="5F7A6B2D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66E7FE0" w14:textId="0A70FDD9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6,801</w:t>
            </w:r>
          </w:p>
        </w:tc>
        <w:tc>
          <w:tcPr>
            <w:tcW w:w="270" w:type="dxa"/>
          </w:tcPr>
          <w:p w14:paraId="082CAF1C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E65779" w14:textId="5D94A936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B67E12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C0F4C75" w14:textId="160577E2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137,199</w:t>
            </w:r>
          </w:p>
        </w:tc>
      </w:tr>
      <w:tr w:rsidR="00A469A3" w:rsidRPr="007671A3" w14:paraId="1B7FAB5B" w14:textId="77777777" w:rsidTr="00423856">
        <w:tc>
          <w:tcPr>
            <w:tcW w:w="3645" w:type="dxa"/>
          </w:tcPr>
          <w:p w14:paraId="7473457A" w14:textId="1C021FA3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342" w:type="dxa"/>
          </w:tcPr>
          <w:p w14:paraId="053D556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D022278" w14:textId="4A974432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F10518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A5D7011" w14:textId="264030D1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A109E1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04BE14" w14:textId="3A7E61B5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FCC7BA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8708D4" w14:textId="2BC71DCA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16A9A30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406CA30" w14:textId="1FD7C585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438791B1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2ED0FB0" w14:textId="6AD4C48F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</w:tr>
      <w:tr w:rsidR="00A469A3" w:rsidRPr="007671A3" w14:paraId="0C73ED73" w14:textId="77777777" w:rsidTr="00423856">
        <w:tc>
          <w:tcPr>
            <w:tcW w:w="3645" w:type="dxa"/>
          </w:tcPr>
          <w:p w14:paraId="370961D2" w14:textId="55B66652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7DFA7CB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8E967A" w14:textId="4194B7E3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2F89AF" w14:textId="6346022A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C1BD5D" w14:textId="412345C5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(19)</w:t>
            </w:r>
          </w:p>
        </w:tc>
        <w:tc>
          <w:tcPr>
            <w:tcW w:w="270" w:type="dxa"/>
          </w:tcPr>
          <w:p w14:paraId="778A7ADD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6986793" w14:textId="01B2942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(15,263)</w:t>
            </w:r>
          </w:p>
        </w:tc>
        <w:tc>
          <w:tcPr>
            <w:tcW w:w="270" w:type="dxa"/>
          </w:tcPr>
          <w:p w14:paraId="6FCA2C78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18EF08" w14:textId="5EC8960A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(448)</w:t>
            </w:r>
          </w:p>
        </w:tc>
        <w:tc>
          <w:tcPr>
            <w:tcW w:w="270" w:type="dxa"/>
          </w:tcPr>
          <w:p w14:paraId="6996CE0F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8FFE27B" w14:textId="1952BE8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BA0478D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EE5AEE9" w14:textId="40F02EDA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(15,730)</w:t>
            </w:r>
          </w:p>
        </w:tc>
      </w:tr>
      <w:tr w:rsidR="00A469A3" w:rsidRPr="007671A3" w14:paraId="43E3BF10" w14:textId="77777777" w:rsidTr="00423856">
        <w:tc>
          <w:tcPr>
            <w:tcW w:w="3645" w:type="dxa"/>
          </w:tcPr>
          <w:p w14:paraId="641B6508" w14:textId="10ED999F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09FFC0A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8F3504" w14:textId="04AAC2ED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F1AC94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76603D" w14:textId="01385BC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480,349</w:t>
            </w:r>
          </w:p>
        </w:tc>
        <w:tc>
          <w:tcPr>
            <w:tcW w:w="270" w:type="dxa"/>
          </w:tcPr>
          <w:p w14:paraId="3156E006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CDD142D" w14:textId="3AEB51EC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1,706,787</w:t>
            </w:r>
          </w:p>
        </w:tc>
        <w:tc>
          <w:tcPr>
            <w:tcW w:w="270" w:type="dxa"/>
          </w:tcPr>
          <w:p w14:paraId="785C05EB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5C0712" w14:textId="5030E09D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43,526</w:t>
            </w:r>
          </w:p>
        </w:tc>
        <w:tc>
          <w:tcPr>
            <w:tcW w:w="270" w:type="dxa"/>
          </w:tcPr>
          <w:p w14:paraId="4E8843BC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0CC5A6D" w14:textId="3C25D1A4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20,967</w:t>
            </w:r>
          </w:p>
        </w:tc>
        <w:tc>
          <w:tcPr>
            <w:tcW w:w="270" w:type="dxa"/>
          </w:tcPr>
          <w:p w14:paraId="0AB5C68A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A8E65C9" w14:textId="594234BD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2,251,629</w:t>
            </w:r>
          </w:p>
        </w:tc>
      </w:tr>
      <w:tr w:rsidR="00A469A3" w:rsidRPr="007671A3" w14:paraId="67DB23ED" w14:textId="77777777" w:rsidTr="00423856">
        <w:tc>
          <w:tcPr>
            <w:tcW w:w="3645" w:type="dxa"/>
          </w:tcPr>
          <w:p w14:paraId="1325AA26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ค่าเสื่อมราคาสำหรับปี</w:t>
            </w:r>
          </w:p>
        </w:tc>
        <w:tc>
          <w:tcPr>
            <w:tcW w:w="342" w:type="dxa"/>
          </w:tcPr>
          <w:p w14:paraId="26FD2569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0EA0F" w14:textId="481B047A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A703523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4DB36AF0" w14:textId="29C3046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28,936</w:t>
            </w:r>
          </w:p>
        </w:tc>
        <w:tc>
          <w:tcPr>
            <w:tcW w:w="270" w:type="dxa"/>
          </w:tcPr>
          <w:p w14:paraId="771A5040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785AA00" w14:textId="7F0B0AD5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85,458</w:t>
            </w:r>
          </w:p>
        </w:tc>
        <w:tc>
          <w:tcPr>
            <w:tcW w:w="270" w:type="dxa"/>
          </w:tcPr>
          <w:p w14:paraId="6DD79A7D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34E9B1C" w14:textId="289A9276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5,67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9A131A6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3CFC2E6" w14:textId="5791AAEA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74D3C9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0EDA4E0" w14:textId="635131E3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120,06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8</w:t>
            </w:r>
          </w:p>
        </w:tc>
      </w:tr>
      <w:tr w:rsidR="00A469A3" w:rsidRPr="007671A3" w14:paraId="7699A0B2" w14:textId="77777777" w:rsidTr="00423856">
        <w:tc>
          <w:tcPr>
            <w:tcW w:w="3645" w:type="dxa"/>
          </w:tcPr>
          <w:p w14:paraId="5225A532" w14:textId="2353D30D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/>
                <w:sz w:val="30"/>
                <w:szCs w:val="30"/>
                <w:cs/>
              </w:rPr>
              <w:t>ผลขาดทุนจากการด้อยค่า</w:t>
            </w:r>
          </w:p>
        </w:tc>
        <w:tc>
          <w:tcPr>
            <w:tcW w:w="342" w:type="dxa"/>
          </w:tcPr>
          <w:p w14:paraId="093F52A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534C5A" w14:textId="71B6FD28" w:rsidR="00A469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A4F78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6B9DAC7" w14:textId="53B5D583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0AD61E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C4FDDD" w14:textId="7AC41066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4BCD45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0E9C92" w14:textId="30E4FDAB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9951F9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7D67D5F" w14:textId="077E17C2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270" w:type="dxa"/>
          </w:tcPr>
          <w:p w14:paraId="4A946533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9FB3E81" w14:textId="2E74CE9D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</w:tr>
      <w:tr w:rsidR="00A469A3" w:rsidRPr="007671A3" w14:paraId="0B005C4D" w14:textId="77777777" w:rsidTr="00423856">
        <w:tc>
          <w:tcPr>
            <w:tcW w:w="3645" w:type="dxa"/>
          </w:tcPr>
          <w:p w14:paraId="5CFE335B" w14:textId="58110A9A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42" w:type="dxa"/>
          </w:tcPr>
          <w:p w14:paraId="1F05185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21841CEC" w14:textId="4F87A4D8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456569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F458672" w14:textId="1B1A246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(84)</w:t>
            </w:r>
          </w:p>
        </w:tc>
        <w:tc>
          <w:tcPr>
            <w:tcW w:w="270" w:type="dxa"/>
          </w:tcPr>
          <w:p w14:paraId="0943B336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3ED266" w14:textId="0A877E3D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(1,660)</w:t>
            </w:r>
          </w:p>
        </w:tc>
        <w:tc>
          <w:tcPr>
            <w:tcW w:w="270" w:type="dxa"/>
          </w:tcPr>
          <w:p w14:paraId="561A33DF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44E148" w14:textId="315109F8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(74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F84543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B8356E1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C740D34" w14:textId="711A49B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B2B8511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9CBCB6" w14:textId="12CA3C2E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sz w:val="30"/>
                <w:szCs w:val="30"/>
              </w:rPr>
            </w:pPr>
            <w:r w:rsidRPr="00F84543">
              <w:rPr>
                <w:rFonts w:ascii="Angsana New" w:hAnsi="Angsana New"/>
                <w:sz w:val="30"/>
                <w:szCs w:val="30"/>
              </w:rPr>
              <w:t>(2,48</w:t>
            </w:r>
            <w:r w:rsidR="00ED5A39" w:rsidRPr="00ED5A39">
              <w:rPr>
                <w:rFonts w:ascii="Angsana New" w:hAnsi="Angsana New" w:hint="cs"/>
                <w:sz w:val="30"/>
                <w:szCs w:val="30"/>
              </w:rPr>
              <w:t>5</w:t>
            </w:r>
            <w:r w:rsidRPr="00F84543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469A3" w:rsidRPr="007671A3" w14:paraId="27E912B8" w14:textId="77777777" w:rsidTr="00423856">
        <w:tc>
          <w:tcPr>
            <w:tcW w:w="3645" w:type="dxa"/>
          </w:tcPr>
          <w:p w14:paraId="27E1A2B5" w14:textId="3DF2CCD3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2" w:type="dxa"/>
          </w:tcPr>
          <w:p w14:paraId="162BBE1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284502" w14:textId="24A5CAA3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EEC3099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113360" w14:textId="06DED473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509,201</w:t>
            </w:r>
          </w:p>
        </w:tc>
        <w:tc>
          <w:tcPr>
            <w:tcW w:w="270" w:type="dxa"/>
          </w:tcPr>
          <w:p w14:paraId="6CECC2E3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1FD7693" w14:textId="2BC80FD9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1,790,585</w:t>
            </w:r>
          </w:p>
        </w:tc>
        <w:tc>
          <w:tcPr>
            <w:tcW w:w="270" w:type="dxa"/>
          </w:tcPr>
          <w:p w14:paraId="03BAC5D7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F4473D1" w14:textId="59EBC545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48,459</w:t>
            </w:r>
          </w:p>
        </w:tc>
        <w:tc>
          <w:tcPr>
            <w:tcW w:w="270" w:type="dxa"/>
          </w:tcPr>
          <w:p w14:paraId="701BE0EE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FB893F" w14:textId="5B1F04F6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27,371</w:t>
            </w:r>
          </w:p>
        </w:tc>
        <w:tc>
          <w:tcPr>
            <w:tcW w:w="270" w:type="dxa"/>
          </w:tcPr>
          <w:p w14:paraId="56CD02D6" w14:textId="77777777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F2BA7D" w14:textId="5DE30618" w:rsidR="00A469A3" w:rsidRPr="00F8454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84543">
              <w:rPr>
                <w:rFonts w:ascii="Angsana New" w:hAnsi="Angsana New"/>
                <w:b/>
                <w:bCs/>
                <w:sz w:val="30"/>
                <w:szCs w:val="30"/>
              </w:rPr>
              <w:t>2,375,616</w:t>
            </w:r>
          </w:p>
        </w:tc>
      </w:tr>
    </w:tbl>
    <w:p w14:paraId="337FF75C" w14:textId="77777777" w:rsidR="002F52C8" w:rsidRPr="007671A3" w:rsidRDefault="002F52C8" w:rsidP="00C66B61">
      <w:pPr>
        <w:spacing w:line="240" w:lineRule="auto"/>
        <w:rPr>
          <w:rFonts w:ascii="Angsana New" w:hAnsi="Angsana New"/>
          <w:sz w:val="2"/>
          <w:szCs w:val="2"/>
        </w:rPr>
      </w:pPr>
      <w:r w:rsidRPr="007671A3">
        <w:rPr>
          <w:rFonts w:ascii="Angsana New" w:hAnsi="Angsana New"/>
        </w:rPr>
        <w:br w:type="page"/>
      </w:r>
    </w:p>
    <w:tbl>
      <w:tblPr>
        <w:tblW w:w="13698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3636"/>
        <w:gridCol w:w="342"/>
        <w:gridCol w:w="1440"/>
        <w:gridCol w:w="270"/>
        <w:gridCol w:w="1440"/>
        <w:gridCol w:w="270"/>
        <w:gridCol w:w="1260"/>
        <w:gridCol w:w="270"/>
        <w:gridCol w:w="1350"/>
        <w:gridCol w:w="270"/>
        <w:gridCol w:w="1440"/>
        <w:gridCol w:w="270"/>
        <w:gridCol w:w="1440"/>
      </w:tblGrid>
      <w:tr w:rsidR="005B3B34" w:rsidRPr="007671A3" w14:paraId="7914AEE3" w14:textId="77777777" w:rsidTr="00396AA2">
        <w:tc>
          <w:tcPr>
            <w:tcW w:w="3636" w:type="dxa"/>
          </w:tcPr>
          <w:p w14:paraId="4F414815" w14:textId="77777777" w:rsidR="005B3B34" w:rsidRPr="007671A3" w:rsidRDefault="00595DE1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cs/>
              </w:rPr>
              <w:lastRenderedPageBreak/>
              <w:br w:type="page"/>
            </w:r>
          </w:p>
        </w:tc>
        <w:tc>
          <w:tcPr>
            <w:tcW w:w="342" w:type="dxa"/>
          </w:tcPr>
          <w:p w14:paraId="1677284C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745196D7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96AA2" w:rsidRPr="007671A3" w14:paraId="5C6814C2" w14:textId="77777777" w:rsidTr="00396AA2">
        <w:tc>
          <w:tcPr>
            <w:tcW w:w="3636" w:type="dxa"/>
          </w:tcPr>
          <w:p w14:paraId="2986332D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1C6610CE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29F5EF1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0A0E8F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DD309C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9E8E09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BBE668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F82F66E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E349ADA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33255C36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69A6E30" w14:textId="4F4BD4FD" w:rsidR="00396AA2" w:rsidRPr="007671A3" w:rsidRDefault="00A469A3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</w:p>
        </w:tc>
        <w:tc>
          <w:tcPr>
            <w:tcW w:w="270" w:type="dxa"/>
          </w:tcPr>
          <w:p w14:paraId="6D81EE18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C97F393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6AA2" w:rsidRPr="007671A3" w14:paraId="53FFEBFD" w14:textId="77777777" w:rsidTr="00396AA2">
        <w:tc>
          <w:tcPr>
            <w:tcW w:w="3636" w:type="dxa"/>
          </w:tcPr>
          <w:p w14:paraId="1FF145D3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06105FFC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3D3F0018" w14:textId="0B3F2A2D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F35F61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79ECABA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</w:p>
        </w:tc>
        <w:tc>
          <w:tcPr>
            <w:tcW w:w="270" w:type="dxa"/>
          </w:tcPr>
          <w:p w14:paraId="21D42E25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FAFC8F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B7DFDA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F13893B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ติดตั้งและ</w:t>
            </w:r>
          </w:p>
        </w:tc>
        <w:tc>
          <w:tcPr>
            <w:tcW w:w="270" w:type="dxa"/>
          </w:tcPr>
          <w:p w14:paraId="0B8490E0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2AF72F3" w14:textId="77777777" w:rsidR="00396AA2" w:rsidRPr="007671A3" w:rsidRDefault="00396AA2" w:rsidP="00B62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ระหว่าง</w:t>
            </w:r>
          </w:p>
        </w:tc>
        <w:tc>
          <w:tcPr>
            <w:tcW w:w="270" w:type="dxa"/>
          </w:tcPr>
          <w:p w14:paraId="7FD9AFD6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D3BA398" w14:textId="77777777" w:rsidR="00396AA2" w:rsidRPr="007671A3" w:rsidRDefault="00396AA2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9A3" w:rsidRPr="007671A3" w14:paraId="489868B4" w14:textId="77777777" w:rsidTr="00396AA2">
        <w:tc>
          <w:tcPr>
            <w:tcW w:w="3636" w:type="dxa"/>
          </w:tcPr>
          <w:p w14:paraId="1C0D26B9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3F934A9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A081D5" w14:textId="3A874CED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ที่ดินและ</w:t>
            </w:r>
          </w:p>
        </w:tc>
        <w:tc>
          <w:tcPr>
            <w:tcW w:w="270" w:type="dxa"/>
          </w:tcPr>
          <w:p w14:paraId="78A1841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55840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56B5FAC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1E63352F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เครื่องจักร</w:t>
            </w:r>
          </w:p>
        </w:tc>
        <w:tc>
          <w:tcPr>
            <w:tcW w:w="270" w:type="dxa"/>
          </w:tcPr>
          <w:p w14:paraId="5EFC1414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9B327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เครื่องใช้</w:t>
            </w:r>
          </w:p>
        </w:tc>
        <w:tc>
          <w:tcPr>
            <w:tcW w:w="270" w:type="dxa"/>
          </w:tcPr>
          <w:p w14:paraId="67EBA19F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89CB2E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ก่อสร้าง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88375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ABFBBE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9A3" w:rsidRPr="007671A3" w14:paraId="6C3A8401" w14:textId="77777777" w:rsidTr="00396AA2">
        <w:tc>
          <w:tcPr>
            <w:tcW w:w="3636" w:type="dxa"/>
          </w:tcPr>
          <w:p w14:paraId="19F5AECA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2" w:type="dxa"/>
          </w:tcPr>
          <w:p w14:paraId="013F365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114F2A9" w14:textId="316F05D2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4BAE20A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22865C9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270" w:type="dxa"/>
          </w:tcPr>
          <w:p w14:paraId="12D5C12A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D602686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70" w:type="dxa"/>
          </w:tcPr>
          <w:p w14:paraId="5CB2BA5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A3AFB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270" w:type="dxa"/>
          </w:tcPr>
          <w:p w14:paraId="5599C37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51693D9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และติดตั้ง</w:t>
            </w:r>
          </w:p>
        </w:tc>
        <w:tc>
          <w:tcPr>
            <w:tcW w:w="270" w:type="dxa"/>
          </w:tcPr>
          <w:p w14:paraId="6E32BCC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80188C" w14:textId="77777777" w:rsidR="00A469A3" w:rsidRPr="00AB6D9A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B6D9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469A3" w:rsidRPr="007671A3" w14:paraId="1E486ED1" w14:textId="77777777" w:rsidTr="00396AA2">
        <w:tc>
          <w:tcPr>
            <w:tcW w:w="3636" w:type="dxa"/>
          </w:tcPr>
          <w:p w14:paraId="1BE70FB4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42" w:type="dxa"/>
          </w:tcPr>
          <w:p w14:paraId="0A52314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720" w:type="dxa"/>
            <w:gridSpan w:val="11"/>
          </w:tcPr>
          <w:p w14:paraId="0E383B52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69A3" w:rsidRPr="007671A3" w14:paraId="4C71F47E" w14:textId="77777777" w:rsidTr="00396AA2">
        <w:tc>
          <w:tcPr>
            <w:tcW w:w="3636" w:type="dxa"/>
          </w:tcPr>
          <w:p w14:paraId="5BCFF9FA" w14:textId="467AEB1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342" w:type="dxa"/>
          </w:tcPr>
          <w:p w14:paraId="54B5D28C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</w:tcPr>
          <w:p w14:paraId="5E5B1FD2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E0A8C2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DB702C8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F26023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5F025F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EAC051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0BA0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04E10F0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971026D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76BFDA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9AAE723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469A3" w:rsidRPr="007671A3" w14:paraId="53F60734" w14:textId="77777777" w:rsidTr="00396AA2">
        <w:tc>
          <w:tcPr>
            <w:tcW w:w="3636" w:type="dxa"/>
          </w:tcPr>
          <w:p w14:paraId="1C1E9CAE" w14:textId="4E51D669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342" w:type="dxa"/>
          </w:tcPr>
          <w:p w14:paraId="5D6D9082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F4DA823" w14:textId="40350C20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7138298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29EA9BE" w14:textId="3C54BDB1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236,109</w:t>
            </w:r>
          </w:p>
        </w:tc>
        <w:tc>
          <w:tcPr>
            <w:tcW w:w="270" w:type="dxa"/>
          </w:tcPr>
          <w:p w14:paraId="6BE29565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E8A2672" w14:textId="0B29DE2D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452,293</w:t>
            </w:r>
          </w:p>
        </w:tc>
        <w:tc>
          <w:tcPr>
            <w:tcW w:w="270" w:type="dxa"/>
          </w:tcPr>
          <w:p w14:paraId="44F1CCD7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B4C1D77" w14:textId="1FE5A24F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16,964</w:t>
            </w:r>
          </w:p>
        </w:tc>
        <w:tc>
          <w:tcPr>
            <w:tcW w:w="270" w:type="dxa"/>
          </w:tcPr>
          <w:p w14:paraId="02130B0B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5093118" w14:textId="0D2E0470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176,294</w:t>
            </w:r>
          </w:p>
        </w:tc>
        <w:tc>
          <w:tcPr>
            <w:tcW w:w="270" w:type="dxa"/>
          </w:tcPr>
          <w:p w14:paraId="3CAD2F13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5AF3BF12" w14:textId="56FA680A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1,145,294</w:t>
            </w:r>
          </w:p>
        </w:tc>
      </w:tr>
      <w:tr w:rsidR="00A469A3" w:rsidRPr="007671A3" w14:paraId="34BC7B38" w14:textId="77777777" w:rsidTr="00396AA2">
        <w:tc>
          <w:tcPr>
            <w:tcW w:w="3636" w:type="dxa"/>
          </w:tcPr>
          <w:p w14:paraId="2AD9F3EC" w14:textId="44FA875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342" w:type="dxa"/>
          </w:tcPr>
          <w:p w14:paraId="066F72AA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3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C8E93A2" w14:textId="7CB17340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263,634</w:t>
            </w:r>
          </w:p>
        </w:tc>
        <w:tc>
          <w:tcPr>
            <w:tcW w:w="270" w:type="dxa"/>
          </w:tcPr>
          <w:p w14:paraId="04C2B0A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00BC62" w14:textId="344D17F1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5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209,919</w:t>
            </w:r>
          </w:p>
        </w:tc>
        <w:tc>
          <w:tcPr>
            <w:tcW w:w="270" w:type="dxa"/>
          </w:tcPr>
          <w:p w14:paraId="0347C5C9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37B5CC0" w14:textId="3F9CC1BE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379,997</w:t>
            </w:r>
          </w:p>
        </w:tc>
        <w:tc>
          <w:tcPr>
            <w:tcW w:w="270" w:type="dxa"/>
          </w:tcPr>
          <w:p w14:paraId="5EA21C73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C2A4B83" w14:textId="322EA413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13,873</w:t>
            </w:r>
          </w:p>
        </w:tc>
        <w:tc>
          <w:tcPr>
            <w:tcW w:w="270" w:type="dxa"/>
          </w:tcPr>
          <w:p w14:paraId="4D9F8B00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CE97F66" w14:textId="16B7400A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173,894</w:t>
            </w:r>
          </w:p>
        </w:tc>
        <w:tc>
          <w:tcPr>
            <w:tcW w:w="270" w:type="dxa"/>
          </w:tcPr>
          <w:p w14:paraId="34C93BEE" w14:textId="77777777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0CE511" w14:textId="3D99C1A5" w:rsidR="00A469A3" w:rsidRPr="007671A3" w:rsidRDefault="00A469A3" w:rsidP="00A469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8"/>
              </w:tabs>
              <w:ind w:left="-108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1,041,317</w:t>
            </w:r>
          </w:p>
        </w:tc>
      </w:tr>
    </w:tbl>
    <w:p w14:paraId="3DCFD61B" w14:textId="77777777" w:rsidR="009C0F0B" w:rsidRPr="007671A3" w:rsidRDefault="009C0F0B" w:rsidP="00E50A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390935AD" w14:textId="77777777" w:rsidR="00B4180C" w:rsidRPr="007671A3" w:rsidRDefault="00B4180C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148B1374" w14:textId="77777777" w:rsidR="008347B4" w:rsidRPr="007671A3" w:rsidRDefault="008347B4" w:rsidP="00C66B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40"/>
        <w:jc w:val="thaiDistribute"/>
        <w:rPr>
          <w:rFonts w:ascii="Angsana New" w:hAnsi="Angsana New"/>
          <w:sz w:val="14"/>
          <w:szCs w:val="14"/>
        </w:rPr>
      </w:pPr>
    </w:p>
    <w:p w14:paraId="36761711" w14:textId="77777777" w:rsidR="00B33AF5" w:rsidRPr="007671A3" w:rsidRDefault="00B33AF5" w:rsidP="000E259F">
      <w:pPr>
        <w:tabs>
          <w:tab w:val="clear" w:pos="227"/>
          <w:tab w:val="clear" w:pos="454"/>
        </w:tabs>
        <w:spacing w:line="240" w:lineRule="auto"/>
        <w:ind w:left="540" w:right="40"/>
        <w:jc w:val="thaiDistribute"/>
        <w:rPr>
          <w:rFonts w:ascii="Angsana New" w:hAnsi="Angsana New"/>
          <w:i/>
          <w:iCs/>
          <w:sz w:val="30"/>
          <w:szCs w:val="30"/>
          <w:cs/>
        </w:rPr>
        <w:sectPr w:rsidR="00B33AF5" w:rsidRPr="007671A3" w:rsidSect="00C35F94">
          <w:headerReference w:type="default" r:id="rId16"/>
          <w:footerReference w:type="default" r:id="rId17"/>
          <w:pgSz w:w="16834" w:h="11909" w:orient="landscape" w:code="9"/>
          <w:pgMar w:top="691" w:right="1152" w:bottom="576" w:left="1152" w:header="720" w:footer="209" w:gutter="0"/>
          <w:cols w:space="720"/>
        </w:sectPr>
      </w:pPr>
    </w:p>
    <w:p w14:paraId="6B5FBD6A" w14:textId="77777777" w:rsidR="003F5688" w:rsidRPr="007671A3" w:rsidRDefault="000E259F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ที่ดิน อาคา</w:t>
      </w:r>
      <w:r w:rsidR="008347B4" w:rsidRPr="007671A3">
        <w:rPr>
          <w:rFonts w:ascii="Angsana New" w:hAnsi="Angsana New"/>
          <w:i/>
          <w:iCs/>
          <w:sz w:val="30"/>
          <w:szCs w:val="30"/>
          <w:cs/>
        </w:rPr>
        <w:t>รและอุปกรณ์ระหว่างก่อสร้าง</w:t>
      </w:r>
    </w:p>
    <w:p w14:paraId="52F28E55" w14:textId="77777777" w:rsidR="00F2289D" w:rsidRPr="007671A3" w:rsidRDefault="00F2289D" w:rsidP="00B366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jc w:val="thaiDistribute"/>
        <w:rPr>
          <w:rFonts w:ascii="Angsana New" w:hAnsi="Angsana New"/>
          <w:sz w:val="20"/>
          <w:szCs w:val="20"/>
        </w:rPr>
      </w:pPr>
    </w:p>
    <w:p w14:paraId="60F2C53D" w14:textId="43F5A6F7" w:rsidR="00D779CD" w:rsidRDefault="00D779CD" w:rsidP="00D779C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779CD">
        <w:rPr>
          <w:rFonts w:ascii="Angsana New" w:hAnsi="Angsana New"/>
          <w:spacing w:val="-8"/>
          <w:sz w:val="30"/>
          <w:szCs w:val="30"/>
          <w:cs/>
        </w:rPr>
        <w:t>บริษัทเริ่มก่อสร้างโรงงานแห่งใหม่</w:t>
      </w:r>
      <w:r w:rsidRPr="00D779CD">
        <w:rPr>
          <w:rFonts w:ascii="Angsana New" w:hAnsi="Angsana New" w:hint="cs"/>
          <w:spacing w:val="-8"/>
          <w:sz w:val="30"/>
          <w:szCs w:val="30"/>
          <w:cs/>
        </w:rPr>
        <w:t>ในจังหวัดลำพูน</w:t>
      </w:r>
      <w:r w:rsidRPr="00D779CD">
        <w:rPr>
          <w:rFonts w:ascii="Angsana New" w:hAnsi="Angsana New"/>
          <w:spacing w:val="-8"/>
          <w:sz w:val="30"/>
          <w:szCs w:val="30"/>
          <w:cs/>
        </w:rPr>
        <w:t>และได้ดำเนินงานก่อสร้างไปแล้วบางส่วนในระหว่างปี</w:t>
      </w:r>
      <w:r w:rsidRPr="00D779CD">
        <w:rPr>
          <w:rFonts w:ascii="Angsana New" w:hAnsi="Angsana New" w:hint="cs"/>
          <w:spacing w:val="-8"/>
          <w:sz w:val="30"/>
          <w:szCs w:val="30"/>
          <w:cs/>
        </w:rPr>
        <w:t xml:space="preserve"> </w:t>
      </w:r>
      <w:r w:rsidRPr="00D779CD">
        <w:rPr>
          <w:rFonts w:ascii="Angsana New" w:hAnsi="Angsana New"/>
          <w:spacing w:val="-8"/>
          <w:sz w:val="30"/>
          <w:szCs w:val="30"/>
          <w:lang w:val="en-GB"/>
        </w:rPr>
        <w:t>2558 - 2559</w:t>
      </w:r>
      <w:r>
        <w:rPr>
          <w:rFonts w:ascii="Angsana New" w:hAnsi="Angsana New"/>
          <w:sz w:val="30"/>
          <w:szCs w:val="30"/>
          <w:lang w:val="en-GB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ทั้งนี้ต้นทุนที่เกิดขึ้นจนถึง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ณ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  <w:cs/>
        </w:rPr>
        <w:t>วันที่รายงานมีจำนวนเงินทั้งสิ้น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124062" w:rsidRPr="00124062">
        <w:rPr>
          <w:rFonts w:ascii="Angsana New" w:hAnsi="Angsana New"/>
          <w:sz w:val="30"/>
          <w:szCs w:val="30"/>
        </w:rPr>
        <w:t>240</w:t>
      </w:r>
      <w:r w:rsidRPr="00124062">
        <w:rPr>
          <w:rFonts w:ascii="Angsana New" w:hAnsi="Angsana New"/>
          <w:sz w:val="30"/>
          <w:szCs w:val="30"/>
        </w:rPr>
        <w:t xml:space="preserve"> </w:t>
      </w:r>
      <w:r w:rsidRPr="00124062">
        <w:rPr>
          <w:rFonts w:ascii="Angsana New" w:hAnsi="Angsana New" w:hint="cs"/>
          <w:sz w:val="30"/>
          <w:szCs w:val="30"/>
          <w:cs/>
        </w:rPr>
        <w:t>ล้านบาท</w:t>
      </w:r>
      <w:r w:rsidRPr="00124062">
        <w:rPr>
          <w:rFonts w:ascii="Angsana New" w:hAnsi="Angsana New"/>
          <w:sz w:val="30"/>
          <w:szCs w:val="30"/>
          <w:cs/>
        </w:rPr>
        <w:t xml:space="preserve"> </w:t>
      </w:r>
      <w:r w:rsidRPr="00124062">
        <w:rPr>
          <w:rFonts w:ascii="Angsana New" w:hAnsi="Angsana New"/>
          <w:i/>
          <w:iCs/>
          <w:sz w:val="30"/>
          <w:szCs w:val="30"/>
        </w:rPr>
        <w:t>(</w:t>
      </w:r>
      <w:r w:rsidR="00322E78" w:rsidRPr="0005451F">
        <w:rPr>
          <w:rFonts w:ascii="Angsana New" w:hAnsi="Angsana New"/>
          <w:i/>
          <w:iCs/>
          <w:sz w:val="30"/>
          <w:szCs w:val="30"/>
        </w:rPr>
        <w:t>256</w:t>
      </w:r>
      <w:r w:rsidR="0005451F" w:rsidRPr="0005451F">
        <w:rPr>
          <w:rFonts w:ascii="Angsana New" w:hAnsi="Angsana New"/>
          <w:i/>
          <w:iCs/>
          <w:sz w:val="30"/>
          <w:szCs w:val="30"/>
        </w:rPr>
        <w:t>1</w:t>
      </w:r>
      <w:r w:rsidR="00322E78" w:rsidRPr="0005451F">
        <w:rPr>
          <w:rFonts w:ascii="Angsana New" w:hAnsi="Angsana New"/>
          <w:i/>
          <w:iCs/>
          <w:sz w:val="30"/>
          <w:szCs w:val="30"/>
        </w:rPr>
        <w:t>: 24</w:t>
      </w:r>
      <w:r w:rsidR="0005451F" w:rsidRPr="0005451F">
        <w:rPr>
          <w:rFonts w:ascii="Angsana New" w:hAnsi="Angsana New"/>
          <w:i/>
          <w:iCs/>
          <w:sz w:val="30"/>
          <w:szCs w:val="30"/>
        </w:rPr>
        <w:t>0</w:t>
      </w:r>
      <w:r w:rsidRPr="0005451F">
        <w:rPr>
          <w:rFonts w:ascii="Angsana New" w:hAnsi="Angsana New"/>
          <w:i/>
          <w:iCs/>
          <w:sz w:val="30"/>
          <w:szCs w:val="30"/>
        </w:rPr>
        <w:t xml:space="preserve"> </w:t>
      </w:r>
      <w:r w:rsidRPr="0005451F">
        <w:rPr>
          <w:rFonts w:ascii="Angsana New" w:hAnsi="Angsana New"/>
          <w:i/>
          <w:iCs/>
          <w:sz w:val="30"/>
          <w:szCs w:val="30"/>
          <w:cs/>
        </w:rPr>
        <w:t>ล้านบาท</w:t>
      </w:r>
      <w:r w:rsidRPr="0005451F">
        <w:rPr>
          <w:rFonts w:ascii="Angsana New" w:hAnsi="Angsana New"/>
          <w:i/>
          <w:iCs/>
          <w:sz w:val="30"/>
          <w:szCs w:val="30"/>
        </w:rPr>
        <w:t>)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</w:p>
    <w:p w14:paraId="5C85AE18" w14:textId="77777777" w:rsidR="00D779CD" w:rsidRDefault="00D779CD" w:rsidP="00D77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43"/>
        <w:rPr>
          <w:rFonts w:ascii="Angsana New" w:hAnsi="Angsana New"/>
          <w:i/>
          <w:iCs/>
          <w:sz w:val="30"/>
          <w:szCs w:val="30"/>
        </w:rPr>
      </w:pPr>
    </w:p>
    <w:p w14:paraId="0F74AF01" w14:textId="77777777" w:rsidR="00D779CD" w:rsidRDefault="00D779CD" w:rsidP="00D779C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ในการประชุมคณะกรรมการบริษัทเมื่อวันที่ </w:t>
      </w:r>
      <w:r>
        <w:rPr>
          <w:rFonts w:ascii="Angsana New" w:hAnsi="Angsana New"/>
          <w:sz w:val="30"/>
          <w:szCs w:val="30"/>
        </w:rPr>
        <w:t>27</w:t>
      </w:r>
      <w:r>
        <w:rPr>
          <w:rFonts w:ascii="Angsana New" w:hAnsi="Angsana New"/>
          <w:sz w:val="30"/>
          <w:szCs w:val="30"/>
          <w:cs/>
        </w:rPr>
        <w:t xml:space="preserve"> ตุลาคม </w:t>
      </w:r>
      <w:r>
        <w:rPr>
          <w:rFonts w:ascii="Angsana New" w:hAnsi="Angsana New"/>
          <w:sz w:val="30"/>
          <w:szCs w:val="30"/>
        </w:rPr>
        <w:t>2558</w:t>
      </w:r>
      <w:r>
        <w:rPr>
          <w:rFonts w:ascii="Angsana New" w:hAnsi="Angsana New"/>
          <w:sz w:val="30"/>
          <w:szCs w:val="30"/>
          <w:cs/>
        </w:rPr>
        <w:t xml:space="preserve"> คณะกรรมการได้พิจารณาถึงสถานการณ์การตลาดในประเทศในปัจจุบัน จึงได้มีมติอนุมัติให้ชะลอโครงการที่อยู่ในระหว่างก่อสร้างเป็นการชั่วคราวเพื่อให้สอดคล้องกับ</w:t>
      </w:r>
      <w:r>
        <w:rPr>
          <w:rFonts w:ascii="Angsana New" w:hAnsi="Angsana New"/>
          <w:spacing w:val="2"/>
          <w:sz w:val="30"/>
          <w:szCs w:val="30"/>
          <w:cs/>
        </w:rPr>
        <w:t>สถานการณ์การตลาด โดยฝ่ายจัดการและคณะกรรมการบริหารได้พิจารณาปัจจัยและผลกระทบที่อาจเกิดขึ้นใน</w:t>
      </w:r>
      <w:r>
        <w:rPr>
          <w:rFonts w:ascii="Angsana New" w:hAnsi="Angsana New"/>
          <w:sz w:val="30"/>
          <w:szCs w:val="30"/>
          <w:cs/>
        </w:rPr>
        <w:t>ทุก</w:t>
      </w:r>
      <w:r>
        <w:rPr>
          <w:rFonts w:ascii="Angsana New" w:hAnsi="Angsana New"/>
          <w:spacing w:val="-4"/>
          <w:sz w:val="30"/>
          <w:szCs w:val="30"/>
          <w:cs/>
        </w:rPr>
        <w:t>ด้าน</w:t>
      </w:r>
      <w:r>
        <w:rPr>
          <w:rFonts w:ascii="Angsana New" w:hAnsi="Angsana New"/>
          <w:sz w:val="30"/>
          <w:szCs w:val="30"/>
          <w:cs/>
        </w:rPr>
        <w:t xml:space="preserve">โดยละเอียดรอบคอบแล้วเห็นว่าการดำเนินการดังกล่าวจะไม่ส่งผลกระทบอย่างมีนัยสำคัญต่อการดำเนินธุรกิจของบริษัทรวมทั้งผู้มีส่วนได้เสียรายอื่นๆ ทั้งนี้ฝ่ายจัดการจะติดตามสถานการณ์การตลาดอย่างใกล้ชิดและสม่ำเสมอเพื่อพิจารณาระยะเวลาที่เหมาะสมที่สุดในการเริ่มดำเนินโครงการอีกครั้งหนึ่ง </w:t>
      </w:r>
    </w:p>
    <w:p w14:paraId="0A6A7C81" w14:textId="77777777" w:rsidR="00D779CD" w:rsidRDefault="00D779CD" w:rsidP="00D779C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2370AC0" w14:textId="31F37D0B" w:rsidR="00D779CD" w:rsidRDefault="00D779CD" w:rsidP="00D779CD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12EC0">
        <w:rPr>
          <w:rFonts w:ascii="Angsana New" w:hAnsi="Angsana New" w:hint="cs"/>
          <w:spacing w:val="2"/>
          <w:sz w:val="30"/>
          <w:szCs w:val="30"/>
          <w:cs/>
        </w:rPr>
        <w:t>ในไตรมาส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D2E82" w:rsidRPr="005D2E82">
        <w:rPr>
          <w:rFonts w:ascii="Angsana New" w:hAnsi="Angsana New"/>
          <w:spacing w:val="2"/>
          <w:sz w:val="30"/>
          <w:szCs w:val="30"/>
        </w:rPr>
        <w:t>3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ปี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D2E82" w:rsidRPr="005D2E82">
        <w:rPr>
          <w:rFonts w:ascii="Angsana New" w:hAnsi="Angsana New"/>
          <w:spacing w:val="2"/>
          <w:sz w:val="30"/>
          <w:szCs w:val="30"/>
        </w:rPr>
        <w:t>2561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บริษัทแต่งตั้งผู้ประเมินราคาอิสระเพื่อทำการทบทวนและทำการทดสอบการด้อยค่าของที่ดิน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อาคารและอุปกรณ์ระหว่างก่อสร้างในจังหวัดลำพูน</w:t>
      </w:r>
      <w:r w:rsidRPr="00112EC0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112EC0">
        <w:rPr>
          <w:rFonts w:ascii="Angsana New" w:hAnsi="Angsana New" w:hint="cs"/>
          <w:spacing w:val="2"/>
          <w:sz w:val="30"/>
          <w:szCs w:val="30"/>
          <w:cs/>
        </w:rPr>
        <w:t>ผู้ประเมินราคาอิสระประเมินมูลค่ายุติธรรมของที่ดิน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โดยใช้วิธีราคาตลาด</w:t>
      </w:r>
      <w:r w:rsidRPr="00112EC0">
        <w:rPr>
          <w:rFonts w:ascii="Angsana New" w:hAnsi="Angsana New"/>
          <w:spacing w:val="6"/>
          <w:sz w:val="30"/>
          <w:szCs w:val="30"/>
          <w:cs/>
        </w:rPr>
        <w:t xml:space="preserve"> (</w:t>
      </w:r>
      <w:r w:rsidRPr="00112EC0">
        <w:rPr>
          <w:rFonts w:ascii="Angsana New" w:hAnsi="Angsana New"/>
          <w:spacing w:val="6"/>
          <w:sz w:val="30"/>
          <w:szCs w:val="30"/>
        </w:rPr>
        <w:t xml:space="preserve">Market Data Approach) </w:t>
      </w:r>
      <w:r w:rsidRPr="00112EC0">
        <w:rPr>
          <w:rFonts w:ascii="Angsana New" w:hAnsi="Angsana New" w:hint="cs"/>
          <w:spacing w:val="6"/>
          <w:sz w:val="30"/>
          <w:szCs w:val="30"/>
          <w:cs/>
        </w:rPr>
        <w:t>และประเมินมูลค่าของอาคารและอุปกรณ์ระหว่างก่อสร้างโดย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ใช้วิธีราคาทุนการเปลี่ยนแทน</w:t>
      </w:r>
      <w:r w:rsidRPr="00717255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717255">
        <w:rPr>
          <w:rFonts w:ascii="Angsana New" w:hAnsi="Angsana New"/>
          <w:spacing w:val="4"/>
          <w:sz w:val="30"/>
          <w:szCs w:val="30"/>
        </w:rPr>
        <w:t xml:space="preserve">Cost Approach) </w:t>
      </w:r>
      <w:r w:rsidRPr="00717255">
        <w:rPr>
          <w:rFonts w:ascii="Angsana New" w:hAnsi="Angsana New" w:hint="cs"/>
          <w:spacing w:val="4"/>
          <w:sz w:val="30"/>
          <w:szCs w:val="30"/>
          <w:cs/>
        </w:rPr>
        <w:t>เป็นผลให้บริษัทรับรู้ผลขาดทุนจากการด้อยค่าเป็นจำนวนเงิน</w:t>
      </w:r>
      <w:r w:rsidRPr="00717255">
        <w:rPr>
          <w:rFonts w:ascii="Angsana New" w:hAnsi="Angsana New"/>
          <w:sz w:val="30"/>
          <w:szCs w:val="30"/>
          <w:cs/>
        </w:rPr>
        <w:t xml:space="preserve"> </w:t>
      </w:r>
      <w:r w:rsidR="00974947" w:rsidRPr="004847DE">
        <w:rPr>
          <w:rFonts w:ascii="Angsana New" w:hAnsi="Angsana New"/>
          <w:sz w:val="30"/>
          <w:szCs w:val="30"/>
        </w:rPr>
        <w:t>2</w:t>
      </w:r>
      <w:r w:rsidR="00322E78" w:rsidRPr="004847DE">
        <w:rPr>
          <w:rFonts w:ascii="Angsana New" w:hAnsi="Angsana New"/>
          <w:sz w:val="30"/>
          <w:szCs w:val="30"/>
        </w:rPr>
        <w:t>1</w:t>
      </w:r>
      <w:r w:rsidRPr="004847DE">
        <w:rPr>
          <w:rFonts w:ascii="Angsana New" w:hAnsi="Angsana New"/>
          <w:sz w:val="30"/>
          <w:szCs w:val="30"/>
          <w:cs/>
        </w:rPr>
        <w:t xml:space="preserve"> </w:t>
      </w:r>
      <w:r w:rsidRPr="004847DE">
        <w:rPr>
          <w:rFonts w:ascii="Angsana New" w:hAnsi="Angsana New" w:hint="cs"/>
          <w:sz w:val="30"/>
          <w:szCs w:val="30"/>
          <w:cs/>
        </w:rPr>
        <w:t>ล้านบาท</w:t>
      </w:r>
      <w:r w:rsidRPr="004847DE">
        <w:rPr>
          <w:rFonts w:ascii="Angsana New" w:hAnsi="Angsana New"/>
          <w:sz w:val="30"/>
          <w:szCs w:val="30"/>
        </w:rPr>
        <w:t xml:space="preserve"> </w:t>
      </w:r>
      <w:r w:rsidR="00124062" w:rsidRPr="004847DE">
        <w:rPr>
          <w:rFonts w:ascii="Angsana New" w:hAnsi="Angsana New" w:hint="cs"/>
          <w:sz w:val="30"/>
          <w:szCs w:val="30"/>
          <w:cs/>
        </w:rPr>
        <w:t xml:space="preserve">และในปี </w:t>
      </w:r>
      <w:r w:rsidR="00124062" w:rsidRPr="004847DE">
        <w:rPr>
          <w:rFonts w:ascii="Angsana New" w:hAnsi="Angsana New"/>
          <w:sz w:val="30"/>
          <w:szCs w:val="30"/>
        </w:rPr>
        <w:t xml:space="preserve">2562 </w:t>
      </w:r>
      <w:r w:rsidR="00124062" w:rsidRPr="004847DE">
        <w:rPr>
          <w:rFonts w:ascii="Angsana New" w:hAnsi="Angsana New" w:hint="cs"/>
          <w:sz w:val="30"/>
          <w:szCs w:val="30"/>
          <w:cs/>
        </w:rPr>
        <w:t>บริษัทได้ทบทวนและทดสอบการด้อยค่าของที่ดิน อาคารและอุปกรณ์ระหว่างก่อสร้าง</w:t>
      </w:r>
      <w:r w:rsidR="00124062" w:rsidRPr="004847DE">
        <w:rPr>
          <w:rFonts w:ascii="Angsana New" w:hAnsi="Angsana New" w:hint="cs"/>
          <w:spacing w:val="-2"/>
          <w:sz w:val="30"/>
          <w:szCs w:val="30"/>
          <w:cs/>
        </w:rPr>
        <w:t>ในจังหวัดลำพูนโดยใช้ข้อมูลของผู้ประเมินราคาอิสระในการคำนวณ เป็นผลให้บริษัทรับรู้ผลขาดทุนจากการด้อยค่า</w:t>
      </w:r>
      <w:r w:rsidR="00124062">
        <w:rPr>
          <w:rFonts w:ascii="Angsana New" w:hAnsi="Angsana New" w:hint="cs"/>
          <w:spacing w:val="6"/>
          <w:sz w:val="30"/>
          <w:szCs w:val="30"/>
          <w:cs/>
        </w:rPr>
        <w:t xml:space="preserve">เป็นเงินจำนวน </w:t>
      </w:r>
      <w:r w:rsidR="00124062">
        <w:rPr>
          <w:rFonts w:ascii="Angsana New" w:hAnsi="Angsana New"/>
          <w:spacing w:val="6"/>
          <w:sz w:val="30"/>
          <w:szCs w:val="30"/>
        </w:rPr>
        <w:t xml:space="preserve">6 </w:t>
      </w:r>
      <w:r w:rsidR="00124062">
        <w:rPr>
          <w:rFonts w:ascii="Angsana New" w:hAnsi="Angsana New" w:hint="cs"/>
          <w:spacing w:val="6"/>
          <w:sz w:val="30"/>
          <w:szCs w:val="30"/>
          <w:cs/>
        </w:rPr>
        <w:t xml:space="preserve">ล้านบาท การวัดมูลค่ายุติธรรมดังกล่าว ถูกจัดลำดับชั้นการวัดมูลค่ายุติธรรมอยู่ในระดับที่ </w:t>
      </w:r>
      <w:r w:rsidR="00124062">
        <w:rPr>
          <w:rFonts w:ascii="Angsana New" w:hAnsi="Angsana New"/>
          <w:spacing w:val="6"/>
          <w:sz w:val="30"/>
          <w:szCs w:val="30"/>
        </w:rPr>
        <w:t>3</w:t>
      </w:r>
    </w:p>
    <w:p w14:paraId="09E1D70B" w14:textId="51C07FC7" w:rsidR="003B46D0" w:rsidRPr="003B46D0" w:rsidRDefault="003B46D0" w:rsidP="003B46D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C6638CF" w14:textId="77777777" w:rsidR="003B46D0" w:rsidRDefault="003B46D0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89E44FB" w14:textId="77777777" w:rsidR="003B46D0" w:rsidRPr="007671A3" w:rsidRDefault="003B46D0" w:rsidP="009E1C80">
      <w:pPr>
        <w:tabs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3EE4AA9B" w14:textId="3FEE43FF" w:rsidR="000704CA" w:rsidRPr="007671A3" w:rsidRDefault="000704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7671A3">
        <w:rPr>
          <w:rFonts w:ascii="Angsana New" w:hAnsi="Angsana New"/>
          <w:sz w:val="20"/>
          <w:szCs w:val="20"/>
        </w:rPr>
        <w:br w:type="page"/>
      </w:r>
    </w:p>
    <w:p w14:paraId="6571C8F5" w14:textId="77777777" w:rsidR="003E4DF2" w:rsidRPr="007671A3" w:rsidRDefault="0046205D" w:rsidP="00EA1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14:paraId="5937583D" w14:textId="77777777" w:rsidR="00F577BE" w:rsidRPr="007671A3" w:rsidRDefault="00F577BE" w:rsidP="000302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563"/>
        <w:gridCol w:w="1350"/>
        <w:gridCol w:w="270"/>
        <w:gridCol w:w="1350"/>
        <w:gridCol w:w="270"/>
        <w:gridCol w:w="1350"/>
      </w:tblGrid>
      <w:tr w:rsidR="002117AF" w:rsidRPr="007671A3" w14:paraId="18995CC8" w14:textId="77777777" w:rsidTr="00EA1D08">
        <w:trPr>
          <w:tblHeader/>
        </w:trPr>
        <w:tc>
          <w:tcPr>
            <w:tcW w:w="4563" w:type="dxa"/>
          </w:tcPr>
          <w:p w14:paraId="3B40F1F4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58EF6A8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17AF" w:rsidRPr="007671A3" w14:paraId="55581AD7" w14:textId="77777777" w:rsidTr="00EA1D08">
        <w:trPr>
          <w:tblHeader/>
        </w:trPr>
        <w:tc>
          <w:tcPr>
            <w:tcW w:w="4563" w:type="dxa"/>
          </w:tcPr>
          <w:p w14:paraId="4E891EA6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B95960E" w14:textId="77777777" w:rsidR="002117AF" w:rsidRPr="007671A3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14AA85E8" w14:textId="77777777" w:rsidR="002117AF" w:rsidRPr="007671A3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CDFE18E" w14:textId="6E86DD8D" w:rsidR="002117AF" w:rsidRPr="007671A3" w:rsidRDefault="00A469A3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2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ต้นทุนระหว่างพัฒนา</w:t>
            </w:r>
          </w:p>
        </w:tc>
        <w:tc>
          <w:tcPr>
            <w:tcW w:w="270" w:type="dxa"/>
          </w:tcPr>
          <w:p w14:paraId="63DD0157" w14:textId="77777777" w:rsidR="002117AF" w:rsidRPr="007671A3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3705066" w14:textId="77777777" w:rsidR="00EB7834" w:rsidRDefault="00EB7834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64A241C" w14:textId="394B28FD" w:rsidR="002117AF" w:rsidRPr="00F51BF9" w:rsidRDefault="002117AF" w:rsidP="00EB78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7CCF95AA" w14:textId="77777777" w:rsidTr="001059BC">
        <w:trPr>
          <w:tblHeader/>
        </w:trPr>
        <w:tc>
          <w:tcPr>
            <w:tcW w:w="4563" w:type="dxa"/>
          </w:tcPr>
          <w:p w14:paraId="300A8D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FEA5BC7" w14:textId="77777777" w:rsidR="002117AF" w:rsidRPr="007671A3" w:rsidRDefault="002117A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192F3759" w14:textId="77777777" w:rsidTr="001059BC">
        <w:tc>
          <w:tcPr>
            <w:tcW w:w="4563" w:type="dxa"/>
          </w:tcPr>
          <w:p w14:paraId="42AD99B0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18EDC364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6D8D9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DEF2BE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131EBD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8F2FF3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F40D2" w:rsidRPr="007671A3" w14:paraId="135F1007" w14:textId="77777777" w:rsidTr="001059BC">
        <w:tc>
          <w:tcPr>
            <w:tcW w:w="4563" w:type="dxa"/>
          </w:tcPr>
          <w:p w14:paraId="436B2268" w14:textId="2A3D21D1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0013B7CB" w14:textId="1BFB51C5" w:rsidR="006F40D2" w:rsidRPr="00A469A3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18,429</w:t>
            </w:r>
          </w:p>
        </w:tc>
        <w:tc>
          <w:tcPr>
            <w:tcW w:w="270" w:type="dxa"/>
          </w:tcPr>
          <w:p w14:paraId="0F7E8937" w14:textId="77777777" w:rsidR="006F40D2" w:rsidRPr="00A469A3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462CBBE" w14:textId="230F199E" w:rsidR="006F40D2" w:rsidRPr="00A469A3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2EE11A" w14:textId="77777777" w:rsidR="006F40D2" w:rsidRPr="00A469A3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A7E891D" w14:textId="6A8DB4E9" w:rsidR="006F40D2" w:rsidRPr="00A469A3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18,429</w:t>
            </w:r>
          </w:p>
        </w:tc>
      </w:tr>
      <w:tr w:rsidR="006F40D2" w:rsidRPr="007671A3" w14:paraId="463653FB" w14:textId="77777777" w:rsidTr="000704CA">
        <w:tc>
          <w:tcPr>
            <w:tcW w:w="4563" w:type="dxa"/>
          </w:tcPr>
          <w:p w14:paraId="40F6A500" w14:textId="77777777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124BD47" w14:textId="310BD962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1,395</w:t>
            </w:r>
          </w:p>
        </w:tc>
        <w:tc>
          <w:tcPr>
            <w:tcW w:w="270" w:type="dxa"/>
          </w:tcPr>
          <w:p w14:paraId="097E2330" w14:textId="77777777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718AC79" w14:textId="315C5F64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189D751A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BA2236F" w14:textId="28ABECB5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2,105</w:t>
            </w:r>
          </w:p>
        </w:tc>
      </w:tr>
      <w:tr w:rsidR="006F40D2" w:rsidRPr="007671A3" w14:paraId="0D12F254" w14:textId="77777777" w:rsidTr="000704CA">
        <w:tc>
          <w:tcPr>
            <w:tcW w:w="4563" w:type="dxa"/>
          </w:tcPr>
          <w:p w14:paraId="2D40AB5C" w14:textId="645AEF5E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2D61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4FAC6D5" w14:textId="31B7D514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70" w:type="dxa"/>
          </w:tcPr>
          <w:p w14:paraId="43AAAE1F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5E6C5D0" w14:textId="6B4FD046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13F7B48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B692DE7" w14:textId="56534B59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</w:tr>
      <w:tr w:rsidR="006F40D2" w:rsidRPr="007671A3" w14:paraId="6B72F497" w14:textId="77777777" w:rsidTr="000704CA">
        <w:tc>
          <w:tcPr>
            <w:tcW w:w="4563" w:type="dxa"/>
          </w:tcPr>
          <w:p w14:paraId="2AE745D3" w14:textId="723BC126" w:rsidR="006F40D2" w:rsidRPr="007671A3" w:rsidRDefault="006F40D2" w:rsidP="006F40D2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56E8A2B" w14:textId="747636BB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19,726</w:t>
            </w:r>
          </w:p>
        </w:tc>
        <w:tc>
          <w:tcPr>
            <w:tcW w:w="270" w:type="dxa"/>
          </w:tcPr>
          <w:p w14:paraId="7CB75747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09C3FD2" w14:textId="6FF5F3DB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5492D0A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35192A2" w14:textId="547E81FA" w:rsidR="006F40D2" w:rsidRPr="003C776C" w:rsidRDefault="006F40D2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20,436</w:t>
            </w:r>
          </w:p>
        </w:tc>
      </w:tr>
      <w:tr w:rsidR="006F40D2" w:rsidRPr="007671A3" w14:paraId="4EE219A1" w14:textId="77777777" w:rsidTr="000704CA">
        <w:tc>
          <w:tcPr>
            <w:tcW w:w="4563" w:type="dxa"/>
          </w:tcPr>
          <w:p w14:paraId="341E3759" w14:textId="77777777" w:rsidR="006F40D2" w:rsidRPr="007671A3" w:rsidRDefault="006F40D2" w:rsidP="006F40D2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063E30DF" w14:textId="115864D1" w:rsidR="006F40D2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1AE57ED4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13F5E1C" w14:textId="2CFF47A9" w:rsidR="006F40D2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270A42DF" w14:textId="77777777" w:rsidR="006F40D2" w:rsidRPr="003C776C" w:rsidRDefault="006F40D2" w:rsidP="006F40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FB431AA" w14:textId="290DD9D9" w:rsidR="006F40D2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423</w:t>
            </w:r>
          </w:p>
        </w:tc>
      </w:tr>
      <w:tr w:rsidR="004B4D21" w:rsidRPr="007671A3" w14:paraId="522DB7DB" w14:textId="77777777" w:rsidTr="000704CA">
        <w:tc>
          <w:tcPr>
            <w:tcW w:w="4563" w:type="dxa"/>
          </w:tcPr>
          <w:p w14:paraId="15A0606B" w14:textId="3D535C44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2D61">
              <w:rPr>
                <w:rFonts w:ascii="Angsana New" w:hAnsi="Angsana New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350" w:type="dxa"/>
            <w:vAlign w:val="bottom"/>
          </w:tcPr>
          <w:p w14:paraId="449FA3FD" w14:textId="4DB06D31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(550)</w:t>
            </w:r>
          </w:p>
        </w:tc>
        <w:tc>
          <w:tcPr>
            <w:tcW w:w="270" w:type="dxa"/>
          </w:tcPr>
          <w:p w14:paraId="3B6306D0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61093499" w14:textId="0459BE5B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933C605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2409200" w14:textId="50DCC115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(550)</w:t>
            </w:r>
          </w:p>
        </w:tc>
      </w:tr>
      <w:tr w:rsidR="004B4D21" w:rsidRPr="007671A3" w14:paraId="376320D8" w14:textId="77777777" w:rsidTr="00435A5D">
        <w:tc>
          <w:tcPr>
            <w:tcW w:w="4563" w:type="dxa"/>
          </w:tcPr>
          <w:p w14:paraId="3F4A369E" w14:textId="6E0FF765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D1E15BB" w14:textId="424416A9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2634619B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2913367" w14:textId="2CB9FE4B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(710)</w:t>
            </w:r>
          </w:p>
        </w:tc>
        <w:tc>
          <w:tcPr>
            <w:tcW w:w="270" w:type="dxa"/>
          </w:tcPr>
          <w:p w14:paraId="576DC3D1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8FE1B1E" w14:textId="71CA93D8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B4D21" w:rsidRPr="007671A3" w14:paraId="2D2E4C97" w14:textId="77777777" w:rsidTr="00435A5D">
        <w:tc>
          <w:tcPr>
            <w:tcW w:w="4563" w:type="dxa"/>
          </w:tcPr>
          <w:p w14:paraId="5ED4B8D1" w14:textId="03E21A88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C31214" w14:textId="677DB658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20,148</w:t>
            </w:r>
          </w:p>
        </w:tc>
        <w:tc>
          <w:tcPr>
            <w:tcW w:w="270" w:type="dxa"/>
          </w:tcPr>
          <w:p w14:paraId="53994F2C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3B7F36E2" w14:textId="4055CC2F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1A694529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38EED31" w14:textId="5B4CA724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20,309</w:t>
            </w:r>
          </w:p>
        </w:tc>
      </w:tr>
      <w:tr w:rsidR="004B4D21" w:rsidRPr="007671A3" w14:paraId="7BA2E2BF" w14:textId="77777777" w:rsidTr="00435A5D">
        <w:tc>
          <w:tcPr>
            <w:tcW w:w="4563" w:type="dxa"/>
          </w:tcPr>
          <w:p w14:paraId="643D03E3" w14:textId="77777777" w:rsidR="004B4D21" w:rsidRPr="007671A3" w:rsidRDefault="004B4D21" w:rsidP="004B4D21">
            <w:pPr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CAFCCD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D50F613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1A2E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E24A79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4FF626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1B11A3D5" w14:textId="77777777" w:rsidTr="00435A5D">
        <w:tc>
          <w:tcPr>
            <w:tcW w:w="4563" w:type="dxa"/>
          </w:tcPr>
          <w:p w14:paraId="32E1BC83" w14:textId="77777777" w:rsidR="004B4D21" w:rsidRPr="007671A3" w:rsidRDefault="004B4D21" w:rsidP="004B4D21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1909C2A3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67CA0E9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35DF3E" w14:textId="77777777" w:rsidR="004B4D21" w:rsidRPr="007671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C203C6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1789E3" w14:textId="77777777" w:rsidR="004B4D21" w:rsidRPr="007671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27C8195C" w14:textId="77777777" w:rsidTr="000704CA">
        <w:tc>
          <w:tcPr>
            <w:tcW w:w="4563" w:type="dxa"/>
          </w:tcPr>
          <w:p w14:paraId="0EC6D81B" w14:textId="3D1D3235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7D5D4059" w14:textId="5D5CF3D9" w:rsidR="004B4D21" w:rsidRPr="00A469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12,846</w:t>
            </w:r>
          </w:p>
        </w:tc>
        <w:tc>
          <w:tcPr>
            <w:tcW w:w="270" w:type="dxa"/>
          </w:tcPr>
          <w:p w14:paraId="7D7A8D8A" w14:textId="77777777" w:rsidR="004B4D21" w:rsidRPr="00A469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194E709" w14:textId="20A3008A" w:rsidR="004B4D21" w:rsidRPr="00A469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702082" w14:textId="77777777" w:rsidR="004B4D21" w:rsidRPr="00A469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9BE5B4" w14:textId="7BE13014" w:rsidR="004B4D21" w:rsidRPr="00A469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A469A3">
              <w:rPr>
                <w:rFonts w:ascii="Angsana New" w:hAnsi="Angsana New"/>
                <w:sz w:val="30"/>
                <w:szCs w:val="30"/>
              </w:rPr>
              <w:t>12,846</w:t>
            </w:r>
          </w:p>
        </w:tc>
      </w:tr>
      <w:tr w:rsidR="004B4D21" w:rsidRPr="007671A3" w14:paraId="117FF7B8" w14:textId="77777777" w:rsidTr="003D26E6">
        <w:tc>
          <w:tcPr>
            <w:tcW w:w="4563" w:type="dxa"/>
          </w:tcPr>
          <w:p w14:paraId="4281B8B6" w14:textId="77777777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0597F33D" w14:textId="7555B6D8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  <w:tc>
          <w:tcPr>
            <w:tcW w:w="270" w:type="dxa"/>
          </w:tcPr>
          <w:p w14:paraId="315B2BD3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1AD0E21" w14:textId="5F971076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03BE9D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5B45079" w14:textId="244EFD09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1,337</w:t>
            </w:r>
          </w:p>
        </w:tc>
      </w:tr>
      <w:tr w:rsidR="004B4D21" w:rsidRPr="007671A3" w14:paraId="30BB4B67" w14:textId="77777777" w:rsidTr="003D26E6">
        <w:tc>
          <w:tcPr>
            <w:tcW w:w="4563" w:type="dxa"/>
          </w:tcPr>
          <w:p w14:paraId="23970FB8" w14:textId="74D2D3ED" w:rsidR="004B4D21" w:rsidRPr="007671A3" w:rsidRDefault="00104490" w:rsidP="004B4D21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จำหน่าย</w:t>
            </w:r>
            <w:r>
              <w:rPr>
                <w:rFonts w:ascii="Angsana New" w:hAnsi="Angsana New"/>
                <w:sz w:val="30"/>
                <w:szCs w:val="30"/>
              </w:rPr>
              <w:t>/</w:t>
            </w:r>
            <w:r w:rsidR="004B4D21" w:rsidRPr="00791FA9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42DB7C" w14:textId="74548463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  <w:tc>
          <w:tcPr>
            <w:tcW w:w="270" w:type="dxa"/>
          </w:tcPr>
          <w:p w14:paraId="20EB157E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5A4368C" w14:textId="679B9FE4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CD8668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A0CD6" w14:textId="054E015D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(98)</w:t>
            </w:r>
          </w:p>
        </w:tc>
      </w:tr>
      <w:tr w:rsidR="004B4D21" w:rsidRPr="007671A3" w14:paraId="54993952" w14:textId="77777777" w:rsidTr="003D26E6">
        <w:tc>
          <w:tcPr>
            <w:tcW w:w="4563" w:type="dxa"/>
          </w:tcPr>
          <w:p w14:paraId="754F0570" w14:textId="5F5CEDFA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3909158" w14:textId="6967B6FC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14,085</w:t>
            </w:r>
          </w:p>
        </w:tc>
        <w:tc>
          <w:tcPr>
            <w:tcW w:w="270" w:type="dxa"/>
          </w:tcPr>
          <w:p w14:paraId="0C24E052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DBE6D4C" w14:textId="62C7F920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D73EFB4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3BF7FDE" w14:textId="1C96FE04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14,085</w:t>
            </w:r>
          </w:p>
        </w:tc>
      </w:tr>
      <w:tr w:rsidR="004B4D21" w:rsidRPr="007671A3" w14:paraId="638B7F0A" w14:textId="77777777" w:rsidTr="00595B93">
        <w:tc>
          <w:tcPr>
            <w:tcW w:w="4563" w:type="dxa"/>
          </w:tcPr>
          <w:p w14:paraId="1538D82E" w14:textId="77777777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40CA2AF0" w14:textId="237B72CA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  <w:tc>
          <w:tcPr>
            <w:tcW w:w="270" w:type="dxa"/>
          </w:tcPr>
          <w:p w14:paraId="26DE04F1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705D88" w14:textId="66E35102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C0E4ED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E1B2C9E" w14:textId="5326FAB6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1,333</w:t>
            </w:r>
          </w:p>
        </w:tc>
      </w:tr>
      <w:tr w:rsidR="004B4D21" w:rsidRPr="007671A3" w14:paraId="026DC6C7" w14:textId="77777777" w:rsidTr="00595B93">
        <w:tc>
          <w:tcPr>
            <w:tcW w:w="4563" w:type="dxa"/>
          </w:tcPr>
          <w:p w14:paraId="0CC8F4E1" w14:textId="020F16BA" w:rsidR="004B4D21" w:rsidRPr="007671A3" w:rsidRDefault="004B4D21" w:rsidP="004B4D21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FA9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 </w:t>
            </w:r>
          </w:p>
        </w:tc>
        <w:tc>
          <w:tcPr>
            <w:tcW w:w="1350" w:type="dxa"/>
            <w:vAlign w:val="bottom"/>
          </w:tcPr>
          <w:p w14:paraId="146700FB" w14:textId="4AACFE88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  <w:tc>
          <w:tcPr>
            <w:tcW w:w="270" w:type="dxa"/>
          </w:tcPr>
          <w:p w14:paraId="4E9D5B39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5C182D6" w14:textId="39A7A2C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C4F925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7E97037D" w14:textId="7B7383C9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3C776C">
              <w:rPr>
                <w:rFonts w:ascii="Angsana New" w:hAnsi="Angsana New"/>
                <w:sz w:val="30"/>
                <w:szCs w:val="30"/>
              </w:rPr>
              <w:t>(63)</w:t>
            </w:r>
          </w:p>
        </w:tc>
      </w:tr>
      <w:tr w:rsidR="004B4D21" w:rsidRPr="007671A3" w14:paraId="13E1184A" w14:textId="77777777" w:rsidTr="00595B93">
        <w:tc>
          <w:tcPr>
            <w:tcW w:w="4563" w:type="dxa"/>
          </w:tcPr>
          <w:p w14:paraId="79959412" w14:textId="43058104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E76E3" w14:textId="7DA9F5DF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15,355</w:t>
            </w:r>
          </w:p>
        </w:tc>
        <w:tc>
          <w:tcPr>
            <w:tcW w:w="270" w:type="dxa"/>
          </w:tcPr>
          <w:p w14:paraId="1503E884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FBC1C8" w14:textId="6F1C7918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245E77A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CE1AA6" w14:textId="03C5E035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15,355</w:t>
            </w:r>
          </w:p>
        </w:tc>
      </w:tr>
      <w:tr w:rsidR="004B4D21" w:rsidRPr="007671A3" w14:paraId="61266BA0" w14:textId="77777777" w:rsidTr="00064D74">
        <w:tc>
          <w:tcPr>
            <w:tcW w:w="4563" w:type="dxa"/>
          </w:tcPr>
          <w:p w14:paraId="332EFD44" w14:textId="77777777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B6D5DF" w14:textId="77777777" w:rsidR="004B4D21" w:rsidRPr="007671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D37A061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A10974F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898518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BC3C9ED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444E36D2" w14:textId="77777777" w:rsidTr="00EA1D08">
        <w:tc>
          <w:tcPr>
            <w:tcW w:w="4563" w:type="dxa"/>
          </w:tcPr>
          <w:p w14:paraId="3D6D9B63" w14:textId="438D320D" w:rsidR="004B4D21" w:rsidRPr="007671A3" w:rsidRDefault="004B4D21" w:rsidP="004B4D2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30EEE9E6" w14:textId="77777777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88FFA97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8D4B1F" w14:textId="77777777" w:rsidR="004B4D21" w:rsidRPr="007671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87BD0E" w14:textId="77777777" w:rsidR="004B4D21" w:rsidRPr="007671A3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36C7EEE" w14:textId="77777777" w:rsidR="004B4D21" w:rsidRPr="007671A3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B4D21" w:rsidRPr="007671A3" w14:paraId="5CDE68B7" w14:textId="77777777" w:rsidTr="00EA1D08">
        <w:tc>
          <w:tcPr>
            <w:tcW w:w="4563" w:type="dxa"/>
          </w:tcPr>
          <w:p w14:paraId="0799DF46" w14:textId="598E4218" w:rsidR="004B4D21" w:rsidRPr="007671A3" w:rsidRDefault="004B4D21" w:rsidP="004B4D21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351730C2" w14:textId="21E96223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5,641</w:t>
            </w:r>
          </w:p>
        </w:tc>
        <w:tc>
          <w:tcPr>
            <w:tcW w:w="270" w:type="dxa"/>
          </w:tcPr>
          <w:p w14:paraId="55B66262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0E9369F" w14:textId="28129B19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  <w:tc>
          <w:tcPr>
            <w:tcW w:w="270" w:type="dxa"/>
          </w:tcPr>
          <w:p w14:paraId="1DE1569E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C4B19B" w14:textId="3A99CDF0" w:rsidR="004B4D21" w:rsidRPr="003C776C" w:rsidRDefault="004B4D21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6,351</w:t>
            </w:r>
          </w:p>
        </w:tc>
      </w:tr>
      <w:tr w:rsidR="004B4D21" w:rsidRPr="007671A3" w14:paraId="5E5818C1" w14:textId="77777777" w:rsidTr="00EA1D08">
        <w:tc>
          <w:tcPr>
            <w:tcW w:w="4563" w:type="dxa"/>
          </w:tcPr>
          <w:p w14:paraId="5B64136A" w14:textId="77A42DE9" w:rsidR="004B4D21" w:rsidRPr="007671A3" w:rsidRDefault="004B4D21" w:rsidP="004B4D2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49A8AB" w14:textId="5614EA42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4,793</w:t>
            </w:r>
          </w:p>
        </w:tc>
        <w:tc>
          <w:tcPr>
            <w:tcW w:w="270" w:type="dxa"/>
          </w:tcPr>
          <w:p w14:paraId="09D875D3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502CE0FD" w14:textId="3DD3D0D7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161</w:t>
            </w:r>
          </w:p>
        </w:tc>
        <w:tc>
          <w:tcPr>
            <w:tcW w:w="270" w:type="dxa"/>
          </w:tcPr>
          <w:p w14:paraId="64C032BC" w14:textId="77777777" w:rsidR="004B4D21" w:rsidRPr="003C776C" w:rsidRDefault="004B4D21" w:rsidP="004B4D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3C67348F" w14:textId="72DD8212" w:rsidR="004B4D21" w:rsidRPr="003C776C" w:rsidRDefault="003C776C" w:rsidP="003C77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C776C">
              <w:rPr>
                <w:rFonts w:ascii="Angsana New" w:hAnsi="Angsana New"/>
                <w:b/>
                <w:bCs/>
                <w:sz w:val="30"/>
                <w:szCs w:val="30"/>
              </w:rPr>
              <w:t>4,954</w:t>
            </w:r>
          </w:p>
        </w:tc>
      </w:tr>
    </w:tbl>
    <w:p w14:paraId="74BA96E7" w14:textId="77777777" w:rsidR="00B366B7" w:rsidRPr="007671A3" w:rsidRDefault="00B366B7"/>
    <w:tbl>
      <w:tblPr>
        <w:tblW w:w="916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572"/>
        <w:gridCol w:w="1350"/>
        <w:gridCol w:w="270"/>
        <w:gridCol w:w="1350"/>
        <w:gridCol w:w="270"/>
        <w:gridCol w:w="1350"/>
      </w:tblGrid>
      <w:tr w:rsidR="002117AF" w:rsidRPr="007671A3" w14:paraId="5A9B84C2" w14:textId="77777777" w:rsidTr="00274CAF">
        <w:trPr>
          <w:tblHeader/>
        </w:trPr>
        <w:tc>
          <w:tcPr>
            <w:tcW w:w="4572" w:type="dxa"/>
          </w:tcPr>
          <w:p w14:paraId="353C003F" w14:textId="77777777" w:rsidR="00FA4397" w:rsidRPr="007671A3" w:rsidRDefault="001840BD" w:rsidP="00B366B7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4590" w:type="dxa"/>
            <w:gridSpan w:val="5"/>
          </w:tcPr>
          <w:p w14:paraId="59E2531E" w14:textId="77777777" w:rsidR="002117AF" w:rsidRPr="007671A3" w:rsidRDefault="002117AF" w:rsidP="00744044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117AF" w:rsidRPr="007671A3" w14:paraId="5CF43923" w14:textId="77777777" w:rsidTr="00274CAF">
        <w:trPr>
          <w:tblHeader/>
        </w:trPr>
        <w:tc>
          <w:tcPr>
            <w:tcW w:w="4572" w:type="dxa"/>
          </w:tcPr>
          <w:p w14:paraId="1B40DEAB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8C25FE1" w14:textId="77777777" w:rsidR="002117AF" w:rsidRPr="007671A3" w:rsidRDefault="002117AF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</w:t>
            </w:r>
            <w:r w:rsidR="00457A88" w:rsidRPr="007671A3">
              <w:rPr>
                <w:rFonts w:ascii="Angsana New" w:hAnsi="Angsana New"/>
                <w:sz w:val="30"/>
                <w:szCs w:val="30"/>
                <w:cs/>
              </w:rPr>
              <w:t>ต์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แวร์</w:t>
            </w:r>
          </w:p>
        </w:tc>
        <w:tc>
          <w:tcPr>
            <w:tcW w:w="270" w:type="dxa"/>
          </w:tcPr>
          <w:p w14:paraId="73E500B8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35985B6" w14:textId="09C77FFE" w:rsidR="002117AF" w:rsidRPr="007671A3" w:rsidRDefault="00A469A3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ต้นทุนระหว่างพัฒนา</w:t>
            </w:r>
          </w:p>
        </w:tc>
        <w:tc>
          <w:tcPr>
            <w:tcW w:w="270" w:type="dxa"/>
          </w:tcPr>
          <w:p w14:paraId="0C6B5C21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DBA1CA2" w14:textId="77777777" w:rsidR="002117AF" w:rsidRPr="007671A3" w:rsidRDefault="002117AF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595C005" w14:textId="77777777" w:rsidR="002117AF" w:rsidRPr="00F51BF9" w:rsidRDefault="002117AF" w:rsidP="001044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51BF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2117AF" w:rsidRPr="007671A3" w14:paraId="3B1643E2" w14:textId="77777777" w:rsidTr="00274CAF">
        <w:trPr>
          <w:tblHeader/>
        </w:trPr>
        <w:tc>
          <w:tcPr>
            <w:tcW w:w="4572" w:type="dxa"/>
          </w:tcPr>
          <w:p w14:paraId="2040CBD5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70D8753B" w14:textId="77777777" w:rsidR="002117AF" w:rsidRPr="007671A3" w:rsidRDefault="002117AF" w:rsidP="0074404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117AF" w:rsidRPr="007671A3" w14:paraId="42D32463" w14:textId="77777777" w:rsidTr="000704CA">
        <w:tc>
          <w:tcPr>
            <w:tcW w:w="4572" w:type="dxa"/>
          </w:tcPr>
          <w:p w14:paraId="6036FADC" w14:textId="77777777" w:rsidR="002117AF" w:rsidRPr="007671A3" w:rsidRDefault="002117AF" w:rsidP="00744044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350" w:type="dxa"/>
          </w:tcPr>
          <w:p w14:paraId="3842A7E2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F5A65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3ABD7F7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89018F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D0DBB30" w14:textId="77777777" w:rsidR="002117AF" w:rsidRPr="007671A3" w:rsidRDefault="002117AF" w:rsidP="00D03C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51470" w:rsidRPr="007671A3" w14:paraId="3678FD2B" w14:textId="77777777" w:rsidTr="000704CA">
        <w:tc>
          <w:tcPr>
            <w:tcW w:w="4572" w:type="dxa"/>
          </w:tcPr>
          <w:p w14:paraId="3927BEDC" w14:textId="243B2EC8" w:rsidR="00251470" w:rsidRPr="007671A3" w:rsidRDefault="00251470" w:rsidP="0025147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44D1D00B" w14:textId="6413D975" w:rsidR="00251470" w:rsidRPr="001C392C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92C">
              <w:rPr>
                <w:rFonts w:ascii="Angsana New" w:hAnsi="Angsana New"/>
                <w:sz w:val="30"/>
                <w:szCs w:val="30"/>
              </w:rPr>
              <w:t>14,935</w:t>
            </w:r>
          </w:p>
        </w:tc>
        <w:tc>
          <w:tcPr>
            <w:tcW w:w="270" w:type="dxa"/>
          </w:tcPr>
          <w:p w14:paraId="402712D5" w14:textId="77777777" w:rsidR="00251470" w:rsidRPr="001C392C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60A513E" w14:textId="70383E21" w:rsidR="00251470" w:rsidRPr="001C392C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392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DB8586" w14:textId="77777777" w:rsidR="00251470" w:rsidRPr="001C392C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9E42E4" w14:textId="633F73E8" w:rsidR="00251470" w:rsidRPr="001C392C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1C392C">
              <w:rPr>
                <w:rFonts w:ascii="Angsana New" w:hAnsi="Angsana New"/>
                <w:sz w:val="30"/>
                <w:szCs w:val="30"/>
              </w:rPr>
              <w:t>14,935</w:t>
            </w:r>
          </w:p>
        </w:tc>
      </w:tr>
      <w:tr w:rsidR="00251470" w:rsidRPr="007671A3" w14:paraId="03C013B8" w14:textId="77777777" w:rsidTr="00274CAF">
        <w:tc>
          <w:tcPr>
            <w:tcW w:w="4572" w:type="dxa"/>
          </w:tcPr>
          <w:p w14:paraId="5A953A61" w14:textId="77777777" w:rsidR="00251470" w:rsidRPr="007671A3" w:rsidRDefault="00251470" w:rsidP="00251470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29ED7A53" w14:textId="1B710603" w:rsidR="00251470" w:rsidRPr="006E1BFD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1,195</w:t>
            </w:r>
          </w:p>
        </w:tc>
        <w:tc>
          <w:tcPr>
            <w:tcW w:w="270" w:type="dxa"/>
          </w:tcPr>
          <w:p w14:paraId="167A88E3" w14:textId="7777777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75E231EC" w14:textId="7C76F883" w:rsidR="00251470" w:rsidRPr="006E1BFD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1A21330" w14:textId="7777777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C6D401" w14:textId="1EB26620" w:rsidR="00251470" w:rsidRPr="006E1BFD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1,711</w:t>
            </w:r>
          </w:p>
        </w:tc>
      </w:tr>
      <w:tr w:rsidR="00251470" w:rsidRPr="007671A3" w14:paraId="1FB113C2" w14:textId="77777777" w:rsidTr="00442FA2">
        <w:tc>
          <w:tcPr>
            <w:tcW w:w="4572" w:type="dxa"/>
          </w:tcPr>
          <w:p w14:paraId="7AC12141" w14:textId="43F9133B" w:rsidR="00251470" w:rsidRPr="007671A3" w:rsidRDefault="00251470" w:rsidP="0025147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2D61">
              <w:rPr>
                <w:rFonts w:ascii="Angsana New" w:hAnsi="Angsana New"/>
                <w:sz w:val="30"/>
                <w:szCs w:val="30"/>
                <w:cs/>
              </w:rPr>
              <w:t>จำหน่าย/ตัดรายการบัญชี</w:t>
            </w:r>
          </w:p>
        </w:tc>
        <w:tc>
          <w:tcPr>
            <w:tcW w:w="1350" w:type="dxa"/>
            <w:vAlign w:val="bottom"/>
          </w:tcPr>
          <w:p w14:paraId="5E25A948" w14:textId="5ACFE3CD" w:rsidR="00251470" w:rsidRPr="006E1BFD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65DC13EF" w14:textId="1F20D5B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6F59D6D" w14:textId="60C63C99" w:rsidR="00251470" w:rsidRPr="006E1BFD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A54420" w14:textId="77777777" w:rsidR="00251470" w:rsidRPr="006E1BFD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A335E2E" w14:textId="756ED00B" w:rsidR="00251470" w:rsidRPr="006E1BFD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251470" w:rsidRPr="007671A3" w14:paraId="1C6F0DF6" w14:textId="77777777" w:rsidTr="00274CAF">
        <w:tc>
          <w:tcPr>
            <w:tcW w:w="4572" w:type="dxa"/>
          </w:tcPr>
          <w:p w14:paraId="674FB57E" w14:textId="496FAB82" w:rsidR="00251470" w:rsidRPr="007671A3" w:rsidRDefault="00251470" w:rsidP="00251470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7F28F91" w14:textId="74631F1D" w:rsidR="00251470" w:rsidRPr="007671A3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16,078</w:t>
            </w:r>
          </w:p>
        </w:tc>
        <w:tc>
          <w:tcPr>
            <w:tcW w:w="270" w:type="dxa"/>
          </w:tcPr>
          <w:p w14:paraId="2F7AA3FD" w14:textId="77777777" w:rsidR="00251470" w:rsidRPr="007671A3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EF1F38F" w14:textId="300F9D9D" w:rsidR="00251470" w:rsidRPr="007671A3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731975D6" w14:textId="77777777" w:rsidR="00251470" w:rsidRPr="007671A3" w:rsidRDefault="00251470" w:rsidP="00251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CA781F" w14:textId="37301D2C" w:rsidR="00251470" w:rsidRPr="007671A3" w:rsidRDefault="00251470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16,594</w:t>
            </w:r>
          </w:p>
        </w:tc>
      </w:tr>
      <w:tr w:rsidR="0086451E" w:rsidRPr="007671A3" w14:paraId="6F56874A" w14:textId="77777777" w:rsidTr="00442FA2">
        <w:tc>
          <w:tcPr>
            <w:tcW w:w="4572" w:type="dxa"/>
          </w:tcPr>
          <w:p w14:paraId="6B7761E5" w14:textId="77777777" w:rsidR="0086451E" w:rsidRPr="007671A3" w:rsidRDefault="0086451E" w:rsidP="0086451E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DF36BA0" w14:textId="2BCC56AC" w:rsidR="0086451E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262</w:t>
            </w:r>
          </w:p>
        </w:tc>
        <w:tc>
          <w:tcPr>
            <w:tcW w:w="270" w:type="dxa"/>
          </w:tcPr>
          <w:p w14:paraId="5E74C672" w14:textId="77777777" w:rsidR="0086451E" w:rsidRPr="006E1BFD" w:rsidRDefault="0086451E" w:rsidP="0086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0EDDDC7" w14:textId="6FB546F3" w:rsidR="0086451E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061F762" w14:textId="77777777" w:rsidR="0086451E" w:rsidRPr="006E1BFD" w:rsidRDefault="0086451E" w:rsidP="008645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95C2725" w14:textId="3D82E6F0" w:rsidR="0086451E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390</w:t>
            </w:r>
          </w:p>
        </w:tc>
      </w:tr>
      <w:tr w:rsidR="006E1BFD" w:rsidRPr="007671A3" w14:paraId="3C056975" w14:textId="77777777" w:rsidTr="00442FA2">
        <w:tc>
          <w:tcPr>
            <w:tcW w:w="4572" w:type="dxa"/>
          </w:tcPr>
          <w:p w14:paraId="7DD31D70" w14:textId="38D911AD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802D61">
              <w:rPr>
                <w:rFonts w:ascii="Angsana New" w:hAnsi="Angsana New"/>
                <w:sz w:val="30"/>
                <w:szCs w:val="30"/>
                <w:cs/>
              </w:rPr>
              <w:t>ตัดรายการบัญชี</w:t>
            </w:r>
          </w:p>
        </w:tc>
        <w:tc>
          <w:tcPr>
            <w:tcW w:w="1350" w:type="dxa"/>
            <w:vAlign w:val="bottom"/>
          </w:tcPr>
          <w:p w14:paraId="271D544A" w14:textId="6C155FFA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(385)</w:t>
            </w:r>
          </w:p>
        </w:tc>
        <w:tc>
          <w:tcPr>
            <w:tcW w:w="270" w:type="dxa"/>
          </w:tcPr>
          <w:p w14:paraId="2B376570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073B4944" w14:textId="0B0FFA54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66570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11E21D9" w14:textId="5446FB3C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(385)</w:t>
            </w:r>
          </w:p>
        </w:tc>
      </w:tr>
      <w:tr w:rsidR="006E1BFD" w:rsidRPr="007671A3" w14:paraId="5B2960ED" w14:textId="77777777" w:rsidTr="009F5214">
        <w:tc>
          <w:tcPr>
            <w:tcW w:w="4572" w:type="dxa"/>
          </w:tcPr>
          <w:p w14:paraId="1127F4A4" w14:textId="5A5EB3A7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โอนเข้า (ออก)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4E100B5" w14:textId="6FACE7D1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06E50463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AE5FB45" w14:textId="4E50EB08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(516)</w:t>
            </w:r>
          </w:p>
        </w:tc>
        <w:tc>
          <w:tcPr>
            <w:tcW w:w="270" w:type="dxa"/>
          </w:tcPr>
          <w:p w14:paraId="03E54D7A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ED9F8C5" w14:textId="4220FED8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E1BFD" w:rsidRPr="007671A3" w14:paraId="14410822" w14:textId="77777777" w:rsidTr="00442FA2">
        <w:tc>
          <w:tcPr>
            <w:tcW w:w="4572" w:type="dxa"/>
          </w:tcPr>
          <w:p w14:paraId="365787BA" w14:textId="719A9EDF" w:rsidR="006E1BFD" w:rsidRPr="007671A3" w:rsidRDefault="006E1BFD" w:rsidP="006E1B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FEAB15" w14:textId="715FA1DD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16,471</w:t>
            </w:r>
          </w:p>
        </w:tc>
        <w:tc>
          <w:tcPr>
            <w:tcW w:w="270" w:type="dxa"/>
          </w:tcPr>
          <w:p w14:paraId="02F62D88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D7946" w14:textId="19145599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0662351F" w14:textId="77777777" w:rsidR="006E1BFD" w:rsidRPr="0086451E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CA3B5" w14:textId="65D3C5C6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16,599</w:t>
            </w:r>
          </w:p>
        </w:tc>
      </w:tr>
      <w:tr w:rsidR="006E1BFD" w:rsidRPr="007671A3" w14:paraId="1B2E95A4" w14:textId="77777777" w:rsidTr="00274CAF">
        <w:tc>
          <w:tcPr>
            <w:tcW w:w="4572" w:type="dxa"/>
          </w:tcPr>
          <w:p w14:paraId="1DE1CEBB" w14:textId="77777777" w:rsidR="006E1BFD" w:rsidRPr="007671A3" w:rsidRDefault="006E1BFD" w:rsidP="006E1BF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C49AC2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371FD39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70C55CA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F43F74F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0D734BC6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696C81F8" w14:textId="77777777" w:rsidTr="000704CA">
        <w:tc>
          <w:tcPr>
            <w:tcW w:w="4572" w:type="dxa"/>
          </w:tcPr>
          <w:p w14:paraId="55FA43DF" w14:textId="77777777" w:rsidR="006E1BFD" w:rsidRPr="007671A3" w:rsidRDefault="006E1BFD" w:rsidP="006E1B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D0A98DA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A96D10B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DE5190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EBCE7D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65D6EB3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057B3BF0" w14:textId="77777777" w:rsidTr="00274CAF">
        <w:tc>
          <w:tcPr>
            <w:tcW w:w="4572" w:type="dxa"/>
          </w:tcPr>
          <w:p w14:paraId="652F7C95" w14:textId="77777777" w:rsidR="006E1BFD" w:rsidRPr="007671A3" w:rsidRDefault="006E1BFD" w:rsidP="006E1BFD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350" w:type="dxa"/>
            <w:vAlign w:val="bottom"/>
          </w:tcPr>
          <w:p w14:paraId="69CB4F52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7AEEBE9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C9D0B6E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FCC673C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FA12E55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3E73EE29" w14:textId="77777777" w:rsidTr="00442FA2">
        <w:tc>
          <w:tcPr>
            <w:tcW w:w="4572" w:type="dxa"/>
          </w:tcPr>
          <w:p w14:paraId="63B71D7C" w14:textId="1719FC99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>1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02F2F9D7" w14:textId="7EBA6E50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92C">
              <w:rPr>
                <w:rFonts w:ascii="Angsana New" w:hAnsi="Angsana New"/>
                <w:sz w:val="30"/>
                <w:szCs w:val="30"/>
              </w:rPr>
              <w:t>10,655</w:t>
            </w:r>
          </w:p>
        </w:tc>
        <w:tc>
          <w:tcPr>
            <w:tcW w:w="270" w:type="dxa"/>
          </w:tcPr>
          <w:p w14:paraId="3E674DC6" w14:textId="77777777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C1F8644" w14:textId="409BDBD1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92C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006EA750" w14:textId="77777777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0155BEA" w14:textId="19699E1E" w:rsidR="006E1BFD" w:rsidRPr="001C392C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1C392C">
              <w:rPr>
                <w:rFonts w:ascii="Angsana New" w:hAnsi="Angsana New"/>
                <w:sz w:val="30"/>
                <w:szCs w:val="30"/>
              </w:rPr>
              <w:t>10,655</w:t>
            </w:r>
          </w:p>
        </w:tc>
      </w:tr>
      <w:tr w:rsidR="006E1BFD" w:rsidRPr="007671A3" w14:paraId="5B72E8E3" w14:textId="77777777" w:rsidTr="00442FA2">
        <w:tc>
          <w:tcPr>
            <w:tcW w:w="4572" w:type="dxa"/>
          </w:tcPr>
          <w:p w14:paraId="00846B2F" w14:textId="77777777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7310A26B" w14:textId="5DED8DD8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  <w:tc>
          <w:tcPr>
            <w:tcW w:w="270" w:type="dxa"/>
          </w:tcPr>
          <w:p w14:paraId="6033D37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454817" w14:textId="3858FDF6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EB607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3E175D9" w14:textId="4D0EAFE9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1,055</w:t>
            </w:r>
          </w:p>
        </w:tc>
      </w:tr>
      <w:tr w:rsidR="006E1BFD" w:rsidRPr="007671A3" w14:paraId="32077B15" w14:textId="77777777" w:rsidTr="00442FA2">
        <w:tc>
          <w:tcPr>
            <w:tcW w:w="4572" w:type="dxa"/>
          </w:tcPr>
          <w:p w14:paraId="6E6F6A56" w14:textId="602C9DA5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FA9">
              <w:rPr>
                <w:rFonts w:ascii="Angsana New" w:hAnsi="Angsana New"/>
                <w:sz w:val="30"/>
                <w:szCs w:val="30"/>
                <w:cs/>
              </w:rPr>
              <w:t xml:space="preserve">จำหน่าย/ตัดรายการบัญชี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4F557C" w14:textId="7D6790D9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  <w:tc>
          <w:tcPr>
            <w:tcW w:w="270" w:type="dxa"/>
          </w:tcPr>
          <w:p w14:paraId="558F53C8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68E0269" w14:textId="4BD0834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FF5F6B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FFC6DA8" w14:textId="477F4F1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(52)</w:t>
            </w:r>
          </w:p>
        </w:tc>
      </w:tr>
      <w:tr w:rsidR="006E1BFD" w:rsidRPr="007671A3" w14:paraId="3FEAB00F" w14:textId="77777777" w:rsidTr="003D26E6">
        <w:tc>
          <w:tcPr>
            <w:tcW w:w="4572" w:type="dxa"/>
          </w:tcPr>
          <w:p w14:paraId="625D2B3F" w14:textId="1A58E798" w:rsidR="006E1BFD" w:rsidRPr="007671A3" w:rsidRDefault="006E1BFD" w:rsidP="006E1BFD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B510779" w14:textId="092CDEEE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11,658</w:t>
            </w:r>
          </w:p>
        </w:tc>
        <w:tc>
          <w:tcPr>
            <w:tcW w:w="270" w:type="dxa"/>
          </w:tcPr>
          <w:p w14:paraId="5E9882E6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BE29882" w14:textId="04F00BDD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F017CBB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71AF30A" w14:textId="7A0A1033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11,658</w:t>
            </w:r>
          </w:p>
        </w:tc>
      </w:tr>
      <w:tr w:rsidR="006E1BFD" w:rsidRPr="007671A3" w14:paraId="1BA8FAB4" w14:textId="77777777" w:rsidTr="00595B93">
        <w:tc>
          <w:tcPr>
            <w:tcW w:w="4572" w:type="dxa"/>
          </w:tcPr>
          <w:p w14:paraId="2970F8BB" w14:textId="77777777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6E02EA22" w14:textId="2FF3CC6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  <w:tc>
          <w:tcPr>
            <w:tcW w:w="270" w:type="dxa"/>
          </w:tcPr>
          <w:p w14:paraId="00DD1025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BC0FD3C" w14:textId="4227801F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5BFBD90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7D82FA7" w14:textId="66055309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1,048</w:t>
            </w:r>
          </w:p>
        </w:tc>
      </w:tr>
      <w:tr w:rsidR="006E1BFD" w:rsidRPr="007671A3" w14:paraId="4765CF8D" w14:textId="77777777" w:rsidTr="00595B93">
        <w:tc>
          <w:tcPr>
            <w:tcW w:w="4572" w:type="dxa"/>
          </w:tcPr>
          <w:p w14:paraId="77B7EFA1" w14:textId="325EA1D2" w:rsidR="006E1BFD" w:rsidRPr="007671A3" w:rsidRDefault="006E1BFD" w:rsidP="006E1BF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91FA9">
              <w:rPr>
                <w:rFonts w:ascii="Angsana New" w:hAnsi="Angsana New"/>
                <w:sz w:val="30"/>
                <w:szCs w:val="30"/>
                <w:cs/>
              </w:rPr>
              <w:t xml:space="preserve">ตัดรายการบัญชี 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670DCE9" w14:textId="674C51C6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  <w:tc>
          <w:tcPr>
            <w:tcW w:w="270" w:type="dxa"/>
          </w:tcPr>
          <w:p w14:paraId="12D7C65E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AE1B0F4" w14:textId="5CB0FC04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4E724F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84094E" w14:textId="2D70560B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(44)</w:t>
            </w:r>
          </w:p>
        </w:tc>
      </w:tr>
      <w:tr w:rsidR="006E1BFD" w:rsidRPr="007671A3" w14:paraId="7AD21DAF" w14:textId="77777777" w:rsidTr="00595B93">
        <w:tc>
          <w:tcPr>
            <w:tcW w:w="4572" w:type="dxa"/>
          </w:tcPr>
          <w:p w14:paraId="3CA6877C" w14:textId="68427B08" w:rsidR="006E1BFD" w:rsidRPr="007671A3" w:rsidRDefault="006E1BFD" w:rsidP="006E1B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86D72" w14:textId="5D944BF1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12,662</w:t>
            </w:r>
          </w:p>
        </w:tc>
        <w:tc>
          <w:tcPr>
            <w:tcW w:w="270" w:type="dxa"/>
          </w:tcPr>
          <w:p w14:paraId="677BA09A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2D42" w14:textId="0CC10C68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6E1BF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4DF360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E7EC4" w14:textId="1B86B8CA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12,662</w:t>
            </w:r>
          </w:p>
        </w:tc>
      </w:tr>
      <w:tr w:rsidR="006E1BFD" w:rsidRPr="007671A3" w14:paraId="3E68A72B" w14:textId="77777777" w:rsidTr="00274CAF">
        <w:tc>
          <w:tcPr>
            <w:tcW w:w="4572" w:type="dxa"/>
          </w:tcPr>
          <w:p w14:paraId="69C9C5C5" w14:textId="77777777" w:rsidR="006E1BFD" w:rsidRPr="007671A3" w:rsidRDefault="006E1BFD" w:rsidP="006E1BFD">
            <w:pPr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CB518D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87D19E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78173A3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C3E1ADE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5998AA5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07AF16D0" w14:textId="77777777" w:rsidTr="00274CAF">
        <w:tc>
          <w:tcPr>
            <w:tcW w:w="4572" w:type="dxa"/>
          </w:tcPr>
          <w:p w14:paraId="4FE2048C" w14:textId="5C6AC299" w:rsidR="006E1BFD" w:rsidRPr="007671A3" w:rsidRDefault="006E1BFD" w:rsidP="006E1BF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มูลค่าตาม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บัญชี</w:t>
            </w:r>
          </w:p>
        </w:tc>
        <w:tc>
          <w:tcPr>
            <w:tcW w:w="1350" w:type="dxa"/>
            <w:vAlign w:val="bottom"/>
          </w:tcPr>
          <w:p w14:paraId="2CD5463A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3F0F8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5702207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D62868" w14:textId="77777777" w:rsidR="006E1BFD" w:rsidRPr="007671A3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7D8EAA8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6E1BFD" w:rsidRPr="007671A3" w14:paraId="2EEC5C66" w14:textId="77777777" w:rsidTr="00274CAF">
        <w:tc>
          <w:tcPr>
            <w:tcW w:w="4572" w:type="dxa"/>
          </w:tcPr>
          <w:p w14:paraId="630ACCA1" w14:textId="3BC277E9" w:rsidR="006E1BFD" w:rsidRPr="007671A3" w:rsidRDefault="006E1BFD" w:rsidP="006E1BFD">
            <w:pPr>
              <w:spacing w:line="240" w:lineRule="auto"/>
              <w:ind w:righ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61</w:t>
            </w:r>
          </w:p>
        </w:tc>
        <w:tc>
          <w:tcPr>
            <w:tcW w:w="1350" w:type="dxa"/>
            <w:vAlign w:val="bottom"/>
          </w:tcPr>
          <w:p w14:paraId="305916A1" w14:textId="1317DC41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b/>
                <w:bCs/>
                <w:sz w:val="30"/>
                <w:szCs w:val="30"/>
              </w:rPr>
              <w:t>4,420</w:t>
            </w:r>
          </w:p>
        </w:tc>
        <w:tc>
          <w:tcPr>
            <w:tcW w:w="270" w:type="dxa"/>
          </w:tcPr>
          <w:p w14:paraId="64C5E5AB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08C064" w14:textId="1D7797F3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BFD">
              <w:rPr>
                <w:rFonts w:ascii="Angsana New" w:hAnsi="Angsana New"/>
                <w:b/>
                <w:bCs/>
                <w:sz w:val="30"/>
                <w:szCs w:val="30"/>
              </w:rPr>
              <w:t>516</w:t>
            </w:r>
          </w:p>
        </w:tc>
        <w:tc>
          <w:tcPr>
            <w:tcW w:w="270" w:type="dxa"/>
          </w:tcPr>
          <w:p w14:paraId="45C98C0D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4"/>
              </w:tabs>
              <w:spacing w:line="240" w:lineRule="auto"/>
              <w:ind w:right="-19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00EB2C0" w14:textId="6A25E8FD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BFD">
              <w:rPr>
                <w:rFonts w:ascii="Angsana New" w:hAnsi="Angsana New"/>
                <w:b/>
                <w:bCs/>
                <w:sz w:val="30"/>
                <w:szCs w:val="30"/>
              </w:rPr>
              <w:t>4,936</w:t>
            </w:r>
          </w:p>
        </w:tc>
      </w:tr>
      <w:tr w:rsidR="006E1BFD" w:rsidRPr="007671A3" w14:paraId="30E65B7E" w14:textId="77777777" w:rsidTr="00274CAF">
        <w:tc>
          <w:tcPr>
            <w:tcW w:w="4572" w:type="dxa"/>
          </w:tcPr>
          <w:p w14:paraId="3CA17711" w14:textId="5A60DB1B" w:rsidR="006E1BFD" w:rsidRPr="007671A3" w:rsidRDefault="006E1BFD" w:rsidP="006E1BFD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961A1FE" w14:textId="62C3D3FC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E1BFD">
              <w:rPr>
                <w:rFonts w:ascii="Angsana New" w:hAnsi="Angsana New"/>
                <w:b/>
                <w:bCs/>
                <w:sz w:val="30"/>
                <w:szCs w:val="30"/>
              </w:rPr>
              <w:t>3,809</w:t>
            </w:r>
          </w:p>
        </w:tc>
        <w:tc>
          <w:tcPr>
            <w:tcW w:w="270" w:type="dxa"/>
          </w:tcPr>
          <w:p w14:paraId="51904671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26EB4D98" w14:textId="0B594860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BFD">
              <w:rPr>
                <w:rFonts w:ascii="Angsana New" w:hAnsi="Angsana New"/>
                <w:b/>
                <w:bCs/>
                <w:sz w:val="30"/>
                <w:szCs w:val="30"/>
              </w:rPr>
              <w:t>128</w:t>
            </w:r>
          </w:p>
        </w:tc>
        <w:tc>
          <w:tcPr>
            <w:tcW w:w="270" w:type="dxa"/>
          </w:tcPr>
          <w:p w14:paraId="2C0C9351" w14:textId="77777777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</w:tcPr>
          <w:p w14:paraId="797C4EC2" w14:textId="6BA69AB0" w:rsidR="006E1BFD" w:rsidRPr="006E1BFD" w:rsidRDefault="006E1BFD" w:rsidP="006E1BF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1BFD">
              <w:rPr>
                <w:rFonts w:ascii="Angsana New" w:hAnsi="Angsana New"/>
                <w:b/>
                <w:bCs/>
                <w:sz w:val="30"/>
                <w:szCs w:val="30"/>
              </w:rPr>
              <w:t>3,937</w:t>
            </w:r>
          </w:p>
        </w:tc>
      </w:tr>
    </w:tbl>
    <w:p w14:paraId="6A596AD9" w14:textId="24D35F72" w:rsidR="00C82CA1" w:rsidRPr="007671A3" w:rsidRDefault="00C82CA1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5C0161B1" w14:textId="77777777" w:rsidR="00C82CA1" w:rsidRPr="007671A3" w:rsidRDefault="00C8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</w:p>
    <w:p w14:paraId="1050C3B9" w14:textId="2692D746" w:rsidR="005B3B34" w:rsidRPr="007671A3" w:rsidRDefault="00DE3EB6" w:rsidP="009E1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841E72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สินทรัพย์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ภาษีเงินได้รอการตัดบัญชี</w:t>
      </w:r>
    </w:p>
    <w:p w14:paraId="0571469C" w14:textId="77777777" w:rsidR="005B3B34" w:rsidRPr="007671A3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5AE7D33" w14:textId="77777777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สินทรัพย์ภาษีเงินได้รอการตัดบัญชี ณ วันที่</w:t>
      </w:r>
      <w:r w:rsidR="00994822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46205D" w:rsidRPr="007671A3">
        <w:rPr>
          <w:rFonts w:ascii="Angsana New" w:hAnsi="Angsana New"/>
          <w:bCs/>
          <w:sz w:val="30"/>
          <w:szCs w:val="30"/>
        </w:rPr>
        <w:t>31</w:t>
      </w:r>
      <w:r w:rsidRPr="007671A3">
        <w:rPr>
          <w:rFonts w:ascii="Angsana New" w:hAnsi="Angsana New"/>
          <w:b/>
          <w:sz w:val="30"/>
          <w:szCs w:val="30"/>
        </w:rPr>
        <w:t xml:space="preserve"> </w:t>
      </w:r>
      <w:r w:rsidRPr="007671A3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72060602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72" w:firstLine="450"/>
        <w:jc w:val="thaiDistribute"/>
        <w:rPr>
          <w:rFonts w:ascii="Angsana New" w:hAnsi="Angsana New"/>
          <w:sz w:val="30"/>
          <w:szCs w:val="30"/>
        </w:rPr>
      </w:pPr>
    </w:p>
    <w:tbl>
      <w:tblPr>
        <w:tblW w:w="9236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095"/>
        <w:gridCol w:w="1079"/>
        <w:gridCol w:w="270"/>
        <w:gridCol w:w="1212"/>
        <w:gridCol w:w="244"/>
        <w:gridCol w:w="1097"/>
        <w:gridCol w:w="236"/>
        <w:gridCol w:w="1003"/>
      </w:tblGrid>
      <w:tr w:rsidR="002117AF" w:rsidRPr="007671A3" w14:paraId="7F93CDDA" w14:textId="77777777" w:rsidTr="00624FE7">
        <w:trPr>
          <w:trHeight w:val="434"/>
        </w:trPr>
        <w:tc>
          <w:tcPr>
            <w:tcW w:w="2217" w:type="pct"/>
          </w:tcPr>
          <w:p w14:paraId="6C217DEC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86" w:type="pct"/>
            <w:gridSpan w:val="3"/>
          </w:tcPr>
          <w:p w14:paraId="5BE8C909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0C753351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pct"/>
            <w:gridSpan w:val="3"/>
          </w:tcPr>
          <w:p w14:paraId="073E6420" w14:textId="77777777" w:rsidR="002117AF" w:rsidRPr="007671A3" w:rsidRDefault="002117AF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445C" w:rsidRPr="007671A3" w14:paraId="30F474E8" w14:textId="77777777" w:rsidTr="00624FE7">
        <w:tc>
          <w:tcPr>
            <w:tcW w:w="2217" w:type="pct"/>
          </w:tcPr>
          <w:p w14:paraId="644D272B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4" w:type="pct"/>
          </w:tcPr>
          <w:p w14:paraId="7EE489F0" w14:textId="2E20504F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C80C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08CBCEB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6" w:type="pct"/>
          </w:tcPr>
          <w:p w14:paraId="5238393E" w14:textId="5EC809E4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80C3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51F8F05D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62A0EC1" w14:textId="48A35E7B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C80C3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8" w:type="pct"/>
          </w:tcPr>
          <w:p w14:paraId="2684DC54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43" w:type="pct"/>
          </w:tcPr>
          <w:p w14:paraId="520550AA" w14:textId="5FA82A0F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80C3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0445C" w:rsidRPr="007671A3" w14:paraId="75BA146D" w14:textId="77777777" w:rsidTr="00624FE7">
        <w:tc>
          <w:tcPr>
            <w:tcW w:w="2217" w:type="pct"/>
          </w:tcPr>
          <w:p w14:paraId="2D35B862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83" w:type="pct"/>
            <w:gridSpan w:val="7"/>
          </w:tcPr>
          <w:p w14:paraId="00EF41C0" w14:textId="77777777" w:rsidR="00A0445C" w:rsidRPr="007671A3" w:rsidRDefault="00A0445C" w:rsidP="00A0445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0445C" w:rsidRPr="00B7744D" w14:paraId="771339E5" w14:textId="77777777" w:rsidTr="00624FE7">
        <w:tc>
          <w:tcPr>
            <w:tcW w:w="2217" w:type="pct"/>
          </w:tcPr>
          <w:p w14:paraId="7EAE83D8" w14:textId="261C9D64" w:rsidR="00A0445C" w:rsidRPr="00B7744D" w:rsidRDefault="00A0445C" w:rsidP="00A04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B7744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</w:t>
            </w:r>
            <w:r w:rsidRPr="00B7744D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Pr="00B7744D">
              <w:rPr>
                <w:rFonts w:ascii="Angsana New" w:hAnsi="Angsana New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584" w:type="pct"/>
            <w:tcBorders>
              <w:bottom w:val="double" w:sz="4" w:space="0" w:color="auto"/>
            </w:tcBorders>
            <w:vAlign w:val="bottom"/>
          </w:tcPr>
          <w:p w14:paraId="0804F094" w14:textId="6267DFCF" w:rsidR="00A0445C" w:rsidRPr="00EE2208" w:rsidRDefault="00EE2208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EE2208">
              <w:rPr>
                <w:b/>
                <w:bCs/>
                <w:lang w:val="en-US"/>
              </w:rPr>
              <w:t>20,027</w:t>
            </w:r>
          </w:p>
        </w:tc>
        <w:tc>
          <w:tcPr>
            <w:tcW w:w="146" w:type="pct"/>
            <w:vAlign w:val="bottom"/>
          </w:tcPr>
          <w:p w14:paraId="408E2207" w14:textId="77777777" w:rsidR="00A0445C" w:rsidRPr="00EE2208" w:rsidRDefault="00A0445C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  <w:vAlign w:val="bottom"/>
          </w:tcPr>
          <w:p w14:paraId="27BC2C3A" w14:textId="159F475A" w:rsidR="00A0445C" w:rsidRPr="00EE2208" w:rsidRDefault="00C80C31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EE2208">
              <w:rPr>
                <w:rFonts w:hint="cs"/>
                <w:b/>
                <w:bCs/>
                <w:lang w:val="en-US"/>
              </w:rPr>
              <w:t>14</w:t>
            </w:r>
            <w:r w:rsidRPr="00EE2208">
              <w:rPr>
                <w:rFonts w:hint="cs"/>
                <w:b/>
                <w:bCs/>
                <w:cs/>
                <w:lang w:val="en-US"/>
              </w:rPr>
              <w:t>,</w:t>
            </w:r>
            <w:r w:rsidRPr="00EE2208">
              <w:rPr>
                <w:rFonts w:hint="cs"/>
                <w:b/>
                <w:bCs/>
                <w:lang w:val="en-US"/>
              </w:rPr>
              <w:t>736</w:t>
            </w:r>
          </w:p>
        </w:tc>
        <w:tc>
          <w:tcPr>
            <w:tcW w:w="132" w:type="pct"/>
          </w:tcPr>
          <w:p w14:paraId="78F9840F" w14:textId="77777777" w:rsidR="00A0445C" w:rsidRPr="00EE2208" w:rsidRDefault="00A0445C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vAlign w:val="bottom"/>
          </w:tcPr>
          <w:p w14:paraId="174C2F3C" w14:textId="27F602CF" w:rsidR="00A0445C" w:rsidRPr="00EE2208" w:rsidRDefault="00EE2208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EE2208">
              <w:rPr>
                <w:b/>
                <w:bCs/>
                <w:lang w:val="en-US"/>
              </w:rPr>
              <w:t>18,829</w:t>
            </w:r>
          </w:p>
        </w:tc>
        <w:tc>
          <w:tcPr>
            <w:tcW w:w="128" w:type="pct"/>
            <w:vAlign w:val="bottom"/>
          </w:tcPr>
          <w:p w14:paraId="60BCC6F8" w14:textId="77777777" w:rsidR="00A0445C" w:rsidRPr="00EE2208" w:rsidRDefault="00A0445C" w:rsidP="00EE220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543" w:type="pct"/>
            <w:tcBorders>
              <w:bottom w:val="double" w:sz="4" w:space="0" w:color="auto"/>
            </w:tcBorders>
            <w:vAlign w:val="bottom"/>
          </w:tcPr>
          <w:p w14:paraId="4529FE72" w14:textId="73A4FAF9" w:rsidR="00A0445C" w:rsidRPr="00EE2208" w:rsidRDefault="00C80C31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EE2208">
              <w:rPr>
                <w:rFonts w:hint="cs"/>
                <w:b/>
                <w:bCs/>
                <w:lang w:val="en-US"/>
              </w:rPr>
              <w:t>13</w:t>
            </w:r>
            <w:r w:rsidRPr="00EE2208">
              <w:rPr>
                <w:rFonts w:hint="cs"/>
                <w:b/>
                <w:bCs/>
                <w:cs/>
                <w:lang w:val="en-US"/>
              </w:rPr>
              <w:t>,</w:t>
            </w:r>
            <w:r w:rsidRPr="00EE2208">
              <w:rPr>
                <w:rFonts w:hint="cs"/>
                <w:b/>
                <w:bCs/>
                <w:lang w:val="en-US"/>
              </w:rPr>
              <w:t>917</w:t>
            </w:r>
          </w:p>
        </w:tc>
      </w:tr>
    </w:tbl>
    <w:p w14:paraId="37A10845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ind w:left="450"/>
        <w:jc w:val="both"/>
        <w:rPr>
          <w:rFonts w:ascii="Angsana New" w:hAnsi="Angsana New"/>
          <w:sz w:val="30"/>
          <w:szCs w:val="30"/>
        </w:rPr>
      </w:pPr>
    </w:p>
    <w:p w14:paraId="37C6FF22" w14:textId="77777777" w:rsidR="005B3B34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7671A3">
        <w:rPr>
          <w:rFonts w:ascii="Angsana New" w:hAnsi="Angsana New"/>
          <w:b/>
          <w:sz w:val="30"/>
          <w:szCs w:val="30"/>
          <w:cs/>
        </w:rPr>
        <w:t>รายการเคลื่อนไหวของสินทรัพย์ภาษีเงินได้รอการตัดบัญชีที่เกิดขึ้นในระหว่างปีมีดังนี้</w:t>
      </w:r>
    </w:p>
    <w:p w14:paraId="4A54177A" w14:textId="77777777" w:rsidR="00AC3F5C" w:rsidRPr="007671A3" w:rsidRDefault="00AC3F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20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077"/>
        <w:gridCol w:w="1080"/>
        <w:gridCol w:w="270"/>
        <w:gridCol w:w="1188"/>
        <w:gridCol w:w="252"/>
        <w:gridCol w:w="1080"/>
        <w:gridCol w:w="243"/>
        <w:gridCol w:w="1017"/>
      </w:tblGrid>
      <w:tr w:rsidR="00AC3F5C" w:rsidRPr="007671A3" w14:paraId="7836DDE7" w14:textId="77777777" w:rsidTr="00624FE7">
        <w:trPr>
          <w:trHeight w:val="139"/>
        </w:trPr>
        <w:tc>
          <w:tcPr>
            <w:tcW w:w="4077" w:type="dxa"/>
          </w:tcPr>
          <w:p w14:paraId="7CD169B9" w14:textId="77777777" w:rsidR="00AC3F5C" w:rsidRPr="007671A3" w:rsidRDefault="00AC3F5C" w:rsidP="00B60346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08D1EB27" w14:textId="77777777" w:rsidR="00AC3F5C" w:rsidRPr="007671A3" w:rsidRDefault="00AC3F5C" w:rsidP="00B60346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C3F5C" w:rsidRPr="007671A3" w14:paraId="16925A63" w14:textId="77777777" w:rsidTr="00624FE7">
        <w:trPr>
          <w:trHeight w:val="139"/>
        </w:trPr>
        <w:tc>
          <w:tcPr>
            <w:tcW w:w="4077" w:type="dxa"/>
          </w:tcPr>
          <w:p w14:paraId="6BEBE39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387480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E2766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5E61D8D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3808578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313B84E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F5C" w:rsidRPr="007671A3" w14:paraId="2D5FDE19" w14:textId="77777777" w:rsidTr="00624FE7">
        <w:trPr>
          <w:trHeight w:val="139"/>
        </w:trPr>
        <w:tc>
          <w:tcPr>
            <w:tcW w:w="4077" w:type="dxa"/>
          </w:tcPr>
          <w:p w14:paraId="07A23779" w14:textId="77777777" w:rsidR="00AC3F5C" w:rsidRPr="007671A3" w:rsidRDefault="00AC3F5C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536D693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3D2B96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561F120F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0104B666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2CD61E94" w14:textId="77777777" w:rsidR="00AC3F5C" w:rsidRPr="007671A3" w:rsidRDefault="00AC3F5C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315" w:rsidRPr="007671A3" w14:paraId="282DFABA" w14:textId="77777777" w:rsidTr="00624FE7">
        <w:trPr>
          <w:trHeight w:val="139"/>
        </w:trPr>
        <w:tc>
          <w:tcPr>
            <w:tcW w:w="4077" w:type="dxa"/>
          </w:tcPr>
          <w:p w14:paraId="51D82B40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D00275A" w14:textId="61E8664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39F29BD6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2B512933" w14:textId="05618E9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3A655CD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F36963A" w14:textId="5708269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</w:tcPr>
          <w:p w14:paraId="6C2E1977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F93E7BC" w14:textId="6663601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267315" w:rsidRPr="007671A3" w14:paraId="0361179F" w14:textId="77777777" w:rsidTr="00624FE7">
        <w:trPr>
          <w:trHeight w:val="139"/>
        </w:trPr>
        <w:tc>
          <w:tcPr>
            <w:tcW w:w="4077" w:type="dxa"/>
          </w:tcPr>
          <w:p w14:paraId="06F88CD6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83FAA5D" w14:textId="2BE4C963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D77633E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826F081" w14:textId="00F9637C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48E55A6E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CB1870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7753870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3702D98F" w14:textId="193FCB32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267315" w:rsidRPr="007671A3" w14:paraId="21913682" w14:textId="77777777" w:rsidTr="00624FE7">
        <w:trPr>
          <w:trHeight w:val="139"/>
        </w:trPr>
        <w:tc>
          <w:tcPr>
            <w:tcW w:w="4077" w:type="dxa"/>
          </w:tcPr>
          <w:p w14:paraId="3ED3EBFB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310BF05" w14:textId="6A1A2A0D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147CFD8F" w14:textId="77777777" w:rsidR="00267315" w:rsidRPr="007671A3" w:rsidRDefault="00267315" w:rsidP="002673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A180927" w14:textId="2DA12DD3" w:rsidR="00267315" w:rsidRPr="00624FE7" w:rsidRDefault="00267315" w:rsidP="00267315">
            <w:pPr>
              <w:pStyle w:val="NoSpacing"/>
              <w:ind w:left="-10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DE3883" w:rsidRPr="00DE388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</w:t>
            </w: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2723EB78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0D2D51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C904449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65985F69" w14:textId="1C3FA379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267315" w:rsidRPr="007671A3" w14:paraId="54AF0869" w14:textId="77777777" w:rsidTr="00624FE7">
        <w:trPr>
          <w:trHeight w:val="139"/>
        </w:trPr>
        <w:tc>
          <w:tcPr>
            <w:tcW w:w="4077" w:type="dxa"/>
          </w:tcPr>
          <w:p w14:paraId="5AE4DA43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</w:tcPr>
          <w:p w14:paraId="18962FA8" w14:textId="77777777" w:rsidR="00267315" w:rsidRPr="007671A3" w:rsidRDefault="00267315" w:rsidP="00267315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67315" w:rsidRPr="007671A3" w14:paraId="06C243CC" w14:textId="77777777" w:rsidTr="00624FE7">
        <w:trPr>
          <w:trHeight w:val="139"/>
        </w:trPr>
        <w:tc>
          <w:tcPr>
            <w:tcW w:w="4077" w:type="dxa"/>
          </w:tcPr>
          <w:p w14:paraId="59E28FD1" w14:textId="77777777" w:rsidR="00267315" w:rsidRPr="00F51BF9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1B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63B41F70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026F5B7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1AD21C8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29F5C741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E9DB09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2A84BA9E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7" w:type="dxa"/>
          </w:tcPr>
          <w:p w14:paraId="40F80AC7" w14:textId="77777777" w:rsidR="00267315" w:rsidRPr="007671A3" w:rsidRDefault="00267315" w:rsidP="00267315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67315" w:rsidRPr="007671A3" w14:paraId="127D490B" w14:textId="77777777" w:rsidTr="00624FE7">
        <w:trPr>
          <w:trHeight w:val="139"/>
        </w:trPr>
        <w:tc>
          <w:tcPr>
            <w:tcW w:w="4077" w:type="dxa"/>
          </w:tcPr>
          <w:p w14:paraId="65AF91DE" w14:textId="11D933F0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1B7BEAA9" w14:textId="0228E759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1,082</w:t>
            </w:r>
          </w:p>
        </w:tc>
        <w:tc>
          <w:tcPr>
            <w:tcW w:w="270" w:type="dxa"/>
          </w:tcPr>
          <w:p w14:paraId="7BE61647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F1AD89" w14:textId="207B0D39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lang w:val="en-US"/>
              </w:rPr>
              <w:t>(1,082)</w:t>
            </w:r>
          </w:p>
        </w:tc>
        <w:tc>
          <w:tcPr>
            <w:tcW w:w="252" w:type="dxa"/>
          </w:tcPr>
          <w:p w14:paraId="069B3179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C59420" w14:textId="78B6938A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58D046B2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493507E9" w14:textId="45791668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08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-</w:t>
            </w:r>
          </w:p>
        </w:tc>
      </w:tr>
      <w:tr w:rsidR="00267315" w:rsidRPr="007671A3" w14:paraId="2F11D3A5" w14:textId="77777777" w:rsidTr="00624FE7">
        <w:trPr>
          <w:trHeight w:val="139"/>
        </w:trPr>
        <w:tc>
          <w:tcPr>
            <w:tcW w:w="4077" w:type="dxa"/>
          </w:tcPr>
          <w:p w14:paraId="6B67E4D7" w14:textId="54AA4046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0BC2EEA4" w14:textId="0FE16C64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935</w:t>
            </w:r>
          </w:p>
        </w:tc>
        <w:tc>
          <w:tcPr>
            <w:tcW w:w="270" w:type="dxa"/>
          </w:tcPr>
          <w:p w14:paraId="5049B7A9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37179D12" w14:textId="272F80FD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lang w:val="en-US"/>
              </w:rPr>
              <w:t>346</w:t>
            </w:r>
          </w:p>
        </w:tc>
        <w:tc>
          <w:tcPr>
            <w:tcW w:w="252" w:type="dxa"/>
          </w:tcPr>
          <w:p w14:paraId="1FF18ABE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0644E47" w14:textId="6C7C23B0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731BB68F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093771B5" w14:textId="5889482A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1,281</w:t>
            </w:r>
          </w:p>
        </w:tc>
      </w:tr>
      <w:tr w:rsidR="00267315" w:rsidRPr="007671A3" w14:paraId="1ECD1382" w14:textId="77777777" w:rsidTr="00624FE7">
        <w:trPr>
          <w:trHeight w:val="348"/>
        </w:trPr>
        <w:tc>
          <w:tcPr>
            <w:tcW w:w="4077" w:type="dxa"/>
          </w:tcPr>
          <w:p w14:paraId="59F11ED5" w14:textId="22709F3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1238AC92" w14:textId="0C242A86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175</w:t>
            </w:r>
          </w:p>
        </w:tc>
        <w:tc>
          <w:tcPr>
            <w:tcW w:w="270" w:type="dxa"/>
          </w:tcPr>
          <w:p w14:paraId="234112B1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276C5E1" w14:textId="5610EB34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0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52" w:type="dxa"/>
          </w:tcPr>
          <w:p w14:paraId="7191F757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7CAC410" w14:textId="4E72DE44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08D04C3E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3A09A35E" w14:textId="5F7CFDDB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175</w:t>
            </w:r>
          </w:p>
        </w:tc>
      </w:tr>
      <w:tr w:rsidR="00267315" w:rsidRPr="007671A3" w14:paraId="4F2E3079" w14:textId="77777777" w:rsidTr="00624FE7">
        <w:trPr>
          <w:trHeight w:val="348"/>
        </w:trPr>
        <w:tc>
          <w:tcPr>
            <w:tcW w:w="4077" w:type="dxa"/>
          </w:tcPr>
          <w:p w14:paraId="47BB7743" w14:textId="7EF4E09A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7DDB2A7D" w14:textId="67645F1D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5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 xml:space="preserve">            -</w:t>
            </w:r>
          </w:p>
        </w:tc>
        <w:tc>
          <w:tcPr>
            <w:tcW w:w="270" w:type="dxa"/>
          </w:tcPr>
          <w:p w14:paraId="5BFA05DA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21BF738F" w14:textId="621C1603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lang w:val="en-US"/>
              </w:rPr>
              <w:t>4</w:t>
            </w:r>
            <w:r w:rsidRPr="00EE2208">
              <w:rPr>
                <w:rFonts w:hint="cs"/>
                <w:cs/>
                <w:lang w:val="en-US"/>
              </w:rPr>
              <w:t>,</w:t>
            </w:r>
            <w:r w:rsidRPr="00EE2208">
              <w:rPr>
                <w:rFonts w:hint="cs"/>
                <w:lang w:val="en-US"/>
              </w:rPr>
              <w:t>193</w:t>
            </w:r>
          </w:p>
        </w:tc>
        <w:tc>
          <w:tcPr>
            <w:tcW w:w="252" w:type="dxa"/>
          </w:tcPr>
          <w:p w14:paraId="48C0F5FD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A9B7DD" w14:textId="1A10F690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cs/>
                <w:lang w:val="en-US"/>
              </w:rPr>
              <w:t>-</w:t>
            </w:r>
          </w:p>
        </w:tc>
        <w:tc>
          <w:tcPr>
            <w:tcW w:w="243" w:type="dxa"/>
          </w:tcPr>
          <w:p w14:paraId="62FF61AA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7A52A26D" w14:textId="59239871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4,193</w:t>
            </w:r>
          </w:p>
        </w:tc>
      </w:tr>
      <w:tr w:rsidR="00267315" w:rsidRPr="007671A3" w14:paraId="282F69F4" w14:textId="77777777" w:rsidTr="00624FE7">
        <w:trPr>
          <w:trHeight w:val="348"/>
        </w:trPr>
        <w:tc>
          <w:tcPr>
            <w:tcW w:w="4077" w:type="dxa"/>
          </w:tcPr>
          <w:p w14:paraId="1422475B" w14:textId="79407013" w:rsidR="00267315" w:rsidRPr="001E43B9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021839F7" w14:textId="46542E54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5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 xml:space="preserve">            -</w:t>
            </w:r>
          </w:p>
        </w:tc>
        <w:tc>
          <w:tcPr>
            <w:tcW w:w="270" w:type="dxa"/>
          </w:tcPr>
          <w:p w14:paraId="76746C47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6B6ADECC" w14:textId="7294A6CB" w:rsidR="00267315" w:rsidRPr="00EE2208" w:rsidRDefault="00DE3883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DE3883">
              <w:rPr>
                <w:rFonts w:hint="cs"/>
                <w:lang w:val="en-US"/>
              </w:rPr>
              <w:t>856</w:t>
            </w:r>
          </w:p>
        </w:tc>
        <w:tc>
          <w:tcPr>
            <w:tcW w:w="252" w:type="dxa"/>
          </w:tcPr>
          <w:p w14:paraId="7DF22461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D6A8936" w14:textId="006AF4D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B1EACB8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32D4C8FD" w14:textId="1047B50F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856</w:t>
            </w:r>
          </w:p>
        </w:tc>
      </w:tr>
      <w:tr w:rsidR="00267315" w:rsidRPr="007671A3" w14:paraId="42CC1A4D" w14:textId="77777777" w:rsidTr="00624FE7">
        <w:trPr>
          <w:trHeight w:val="348"/>
        </w:trPr>
        <w:tc>
          <w:tcPr>
            <w:tcW w:w="4077" w:type="dxa"/>
          </w:tcPr>
          <w:p w14:paraId="091BDA76" w14:textId="77777777" w:rsidR="00624FE7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1E43B9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14:paraId="5F0FBB19" w14:textId="5B6692D5" w:rsidR="00267315" w:rsidRPr="001E43B9" w:rsidRDefault="00267315" w:rsidP="00624FE7">
            <w:pPr>
              <w:pStyle w:val="NoSpacing"/>
              <w:ind w:left="-18" w:firstLine="207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E43B9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4A825E33" w14:textId="77777777" w:rsidR="00624FE7" w:rsidRDefault="00624FE7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79898778" w14:textId="0328AD06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10,056</w:t>
            </w:r>
          </w:p>
        </w:tc>
        <w:tc>
          <w:tcPr>
            <w:tcW w:w="270" w:type="dxa"/>
          </w:tcPr>
          <w:p w14:paraId="2C1EFB2F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F27C5A1" w14:textId="77777777" w:rsidR="00624FE7" w:rsidRDefault="00624FE7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3B9705D4" w14:textId="0664AC04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lang w:val="en-US"/>
              </w:rPr>
              <w:t>1</w:t>
            </w:r>
            <w:r w:rsidRPr="00EE2208">
              <w:rPr>
                <w:rFonts w:hint="cs"/>
                <w:cs/>
                <w:lang w:val="en-US"/>
              </w:rPr>
              <w:t>,</w:t>
            </w:r>
            <w:r w:rsidRPr="00EE2208">
              <w:rPr>
                <w:rFonts w:hint="cs"/>
                <w:lang w:val="en-US"/>
              </w:rPr>
              <w:t>372</w:t>
            </w:r>
          </w:p>
        </w:tc>
        <w:tc>
          <w:tcPr>
            <w:tcW w:w="252" w:type="dxa"/>
          </w:tcPr>
          <w:p w14:paraId="2BC761FF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E0D28E" w14:textId="77777777" w:rsidR="00624FE7" w:rsidRDefault="00624FE7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1B072E29" w14:textId="13D5A9D3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rFonts w:hint="cs"/>
                <w:cs/>
                <w:lang w:val="en-US"/>
              </w:rPr>
              <w:t>(</w:t>
            </w:r>
            <w:r w:rsidRPr="00EE2208">
              <w:rPr>
                <w:rFonts w:hint="cs"/>
                <w:lang w:val="en-US"/>
              </w:rPr>
              <w:t>3</w:t>
            </w:r>
            <w:r w:rsidRPr="00EE2208">
              <w:rPr>
                <w:rFonts w:hint="cs"/>
                <w:cs/>
                <w:lang w:val="en-US"/>
              </w:rPr>
              <w:t>,</w:t>
            </w:r>
            <w:r w:rsidRPr="00EE2208">
              <w:rPr>
                <w:rFonts w:hint="cs"/>
                <w:lang w:val="en-US"/>
              </w:rPr>
              <w:t>197</w:t>
            </w:r>
            <w:r w:rsidRPr="00EE2208">
              <w:rPr>
                <w:rFonts w:hint="cs"/>
                <w:cs/>
                <w:lang w:val="en-US"/>
              </w:rPr>
              <w:t>)</w:t>
            </w:r>
          </w:p>
        </w:tc>
        <w:tc>
          <w:tcPr>
            <w:tcW w:w="243" w:type="dxa"/>
          </w:tcPr>
          <w:p w14:paraId="7D82890C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</w:tcPr>
          <w:p w14:paraId="12C216C5" w14:textId="77777777" w:rsidR="00624FE7" w:rsidRDefault="00624FE7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51"/>
                <w:tab w:val="decimal" w:pos="69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13D08D5E" w14:textId="79FA4F53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8,231</w:t>
            </w:r>
          </w:p>
        </w:tc>
      </w:tr>
      <w:tr w:rsidR="00267315" w:rsidRPr="007671A3" w14:paraId="67E402BF" w14:textId="77777777" w:rsidTr="00624FE7">
        <w:trPr>
          <w:trHeight w:val="334"/>
        </w:trPr>
        <w:tc>
          <w:tcPr>
            <w:tcW w:w="4077" w:type="dxa"/>
          </w:tcPr>
          <w:p w14:paraId="4CA0DB8F" w14:textId="77777777" w:rsidR="00267315" w:rsidRPr="007671A3" w:rsidRDefault="00267315" w:rsidP="00267315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ผลขาดทุนสะสมทางภาษี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13E6BF" w14:textId="1ADE4750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18,74</w:t>
            </w:r>
            <w:r w:rsidRPr="00EE2208">
              <w:rPr>
                <w:rFonts w:hint="cs"/>
                <w:lang w:val="en-US"/>
              </w:rPr>
              <w:t>0</w:t>
            </w:r>
          </w:p>
        </w:tc>
        <w:tc>
          <w:tcPr>
            <w:tcW w:w="270" w:type="dxa"/>
          </w:tcPr>
          <w:p w14:paraId="60881982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60476E2F" w14:textId="47857B32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EE2208">
              <w:rPr>
                <w:rFonts w:hint="cs"/>
                <w:cs/>
                <w:lang w:val="en-US"/>
              </w:rPr>
              <w:t>(</w:t>
            </w:r>
            <w:r w:rsidRPr="00EE2208">
              <w:rPr>
                <w:rFonts w:hint="cs"/>
                <w:lang w:val="en-US"/>
              </w:rPr>
              <w:t>18</w:t>
            </w:r>
            <w:r w:rsidRPr="00EE2208">
              <w:rPr>
                <w:rFonts w:hint="cs"/>
                <w:cs/>
                <w:lang w:val="en-US"/>
              </w:rPr>
              <w:t>,</w:t>
            </w:r>
            <w:r w:rsidRPr="00EE2208">
              <w:rPr>
                <w:rFonts w:hint="cs"/>
                <w:lang w:val="en-US"/>
              </w:rPr>
              <w:t>740</w:t>
            </w:r>
            <w:r w:rsidRPr="00EE2208">
              <w:rPr>
                <w:rFonts w:hint="cs"/>
                <w:cs/>
                <w:lang w:val="en-US"/>
              </w:rPr>
              <w:t>)</w:t>
            </w:r>
          </w:p>
        </w:tc>
        <w:tc>
          <w:tcPr>
            <w:tcW w:w="252" w:type="dxa"/>
          </w:tcPr>
          <w:p w14:paraId="2F5AF8BC" w14:textId="77777777" w:rsidR="00267315" w:rsidRPr="00EE2208" w:rsidRDefault="00267315" w:rsidP="00267315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052135" w14:textId="3B56163A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6FD7D115" w14:textId="77777777" w:rsidR="00267315" w:rsidRPr="00EE2208" w:rsidRDefault="00267315" w:rsidP="0026731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457D02DF" w14:textId="203DEE8D" w:rsidR="00267315" w:rsidRPr="00EE2208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08"/>
              </w:tabs>
              <w:spacing w:line="380" w:lineRule="exact"/>
              <w:ind w:left="-108" w:right="-108"/>
              <w:rPr>
                <w:lang w:val="en-US"/>
              </w:rPr>
            </w:pPr>
            <w:r w:rsidRPr="00EE2208">
              <w:rPr>
                <w:lang w:val="en-US"/>
              </w:rPr>
              <w:t>-</w:t>
            </w:r>
          </w:p>
        </w:tc>
      </w:tr>
      <w:tr w:rsidR="00267315" w:rsidRPr="007671A3" w14:paraId="37E79536" w14:textId="77777777" w:rsidTr="00AC54F2">
        <w:trPr>
          <w:trHeight w:val="334"/>
        </w:trPr>
        <w:tc>
          <w:tcPr>
            <w:tcW w:w="4077" w:type="dxa"/>
            <w:vAlign w:val="bottom"/>
          </w:tcPr>
          <w:p w14:paraId="314A3C25" w14:textId="77777777" w:rsidR="00267315" w:rsidRPr="007671A3" w:rsidRDefault="00267315" w:rsidP="00AC54F2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21A5B" w14:textId="4DE7383B" w:rsidR="00267315" w:rsidRPr="001B1224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1B1224">
              <w:rPr>
                <w:b/>
                <w:bCs/>
                <w:lang w:val="en-US"/>
              </w:rPr>
              <w:t>30,98</w:t>
            </w:r>
            <w:r>
              <w:rPr>
                <w:b/>
                <w:bCs/>
                <w:lang w:val="en-US"/>
              </w:rPr>
              <w:t>8</w:t>
            </w:r>
          </w:p>
        </w:tc>
        <w:tc>
          <w:tcPr>
            <w:tcW w:w="270" w:type="dxa"/>
            <w:vAlign w:val="bottom"/>
          </w:tcPr>
          <w:p w14:paraId="6DE9D066" w14:textId="77777777" w:rsidR="00267315" w:rsidRPr="001B1224" w:rsidRDefault="00267315" w:rsidP="00AC54F2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CD3DD" w14:textId="6E5CEBB3" w:rsidR="00267315" w:rsidRPr="000B2605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B2605">
              <w:rPr>
                <w:rFonts w:hint="cs"/>
                <w:b/>
                <w:bCs/>
                <w:cs/>
                <w:lang w:val="en-US"/>
              </w:rPr>
              <w:t>(</w:t>
            </w:r>
            <w:r w:rsidRPr="000B2605">
              <w:rPr>
                <w:rFonts w:hint="cs"/>
                <w:b/>
                <w:bCs/>
                <w:lang w:val="en-US"/>
              </w:rPr>
              <w:t>13</w:t>
            </w:r>
            <w:r w:rsidRPr="000B2605">
              <w:rPr>
                <w:rFonts w:hint="cs"/>
                <w:b/>
                <w:bCs/>
                <w:cs/>
                <w:lang w:val="en-US"/>
              </w:rPr>
              <w:t>,</w:t>
            </w:r>
            <w:r w:rsidRPr="000B2605">
              <w:rPr>
                <w:rFonts w:hint="cs"/>
                <w:b/>
                <w:bCs/>
                <w:lang w:val="en-US"/>
              </w:rPr>
              <w:t>055</w:t>
            </w:r>
            <w:r w:rsidRPr="000B2605"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  <w:tc>
          <w:tcPr>
            <w:tcW w:w="252" w:type="dxa"/>
            <w:vAlign w:val="bottom"/>
          </w:tcPr>
          <w:p w14:paraId="41889409" w14:textId="77777777" w:rsidR="00267315" w:rsidRPr="000B2605" w:rsidRDefault="00267315" w:rsidP="00AC54F2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A3F370" w14:textId="3459B88C" w:rsidR="00267315" w:rsidRPr="00EE2208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EE2208">
              <w:rPr>
                <w:rFonts w:hint="cs"/>
                <w:b/>
                <w:bCs/>
                <w:cs/>
                <w:lang w:val="en-US"/>
              </w:rPr>
              <w:t>(</w:t>
            </w:r>
            <w:r w:rsidRPr="000B2605">
              <w:rPr>
                <w:rFonts w:hint="cs"/>
                <w:b/>
                <w:bCs/>
                <w:lang w:val="en-US"/>
              </w:rPr>
              <w:t>3</w:t>
            </w:r>
            <w:r w:rsidRPr="00EE2208">
              <w:rPr>
                <w:rFonts w:hint="cs"/>
                <w:b/>
                <w:bCs/>
                <w:cs/>
                <w:lang w:val="en-US"/>
              </w:rPr>
              <w:t>,</w:t>
            </w:r>
            <w:r w:rsidRPr="000B2605">
              <w:rPr>
                <w:rFonts w:hint="cs"/>
                <w:b/>
                <w:bCs/>
                <w:lang w:val="en-US"/>
              </w:rPr>
              <w:t>197</w:t>
            </w:r>
            <w:r w:rsidRPr="00EE2208">
              <w:rPr>
                <w:rFonts w:hint="cs"/>
                <w:b/>
                <w:bCs/>
                <w:cs/>
                <w:lang w:val="en-US"/>
              </w:rPr>
              <w:t>)</w:t>
            </w:r>
          </w:p>
        </w:tc>
        <w:tc>
          <w:tcPr>
            <w:tcW w:w="243" w:type="dxa"/>
            <w:vAlign w:val="bottom"/>
          </w:tcPr>
          <w:p w14:paraId="3FBEE52E" w14:textId="77777777" w:rsidR="00267315" w:rsidRPr="000B2605" w:rsidRDefault="00267315" w:rsidP="00AC54F2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AF938" w14:textId="09C263B9" w:rsidR="00267315" w:rsidRPr="000B2605" w:rsidRDefault="00267315" w:rsidP="008076C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9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B2605">
              <w:rPr>
                <w:b/>
                <w:bCs/>
                <w:lang w:val="en-US"/>
              </w:rPr>
              <w:t>14,73</w:t>
            </w:r>
            <w:r w:rsidR="00DE3883" w:rsidRPr="00DE3883">
              <w:rPr>
                <w:rFonts w:hint="cs"/>
                <w:b/>
                <w:bCs/>
                <w:lang w:val="en-US"/>
              </w:rPr>
              <w:t>6</w:t>
            </w:r>
          </w:p>
        </w:tc>
      </w:tr>
    </w:tbl>
    <w:p w14:paraId="68367A70" w14:textId="77777777" w:rsidR="005B3B34" w:rsidRDefault="005B3B34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75EB6C3A" w14:textId="77777777" w:rsidR="00AC3F5C" w:rsidRDefault="00AC3F5C" w:rsidP="005B3B34">
      <w:pPr>
        <w:pStyle w:val="index"/>
        <w:tabs>
          <w:tab w:val="clear" w:pos="1134"/>
        </w:tabs>
        <w:spacing w:after="0" w:line="380" w:lineRule="exact"/>
        <w:outlineLvl w:val="0"/>
        <w:rPr>
          <w:rFonts w:ascii="Angsana New" w:hAnsi="Angsana New"/>
          <w:b/>
          <w:bCs/>
          <w:sz w:val="30"/>
          <w:szCs w:val="30"/>
          <w:lang w:bidi="th-TH"/>
        </w:rPr>
      </w:pPr>
    </w:p>
    <w:p w14:paraId="63A3F224" w14:textId="17157B84" w:rsidR="00AC3F5C" w:rsidRDefault="00AC3F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val="en-GB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4095"/>
        <w:gridCol w:w="1080"/>
        <w:gridCol w:w="270"/>
        <w:gridCol w:w="1188"/>
        <w:gridCol w:w="252"/>
        <w:gridCol w:w="1080"/>
        <w:gridCol w:w="243"/>
        <w:gridCol w:w="1035"/>
      </w:tblGrid>
      <w:tr w:rsidR="005B3B34" w:rsidRPr="007671A3" w14:paraId="2DC3952C" w14:textId="77777777" w:rsidTr="00624FE7">
        <w:trPr>
          <w:trHeight w:val="139"/>
        </w:trPr>
        <w:tc>
          <w:tcPr>
            <w:tcW w:w="4095" w:type="dxa"/>
          </w:tcPr>
          <w:p w14:paraId="0D0418A5" w14:textId="77777777" w:rsidR="005B3B34" w:rsidRPr="007671A3" w:rsidRDefault="005B3B34" w:rsidP="00744044">
            <w:pPr>
              <w:pStyle w:val="NoSpaci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148" w:type="dxa"/>
            <w:gridSpan w:val="7"/>
            <w:vAlign w:val="bottom"/>
          </w:tcPr>
          <w:p w14:paraId="71323261" w14:textId="77777777" w:rsidR="005B3B34" w:rsidRPr="007671A3" w:rsidRDefault="005B3B34" w:rsidP="00744044">
            <w:pPr>
              <w:pStyle w:val="NoSpacing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E3EB6" w:rsidRPr="007671A3" w14:paraId="57359FE5" w14:textId="77777777" w:rsidTr="00624FE7">
        <w:trPr>
          <w:trHeight w:val="139"/>
        </w:trPr>
        <w:tc>
          <w:tcPr>
            <w:tcW w:w="4095" w:type="dxa"/>
          </w:tcPr>
          <w:p w14:paraId="433E7C0C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F29A1A3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2ADC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0664B416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605D51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71762C9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3EB6" w:rsidRPr="007671A3" w14:paraId="0FF03A03" w14:textId="77777777" w:rsidTr="00624FE7">
        <w:trPr>
          <w:trHeight w:val="139"/>
        </w:trPr>
        <w:tc>
          <w:tcPr>
            <w:tcW w:w="4095" w:type="dxa"/>
          </w:tcPr>
          <w:p w14:paraId="3F43FD2B" w14:textId="77777777" w:rsidR="00DE3EB6" w:rsidRPr="007671A3" w:rsidRDefault="00DE3EB6" w:rsidP="00F42CFF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542075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6DE71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bottom w:val="single" w:sz="4" w:space="0" w:color="auto"/>
            </w:tcBorders>
          </w:tcPr>
          <w:p w14:paraId="4F466AB7" w14:textId="76DCB7F5" w:rsidR="00DE3EB6" w:rsidRPr="007671A3" w:rsidRDefault="00DE3EB6" w:rsidP="00841E72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="00841E72"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5B78CBEA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433BD41" w14:textId="77777777" w:rsidR="00DE3EB6" w:rsidRPr="007671A3" w:rsidRDefault="00DE3EB6" w:rsidP="003358B1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6F1E7D52" w14:textId="77777777" w:rsidTr="00624FE7">
        <w:trPr>
          <w:trHeight w:val="139"/>
        </w:trPr>
        <w:tc>
          <w:tcPr>
            <w:tcW w:w="4095" w:type="dxa"/>
          </w:tcPr>
          <w:p w14:paraId="0DEE3EF0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07F1395C" w14:textId="762567E8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4C322C6D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</w:tcPr>
          <w:p w14:paraId="3BDF3FAB" w14:textId="5675E72C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E9A567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F3064B" w14:textId="7A95401B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</w:tcPr>
          <w:p w14:paraId="63452B9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6FA6DAA2" w14:textId="1C7722E2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7671A3" w14:paraId="7A0F2BEC" w14:textId="77777777" w:rsidTr="00624FE7">
        <w:trPr>
          <w:trHeight w:val="139"/>
        </w:trPr>
        <w:tc>
          <w:tcPr>
            <w:tcW w:w="4095" w:type="dxa"/>
          </w:tcPr>
          <w:p w14:paraId="7FBAB862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94082B6" w14:textId="5154D9A5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7AE3446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7BC302EB" w14:textId="19CCAB96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</w:tcPr>
          <w:p w14:paraId="0353EEE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FEACE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05DFBC1B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3400510" w14:textId="79CAE3F5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7671A3" w14:paraId="7CBCEDFC" w14:textId="77777777" w:rsidTr="00624FE7">
        <w:trPr>
          <w:trHeight w:val="139"/>
        </w:trPr>
        <w:tc>
          <w:tcPr>
            <w:tcW w:w="4095" w:type="dxa"/>
          </w:tcPr>
          <w:p w14:paraId="3314F957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6AE5B24" w14:textId="367E9292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9EB5A6F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4F90C72" w14:textId="62387897" w:rsidR="00624FE7" w:rsidRPr="00624FE7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DE3883" w:rsidRPr="00DE388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</w:t>
            </w: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</w:tcPr>
          <w:p w14:paraId="215F4D21" w14:textId="77777777" w:rsidR="00624FE7" w:rsidRPr="00624FE7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1EAB0D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1394F72E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54DB50F0" w14:textId="469E686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24FE7" w:rsidRPr="007671A3" w14:paraId="5D052BC2" w14:textId="77777777" w:rsidTr="00624FE7">
        <w:trPr>
          <w:trHeight w:val="139"/>
        </w:trPr>
        <w:tc>
          <w:tcPr>
            <w:tcW w:w="4095" w:type="dxa"/>
          </w:tcPr>
          <w:p w14:paraId="7702E4D7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148" w:type="dxa"/>
            <w:gridSpan w:val="7"/>
          </w:tcPr>
          <w:p w14:paraId="4511F588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FE7" w:rsidRPr="007671A3" w14:paraId="31836ED9" w14:textId="77777777" w:rsidTr="00624FE7">
        <w:trPr>
          <w:trHeight w:val="139"/>
        </w:trPr>
        <w:tc>
          <w:tcPr>
            <w:tcW w:w="4095" w:type="dxa"/>
          </w:tcPr>
          <w:p w14:paraId="2A6CAB03" w14:textId="77777777" w:rsidR="00624FE7" w:rsidRPr="00F51BF9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F51BF9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25E95D65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B0B43A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9FEC1F5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D637FEA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EF86B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FCF47E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7C3C5485" w14:textId="77777777" w:rsidR="00624FE7" w:rsidRPr="007671A3" w:rsidRDefault="00624FE7" w:rsidP="00624FE7">
            <w:pPr>
              <w:pStyle w:val="NoSpaci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61A2023F" w14:textId="77777777" w:rsidTr="00624FE7">
        <w:trPr>
          <w:trHeight w:val="139"/>
        </w:trPr>
        <w:tc>
          <w:tcPr>
            <w:tcW w:w="4095" w:type="dxa"/>
          </w:tcPr>
          <w:p w14:paraId="4A1D1209" w14:textId="5598B60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5849D10A" w14:textId="11C59334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1,281</w:t>
            </w:r>
          </w:p>
        </w:tc>
        <w:tc>
          <w:tcPr>
            <w:tcW w:w="270" w:type="dxa"/>
          </w:tcPr>
          <w:p w14:paraId="22E54A72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5165BAC6" w14:textId="66FEE9DD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B474D">
              <w:rPr>
                <w:lang w:val="en-US"/>
              </w:rPr>
              <w:t>(479)</w:t>
            </w:r>
          </w:p>
        </w:tc>
        <w:tc>
          <w:tcPr>
            <w:tcW w:w="252" w:type="dxa"/>
          </w:tcPr>
          <w:p w14:paraId="46BB2315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43DBEB7" w14:textId="428703D6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1FCA1D0B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7C8E911" w14:textId="4DE0DC4B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802</w:t>
            </w:r>
          </w:p>
        </w:tc>
      </w:tr>
      <w:tr w:rsidR="00624FE7" w:rsidRPr="007671A3" w14:paraId="4D7FA201" w14:textId="77777777" w:rsidTr="00624FE7">
        <w:trPr>
          <w:trHeight w:val="348"/>
        </w:trPr>
        <w:tc>
          <w:tcPr>
            <w:tcW w:w="4095" w:type="dxa"/>
          </w:tcPr>
          <w:p w14:paraId="1F3D1942" w14:textId="5E8C1B75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05FEC1D0" w14:textId="7BA5D048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175</w:t>
            </w:r>
          </w:p>
        </w:tc>
        <w:tc>
          <w:tcPr>
            <w:tcW w:w="270" w:type="dxa"/>
          </w:tcPr>
          <w:p w14:paraId="195DEAF5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30B7ACB" w14:textId="0E4A4BB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52" w:type="dxa"/>
          </w:tcPr>
          <w:p w14:paraId="2A7283A8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18992" w14:textId="50AB11B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357748BB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3C2E0B98" w14:textId="038310A0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175</w:t>
            </w:r>
          </w:p>
        </w:tc>
      </w:tr>
      <w:tr w:rsidR="00624FE7" w:rsidRPr="007671A3" w14:paraId="7FF1EEFD" w14:textId="77777777" w:rsidTr="00624FE7">
        <w:trPr>
          <w:trHeight w:val="348"/>
        </w:trPr>
        <w:tc>
          <w:tcPr>
            <w:tcW w:w="4095" w:type="dxa"/>
          </w:tcPr>
          <w:p w14:paraId="2EEE5FA9" w14:textId="0F466C7F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09D8B362" w14:textId="29E5D3E5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4,193</w:t>
            </w:r>
          </w:p>
        </w:tc>
        <w:tc>
          <w:tcPr>
            <w:tcW w:w="270" w:type="dxa"/>
          </w:tcPr>
          <w:p w14:paraId="59667A09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4B649764" w14:textId="46018821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B474D">
              <w:rPr>
                <w:lang w:val="en-US"/>
              </w:rPr>
              <w:t>1,281</w:t>
            </w:r>
          </w:p>
        </w:tc>
        <w:tc>
          <w:tcPr>
            <w:tcW w:w="252" w:type="dxa"/>
          </w:tcPr>
          <w:p w14:paraId="6D10B549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07A92E" w14:textId="4DD385AD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1F226B3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41C36477" w14:textId="20221AAE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5,474</w:t>
            </w:r>
          </w:p>
        </w:tc>
      </w:tr>
      <w:tr w:rsidR="00624FE7" w:rsidRPr="007671A3" w14:paraId="50DF603C" w14:textId="77777777" w:rsidTr="00624FE7">
        <w:trPr>
          <w:trHeight w:val="348"/>
        </w:trPr>
        <w:tc>
          <w:tcPr>
            <w:tcW w:w="4095" w:type="dxa"/>
          </w:tcPr>
          <w:p w14:paraId="4F95D7AD" w14:textId="158F7CB3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63B0F"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427FF8B1" w14:textId="7964FEBE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70" w:type="dxa"/>
          </w:tcPr>
          <w:p w14:paraId="427466E8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069CAC80" w14:textId="00C5B532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B474D">
              <w:rPr>
                <w:lang w:val="en-US"/>
              </w:rPr>
              <w:t>(64)</w:t>
            </w:r>
          </w:p>
        </w:tc>
        <w:tc>
          <w:tcPr>
            <w:tcW w:w="252" w:type="dxa"/>
          </w:tcPr>
          <w:p w14:paraId="43925249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BA5AA" w14:textId="46BC22C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3FBF6138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2C0181DA" w14:textId="616FD586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792</w:t>
            </w:r>
          </w:p>
        </w:tc>
      </w:tr>
      <w:tr w:rsidR="00624FE7" w:rsidRPr="007671A3" w14:paraId="33B0285D" w14:textId="77777777" w:rsidTr="00624FE7">
        <w:trPr>
          <w:trHeight w:val="348"/>
        </w:trPr>
        <w:tc>
          <w:tcPr>
            <w:tcW w:w="4095" w:type="dxa"/>
          </w:tcPr>
          <w:p w14:paraId="422C41D6" w14:textId="77777777" w:rsidR="000B3F6C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ประมาณการหนี้สินสำหรับ</w:t>
            </w:r>
          </w:p>
          <w:p w14:paraId="3476EDC2" w14:textId="5E3F6C58" w:rsidR="00624FE7" w:rsidRPr="007671A3" w:rsidRDefault="00624FE7" w:rsidP="000B3F6C">
            <w:pPr>
              <w:pStyle w:val="NoSpacing"/>
              <w:ind w:left="202"/>
              <w:rPr>
                <w:rFonts w:ascii="Angsana New" w:hAnsi="Angsana New" w:cs="Angsana New"/>
                <w:sz w:val="30"/>
                <w:szCs w:val="30"/>
              </w:rPr>
            </w:pPr>
            <w:r w:rsidRPr="00135156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</w:tcPr>
          <w:p w14:paraId="3B4E153C" w14:textId="77777777" w:rsidR="000B3F6C" w:rsidRDefault="000B3F6C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518C0CCF" w14:textId="555BBC2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8,231</w:t>
            </w:r>
          </w:p>
        </w:tc>
        <w:tc>
          <w:tcPr>
            <w:tcW w:w="270" w:type="dxa"/>
          </w:tcPr>
          <w:p w14:paraId="04D4392B" w14:textId="77777777" w:rsidR="00624FE7" w:rsidRPr="00F57CBB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188" w:type="dxa"/>
          </w:tcPr>
          <w:p w14:paraId="115AB08E" w14:textId="77777777" w:rsidR="000B3F6C" w:rsidRDefault="000B3F6C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5CA1E389" w14:textId="42787597" w:rsidR="00624FE7" w:rsidRPr="009B474D" w:rsidRDefault="00624FE7" w:rsidP="000B3F6C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right="-108"/>
              <w:rPr>
                <w:cs/>
                <w:lang w:val="en-US"/>
              </w:rPr>
            </w:pPr>
            <w:r w:rsidRPr="009B474D">
              <w:rPr>
                <w:lang w:val="en-US"/>
              </w:rPr>
              <w:t>3,45</w:t>
            </w:r>
            <w:r w:rsidR="00DE3883" w:rsidRPr="00DE3883">
              <w:rPr>
                <w:rFonts w:hint="cs"/>
                <w:lang w:val="en-US"/>
              </w:rPr>
              <w:t>2</w:t>
            </w:r>
          </w:p>
        </w:tc>
        <w:tc>
          <w:tcPr>
            <w:tcW w:w="252" w:type="dxa"/>
          </w:tcPr>
          <w:p w14:paraId="49A2F275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EFD2652" w14:textId="77777777" w:rsidR="000B3F6C" w:rsidRDefault="000B3F6C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</w:p>
          <w:p w14:paraId="0B3C5DBB" w14:textId="467915A5" w:rsidR="00624FE7" w:rsidRPr="0009450C" w:rsidRDefault="00DE3883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DE3883">
              <w:rPr>
                <w:lang w:val="en-US"/>
              </w:rPr>
              <w:t>1</w:t>
            </w:r>
            <w:r w:rsidR="00624FE7">
              <w:rPr>
                <w:cs/>
              </w:rPr>
              <w:t>,</w:t>
            </w:r>
            <w:r w:rsidRPr="00DE3883">
              <w:rPr>
                <w:lang w:val="en-US"/>
              </w:rPr>
              <w:t>10</w:t>
            </w:r>
            <w:r w:rsidRPr="00DE3883">
              <w:rPr>
                <w:rFonts w:hint="cs"/>
                <w:lang w:val="en-US"/>
              </w:rPr>
              <w:t>1</w:t>
            </w:r>
          </w:p>
        </w:tc>
        <w:tc>
          <w:tcPr>
            <w:tcW w:w="243" w:type="dxa"/>
          </w:tcPr>
          <w:p w14:paraId="25E47FA4" w14:textId="77777777" w:rsidR="00624FE7" w:rsidRPr="007671A3" w:rsidRDefault="00624FE7" w:rsidP="00624FE7">
            <w:pPr>
              <w:pStyle w:val="NoSpacing"/>
              <w:tabs>
                <w:tab w:val="decimal" w:pos="88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5" w:type="dxa"/>
          </w:tcPr>
          <w:p w14:paraId="15997929" w14:textId="77777777" w:rsidR="000B3F6C" w:rsidRDefault="000B3F6C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lang w:val="en-US"/>
              </w:rPr>
            </w:pPr>
          </w:p>
          <w:p w14:paraId="4A016C9A" w14:textId="00B407BC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12,784</w:t>
            </w:r>
          </w:p>
        </w:tc>
      </w:tr>
      <w:tr w:rsidR="00624FE7" w:rsidRPr="007671A3" w14:paraId="4ADE6D97" w14:textId="77777777" w:rsidTr="00624FE7">
        <w:trPr>
          <w:trHeight w:val="334"/>
        </w:trPr>
        <w:tc>
          <w:tcPr>
            <w:tcW w:w="4095" w:type="dxa"/>
          </w:tcPr>
          <w:p w14:paraId="471078DB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F95022" w14:textId="02E85E80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14,73</w:t>
            </w:r>
            <w:r w:rsidR="00DE3883" w:rsidRPr="00DE3883">
              <w:rPr>
                <w:rFonts w:hint="cs"/>
                <w:b/>
                <w:bCs/>
                <w:lang w:val="en-US"/>
              </w:rPr>
              <w:t>6</w:t>
            </w:r>
          </w:p>
        </w:tc>
        <w:tc>
          <w:tcPr>
            <w:tcW w:w="270" w:type="dxa"/>
          </w:tcPr>
          <w:p w14:paraId="40841BBE" w14:textId="77777777" w:rsidR="00624FE7" w:rsidRPr="009B474D" w:rsidRDefault="00624FE7" w:rsidP="00624FE7">
            <w:pPr>
              <w:pStyle w:val="NoSpacing"/>
              <w:tabs>
                <w:tab w:val="decimal" w:pos="81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27291760" w14:textId="70160FC0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4,19</w:t>
            </w:r>
            <w:r w:rsidR="00DE3883" w:rsidRPr="00DE3883">
              <w:rPr>
                <w:rFonts w:hint="cs"/>
                <w:b/>
                <w:bCs/>
                <w:lang w:val="en-US"/>
              </w:rPr>
              <w:t>0</w:t>
            </w:r>
          </w:p>
        </w:tc>
        <w:tc>
          <w:tcPr>
            <w:tcW w:w="252" w:type="dxa"/>
          </w:tcPr>
          <w:p w14:paraId="6E727F0F" w14:textId="77777777" w:rsidR="00624FE7" w:rsidRPr="009B474D" w:rsidRDefault="00624FE7" w:rsidP="00624FE7">
            <w:pPr>
              <w:pStyle w:val="NoSpacing"/>
              <w:tabs>
                <w:tab w:val="decimal" w:pos="81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8163B4" w14:textId="233B116E" w:rsidR="00624FE7" w:rsidRPr="009B474D" w:rsidRDefault="00DE3883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DE3883">
              <w:rPr>
                <w:b/>
                <w:bCs/>
                <w:lang w:val="en-US"/>
              </w:rPr>
              <w:t>1</w:t>
            </w:r>
            <w:r w:rsidR="00624FE7" w:rsidRPr="009B474D">
              <w:rPr>
                <w:b/>
                <w:bCs/>
                <w:cs/>
              </w:rPr>
              <w:t>,</w:t>
            </w:r>
            <w:r w:rsidRPr="00DE3883">
              <w:rPr>
                <w:b/>
                <w:bCs/>
                <w:lang w:val="en-US"/>
              </w:rPr>
              <w:t>10</w:t>
            </w:r>
            <w:r w:rsidRPr="00DE3883">
              <w:rPr>
                <w:rFonts w:hint="cs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33DAB09B" w14:textId="77777777" w:rsidR="00624FE7" w:rsidRPr="009B474D" w:rsidRDefault="00624FE7" w:rsidP="00624FE7">
            <w:pPr>
              <w:pStyle w:val="NoSpacing"/>
              <w:tabs>
                <w:tab w:val="decimal" w:pos="819"/>
              </w:tabs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14:paraId="67B5F755" w14:textId="1718D77A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6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20,027</w:t>
            </w:r>
          </w:p>
        </w:tc>
      </w:tr>
    </w:tbl>
    <w:p w14:paraId="17DA040A" w14:textId="55DED309" w:rsidR="00D105F1" w:rsidRPr="00733AB8" w:rsidRDefault="00D105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25"/>
        <w:gridCol w:w="4052"/>
        <w:gridCol w:w="1080"/>
        <w:gridCol w:w="270"/>
        <w:gridCol w:w="1182"/>
        <w:gridCol w:w="11"/>
        <w:gridCol w:w="225"/>
        <w:gridCol w:w="27"/>
        <w:gridCol w:w="1073"/>
        <w:gridCol w:w="243"/>
        <w:gridCol w:w="1019"/>
        <w:gridCol w:w="18"/>
      </w:tblGrid>
      <w:tr w:rsidR="00D105F1" w:rsidRPr="007671A3" w14:paraId="7D71F063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03FAECFF" w14:textId="77777777" w:rsidR="00D105F1" w:rsidRPr="007671A3" w:rsidRDefault="00D105F1" w:rsidP="00B60346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rial" w:hAnsi="Arial"/>
                <w:sz w:val="18"/>
                <w:szCs w:val="18"/>
              </w:rPr>
              <w:br w:type="page"/>
            </w:r>
          </w:p>
        </w:tc>
        <w:tc>
          <w:tcPr>
            <w:tcW w:w="5148" w:type="dxa"/>
            <w:gridSpan w:val="10"/>
            <w:vAlign w:val="bottom"/>
          </w:tcPr>
          <w:p w14:paraId="4C62981A" w14:textId="77777777" w:rsidR="00D105F1" w:rsidRPr="007671A3" w:rsidRDefault="00D105F1" w:rsidP="00B60346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105F1" w:rsidRPr="007671A3" w14:paraId="3C435E48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17200918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3098C6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5C051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5"/>
          </w:tcPr>
          <w:p w14:paraId="453CFE21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4FEE1499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7B991EE6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105F1" w:rsidRPr="007671A3" w14:paraId="75CE597B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7F84CC64" w14:textId="77777777" w:rsidR="00D105F1" w:rsidRPr="007671A3" w:rsidRDefault="00D105F1" w:rsidP="00B60346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4A2092C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746A5BD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5"/>
            <w:tcBorders>
              <w:bottom w:val="single" w:sz="4" w:space="0" w:color="auto"/>
            </w:tcBorders>
          </w:tcPr>
          <w:p w14:paraId="6C512BC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010A90A0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0D5AF74F" w14:textId="77777777" w:rsidR="00D105F1" w:rsidRPr="007671A3" w:rsidRDefault="00D105F1" w:rsidP="00B60346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4E9095D6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084BA97A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9B16AD6" w14:textId="4BBC45FD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065C7275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</w:tcPr>
          <w:p w14:paraId="239F9666" w14:textId="2B1DCD70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52" w:type="dxa"/>
            <w:gridSpan w:val="2"/>
            <w:tcBorders>
              <w:top w:val="single" w:sz="4" w:space="0" w:color="auto"/>
            </w:tcBorders>
          </w:tcPr>
          <w:p w14:paraId="3C597AC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</w:tcPr>
          <w:p w14:paraId="4FC724B1" w14:textId="2F8A1A48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</w:tcPr>
          <w:p w14:paraId="25D76754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53A3D0DD" w14:textId="3D660AC9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7671A3" w14:paraId="0F05D72D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1BD10DA2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E04BFFE" w14:textId="2148FA6C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57463955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3C124559" w14:textId="25FDFAC1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52" w:type="dxa"/>
            <w:gridSpan w:val="2"/>
          </w:tcPr>
          <w:p w14:paraId="23FB4E83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7AFFAFA2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3E01D4F6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6753A5A0" w14:textId="51D9943D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7671A3" w14:paraId="296240CF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6E1C89F9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57E6113D" w14:textId="37242316" w:rsidR="00624FE7" w:rsidRPr="007671A3" w:rsidRDefault="00624FE7" w:rsidP="00624FE7">
            <w:pPr>
              <w:pStyle w:val="NoSpacing"/>
              <w:tabs>
                <w:tab w:val="left" w:pos="69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270" w:type="dxa"/>
          </w:tcPr>
          <w:p w14:paraId="30302DB3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93" w:type="dxa"/>
            <w:gridSpan w:val="2"/>
          </w:tcPr>
          <w:p w14:paraId="4355EC04" w14:textId="15764169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DE3883" w:rsidRPr="00DE388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</w:t>
            </w: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52" w:type="dxa"/>
            <w:gridSpan w:val="2"/>
          </w:tcPr>
          <w:p w14:paraId="524C33F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3" w:type="dxa"/>
          </w:tcPr>
          <w:p w14:paraId="507159E6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2792B2F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37" w:type="dxa"/>
            <w:gridSpan w:val="2"/>
          </w:tcPr>
          <w:p w14:paraId="41E92CA3" w14:textId="69910223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</w:t>
            </w:r>
            <w:r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</w:tr>
      <w:tr w:rsidR="00624FE7" w:rsidRPr="007671A3" w14:paraId="731414CA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395D05A3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5148" w:type="dxa"/>
            <w:gridSpan w:val="10"/>
          </w:tcPr>
          <w:p w14:paraId="40AE2025" w14:textId="77777777" w:rsidR="00624FE7" w:rsidRPr="007671A3" w:rsidRDefault="00624FE7" w:rsidP="00624FE7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FE7" w:rsidRPr="007671A3" w14:paraId="4A824C92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646E720E" w14:textId="77777777" w:rsidR="00624FE7" w:rsidRPr="00F51BF9" w:rsidRDefault="00624FE7" w:rsidP="00624FE7">
            <w:pPr>
              <w:pStyle w:val="NormalAngsanaNew"/>
              <w:spacing w:line="380" w:lineRule="exact"/>
              <w:rPr>
                <w:b/>
                <w:bCs/>
                <w:i/>
                <w:iCs/>
                <w:cs/>
              </w:rPr>
            </w:pPr>
            <w:r w:rsidRPr="00F51BF9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7C1A79D8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70" w:type="dxa"/>
          </w:tcPr>
          <w:p w14:paraId="1EC14FDA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93" w:type="dxa"/>
            <w:gridSpan w:val="2"/>
          </w:tcPr>
          <w:p w14:paraId="792125C0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52" w:type="dxa"/>
            <w:gridSpan w:val="2"/>
          </w:tcPr>
          <w:p w14:paraId="07B22280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57E243C4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43" w:type="dxa"/>
          </w:tcPr>
          <w:p w14:paraId="1E4EAA0B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2"/>
          </w:tcPr>
          <w:p w14:paraId="4ADE3ACB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624FE7" w:rsidRPr="007671A3" w14:paraId="367FBF09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03C05A2E" w14:textId="40064D71" w:rsidR="00624FE7" w:rsidRPr="007671A3" w:rsidRDefault="00624FE7" w:rsidP="00624FE7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 xml:space="preserve">ลูกหนี้การค้า </w:t>
            </w:r>
          </w:p>
        </w:tc>
        <w:tc>
          <w:tcPr>
            <w:tcW w:w="1080" w:type="dxa"/>
          </w:tcPr>
          <w:p w14:paraId="055041B9" w14:textId="547FF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737</w:t>
            </w:r>
          </w:p>
        </w:tc>
        <w:tc>
          <w:tcPr>
            <w:tcW w:w="270" w:type="dxa"/>
          </w:tcPr>
          <w:p w14:paraId="72F613B8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93" w:type="dxa"/>
            <w:gridSpan w:val="2"/>
          </w:tcPr>
          <w:p w14:paraId="655F7EEA" w14:textId="0DCD8AA7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(737)</w:t>
            </w:r>
          </w:p>
        </w:tc>
        <w:tc>
          <w:tcPr>
            <w:tcW w:w="252" w:type="dxa"/>
            <w:gridSpan w:val="2"/>
          </w:tcPr>
          <w:p w14:paraId="1B94C7A1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35BB1F31" w14:textId="18532968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66A85B0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2"/>
          </w:tcPr>
          <w:p w14:paraId="63B8757A" w14:textId="39D152A8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6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24FE7" w:rsidRPr="007671A3" w14:paraId="37D7D8C5" w14:textId="77777777" w:rsidTr="00624FE7">
        <w:trPr>
          <w:gridBefore w:val="1"/>
          <w:wBefore w:w="25" w:type="dxa"/>
          <w:trHeight w:val="139"/>
        </w:trPr>
        <w:tc>
          <w:tcPr>
            <w:tcW w:w="4052" w:type="dxa"/>
          </w:tcPr>
          <w:p w14:paraId="5DD07D75" w14:textId="4CD5BE25" w:rsidR="00624FE7" w:rsidRPr="007671A3" w:rsidRDefault="00624FE7" w:rsidP="00624FE7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 xml:space="preserve">สินค้าคงเหลือ </w:t>
            </w:r>
          </w:p>
        </w:tc>
        <w:tc>
          <w:tcPr>
            <w:tcW w:w="1080" w:type="dxa"/>
          </w:tcPr>
          <w:p w14:paraId="2269CC65" w14:textId="2210B78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795</w:t>
            </w:r>
          </w:p>
        </w:tc>
        <w:tc>
          <w:tcPr>
            <w:tcW w:w="270" w:type="dxa"/>
          </w:tcPr>
          <w:p w14:paraId="4FD2FED4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93" w:type="dxa"/>
            <w:gridSpan w:val="2"/>
          </w:tcPr>
          <w:p w14:paraId="6C86F76F" w14:textId="1D640095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406</w:t>
            </w:r>
          </w:p>
        </w:tc>
        <w:tc>
          <w:tcPr>
            <w:tcW w:w="252" w:type="dxa"/>
            <w:gridSpan w:val="2"/>
          </w:tcPr>
          <w:p w14:paraId="10CF5729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7D4F80DB" w14:textId="5DC81498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6E0F3DE7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2"/>
          </w:tcPr>
          <w:p w14:paraId="59C6B9EF" w14:textId="70D9A309" w:rsidR="00624FE7" w:rsidRPr="007B36F4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1,201</w:t>
            </w:r>
          </w:p>
        </w:tc>
      </w:tr>
      <w:tr w:rsidR="00624FE7" w:rsidRPr="007671A3" w14:paraId="708ACF0B" w14:textId="77777777" w:rsidTr="00624FE7">
        <w:trPr>
          <w:gridBefore w:val="1"/>
          <w:wBefore w:w="25" w:type="dxa"/>
          <w:trHeight w:val="348"/>
        </w:trPr>
        <w:tc>
          <w:tcPr>
            <w:tcW w:w="4052" w:type="dxa"/>
          </w:tcPr>
          <w:p w14:paraId="6EA3DA53" w14:textId="3EEC5FF7" w:rsidR="00624FE7" w:rsidRPr="007671A3" w:rsidRDefault="00624FE7" w:rsidP="00624FE7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 xml:space="preserve">เงินลงทุน </w:t>
            </w:r>
          </w:p>
        </w:tc>
        <w:tc>
          <w:tcPr>
            <w:tcW w:w="1080" w:type="dxa"/>
          </w:tcPr>
          <w:p w14:paraId="1EFB9D69" w14:textId="79D97726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7671A3">
              <w:rPr>
                <w:lang w:val="en-US"/>
              </w:rPr>
              <w:t>88</w:t>
            </w:r>
          </w:p>
        </w:tc>
        <w:tc>
          <w:tcPr>
            <w:tcW w:w="270" w:type="dxa"/>
          </w:tcPr>
          <w:p w14:paraId="35D29758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6B04C868" w14:textId="10D61DB5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left="-108" w:right="-108"/>
              <w:rPr>
                <w:lang w:val="en-US"/>
              </w:rPr>
            </w:pPr>
            <w:r w:rsidRPr="007F0AE9">
              <w:rPr>
                <w:lang w:val="en-US"/>
              </w:rPr>
              <w:t>-</w:t>
            </w:r>
          </w:p>
        </w:tc>
        <w:tc>
          <w:tcPr>
            <w:tcW w:w="252" w:type="dxa"/>
            <w:gridSpan w:val="2"/>
          </w:tcPr>
          <w:p w14:paraId="31893BE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78CB41E9" w14:textId="2813C31C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28AC8EAB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2"/>
          </w:tcPr>
          <w:p w14:paraId="7EE9F5E2" w14:textId="76757BAF" w:rsidR="00624FE7" w:rsidRPr="007B36F4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</w:tr>
      <w:tr w:rsidR="00624FE7" w:rsidRPr="007671A3" w14:paraId="3477E1A4" w14:textId="77777777" w:rsidTr="00624FE7">
        <w:trPr>
          <w:gridBefore w:val="1"/>
          <w:wBefore w:w="25" w:type="dxa"/>
          <w:trHeight w:val="348"/>
        </w:trPr>
        <w:tc>
          <w:tcPr>
            <w:tcW w:w="4052" w:type="dxa"/>
          </w:tcPr>
          <w:p w14:paraId="7CC1DCCB" w14:textId="166B3034" w:rsidR="00624FE7" w:rsidRPr="007671A3" w:rsidRDefault="00624FE7" w:rsidP="00624FE7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</w:tcPr>
          <w:p w14:paraId="344060B7" w14:textId="0727D2B4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5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 xml:space="preserve">  -</w:t>
            </w:r>
          </w:p>
        </w:tc>
        <w:tc>
          <w:tcPr>
            <w:tcW w:w="270" w:type="dxa"/>
          </w:tcPr>
          <w:p w14:paraId="24CB27D2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20C366E0" w14:textId="013E7243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994CA1">
              <w:rPr>
                <w:lang w:val="en-US"/>
              </w:rPr>
              <w:t>4,193</w:t>
            </w:r>
          </w:p>
        </w:tc>
        <w:tc>
          <w:tcPr>
            <w:tcW w:w="252" w:type="dxa"/>
            <w:gridSpan w:val="2"/>
          </w:tcPr>
          <w:p w14:paraId="034E731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73A14F41" w14:textId="1DB68DC9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0E6A6907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37" w:type="dxa"/>
            <w:gridSpan w:val="2"/>
          </w:tcPr>
          <w:p w14:paraId="234BF80D" w14:textId="1416D5F9" w:rsidR="00624FE7" w:rsidRPr="007B36F4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4,193</w:t>
            </w:r>
          </w:p>
        </w:tc>
      </w:tr>
      <w:tr w:rsidR="00624FE7" w:rsidRPr="007671A3" w14:paraId="52CBCB7E" w14:textId="77777777" w:rsidTr="00624FE7">
        <w:trPr>
          <w:gridBefore w:val="1"/>
          <w:wBefore w:w="25" w:type="dxa"/>
          <w:trHeight w:val="348"/>
        </w:trPr>
        <w:tc>
          <w:tcPr>
            <w:tcW w:w="4052" w:type="dxa"/>
          </w:tcPr>
          <w:p w14:paraId="215ABA0B" w14:textId="4E1F7301" w:rsidR="00624FE7" w:rsidRPr="007671A3" w:rsidRDefault="00624FE7" w:rsidP="00624FE7">
            <w:pPr>
              <w:pStyle w:val="NormalAngsanaNew"/>
              <w:spacing w:line="380" w:lineRule="exact"/>
              <w:rPr>
                <w:cs/>
              </w:rPr>
            </w:pPr>
            <w:r w:rsidRPr="00C56CB0">
              <w:rPr>
                <w:cs/>
              </w:rPr>
              <w:t>ประมาณการหนี้สิน</w:t>
            </w:r>
          </w:p>
        </w:tc>
        <w:tc>
          <w:tcPr>
            <w:tcW w:w="1080" w:type="dxa"/>
          </w:tcPr>
          <w:p w14:paraId="30A004A6" w14:textId="5D69B71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5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 xml:space="preserve">  -</w:t>
            </w:r>
          </w:p>
        </w:tc>
        <w:tc>
          <w:tcPr>
            <w:tcW w:w="270" w:type="dxa"/>
          </w:tcPr>
          <w:p w14:paraId="05DF272E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lang w:val="en-US"/>
              </w:rPr>
            </w:pPr>
          </w:p>
        </w:tc>
        <w:tc>
          <w:tcPr>
            <w:tcW w:w="1193" w:type="dxa"/>
            <w:gridSpan w:val="2"/>
          </w:tcPr>
          <w:p w14:paraId="5CEEBF24" w14:textId="75C5220D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994CA1">
              <w:rPr>
                <w:lang w:val="en-US"/>
              </w:rPr>
              <w:t>856</w:t>
            </w:r>
          </w:p>
        </w:tc>
        <w:tc>
          <w:tcPr>
            <w:tcW w:w="252" w:type="dxa"/>
            <w:gridSpan w:val="2"/>
          </w:tcPr>
          <w:p w14:paraId="4E27A118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73" w:type="dxa"/>
          </w:tcPr>
          <w:p w14:paraId="615BE777" w14:textId="15E7D97A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</w:tcPr>
          <w:p w14:paraId="1DCBA097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37" w:type="dxa"/>
            <w:gridSpan w:val="2"/>
          </w:tcPr>
          <w:p w14:paraId="27DC8AF6" w14:textId="761B698F" w:rsidR="00624FE7" w:rsidRPr="007B36F4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</w:tr>
      <w:tr w:rsidR="00624FE7" w:rsidRPr="007671A3" w14:paraId="5638437F" w14:textId="77777777" w:rsidTr="00624FE7">
        <w:trPr>
          <w:gridBefore w:val="1"/>
          <w:wBefore w:w="25" w:type="dxa"/>
          <w:trHeight w:val="334"/>
        </w:trPr>
        <w:tc>
          <w:tcPr>
            <w:tcW w:w="4052" w:type="dxa"/>
          </w:tcPr>
          <w:p w14:paraId="2E7F7EB2" w14:textId="77777777" w:rsidR="00733AB8" w:rsidRPr="00733AB8" w:rsidRDefault="00624FE7" w:rsidP="00733AB8">
            <w:pPr>
              <w:pStyle w:val="NoSpacing"/>
              <w:ind w:left="202" w:hanging="186"/>
              <w:rPr>
                <w:rFonts w:ascii="Angsana New" w:hAnsi="Angsana New" w:cs="Angsana New"/>
                <w:sz w:val="30"/>
                <w:szCs w:val="30"/>
              </w:rPr>
            </w:pPr>
            <w:r w:rsidRPr="00733AB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  <w:p w14:paraId="31FACC07" w14:textId="55FEE40C" w:rsidR="00624FE7" w:rsidRPr="00733AB8" w:rsidRDefault="00624FE7" w:rsidP="00733AB8">
            <w:pPr>
              <w:pStyle w:val="NoSpacing"/>
              <w:ind w:left="20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33AB8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80" w:type="dxa"/>
            <w:vAlign w:val="bottom"/>
          </w:tcPr>
          <w:p w14:paraId="7D71F4AB" w14:textId="3D0B0237" w:rsidR="00624FE7" w:rsidRPr="00994CA1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994CA1">
              <w:rPr>
                <w:lang w:val="en-US"/>
              </w:rPr>
              <w:t>9,142</w:t>
            </w:r>
          </w:p>
        </w:tc>
        <w:tc>
          <w:tcPr>
            <w:tcW w:w="270" w:type="dxa"/>
          </w:tcPr>
          <w:p w14:paraId="17C432F1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5CE313E7" w14:textId="06A87AA4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>
              <w:rPr>
                <w:lang w:val="en-US"/>
              </w:rPr>
              <w:t>1,247</w:t>
            </w:r>
          </w:p>
        </w:tc>
        <w:tc>
          <w:tcPr>
            <w:tcW w:w="252" w:type="dxa"/>
            <w:gridSpan w:val="2"/>
          </w:tcPr>
          <w:p w14:paraId="0E7F6248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highlight w:val="yellow"/>
                <w:cs/>
              </w:rPr>
            </w:pPr>
          </w:p>
        </w:tc>
        <w:tc>
          <w:tcPr>
            <w:tcW w:w="1073" w:type="dxa"/>
            <w:vAlign w:val="bottom"/>
          </w:tcPr>
          <w:p w14:paraId="47EA2412" w14:textId="3DA7A5F9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9B474D">
              <w:rPr>
                <w:rFonts w:hint="cs"/>
                <w:cs/>
              </w:rPr>
              <w:t>(</w:t>
            </w:r>
            <w:r w:rsidR="00DE3883" w:rsidRPr="00DE3883">
              <w:rPr>
                <w:rFonts w:hint="cs"/>
                <w:lang w:val="en-US"/>
              </w:rPr>
              <w:t>2</w:t>
            </w:r>
            <w:r w:rsidRPr="009B474D">
              <w:rPr>
                <w:rFonts w:hint="cs"/>
                <w:cs/>
              </w:rPr>
              <w:t>,</w:t>
            </w:r>
            <w:r w:rsidR="00DE3883" w:rsidRPr="00DE3883">
              <w:rPr>
                <w:rFonts w:hint="cs"/>
                <w:lang w:val="en-US"/>
              </w:rPr>
              <w:t>810</w:t>
            </w:r>
            <w:r w:rsidRPr="009B474D">
              <w:rPr>
                <w:rFonts w:hint="cs"/>
                <w:cs/>
              </w:rPr>
              <w:t>)</w:t>
            </w:r>
          </w:p>
        </w:tc>
        <w:tc>
          <w:tcPr>
            <w:tcW w:w="243" w:type="dxa"/>
          </w:tcPr>
          <w:p w14:paraId="7C769E0D" w14:textId="77777777" w:rsidR="00624FE7" w:rsidRPr="0072052C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highlight w:val="yellow"/>
                <w:cs/>
                <w:lang w:val="en-US"/>
              </w:rPr>
            </w:pPr>
          </w:p>
        </w:tc>
        <w:tc>
          <w:tcPr>
            <w:tcW w:w="1037" w:type="dxa"/>
            <w:gridSpan w:val="2"/>
            <w:vAlign w:val="bottom"/>
          </w:tcPr>
          <w:p w14:paraId="6D9A5EEB" w14:textId="635D409E" w:rsidR="00624FE7" w:rsidRPr="007B36F4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7,579</w:t>
            </w:r>
          </w:p>
        </w:tc>
      </w:tr>
      <w:tr w:rsidR="00624FE7" w:rsidRPr="007671A3" w14:paraId="4FBD80B7" w14:textId="77777777" w:rsidTr="00624FE7">
        <w:trPr>
          <w:gridBefore w:val="1"/>
          <w:wBefore w:w="25" w:type="dxa"/>
          <w:trHeight w:val="334"/>
        </w:trPr>
        <w:tc>
          <w:tcPr>
            <w:tcW w:w="4052" w:type="dxa"/>
          </w:tcPr>
          <w:p w14:paraId="47824F28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rFonts w:hint="cs"/>
                <w:cs/>
              </w:rPr>
              <w:t>ผลขาดทุนสะสมทางภาษี</w:t>
            </w:r>
          </w:p>
        </w:tc>
        <w:tc>
          <w:tcPr>
            <w:tcW w:w="1080" w:type="dxa"/>
          </w:tcPr>
          <w:p w14:paraId="6D237A36" w14:textId="2141213D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532370">
              <w:rPr>
                <w:lang w:val="en-US"/>
              </w:rPr>
              <w:t>13,177</w:t>
            </w:r>
          </w:p>
        </w:tc>
        <w:tc>
          <w:tcPr>
            <w:tcW w:w="270" w:type="dxa"/>
          </w:tcPr>
          <w:p w14:paraId="05144ACE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93" w:type="dxa"/>
            <w:gridSpan w:val="2"/>
          </w:tcPr>
          <w:p w14:paraId="76866493" w14:textId="25380055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(13,177)</w:t>
            </w:r>
          </w:p>
        </w:tc>
        <w:tc>
          <w:tcPr>
            <w:tcW w:w="252" w:type="dxa"/>
            <w:gridSpan w:val="2"/>
          </w:tcPr>
          <w:p w14:paraId="1CCD4DE5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73" w:type="dxa"/>
          </w:tcPr>
          <w:p w14:paraId="0B3212A7" w14:textId="52779432" w:rsidR="00624FE7" w:rsidRPr="007F0AE9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cs/>
              </w:rPr>
            </w:pPr>
            <w:r w:rsidRPr="007F0AE9">
              <w:rPr>
                <w:cs/>
              </w:rPr>
              <w:t>-</w:t>
            </w:r>
          </w:p>
        </w:tc>
        <w:tc>
          <w:tcPr>
            <w:tcW w:w="243" w:type="dxa"/>
          </w:tcPr>
          <w:p w14:paraId="1B023696" w14:textId="77777777" w:rsidR="00624FE7" w:rsidRPr="00532370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  <w:lang w:val="en-US"/>
              </w:rPr>
            </w:pPr>
          </w:p>
        </w:tc>
        <w:tc>
          <w:tcPr>
            <w:tcW w:w="1037" w:type="dxa"/>
            <w:gridSpan w:val="2"/>
          </w:tcPr>
          <w:p w14:paraId="3EF4C886" w14:textId="75669E80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6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24FE7" w:rsidRPr="007671A3" w14:paraId="2D13A02E" w14:textId="77777777" w:rsidTr="00624FE7">
        <w:trPr>
          <w:gridBefore w:val="1"/>
          <w:wBefore w:w="25" w:type="dxa"/>
          <w:trHeight w:val="334"/>
        </w:trPr>
        <w:tc>
          <w:tcPr>
            <w:tcW w:w="4052" w:type="dxa"/>
          </w:tcPr>
          <w:p w14:paraId="33FFC3A0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6008E1D" w14:textId="002806C5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23,939</w:t>
            </w:r>
          </w:p>
        </w:tc>
        <w:tc>
          <w:tcPr>
            <w:tcW w:w="270" w:type="dxa"/>
          </w:tcPr>
          <w:p w14:paraId="0E58E932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3F6E3FB" w14:textId="50064A25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(7,212)</w:t>
            </w:r>
          </w:p>
        </w:tc>
        <w:tc>
          <w:tcPr>
            <w:tcW w:w="252" w:type="dxa"/>
            <w:gridSpan w:val="2"/>
          </w:tcPr>
          <w:p w14:paraId="3194CC3B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346BC82E" w14:textId="35137A66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9B474D">
              <w:rPr>
                <w:rFonts w:hint="cs"/>
                <w:b/>
                <w:bCs/>
                <w:cs/>
              </w:rPr>
              <w:t>(</w:t>
            </w:r>
            <w:r w:rsidR="00DE3883" w:rsidRPr="00DE3883">
              <w:rPr>
                <w:rFonts w:hint="cs"/>
                <w:b/>
                <w:bCs/>
                <w:lang w:val="en-US"/>
              </w:rPr>
              <w:t>2</w:t>
            </w:r>
            <w:r w:rsidRPr="009B474D">
              <w:rPr>
                <w:rFonts w:hint="cs"/>
                <w:b/>
                <w:bCs/>
                <w:cs/>
              </w:rPr>
              <w:t>,</w:t>
            </w:r>
            <w:r w:rsidR="00DE3883" w:rsidRPr="00DE3883">
              <w:rPr>
                <w:rFonts w:hint="cs"/>
                <w:b/>
                <w:bCs/>
                <w:lang w:val="en-US"/>
              </w:rPr>
              <w:t>810</w:t>
            </w:r>
            <w:r w:rsidRPr="009B474D">
              <w:rPr>
                <w:rFonts w:hint="cs"/>
                <w:b/>
                <w:bCs/>
                <w:cs/>
              </w:rPr>
              <w:t>)</w:t>
            </w:r>
          </w:p>
        </w:tc>
        <w:tc>
          <w:tcPr>
            <w:tcW w:w="243" w:type="dxa"/>
          </w:tcPr>
          <w:p w14:paraId="25EB50E6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</w:p>
        </w:tc>
        <w:tc>
          <w:tcPr>
            <w:tcW w:w="103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8B4645" w14:textId="0E9599B2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13,917</w:t>
            </w:r>
          </w:p>
        </w:tc>
      </w:tr>
      <w:tr w:rsidR="00624FE7" w:rsidRPr="007671A3" w14:paraId="674B5140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30BEA0E7" w14:textId="158ADA6C" w:rsidR="00624FE7" w:rsidRPr="007671A3" w:rsidRDefault="00624FE7" w:rsidP="00624FE7">
            <w:pPr>
              <w:pStyle w:val="NoSpacing"/>
              <w:spacing w:line="380" w:lineRule="exac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10"/>
                <w:szCs w:val="10"/>
              </w:rPr>
              <w:lastRenderedPageBreak/>
              <w:br w:type="page"/>
            </w:r>
          </w:p>
        </w:tc>
        <w:tc>
          <w:tcPr>
            <w:tcW w:w="5130" w:type="dxa"/>
            <w:gridSpan w:val="9"/>
            <w:vAlign w:val="bottom"/>
          </w:tcPr>
          <w:p w14:paraId="1C2F8D45" w14:textId="513EF0F5" w:rsidR="00624FE7" w:rsidRPr="007671A3" w:rsidRDefault="00624FE7" w:rsidP="00624FE7">
            <w:pPr>
              <w:pStyle w:val="NoSpacing"/>
              <w:spacing w:line="380" w:lineRule="exac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4FE7" w:rsidRPr="007671A3" w14:paraId="40F589F0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4F790580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0D4E60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2887A6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5"/>
          </w:tcPr>
          <w:p w14:paraId="38CD54C8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บันทึกเป็น</w:t>
            </w:r>
          </w:p>
        </w:tc>
        <w:tc>
          <w:tcPr>
            <w:tcW w:w="243" w:type="dxa"/>
          </w:tcPr>
          <w:p w14:paraId="383A447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E6056FA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61BF7A1D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26B9A337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AB74574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F0502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518" w:type="dxa"/>
            <w:gridSpan w:val="5"/>
            <w:tcBorders>
              <w:bottom w:val="single" w:sz="4" w:space="0" w:color="auto"/>
            </w:tcBorders>
          </w:tcPr>
          <w:p w14:paraId="553EC56C" w14:textId="5883CF4D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รายได้ (</w:t>
            </w:r>
            <w:r w:rsidRPr="007671A3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243" w:type="dxa"/>
          </w:tcPr>
          <w:p w14:paraId="6428AC5B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0768FD06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24FE7" w:rsidRPr="007671A3" w14:paraId="3378FA15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09BC8773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0A5033F" w14:textId="6E365CA6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70" w:type="dxa"/>
          </w:tcPr>
          <w:p w14:paraId="757A51C3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709FA9C9" w14:textId="27413C9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ในกำไรหรือ</w:t>
            </w:r>
          </w:p>
        </w:tc>
        <w:tc>
          <w:tcPr>
            <w:tcW w:w="236" w:type="dxa"/>
            <w:gridSpan w:val="2"/>
            <w:tcBorders>
              <w:top w:val="single" w:sz="4" w:space="0" w:color="auto"/>
            </w:tcBorders>
          </w:tcPr>
          <w:p w14:paraId="38417F47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</w:tcBorders>
          </w:tcPr>
          <w:p w14:paraId="43BC98FD" w14:textId="0615B100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ในกำไร</w:t>
            </w:r>
          </w:p>
        </w:tc>
        <w:tc>
          <w:tcPr>
            <w:tcW w:w="243" w:type="dxa"/>
          </w:tcPr>
          <w:p w14:paraId="354605B7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5A561538" w14:textId="6EFC491F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ณ วันที่</w:t>
            </w:r>
          </w:p>
        </w:tc>
      </w:tr>
      <w:tr w:rsidR="00624FE7" w:rsidRPr="007671A3" w14:paraId="40BAAF64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431ED151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050FA87" w14:textId="615BDB69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270" w:type="dxa"/>
          </w:tcPr>
          <w:p w14:paraId="0DA7C851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78BC7289" w14:textId="76835C2F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36" w:type="dxa"/>
            <w:gridSpan w:val="2"/>
          </w:tcPr>
          <w:p w14:paraId="7082EAED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697B7B5C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ขาดทุน</w:t>
            </w:r>
          </w:p>
        </w:tc>
        <w:tc>
          <w:tcPr>
            <w:tcW w:w="243" w:type="dxa"/>
          </w:tcPr>
          <w:p w14:paraId="41385C9A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2A45542B" w14:textId="2259C216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ธันวาคม</w:t>
            </w:r>
          </w:p>
        </w:tc>
      </w:tr>
      <w:tr w:rsidR="00624FE7" w:rsidRPr="007671A3" w14:paraId="099BD5E5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54E76AE4" w14:textId="77777777" w:rsidR="00624FE7" w:rsidRPr="007671A3" w:rsidRDefault="00624FE7" w:rsidP="00624FE7">
            <w:pPr>
              <w:pStyle w:val="NoSpacing"/>
              <w:ind w:left="-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4CFC8551" w14:textId="250A3AC3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E936220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82" w:type="dxa"/>
          </w:tcPr>
          <w:p w14:paraId="4728161A" w14:textId="578BF61C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 xml:space="preserve">(หมายเหตุ </w:t>
            </w:r>
            <w:r w:rsidR="00DE3883" w:rsidRPr="00DE3883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25</w:t>
            </w:r>
            <w:r w:rsidRPr="00624FE7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36" w:type="dxa"/>
            <w:gridSpan w:val="2"/>
          </w:tcPr>
          <w:p w14:paraId="67E4D14A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00" w:type="dxa"/>
            <w:gridSpan w:val="2"/>
          </w:tcPr>
          <w:p w14:paraId="503DE8A9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14:paraId="721380FF" w14:textId="77777777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19" w:type="dxa"/>
          </w:tcPr>
          <w:p w14:paraId="71489C29" w14:textId="1CB63E43" w:rsidR="00624FE7" w:rsidRPr="007671A3" w:rsidRDefault="00624FE7" w:rsidP="00624FE7">
            <w:pPr>
              <w:pStyle w:val="NoSpacing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624FE7" w:rsidRPr="007671A3" w14:paraId="06894FF6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3A69758D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</w:p>
        </w:tc>
        <w:tc>
          <w:tcPr>
            <w:tcW w:w="5130" w:type="dxa"/>
            <w:gridSpan w:val="9"/>
          </w:tcPr>
          <w:p w14:paraId="7ACF875F" w14:textId="77777777" w:rsidR="00624FE7" w:rsidRPr="007671A3" w:rsidRDefault="00624FE7" w:rsidP="00624FE7">
            <w:pPr>
              <w:pStyle w:val="NoSpacing"/>
              <w:spacing w:line="380" w:lineRule="exact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4FE7" w:rsidRPr="007671A3" w14:paraId="7FA6C31F" w14:textId="77777777" w:rsidTr="00624FE7">
        <w:trPr>
          <w:gridAfter w:val="1"/>
          <w:wAfter w:w="18" w:type="dxa"/>
          <w:trHeight w:val="139"/>
        </w:trPr>
        <w:tc>
          <w:tcPr>
            <w:tcW w:w="4077" w:type="dxa"/>
            <w:gridSpan w:val="2"/>
          </w:tcPr>
          <w:p w14:paraId="5CCD3B00" w14:textId="77777777" w:rsidR="00624FE7" w:rsidRPr="00F51BF9" w:rsidRDefault="00624FE7" w:rsidP="00624FE7">
            <w:pPr>
              <w:pStyle w:val="NormalAngsanaNew"/>
              <w:spacing w:line="380" w:lineRule="exact"/>
              <w:ind w:firstLine="9"/>
              <w:rPr>
                <w:b/>
                <w:bCs/>
                <w:i/>
                <w:iCs/>
                <w:cs/>
              </w:rPr>
            </w:pPr>
            <w:r w:rsidRPr="00F51BF9">
              <w:rPr>
                <w:b/>
                <w:bCs/>
                <w:i/>
                <w:iCs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</w:tcPr>
          <w:p w14:paraId="485D5667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70" w:type="dxa"/>
          </w:tcPr>
          <w:p w14:paraId="3FC87A5F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82" w:type="dxa"/>
          </w:tcPr>
          <w:p w14:paraId="090B56E5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36" w:type="dxa"/>
            <w:gridSpan w:val="2"/>
          </w:tcPr>
          <w:p w14:paraId="13115481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</w:tcPr>
          <w:p w14:paraId="1AE38D04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243" w:type="dxa"/>
          </w:tcPr>
          <w:p w14:paraId="26A5961E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</w:tcPr>
          <w:p w14:paraId="397CB133" w14:textId="77777777" w:rsidR="00624FE7" w:rsidRPr="007671A3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</w:tr>
      <w:tr w:rsidR="00624FE7" w:rsidRPr="007671A3" w14:paraId="645CDEA5" w14:textId="77777777" w:rsidTr="007F5BE5">
        <w:trPr>
          <w:gridAfter w:val="1"/>
          <w:wAfter w:w="18" w:type="dxa"/>
          <w:trHeight w:val="398"/>
        </w:trPr>
        <w:tc>
          <w:tcPr>
            <w:tcW w:w="4077" w:type="dxa"/>
            <w:gridSpan w:val="2"/>
            <w:vAlign w:val="bottom"/>
          </w:tcPr>
          <w:p w14:paraId="24D6AFB8" w14:textId="0D2A6E5C" w:rsidR="00624FE7" w:rsidRPr="007671A3" w:rsidRDefault="00624FE7" w:rsidP="00AB543E">
            <w:pPr>
              <w:pStyle w:val="NormalAngsanaNew"/>
              <w:spacing w:line="380" w:lineRule="exact"/>
              <w:rPr>
                <w:cs/>
              </w:rPr>
            </w:pPr>
            <w:r w:rsidRPr="007671A3">
              <w:rPr>
                <w:cs/>
              </w:rPr>
              <w:t xml:space="preserve">สินค้าคงเหลือ </w:t>
            </w:r>
          </w:p>
        </w:tc>
        <w:tc>
          <w:tcPr>
            <w:tcW w:w="1080" w:type="dxa"/>
            <w:vAlign w:val="bottom"/>
          </w:tcPr>
          <w:p w14:paraId="5B1FE109" w14:textId="1C98FC6F" w:rsidR="00624FE7" w:rsidRPr="007F5BE5" w:rsidRDefault="00624FE7" w:rsidP="007F5BE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</w:pPr>
            <w:r w:rsidRPr="007F5BE5">
              <w:t>1,201</w:t>
            </w:r>
          </w:p>
        </w:tc>
        <w:tc>
          <w:tcPr>
            <w:tcW w:w="270" w:type="dxa"/>
            <w:vAlign w:val="bottom"/>
          </w:tcPr>
          <w:p w14:paraId="71090323" w14:textId="77777777" w:rsidR="00624FE7" w:rsidRPr="007671A3" w:rsidRDefault="00624FE7" w:rsidP="007F5BE5">
            <w:pPr>
              <w:pStyle w:val="NormalAngsanaNew"/>
              <w:spacing w:line="380" w:lineRule="exact"/>
              <w:rPr>
                <w:cs/>
              </w:rPr>
            </w:pPr>
          </w:p>
        </w:tc>
        <w:tc>
          <w:tcPr>
            <w:tcW w:w="1182" w:type="dxa"/>
            <w:vAlign w:val="bottom"/>
          </w:tcPr>
          <w:p w14:paraId="01CA5300" w14:textId="5B9F5139" w:rsidR="00624FE7" w:rsidRPr="007F5BE5" w:rsidRDefault="00624FE7" w:rsidP="007F5BE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</w:pPr>
            <w:r w:rsidRPr="007F5BE5">
              <w:t>(</w:t>
            </w:r>
            <w:r w:rsidRPr="007F5BE5">
              <w:rPr>
                <w:lang w:val="en-US"/>
              </w:rPr>
              <w:t>486</w:t>
            </w:r>
            <w:r w:rsidRPr="007F5BE5">
              <w:t>)</w:t>
            </w:r>
          </w:p>
        </w:tc>
        <w:tc>
          <w:tcPr>
            <w:tcW w:w="236" w:type="dxa"/>
            <w:gridSpan w:val="2"/>
            <w:vAlign w:val="bottom"/>
          </w:tcPr>
          <w:p w14:paraId="49DECF16" w14:textId="77777777" w:rsidR="00624FE7" w:rsidRPr="007671A3" w:rsidRDefault="00624FE7" w:rsidP="007F5BE5">
            <w:pPr>
              <w:pStyle w:val="NormalAngsanaNew"/>
              <w:spacing w:line="380" w:lineRule="exact"/>
              <w:rPr>
                <w:cs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03BB5FA8" w14:textId="7B99CDFA" w:rsidR="00624FE7" w:rsidRPr="007F5BE5" w:rsidRDefault="00624FE7" w:rsidP="007F5BE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</w:pPr>
            <w:r w:rsidRPr="007F5BE5">
              <w:t>-</w:t>
            </w:r>
          </w:p>
        </w:tc>
        <w:tc>
          <w:tcPr>
            <w:tcW w:w="243" w:type="dxa"/>
            <w:vAlign w:val="bottom"/>
          </w:tcPr>
          <w:p w14:paraId="46516049" w14:textId="77777777" w:rsidR="00624FE7" w:rsidRPr="007671A3" w:rsidRDefault="00624FE7" w:rsidP="007F5BE5">
            <w:pPr>
              <w:pStyle w:val="NormalAngsanaNew"/>
              <w:spacing w:line="380" w:lineRule="exact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3AE7A976" w14:textId="32CE5ABB" w:rsidR="00624FE7" w:rsidRPr="007F5BE5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</w:pPr>
            <w:r w:rsidRPr="007F5BE5">
              <w:t>715</w:t>
            </w:r>
          </w:p>
        </w:tc>
      </w:tr>
      <w:tr w:rsidR="00624FE7" w:rsidRPr="007671A3" w14:paraId="00955280" w14:textId="77777777" w:rsidTr="00AB543E">
        <w:trPr>
          <w:gridAfter w:val="1"/>
          <w:wAfter w:w="18" w:type="dxa"/>
          <w:trHeight w:val="348"/>
        </w:trPr>
        <w:tc>
          <w:tcPr>
            <w:tcW w:w="4077" w:type="dxa"/>
            <w:gridSpan w:val="2"/>
            <w:vAlign w:val="bottom"/>
          </w:tcPr>
          <w:p w14:paraId="59D6446B" w14:textId="1718F42C" w:rsidR="00624FE7" w:rsidRPr="007671A3" w:rsidRDefault="00624FE7" w:rsidP="00AB543E">
            <w:pPr>
              <w:pStyle w:val="NormalAngsanaNew"/>
              <w:spacing w:line="380" w:lineRule="exact"/>
              <w:rPr>
                <w:lang w:val="en-US"/>
              </w:rPr>
            </w:pPr>
            <w:r w:rsidRPr="007671A3">
              <w:rPr>
                <w:cs/>
              </w:rPr>
              <w:t xml:space="preserve">เงินลงทุน </w:t>
            </w:r>
          </w:p>
        </w:tc>
        <w:tc>
          <w:tcPr>
            <w:tcW w:w="1080" w:type="dxa"/>
            <w:vAlign w:val="bottom"/>
          </w:tcPr>
          <w:p w14:paraId="0C0BACF8" w14:textId="3BEE4C60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88</w:t>
            </w:r>
          </w:p>
        </w:tc>
        <w:tc>
          <w:tcPr>
            <w:tcW w:w="270" w:type="dxa"/>
            <w:vAlign w:val="bottom"/>
          </w:tcPr>
          <w:p w14:paraId="36F74F61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48AD194D" w14:textId="79196142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67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33B06961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11C76FE1" w14:textId="567FEA41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2B1BC2B6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63098DE4" w14:textId="7BFC0ED2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88</w:t>
            </w:r>
          </w:p>
        </w:tc>
      </w:tr>
      <w:tr w:rsidR="00624FE7" w:rsidRPr="007671A3" w14:paraId="58421D01" w14:textId="77777777" w:rsidTr="00AB543E">
        <w:trPr>
          <w:gridAfter w:val="1"/>
          <w:wAfter w:w="18" w:type="dxa"/>
          <w:trHeight w:val="348"/>
        </w:trPr>
        <w:tc>
          <w:tcPr>
            <w:tcW w:w="4077" w:type="dxa"/>
            <w:gridSpan w:val="2"/>
            <w:vAlign w:val="bottom"/>
          </w:tcPr>
          <w:p w14:paraId="65C42A30" w14:textId="3F648460" w:rsidR="00624FE7" w:rsidRPr="007671A3" w:rsidRDefault="00624FE7" w:rsidP="00AB543E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ที่ดิน อาคาร และอุปกรณ์</w:t>
            </w:r>
          </w:p>
        </w:tc>
        <w:tc>
          <w:tcPr>
            <w:tcW w:w="1080" w:type="dxa"/>
            <w:vAlign w:val="bottom"/>
          </w:tcPr>
          <w:p w14:paraId="31937298" w14:textId="2DBDA694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4,193</w:t>
            </w:r>
          </w:p>
        </w:tc>
        <w:tc>
          <w:tcPr>
            <w:tcW w:w="270" w:type="dxa"/>
            <w:vAlign w:val="bottom"/>
          </w:tcPr>
          <w:p w14:paraId="009FEE11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127CA22C" w14:textId="6A6ECEC5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1,281</w:t>
            </w:r>
          </w:p>
        </w:tc>
        <w:tc>
          <w:tcPr>
            <w:tcW w:w="236" w:type="dxa"/>
            <w:gridSpan w:val="2"/>
            <w:vAlign w:val="bottom"/>
          </w:tcPr>
          <w:p w14:paraId="52663AF7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36F0F7ED" w14:textId="044A91F7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55640754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7979FF3F" w14:textId="6BA0D01A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5,474</w:t>
            </w:r>
          </w:p>
        </w:tc>
      </w:tr>
      <w:tr w:rsidR="00624FE7" w:rsidRPr="007671A3" w14:paraId="2ABF21D6" w14:textId="77777777" w:rsidTr="00AB543E">
        <w:trPr>
          <w:gridAfter w:val="1"/>
          <w:wAfter w:w="18" w:type="dxa"/>
          <w:trHeight w:val="348"/>
        </w:trPr>
        <w:tc>
          <w:tcPr>
            <w:tcW w:w="4077" w:type="dxa"/>
            <w:gridSpan w:val="2"/>
            <w:vAlign w:val="bottom"/>
          </w:tcPr>
          <w:p w14:paraId="619C2462" w14:textId="0E372AB9" w:rsidR="00624FE7" w:rsidRPr="007671A3" w:rsidRDefault="00624FE7" w:rsidP="00AB543E">
            <w:pPr>
              <w:pStyle w:val="NormalAngsanaNew"/>
              <w:spacing w:line="380" w:lineRule="exact"/>
              <w:rPr>
                <w:cs/>
              </w:rPr>
            </w:pPr>
            <w:r w:rsidRPr="00363B0F">
              <w:rPr>
                <w:cs/>
              </w:rPr>
              <w:t>ประมาณการหนี้สิน</w:t>
            </w:r>
          </w:p>
        </w:tc>
        <w:tc>
          <w:tcPr>
            <w:tcW w:w="1080" w:type="dxa"/>
            <w:vAlign w:val="bottom"/>
          </w:tcPr>
          <w:p w14:paraId="3E2CAFE0" w14:textId="6F3DA56C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856</w:t>
            </w:r>
          </w:p>
        </w:tc>
        <w:tc>
          <w:tcPr>
            <w:tcW w:w="270" w:type="dxa"/>
            <w:vAlign w:val="bottom"/>
          </w:tcPr>
          <w:p w14:paraId="5363E9E8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lang w:val="en-US"/>
              </w:rPr>
            </w:pPr>
          </w:p>
        </w:tc>
        <w:tc>
          <w:tcPr>
            <w:tcW w:w="1182" w:type="dxa"/>
            <w:vAlign w:val="bottom"/>
          </w:tcPr>
          <w:p w14:paraId="3B1158B3" w14:textId="0C0EB65E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(64)</w:t>
            </w:r>
          </w:p>
        </w:tc>
        <w:tc>
          <w:tcPr>
            <w:tcW w:w="236" w:type="dxa"/>
            <w:gridSpan w:val="2"/>
            <w:vAlign w:val="bottom"/>
          </w:tcPr>
          <w:p w14:paraId="2384A8B1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334843BA" w14:textId="3BCE55BF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-</w:t>
            </w:r>
          </w:p>
        </w:tc>
        <w:tc>
          <w:tcPr>
            <w:tcW w:w="243" w:type="dxa"/>
            <w:vAlign w:val="bottom"/>
          </w:tcPr>
          <w:p w14:paraId="765AFD99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1BBFDE48" w14:textId="7C459AFA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792</w:t>
            </w:r>
          </w:p>
        </w:tc>
      </w:tr>
      <w:tr w:rsidR="00624FE7" w:rsidRPr="007671A3" w14:paraId="4E91409A" w14:textId="77777777" w:rsidTr="00AB543E">
        <w:trPr>
          <w:gridAfter w:val="1"/>
          <w:wAfter w:w="18" w:type="dxa"/>
          <w:trHeight w:val="334"/>
        </w:trPr>
        <w:tc>
          <w:tcPr>
            <w:tcW w:w="4077" w:type="dxa"/>
            <w:gridSpan w:val="2"/>
            <w:vAlign w:val="bottom"/>
          </w:tcPr>
          <w:p w14:paraId="3A27B6EE" w14:textId="77777777" w:rsidR="00733AB8" w:rsidRDefault="00624FE7" w:rsidP="00AB543E">
            <w:pPr>
              <w:pStyle w:val="NormalAngsanaNew"/>
              <w:spacing w:line="380" w:lineRule="exact"/>
            </w:pPr>
            <w:r w:rsidRPr="007671A3">
              <w:rPr>
                <w:rFonts w:hint="cs"/>
                <w:cs/>
              </w:rPr>
              <w:t>ประมาณการหนี้สิน</w:t>
            </w:r>
            <w:r>
              <w:rPr>
                <w:rFonts w:hint="cs"/>
                <w:cs/>
              </w:rPr>
              <w:t>สำหรับ</w:t>
            </w:r>
          </w:p>
          <w:p w14:paraId="0558ECEA" w14:textId="42EDDC42" w:rsidR="00624FE7" w:rsidRPr="007671A3" w:rsidRDefault="00624FE7" w:rsidP="00AB543E">
            <w:pPr>
              <w:pStyle w:val="NormalAngsanaNew"/>
              <w:spacing w:line="380" w:lineRule="exact"/>
              <w:ind w:left="208"/>
              <w:rPr>
                <w:cs/>
              </w:rPr>
            </w:pPr>
            <w:r w:rsidRPr="007671A3">
              <w:rPr>
                <w:rFonts w:hint="cs"/>
                <w:cs/>
              </w:rPr>
              <w:t>ผลประโยชน์พนักงาน</w:t>
            </w:r>
          </w:p>
        </w:tc>
        <w:tc>
          <w:tcPr>
            <w:tcW w:w="1080" w:type="dxa"/>
            <w:vAlign w:val="bottom"/>
          </w:tcPr>
          <w:p w14:paraId="3F85923E" w14:textId="3AD5C94E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7,579</w:t>
            </w:r>
          </w:p>
        </w:tc>
        <w:tc>
          <w:tcPr>
            <w:tcW w:w="270" w:type="dxa"/>
            <w:vAlign w:val="bottom"/>
          </w:tcPr>
          <w:p w14:paraId="02482813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82" w:type="dxa"/>
            <w:vAlign w:val="bottom"/>
          </w:tcPr>
          <w:p w14:paraId="25360253" w14:textId="63A50F8D" w:rsidR="00624FE7" w:rsidRPr="009B474D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3,157</w:t>
            </w:r>
          </w:p>
        </w:tc>
        <w:tc>
          <w:tcPr>
            <w:tcW w:w="236" w:type="dxa"/>
            <w:gridSpan w:val="2"/>
            <w:vAlign w:val="bottom"/>
          </w:tcPr>
          <w:p w14:paraId="2403DE15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100" w:type="dxa"/>
            <w:gridSpan w:val="2"/>
            <w:vAlign w:val="bottom"/>
          </w:tcPr>
          <w:p w14:paraId="436B9163" w14:textId="311E916A" w:rsidR="00624FE7" w:rsidRPr="001C24A3" w:rsidRDefault="00DE3883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cs/>
              </w:rPr>
            </w:pPr>
            <w:r w:rsidRPr="00DE3883">
              <w:rPr>
                <w:lang w:val="en-US"/>
              </w:rPr>
              <w:t>1</w:t>
            </w:r>
            <w:r w:rsidR="00624FE7">
              <w:rPr>
                <w:cs/>
              </w:rPr>
              <w:t>,</w:t>
            </w:r>
            <w:r w:rsidRPr="00DE3883">
              <w:rPr>
                <w:lang w:val="en-US"/>
              </w:rPr>
              <w:t>024</w:t>
            </w:r>
          </w:p>
        </w:tc>
        <w:tc>
          <w:tcPr>
            <w:tcW w:w="243" w:type="dxa"/>
            <w:vAlign w:val="bottom"/>
          </w:tcPr>
          <w:p w14:paraId="10B560EE" w14:textId="77777777" w:rsidR="00624FE7" w:rsidRPr="007671A3" w:rsidRDefault="00624FE7" w:rsidP="00AB543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cs/>
              </w:rPr>
            </w:pPr>
          </w:p>
        </w:tc>
        <w:tc>
          <w:tcPr>
            <w:tcW w:w="1019" w:type="dxa"/>
            <w:vAlign w:val="bottom"/>
          </w:tcPr>
          <w:p w14:paraId="19543566" w14:textId="79B3C004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lang w:val="en-US"/>
              </w:rPr>
            </w:pPr>
            <w:r w:rsidRPr="009B474D">
              <w:rPr>
                <w:lang w:val="en-US"/>
              </w:rPr>
              <w:t>11,760</w:t>
            </w:r>
          </w:p>
        </w:tc>
      </w:tr>
      <w:tr w:rsidR="00624FE7" w:rsidRPr="007671A3" w14:paraId="0DCD9D4E" w14:textId="77777777" w:rsidTr="00624FE7">
        <w:trPr>
          <w:gridAfter w:val="1"/>
          <w:wAfter w:w="18" w:type="dxa"/>
          <w:trHeight w:val="334"/>
        </w:trPr>
        <w:tc>
          <w:tcPr>
            <w:tcW w:w="4077" w:type="dxa"/>
            <w:gridSpan w:val="2"/>
          </w:tcPr>
          <w:p w14:paraId="45B2BB4D" w14:textId="77777777" w:rsidR="00624FE7" w:rsidRPr="007671A3" w:rsidRDefault="00624FE7" w:rsidP="00624FE7">
            <w:pPr>
              <w:pStyle w:val="NormalAngsanaNew"/>
              <w:spacing w:line="380" w:lineRule="exact"/>
              <w:rPr>
                <w:b/>
                <w:bCs/>
                <w:cs/>
              </w:rPr>
            </w:pPr>
            <w:r w:rsidRPr="007671A3">
              <w:rPr>
                <w:b/>
                <w:bCs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4C84612" w14:textId="176B5DA8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13,917</w:t>
            </w:r>
          </w:p>
        </w:tc>
        <w:tc>
          <w:tcPr>
            <w:tcW w:w="270" w:type="dxa"/>
          </w:tcPr>
          <w:p w14:paraId="42351D38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double" w:sz="4" w:space="0" w:color="auto"/>
            </w:tcBorders>
          </w:tcPr>
          <w:p w14:paraId="0AAED0C7" w14:textId="5BBC282C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3,888</w:t>
            </w:r>
          </w:p>
        </w:tc>
        <w:tc>
          <w:tcPr>
            <w:tcW w:w="236" w:type="dxa"/>
            <w:gridSpan w:val="2"/>
          </w:tcPr>
          <w:p w14:paraId="6F8C1731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1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6295C7" w14:textId="05A5595E" w:rsidR="00624FE7" w:rsidRPr="009B474D" w:rsidRDefault="00DE3883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  <w:r w:rsidRPr="00DE3883">
              <w:rPr>
                <w:b/>
                <w:bCs/>
                <w:lang w:val="en-US"/>
              </w:rPr>
              <w:t>1</w:t>
            </w:r>
            <w:r w:rsidR="00624FE7" w:rsidRPr="009B474D">
              <w:rPr>
                <w:b/>
                <w:bCs/>
                <w:cs/>
              </w:rPr>
              <w:t>,</w:t>
            </w:r>
            <w:r w:rsidRPr="00DE3883">
              <w:rPr>
                <w:b/>
                <w:bCs/>
                <w:lang w:val="en-US"/>
              </w:rPr>
              <w:t>024</w:t>
            </w:r>
          </w:p>
        </w:tc>
        <w:tc>
          <w:tcPr>
            <w:tcW w:w="243" w:type="dxa"/>
          </w:tcPr>
          <w:p w14:paraId="1D18F18D" w14:textId="77777777" w:rsidR="00624FE7" w:rsidRPr="009B474D" w:rsidRDefault="00624FE7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2"/>
              </w:tabs>
              <w:spacing w:line="380" w:lineRule="exact"/>
              <w:ind w:left="-108" w:right="-108"/>
              <w:rPr>
                <w:b/>
                <w:bCs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60F7643F" w14:textId="1E690091" w:rsidR="00624FE7" w:rsidRPr="009B474D" w:rsidRDefault="00624FE7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05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9B474D">
              <w:rPr>
                <w:b/>
                <w:bCs/>
                <w:lang w:val="en-US"/>
              </w:rPr>
              <w:t>18,829</w:t>
            </w:r>
          </w:p>
        </w:tc>
      </w:tr>
    </w:tbl>
    <w:p w14:paraId="5C6A379E" w14:textId="77777777" w:rsidR="003104AF" w:rsidRPr="001C62BC" w:rsidRDefault="003104AF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30F23311" w14:textId="7C75FAED" w:rsidR="003063CE" w:rsidRDefault="00031999" w:rsidP="0003199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 w:right="-25"/>
        <w:jc w:val="thaiDistribute"/>
        <w:rPr>
          <w:rFonts w:ascii="Angsana New" w:hAnsi="Angsana New"/>
          <w:spacing w:val="-4"/>
          <w:sz w:val="30"/>
          <w:szCs w:val="30"/>
        </w:rPr>
      </w:pPr>
      <w:r>
        <w:rPr>
          <w:rFonts w:ascii="Angsana New" w:hAnsi="Angsana New" w:hint="cs"/>
          <w:spacing w:val="-4"/>
          <w:sz w:val="30"/>
          <w:szCs w:val="30"/>
          <w:cs/>
        </w:rPr>
        <w:t>ผลแตกต่างชั่วคราวที่ใช้หักภาษีและ</w:t>
      </w:r>
      <w:r w:rsidR="009B2FDE" w:rsidRPr="007671A3">
        <w:rPr>
          <w:rFonts w:ascii="Angsana New" w:hAnsi="Angsana New" w:hint="cs"/>
          <w:spacing w:val="-4"/>
          <w:sz w:val="30"/>
          <w:szCs w:val="30"/>
          <w:cs/>
        </w:rPr>
        <w:t>ผล</w:t>
      </w:r>
      <w:r w:rsidR="009B2FDE" w:rsidRPr="007671A3">
        <w:rPr>
          <w:rFonts w:ascii="Angsana New" w:hAnsi="Angsana New"/>
          <w:spacing w:val="-4"/>
          <w:sz w:val="30"/>
          <w:szCs w:val="30"/>
          <w:cs/>
        </w:rPr>
        <w:t>ขาดทุนทางภาษีที่ยังไม่ได้ใช้ ซึ่งก</w:t>
      </w:r>
      <w:r>
        <w:rPr>
          <w:rFonts w:ascii="Angsana New" w:hAnsi="Angsana New" w:hint="cs"/>
          <w:spacing w:val="-4"/>
          <w:sz w:val="30"/>
          <w:szCs w:val="30"/>
          <w:cs/>
        </w:rPr>
        <w:t>ลุ่มบริษัท</w:t>
      </w:r>
      <w:r w:rsidR="009B2FDE" w:rsidRPr="007671A3">
        <w:rPr>
          <w:rFonts w:ascii="Angsana New" w:hAnsi="Angsana New"/>
          <w:spacing w:val="-4"/>
          <w:sz w:val="30"/>
          <w:szCs w:val="30"/>
          <w:cs/>
        </w:rPr>
        <w:t>ไม่ได้รับรู้เป็นสินทรัพย์ภาษีเงินได้รอการตัดบัญชี มี</w:t>
      </w:r>
      <w:r w:rsidR="009B2FDE" w:rsidRPr="007671A3">
        <w:rPr>
          <w:rFonts w:ascii="Angsana New" w:hAnsi="Angsana New" w:hint="cs"/>
          <w:spacing w:val="-4"/>
          <w:sz w:val="30"/>
          <w:szCs w:val="30"/>
          <w:cs/>
        </w:rPr>
        <w:t>ร</w:t>
      </w:r>
      <w:r w:rsidR="009B2FDE" w:rsidRPr="007671A3">
        <w:rPr>
          <w:rFonts w:ascii="Angsana New" w:hAnsi="Angsana New"/>
          <w:spacing w:val="-4"/>
          <w:sz w:val="30"/>
          <w:szCs w:val="30"/>
          <w:cs/>
        </w:rPr>
        <w:t>ายละเอียดดังนี้</w:t>
      </w:r>
    </w:p>
    <w:p w14:paraId="02EA73EE" w14:textId="77777777" w:rsidR="00673C3C" w:rsidRPr="001C62BC" w:rsidRDefault="00673C3C" w:rsidP="00673C3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tbl>
      <w:tblPr>
        <w:tblW w:w="920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089"/>
        <w:gridCol w:w="18"/>
        <w:gridCol w:w="207"/>
        <w:gridCol w:w="1071"/>
        <w:gridCol w:w="234"/>
        <w:gridCol w:w="7"/>
        <w:gridCol w:w="1100"/>
        <w:gridCol w:w="234"/>
        <w:gridCol w:w="1017"/>
      </w:tblGrid>
      <w:tr w:rsidR="009B2FDE" w:rsidRPr="007671A3" w14:paraId="786B0C0E" w14:textId="77777777" w:rsidTr="00E57C1B">
        <w:trPr>
          <w:cantSplit/>
        </w:trPr>
        <w:tc>
          <w:tcPr>
            <w:tcW w:w="4230" w:type="dxa"/>
          </w:tcPr>
          <w:p w14:paraId="2C9BCCDC" w14:textId="6C5B39DD" w:rsidR="009B2FDE" w:rsidRPr="007671A3" w:rsidRDefault="009B2FDE" w:rsidP="009B2FDE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ab/>
            </w:r>
          </w:p>
        </w:tc>
        <w:tc>
          <w:tcPr>
            <w:tcW w:w="2385" w:type="dxa"/>
            <w:gridSpan w:val="4"/>
          </w:tcPr>
          <w:p w14:paraId="700ED781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  <w:gridSpan w:val="2"/>
          </w:tcPr>
          <w:p w14:paraId="046E69ED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51" w:type="dxa"/>
            <w:gridSpan w:val="3"/>
          </w:tcPr>
          <w:p w14:paraId="1AE25888" w14:textId="77777777" w:rsidR="009B2FDE" w:rsidRPr="007671A3" w:rsidRDefault="009B2FDE" w:rsidP="00F559FE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7671A3" w14:paraId="55985EE1" w14:textId="77777777" w:rsidTr="00E57C1B">
        <w:trPr>
          <w:cantSplit/>
        </w:trPr>
        <w:tc>
          <w:tcPr>
            <w:tcW w:w="4230" w:type="dxa"/>
          </w:tcPr>
          <w:p w14:paraId="3DBA6D32" w14:textId="185D38AD" w:rsidR="00673C3C" w:rsidRPr="007671A3" w:rsidRDefault="00673C3C" w:rsidP="00673C3C">
            <w:pPr>
              <w:pStyle w:val="acctcolumnheading"/>
              <w:tabs>
                <w:tab w:val="left" w:pos="3045"/>
              </w:tabs>
              <w:spacing w:after="0" w:line="240" w:lineRule="auto"/>
              <w:ind w:left="-108" w:right="-69"/>
              <w:jc w:val="lef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9" w:type="dxa"/>
          </w:tcPr>
          <w:p w14:paraId="33FBF799" w14:textId="6B09AC78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C16F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25" w:type="dxa"/>
            <w:gridSpan w:val="2"/>
          </w:tcPr>
          <w:p w14:paraId="645679A7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</w:tcPr>
          <w:p w14:paraId="6485EA09" w14:textId="0EB33C59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6C16F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241" w:type="dxa"/>
            <w:gridSpan w:val="2"/>
          </w:tcPr>
          <w:p w14:paraId="00704A78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00" w:type="dxa"/>
          </w:tcPr>
          <w:p w14:paraId="6EE57FFC" w14:textId="710ECE1D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6C16FF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234" w:type="dxa"/>
          </w:tcPr>
          <w:p w14:paraId="756BCEB2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17" w:type="dxa"/>
          </w:tcPr>
          <w:p w14:paraId="43E57A79" w14:textId="65283DD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6C16FF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673C3C" w:rsidRPr="007671A3" w14:paraId="6FB8B660" w14:textId="77777777" w:rsidTr="00E57C1B">
        <w:trPr>
          <w:cantSplit/>
          <w:trHeight w:val="380"/>
        </w:trPr>
        <w:tc>
          <w:tcPr>
            <w:tcW w:w="4230" w:type="dxa"/>
          </w:tcPr>
          <w:p w14:paraId="39C38D1E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977" w:type="dxa"/>
            <w:gridSpan w:val="9"/>
          </w:tcPr>
          <w:p w14:paraId="1E098ED1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26465702" w14:textId="77777777" w:rsidTr="00015F31">
        <w:trPr>
          <w:cantSplit/>
        </w:trPr>
        <w:tc>
          <w:tcPr>
            <w:tcW w:w="4230" w:type="dxa"/>
          </w:tcPr>
          <w:p w14:paraId="5565932B" w14:textId="4C1B1E49" w:rsidR="00673C3C" w:rsidRPr="00EB7834" w:rsidRDefault="00015F31" w:rsidP="00673C3C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sz w:val="30"/>
                <w:szCs w:val="30"/>
                <w:cs/>
              </w:rPr>
            </w:pPr>
            <w:r w:rsidRPr="00EB7834">
              <w:rPr>
                <w:rFonts w:ascii="Angsana New" w:hAnsi="Angsana New" w:hint="cs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1107" w:type="dxa"/>
            <w:gridSpan w:val="2"/>
            <w:vAlign w:val="bottom"/>
          </w:tcPr>
          <w:p w14:paraId="0886C824" w14:textId="398DDB27" w:rsidR="00673C3C" w:rsidRPr="00CC4677" w:rsidRDefault="00673C3C" w:rsidP="006C16FF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</w:rPr>
            </w:pPr>
          </w:p>
        </w:tc>
        <w:tc>
          <w:tcPr>
            <w:tcW w:w="207" w:type="dxa"/>
            <w:vAlign w:val="bottom"/>
          </w:tcPr>
          <w:p w14:paraId="35B8D071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vAlign w:val="bottom"/>
          </w:tcPr>
          <w:p w14:paraId="0E213DD8" w14:textId="4037D908" w:rsidR="00673C3C" w:rsidRPr="00CC4677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left="-108" w:right="-108"/>
              <w:rPr>
                <w:rFonts w:asciiTheme="majorBidi" w:hAnsiTheme="majorBidi"/>
                <w:cs/>
              </w:rPr>
            </w:pPr>
          </w:p>
        </w:tc>
        <w:tc>
          <w:tcPr>
            <w:tcW w:w="234" w:type="dxa"/>
            <w:vAlign w:val="bottom"/>
          </w:tcPr>
          <w:p w14:paraId="2C4E4330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5174595C" w14:textId="3FF54A80" w:rsidR="00673C3C" w:rsidRPr="00CC4677" w:rsidRDefault="00673C3C" w:rsidP="00994CA1">
            <w:pPr>
              <w:pStyle w:val="NoSpacing"/>
              <w:tabs>
                <w:tab w:val="decimal" w:pos="55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4" w:type="dxa"/>
            <w:vAlign w:val="bottom"/>
          </w:tcPr>
          <w:p w14:paraId="7794FEDA" w14:textId="77777777" w:rsidR="00673C3C" w:rsidRPr="00CC4677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2A01E8A2" w14:textId="0941E4DB" w:rsidR="00673C3C" w:rsidRPr="00CC4677" w:rsidRDefault="00673C3C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78"/>
              </w:tabs>
              <w:spacing w:line="380" w:lineRule="exact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015F31" w:rsidRPr="007671A3" w14:paraId="053467F1" w14:textId="77777777" w:rsidTr="00015F31">
        <w:trPr>
          <w:cantSplit/>
        </w:trPr>
        <w:tc>
          <w:tcPr>
            <w:tcW w:w="4230" w:type="dxa"/>
          </w:tcPr>
          <w:p w14:paraId="040CE7A5" w14:textId="37E3A944" w:rsidR="00015F31" w:rsidRPr="007671A3" w:rsidRDefault="00104490" w:rsidP="00733AB8">
            <w:pPr>
              <w:tabs>
                <w:tab w:val="left" w:pos="360"/>
              </w:tabs>
              <w:spacing w:line="240" w:lineRule="auto"/>
              <w:ind w:left="38" w:firstLine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15F31">
              <w:rPr>
                <w:rFonts w:ascii="Angsana New" w:hAnsi="Angsana New" w:hint="cs"/>
                <w:sz w:val="30"/>
                <w:szCs w:val="30"/>
                <w:cs/>
              </w:rPr>
              <w:t>สินค้าคงเหลือ</w:t>
            </w:r>
            <w:r w:rsidR="00EB78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07" w:type="dxa"/>
            <w:gridSpan w:val="2"/>
            <w:vAlign w:val="bottom"/>
          </w:tcPr>
          <w:p w14:paraId="7E1F5B7C" w14:textId="56CC5CAF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1</w:t>
            </w:r>
          </w:p>
        </w:tc>
        <w:tc>
          <w:tcPr>
            <w:tcW w:w="207" w:type="dxa"/>
            <w:vAlign w:val="bottom"/>
          </w:tcPr>
          <w:p w14:paraId="1405AD3E" w14:textId="77777777" w:rsidR="00015F31" w:rsidRPr="00015F31" w:rsidRDefault="00015F31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eastAsia="Calibri" w:hAnsiTheme="majorBidi" w:cstheme="majorBidi"/>
                <w:szCs w:val="28"/>
                <w:rtl/>
                <w:cs/>
                <w:lang w:val="en-US"/>
              </w:rPr>
            </w:pPr>
          </w:p>
        </w:tc>
        <w:tc>
          <w:tcPr>
            <w:tcW w:w="1071" w:type="dxa"/>
            <w:vAlign w:val="bottom"/>
          </w:tcPr>
          <w:p w14:paraId="38D3ED7A" w14:textId="2982D4A9" w:rsidR="00015F31" w:rsidRPr="00015F31" w:rsidRDefault="00AC19CD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234" w:type="dxa"/>
            <w:vAlign w:val="bottom"/>
          </w:tcPr>
          <w:p w14:paraId="354A45E0" w14:textId="77777777" w:rsidR="00015F31" w:rsidRPr="00015F31" w:rsidRDefault="00015F31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eastAsia="Calibri" w:hAnsiTheme="majorBidi" w:cstheme="majorBidi"/>
                <w:szCs w:val="28"/>
                <w:lang w:val="en-US" w:bidi="th-TH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7D677312" w14:textId="3824454D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04B66B6F" w14:textId="77777777" w:rsidR="00015F31" w:rsidRPr="00015F31" w:rsidRDefault="00015F31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eastAsia="Calibri" w:hAnsiTheme="majorBidi" w:cstheme="majorBidi"/>
                <w:szCs w:val="28"/>
                <w:lang w:val="en-US" w:bidi="th-TH"/>
              </w:rPr>
            </w:pPr>
          </w:p>
        </w:tc>
        <w:tc>
          <w:tcPr>
            <w:tcW w:w="1017" w:type="dxa"/>
            <w:vAlign w:val="bottom"/>
          </w:tcPr>
          <w:p w14:paraId="65443865" w14:textId="62836646" w:rsidR="00015F31" w:rsidRPr="00015F31" w:rsidRDefault="00015F31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</w:tr>
      <w:tr w:rsidR="00015F31" w:rsidRPr="007671A3" w14:paraId="6E31475D" w14:textId="77777777" w:rsidTr="00015F31">
        <w:trPr>
          <w:cantSplit/>
        </w:trPr>
        <w:tc>
          <w:tcPr>
            <w:tcW w:w="4230" w:type="dxa"/>
          </w:tcPr>
          <w:p w14:paraId="1F8FD34E" w14:textId="1327D9C0" w:rsidR="00015F31" w:rsidRPr="007671A3" w:rsidRDefault="00104490" w:rsidP="00733AB8">
            <w:pPr>
              <w:tabs>
                <w:tab w:val="left" w:pos="360"/>
              </w:tabs>
              <w:spacing w:line="240" w:lineRule="auto"/>
              <w:ind w:left="38" w:firstLine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15F31">
              <w:rPr>
                <w:rFonts w:ascii="Angsana New" w:hAnsi="Angsana New" w:hint="cs"/>
                <w:sz w:val="30"/>
                <w:szCs w:val="30"/>
                <w:cs/>
              </w:rPr>
              <w:t>ประมาณการหนี้สิน</w:t>
            </w:r>
          </w:p>
        </w:tc>
        <w:tc>
          <w:tcPr>
            <w:tcW w:w="1107" w:type="dxa"/>
            <w:gridSpan w:val="2"/>
            <w:vAlign w:val="bottom"/>
          </w:tcPr>
          <w:p w14:paraId="6BAA0903" w14:textId="72B925CA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1,087</w:t>
            </w:r>
          </w:p>
        </w:tc>
        <w:tc>
          <w:tcPr>
            <w:tcW w:w="207" w:type="dxa"/>
            <w:vAlign w:val="bottom"/>
          </w:tcPr>
          <w:p w14:paraId="7528A256" w14:textId="77777777" w:rsidR="00015F31" w:rsidRPr="00CC4677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vAlign w:val="bottom"/>
          </w:tcPr>
          <w:p w14:paraId="32E8ACF6" w14:textId="5B1C40D3" w:rsidR="00015F31" w:rsidRPr="00015F31" w:rsidRDefault="00AC19CD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920</w:t>
            </w:r>
          </w:p>
        </w:tc>
        <w:tc>
          <w:tcPr>
            <w:tcW w:w="234" w:type="dxa"/>
            <w:vAlign w:val="bottom"/>
          </w:tcPr>
          <w:p w14:paraId="23402C9D" w14:textId="77777777" w:rsidR="00015F31" w:rsidRPr="00CC4677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vAlign w:val="bottom"/>
          </w:tcPr>
          <w:p w14:paraId="6FFC554E" w14:textId="1B18AD2B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3E617C1C" w14:textId="77777777" w:rsidR="00015F31" w:rsidRPr="00CC4677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vAlign w:val="bottom"/>
          </w:tcPr>
          <w:p w14:paraId="3CE311DE" w14:textId="1CB7FD33" w:rsidR="00015F31" w:rsidRPr="00015F31" w:rsidRDefault="00015F31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</w:tr>
      <w:tr w:rsidR="00015F31" w:rsidRPr="007671A3" w14:paraId="196C5478" w14:textId="77777777" w:rsidTr="000F047A">
        <w:trPr>
          <w:cantSplit/>
        </w:trPr>
        <w:tc>
          <w:tcPr>
            <w:tcW w:w="4230" w:type="dxa"/>
          </w:tcPr>
          <w:p w14:paraId="035A44FA" w14:textId="7F19278A" w:rsidR="00015F31" w:rsidRPr="007671A3" w:rsidRDefault="00104490" w:rsidP="00733AB8">
            <w:pPr>
              <w:tabs>
                <w:tab w:val="left" w:pos="360"/>
              </w:tabs>
              <w:spacing w:line="240" w:lineRule="auto"/>
              <w:ind w:left="38" w:firstLine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="00015F31"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ผลขาดทุนทางภาษีที่ยังไม่ได้ใช้</w:t>
            </w:r>
          </w:p>
        </w:tc>
        <w:tc>
          <w:tcPr>
            <w:tcW w:w="1107" w:type="dxa"/>
            <w:gridSpan w:val="2"/>
            <w:tcBorders>
              <w:bottom w:val="single" w:sz="4" w:space="0" w:color="000000"/>
            </w:tcBorders>
            <w:vAlign w:val="bottom"/>
          </w:tcPr>
          <w:p w14:paraId="3914DB13" w14:textId="053B6120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52,052</w:t>
            </w:r>
          </w:p>
        </w:tc>
        <w:tc>
          <w:tcPr>
            <w:tcW w:w="207" w:type="dxa"/>
            <w:vAlign w:val="bottom"/>
          </w:tcPr>
          <w:p w14:paraId="702540D7" w14:textId="77777777" w:rsidR="00015F31" w:rsidRPr="00CC4677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bottom w:val="single" w:sz="4" w:space="0" w:color="000000"/>
            </w:tcBorders>
            <w:vAlign w:val="bottom"/>
          </w:tcPr>
          <w:p w14:paraId="6035693F" w14:textId="14802BDB" w:rsidR="00015F31" w:rsidRPr="00015F31" w:rsidRDefault="009C06F0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lang w:val="en-US"/>
              </w:rPr>
            </w:pPr>
            <w:r>
              <w:rPr>
                <w:lang w:val="en-US"/>
              </w:rPr>
              <w:t>208,384</w:t>
            </w:r>
          </w:p>
        </w:tc>
        <w:tc>
          <w:tcPr>
            <w:tcW w:w="234" w:type="dxa"/>
            <w:vAlign w:val="bottom"/>
          </w:tcPr>
          <w:p w14:paraId="7C137A83" w14:textId="77777777" w:rsidR="00015F31" w:rsidRPr="00CC4677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bottom w:val="single" w:sz="4" w:space="0" w:color="000000"/>
            </w:tcBorders>
            <w:vAlign w:val="bottom"/>
          </w:tcPr>
          <w:p w14:paraId="124FF19F" w14:textId="2A028027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lang w:val="en-US"/>
              </w:rPr>
            </w:pPr>
            <w:r w:rsidRPr="00015F31">
              <w:rPr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FF52852" w14:textId="77777777" w:rsidR="00015F31" w:rsidRPr="00CC4677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000000"/>
            </w:tcBorders>
            <w:vAlign w:val="bottom"/>
          </w:tcPr>
          <w:p w14:paraId="1B18972D" w14:textId="3CFB2186" w:rsidR="00015F31" w:rsidRPr="00015F31" w:rsidRDefault="00015F31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cs/>
                <w:lang w:val="en-US"/>
              </w:rPr>
            </w:pPr>
            <w:r w:rsidRPr="00015F31">
              <w:rPr>
                <w:cs/>
                <w:lang w:val="en-US"/>
              </w:rPr>
              <w:t>-</w:t>
            </w:r>
          </w:p>
        </w:tc>
      </w:tr>
      <w:tr w:rsidR="00015F31" w:rsidRPr="007671A3" w14:paraId="7E0537C8" w14:textId="77777777" w:rsidTr="000F047A">
        <w:trPr>
          <w:cantSplit/>
        </w:trPr>
        <w:tc>
          <w:tcPr>
            <w:tcW w:w="4230" w:type="dxa"/>
          </w:tcPr>
          <w:p w14:paraId="1630CF8D" w14:textId="1EAFBC02" w:rsidR="00015F31" w:rsidRPr="00015F31" w:rsidRDefault="00015F31" w:rsidP="00015F31">
            <w:pPr>
              <w:tabs>
                <w:tab w:val="left" w:pos="360"/>
              </w:tabs>
              <w:spacing w:line="240" w:lineRule="auto"/>
              <w:ind w:left="3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15F3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7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9970ED0" w14:textId="46351FC1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9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15F31">
              <w:rPr>
                <w:b/>
                <w:bCs/>
                <w:lang w:val="en-US"/>
              </w:rPr>
              <w:t>53,140</w:t>
            </w:r>
          </w:p>
        </w:tc>
        <w:tc>
          <w:tcPr>
            <w:tcW w:w="207" w:type="dxa"/>
            <w:vAlign w:val="bottom"/>
          </w:tcPr>
          <w:p w14:paraId="63204369" w14:textId="77777777" w:rsidR="00015F31" w:rsidRPr="00015F31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67C70B07" w14:textId="7FD75D53" w:rsidR="00015F31" w:rsidRPr="00015F31" w:rsidRDefault="009C06F0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18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209,328</w:t>
            </w:r>
          </w:p>
        </w:tc>
        <w:tc>
          <w:tcPr>
            <w:tcW w:w="234" w:type="dxa"/>
            <w:vAlign w:val="bottom"/>
          </w:tcPr>
          <w:p w14:paraId="59FEFD5C" w14:textId="77777777" w:rsidR="00015F31" w:rsidRPr="00015F31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07" w:type="dxa"/>
            <w:gridSpan w:val="2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264A88E4" w14:textId="451E7465" w:rsidR="00015F31" w:rsidRPr="00015F31" w:rsidRDefault="00015F31" w:rsidP="00015F3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14"/>
              </w:tabs>
              <w:spacing w:line="380" w:lineRule="exact"/>
              <w:ind w:left="-108" w:right="-108"/>
              <w:rPr>
                <w:b/>
                <w:bCs/>
                <w:lang w:val="en-US"/>
              </w:rPr>
            </w:pPr>
            <w:r w:rsidRPr="00015F31">
              <w:rPr>
                <w:b/>
                <w:bCs/>
                <w:lang w:val="en-US"/>
              </w:rPr>
              <w:t>-</w:t>
            </w:r>
          </w:p>
        </w:tc>
        <w:tc>
          <w:tcPr>
            <w:tcW w:w="234" w:type="dxa"/>
            <w:vAlign w:val="bottom"/>
          </w:tcPr>
          <w:p w14:paraId="14725DD6" w14:textId="77777777" w:rsidR="00015F31" w:rsidRPr="00015F31" w:rsidRDefault="00015F31" w:rsidP="00015F31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000000"/>
              <w:bottom w:val="double" w:sz="4" w:space="0" w:color="auto"/>
            </w:tcBorders>
            <w:vAlign w:val="bottom"/>
          </w:tcPr>
          <w:p w14:paraId="02868767" w14:textId="3C64300B" w:rsidR="00015F31" w:rsidRPr="00015F31" w:rsidRDefault="00015F31" w:rsidP="0001061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475"/>
              </w:tabs>
              <w:spacing w:line="380" w:lineRule="exact"/>
              <w:ind w:left="-108" w:right="-108"/>
              <w:rPr>
                <w:b/>
                <w:bCs/>
                <w:cs/>
                <w:lang w:val="en-US"/>
              </w:rPr>
            </w:pPr>
            <w:r w:rsidRPr="00015F31">
              <w:rPr>
                <w:b/>
                <w:bCs/>
                <w:cs/>
                <w:lang w:val="en-US"/>
              </w:rPr>
              <w:t>-</w:t>
            </w:r>
          </w:p>
        </w:tc>
      </w:tr>
    </w:tbl>
    <w:p w14:paraId="203EA1F8" w14:textId="0BEAE5CE" w:rsidR="001C62BC" w:rsidRDefault="001C62BC" w:rsidP="009B2FDE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pacing w:val="2"/>
          <w:sz w:val="22"/>
          <w:szCs w:val="22"/>
        </w:rPr>
      </w:pPr>
      <w:r>
        <w:rPr>
          <w:rFonts w:ascii="Angsana New" w:hAnsi="Angsana New"/>
          <w:spacing w:val="2"/>
          <w:sz w:val="22"/>
          <w:szCs w:val="22"/>
          <w:cs/>
        </w:rPr>
        <w:br w:type="page"/>
      </w:r>
    </w:p>
    <w:p w14:paraId="422C7ECD" w14:textId="7C31CDC7" w:rsidR="001C62BC" w:rsidRDefault="00CE6DA1" w:rsidP="00031999">
      <w:pPr>
        <w:pStyle w:val="BodyText"/>
        <w:tabs>
          <w:tab w:val="clear" w:pos="680"/>
          <w:tab w:val="left" w:pos="567"/>
        </w:tabs>
        <w:ind w:left="567" w:right="-25"/>
        <w:jc w:val="thaiDistribute"/>
        <w:rPr>
          <w:rFonts w:ascii="Angsana New" w:hAnsi="Angsana New"/>
          <w:sz w:val="30"/>
          <w:szCs w:val="30"/>
        </w:rPr>
      </w:pPr>
      <w:r w:rsidRPr="001C62BC">
        <w:rPr>
          <w:rFonts w:ascii="Angsana New" w:hAnsi="Angsana New"/>
          <w:sz w:val="30"/>
          <w:szCs w:val="30"/>
          <w:cs/>
        </w:rPr>
        <w:lastRenderedPageBreak/>
        <w:t xml:space="preserve">ณ วันที่ </w:t>
      </w:r>
      <w:r w:rsidR="005D2E82" w:rsidRPr="001C62BC">
        <w:rPr>
          <w:rFonts w:ascii="Angsana New" w:hAnsi="Angsana New"/>
          <w:sz w:val="30"/>
          <w:szCs w:val="30"/>
        </w:rPr>
        <w:t>31</w:t>
      </w:r>
      <w:r w:rsidRPr="001C62BC">
        <w:rPr>
          <w:rFonts w:ascii="Angsana New" w:hAnsi="Angsana New"/>
          <w:sz w:val="30"/>
          <w:szCs w:val="30"/>
          <w:cs/>
        </w:rPr>
        <w:t xml:space="preserve"> ธันวาคม </w:t>
      </w:r>
      <w:r w:rsidR="00994CA1" w:rsidRPr="001C62BC">
        <w:rPr>
          <w:rFonts w:ascii="Angsana New" w:hAnsi="Angsana New"/>
          <w:sz w:val="30"/>
          <w:szCs w:val="30"/>
        </w:rPr>
        <w:t>256</w:t>
      </w:r>
      <w:r w:rsidR="006C16FF" w:rsidRPr="001C62BC">
        <w:rPr>
          <w:rFonts w:ascii="Angsana New" w:hAnsi="Angsana New"/>
          <w:sz w:val="30"/>
          <w:szCs w:val="30"/>
        </w:rPr>
        <w:t>2</w:t>
      </w:r>
      <w:r w:rsidRPr="001C62BC">
        <w:rPr>
          <w:rFonts w:ascii="Angsana New" w:hAnsi="Angsana New"/>
          <w:sz w:val="30"/>
          <w:szCs w:val="30"/>
          <w:cs/>
        </w:rPr>
        <w:t xml:space="preserve"> กลุ่มบริษัทมีผลขาดทุนทางภาษีที่ยังไม่ได้ใช้จำนวน</w:t>
      </w:r>
      <w:r w:rsidR="00015F31" w:rsidRPr="001C62BC">
        <w:rPr>
          <w:rFonts w:ascii="Angsana New" w:hAnsi="Angsana New"/>
          <w:sz w:val="30"/>
          <w:szCs w:val="30"/>
        </w:rPr>
        <w:t xml:space="preserve"> 52 </w:t>
      </w:r>
      <w:r w:rsidRPr="001C62BC">
        <w:rPr>
          <w:rFonts w:ascii="Angsana New" w:hAnsi="Angsana New"/>
          <w:sz w:val="30"/>
          <w:szCs w:val="30"/>
          <w:cs/>
        </w:rPr>
        <w:t>ล้านบาท</w:t>
      </w:r>
      <w:r w:rsidR="00492E1C">
        <w:rPr>
          <w:rFonts w:ascii="Angsana New" w:hAnsi="Angsana New"/>
          <w:sz w:val="30"/>
          <w:szCs w:val="30"/>
        </w:rPr>
        <w:t xml:space="preserve"> </w:t>
      </w:r>
      <w:r w:rsidR="00492E1C" w:rsidRPr="001C62BC">
        <w:rPr>
          <w:rFonts w:ascii="Angsana New" w:hAnsi="Angsana New"/>
          <w:i/>
          <w:iCs/>
          <w:sz w:val="30"/>
          <w:szCs w:val="30"/>
        </w:rPr>
        <w:t xml:space="preserve">(2561: </w:t>
      </w:r>
      <w:r w:rsidR="00492E1C">
        <w:rPr>
          <w:rFonts w:ascii="Angsana New" w:hAnsi="Angsana New"/>
          <w:i/>
          <w:iCs/>
          <w:sz w:val="30"/>
          <w:szCs w:val="30"/>
        </w:rPr>
        <w:t xml:space="preserve">208 </w:t>
      </w:r>
      <w:r w:rsidR="00492E1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="00492E1C" w:rsidRPr="001C62BC">
        <w:rPr>
          <w:rFonts w:ascii="Angsana New" w:hAnsi="Angsana New"/>
          <w:i/>
          <w:iCs/>
          <w:sz w:val="30"/>
          <w:szCs w:val="30"/>
        </w:rPr>
        <w:t>)</w:t>
      </w:r>
      <w:r w:rsidRPr="001C62BC">
        <w:rPr>
          <w:rFonts w:ascii="Angsana New" w:hAnsi="Angsana New"/>
          <w:sz w:val="30"/>
          <w:szCs w:val="30"/>
          <w:cs/>
        </w:rPr>
        <w:t xml:space="preserve"> </w:t>
      </w:r>
      <w:r w:rsidRPr="00492E1C">
        <w:rPr>
          <w:rFonts w:ascii="Angsana New" w:hAnsi="Angsana New"/>
          <w:spacing w:val="-6"/>
          <w:sz w:val="30"/>
          <w:szCs w:val="30"/>
          <w:cs/>
        </w:rPr>
        <w:t xml:space="preserve">ผู้บริหารพิจารณาการใช้ประโยชน์ผลขาดทุนทางภาษีที่จะสิ้นอายุในปี </w:t>
      </w:r>
      <w:r w:rsidRPr="00492E1C">
        <w:rPr>
          <w:rFonts w:ascii="Angsana New" w:hAnsi="Angsana New"/>
          <w:spacing w:val="-6"/>
          <w:sz w:val="30"/>
          <w:szCs w:val="30"/>
        </w:rPr>
        <w:t>256</w:t>
      </w:r>
      <w:r w:rsidR="00015F31" w:rsidRPr="00492E1C">
        <w:rPr>
          <w:rFonts w:ascii="Angsana New" w:hAnsi="Angsana New"/>
          <w:spacing w:val="-6"/>
          <w:sz w:val="30"/>
          <w:szCs w:val="30"/>
        </w:rPr>
        <w:t>3</w:t>
      </w:r>
      <w:r w:rsidRPr="00492E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492E1C">
        <w:rPr>
          <w:rFonts w:ascii="Angsana New" w:hAnsi="Angsana New"/>
          <w:spacing w:val="-6"/>
          <w:sz w:val="30"/>
          <w:szCs w:val="30"/>
        </w:rPr>
        <w:t>- 2565</w:t>
      </w:r>
      <w:r w:rsidRPr="00492E1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 xml:space="preserve">(2561: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จะสิ้นอายุในปี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>2563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 </w:t>
      </w:r>
      <w:r w:rsidR="001C62BC" w:rsidRPr="00492E1C">
        <w:rPr>
          <w:rFonts w:ascii="Angsana New" w:hAnsi="Angsana New"/>
          <w:i/>
          <w:iCs/>
          <w:spacing w:val="-6"/>
          <w:sz w:val="30"/>
          <w:szCs w:val="30"/>
        </w:rPr>
        <w:t>- 2565)</w:t>
      </w:r>
      <w:r w:rsidRPr="001C62BC">
        <w:rPr>
          <w:rFonts w:ascii="Angsana New" w:hAnsi="Angsana New"/>
          <w:sz w:val="30"/>
          <w:szCs w:val="30"/>
          <w:cs/>
        </w:rPr>
        <w:t>โดยพิจารณา</w:t>
      </w:r>
      <w:r w:rsidRPr="001C62BC">
        <w:rPr>
          <w:rFonts w:ascii="Angsana New" w:hAnsi="Angsana New"/>
          <w:spacing w:val="-2"/>
          <w:sz w:val="30"/>
          <w:szCs w:val="30"/>
          <w:cs/>
        </w:rPr>
        <w:t xml:space="preserve">ประกอบกับแผนธุรกิจในอีก </w:t>
      </w:r>
      <w:r w:rsidRPr="001C62BC">
        <w:rPr>
          <w:rFonts w:ascii="Angsana New" w:hAnsi="Angsana New"/>
          <w:spacing w:val="-2"/>
          <w:sz w:val="30"/>
          <w:szCs w:val="30"/>
        </w:rPr>
        <w:t>5</w:t>
      </w:r>
      <w:r w:rsidRPr="001C62BC">
        <w:rPr>
          <w:rFonts w:ascii="Angsana New" w:hAnsi="Angsana New"/>
          <w:spacing w:val="-2"/>
          <w:sz w:val="30"/>
          <w:szCs w:val="30"/>
          <w:cs/>
        </w:rPr>
        <w:t xml:space="preserve"> ปีข้างหน้า โดยเห็นว่ายังมีความไม่แน่นอนของการใช้ประโยชน์ดังกล่า</w:t>
      </w:r>
      <w:r w:rsidR="00EB7834" w:rsidRPr="001C62BC">
        <w:rPr>
          <w:rFonts w:ascii="Angsana New" w:hAnsi="Angsana New" w:hint="cs"/>
          <w:spacing w:val="-2"/>
          <w:sz w:val="30"/>
          <w:szCs w:val="30"/>
          <w:cs/>
        </w:rPr>
        <w:t xml:space="preserve">ว </w:t>
      </w:r>
      <w:r w:rsidRPr="00492E1C">
        <w:rPr>
          <w:rFonts w:ascii="Angsana New" w:hAnsi="Angsana New"/>
          <w:spacing w:val="4"/>
          <w:sz w:val="30"/>
          <w:szCs w:val="30"/>
          <w:cs/>
        </w:rPr>
        <w:t>อย่างไรก็ตามหากผู้บริหารพิจารณาแล้วพบว่า มีความเป็นไปได้ที่กำไรทางภาษีในอนาคตจะมีเพียงพอที่จะนำผลขาดทุนทางภาษีมาใช้ประโยชน์ทางภาษีได้ อาจทำให้มีการบันทึกสินทรัพย์ภาษีเงินได้รอการตัดบัญชีและ</w:t>
      </w:r>
      <w:r w:rsidRPr="001C62BC">
        <w:rPr>
          <w:rFonts w:ascii="Angsana New" w:hAnsi="Angsana New"/>
          <w:sz w:val="30"/>
          <w:szCs w:val="30"/>
          <w:cs/>
        </w:rPr>
        <w:t>รายได้ภาษีเงินได้</w:t>
      </w:r>
      <w:r w:rsidR="00EB7834" w:rsidRPr="001C62BC">
        <w:rPr>
          <w:rFonts w:ascii="Angsana New" w:hAnsi="Angsana New" w:hint="cs"/>
          <w:sz w:val="30"/>
          <w:szCs w:val="30"/>
          <w:cs/>
        </w:rPr>
        <w:t>กลับมาอีกครั้ง</w:t>
      </w:r>
    </w:p>
    <w:p w14:paraId="06A95877" w14:textId="77777777" w:rsidR="006B7627" w:rsidRPr="006B7627" w:rsidRDefault="006B7627" w:rsidP="00031999">
      <w:pPr>
        <w:pStyle w:val="BodyText"/>
        <w:tabs>
          <w:tab w:val="clear" w:pos="680"/>
          <w:tab w:val="left" w:pos="567"/>
        </w:tabs>
        <w:ind w:left="567" w:right="-25"/>
        <w:jc w:val="thaiDistribute"/>
        <w:rPr>
          <w:rFonts w:ascii="Angsana New" w:hAnsi="Angsana New"/>
          <w:sz w:val="22"/>
          <w:szCs w:val="22"/>
        </w:rPr>
      </w:pPr>
    </w:p>
    <w:p w14:paraId="3A2CB1AB" w14:textId="77777777" w:rsidR="005B3B34" w:rsidRPr="007671A3" w:rsidRDefault="001054C3" w:rsidP="00F436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หนี้สินที่มีภาระดอกเบี้ย</w:t>
      </w:r>
    </w:p>
    <w:p w14:paraId="5FA8D08D" w14:textId="77777777" w:rsidR="005B3B34" w:rsidRPr="001C62BC" w:rsidRDefault="005B3B34" w:rsidP="003508F9">
      <w:pPr>
        <w:spacing w:line="240" w:lineRule="auto"/>
        <w:ind w:left="340"/>
        <w:jc w:val="thaiDistribute"/>
        <w:rPr>
          <w:rFonts w:ascii="Angsana New" w:hAnsi="Angsana New"/>
          <w:sz w:val="22"/>
          <w:szCs w:val="22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1"/>
        <w:gridCol w:w="1170"/>
        <w:gridCol w:w="1080"/>
        <w:gridCol w:w="180"/>
        <w:gridCol w:w="1098"/>
        <w:gridCol w:w="189"/>
        <w:gridCol w:w="1042"/>
        <w:gridCol w:w="178"/>
        <w:gridCol w:w="958"/>
      </w:tblGrid>
      <w:tr w:rsidR="005B2551" w:rsidRPr="007671A3" w14:paraId="15246A0B" w14:textId="77777777" w:rsidTr="00180260">
        <w:trPr>
          <w:cantSplit/>
        </w:trPr>
        <w:tc>
          <w:tcPr>
            <w:tcW w:w="3202" w:type="dxa"/>
          </w:tcPr>
          <w:p w14:paraId="6A558C7C" w14:textId="77777777" w:rsidR="005B2551" w:rsidRPr="007671A3" w:rsidRDefault="005B2551" w:rsidP="00744044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6EFB5406" w14:textId="77777777" w:rsidR="005B2551" w:rsidRPr="007671A3" w:rsidRDefault="005B2551" w:rsidP="00744044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3AD3685C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5B5766C4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430E42C5" w14:textId="77777777" w:rsidR="005B2551" w:rsidRPr="007671A3" w:rsidRDefault="005B2551" w:rsidP="00744044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B96D28" w:rsidRPr="007671A3" w14:paraId="3C070E00" w14:textId="77777777" w:rsidTr="00180260">
        <w:trPr>
          <w:cantSplit/>
        </w:trPr>
        <w:tc>
          <w:tcPr>
            <w:tcW w:w="4383" w:type="dxa"/>
            <w:gridSpan w:val="3"/>
          </w:tcPr>
          <w:p w14:paraId="3104DFBE" w14:textId="77777777" w:rsidR="00B96D28" w:rsidRPr="007671A3" w:rsidRDefault="00B96D28" w:rsidP="00E47E57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23085B42" w14:textId="291476F8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12A1C7A6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6374E885" w14:textId="4D2D9451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673C3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9" w:type="dxa"/>
          </w:tcPr>
          <w:p w14:paraId="17091F85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540AE5B1" w14:textId="098E8F55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14:paraId="411A8FDE" w14:textId="77777777" w:rsidR="00B96D28" w:rsidRPr="007671A3" w:rsidRDefault="00B96D28" w:rsidP="00B96D28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330E05F3" w14:textId="2D53B665" w:rsidR="00B96D28" w:rsidRPr="007671A3" w:rsidRDefault="00090B52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 w:rsidR="00673C3C"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5B2551" w:rsidRPr="007671A3" w14:paraId="08B171E1" w14:textId="77777777" w:rsidTr="00DD1125">
        <w:trPr>
          <w:cantSplit/>
          <w:trHeight w:val="380"/>
        </w:trPr>
        <w:tc>
          <w:tcPr>
            <w:tcW w:w="3213" w:type="dxa"/>
            <w:gridSpan w:val="2"/>
          </w:tcPr>
          <w:p w14:paraId="75B0DDDA" w14:textId="77777777" w:rsidR="005B2551" w:rsidRPr="007671A3" w:rsidRDefault="005B2551" w:rsidP="0074404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3BFBD1" w14:textId="77777777" w:rsidR="005B2551" w:rsidRPr="007671A3" w:rsidRDefault="005B2551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21385213" w14:textId="77777777" w:rsidR="005B2551" w:rsidRPr="007671A3" w:rsidRDefault="005B2551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5B2551" w:rsidRPr="007671A3" w14:paraId="159264E1" w14:textId="77777777" w:rsidTr="00DD1125">
        <w:trPr>
          <w:cantSplit/>
        </w:trPr>
        <w:tc>
          <w:tcPr>
            <w:tcW w:w="3213" w:type="dxa"/>
            <w:gridSpan w:val="2"/>
          </w:tcPr>
          <w:p w14:paraId="1A6A8973" w14:textId="77777777" w:rsidR="005B2551" w:rsidRPr="00DF6CB6" w:rsidRDefault="005B2551" w:rsidP="00FB6215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6CB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70" w:type="dxa"/>
            <w:vAlign w:val="bottom"/>
          </w:tcPr>
          <w:p w14:paraId="0427C9E9" w14:textId="77777777" w:rsidR="005B2551" w:rsidRPr="007671A3" w:rsidRDefault="005B2551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79ADEA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28119B50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46801378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3A77C068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F1D1925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5A5F3B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38043C84" w14:textId="77777777" w:rsidR="005B2551" w:rsidRPr="007671A3" w:rsidRDefault="005B2551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DF55AC" w:rsidRPr="007671A3" w14:paraId="43A86486" w14:textId="77777777" w:rsidTr="00DD1125">
        <w:trPr>
          <w:cantSplit/>
        </w:trPr>
        <w:tc>
          <w:tcPr>
            <w:tcW w:w="3213" w:type="dxa"/>
            <w:gridSpan w:val="2"/>
          </w:tcPr>
          <w:p w14:paraId="2C34C5CF" w14:textId="77777777" w:rsidR="00DF55AC" w:rsidRPr="007671A3" w:rsidRDefault="00DF55AC" w:rsidP="00DF55AC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ส่วนที่ไม่มีหลักประกัน</w:t>
            </w:r>
          </w:p>
        </w:tc>
        <w:tc>
          <w:tcPr>
            <w:tcW w:w="1170" w:type="dxa"/>
            <w:vAlign w:val="bottom"/>
          </w:tcPr>
          <w:p w14:paraId="7F956745" w14:textId="77777777" w:rsidR="00DF55AC" w:rsidRPr="007671A3" w:rsidRDefault="00DF55AC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1A7B070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288198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20073F1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466CC894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657C269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7FCA1E84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0801AF22" w14:textId="77777777" w:rsidR="00DF55AC" w:rsidRPr="007671A3" w:rsidRDefault="00DF55AC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E56A02" w:rsidRPr="007671A3" w14:paraId="6F203F76" w14:textId="77777777" w:rsidTr="00DD1125">
        <w:trPr>
          <w:cantSplit/>
        </w:trPr>
        <w:tc>
          <w:tcPr>
            <w:tcW w:w="3213" w:type="dxa"/>
            <w:gridSpan w:val="2"/>
          </w:tcPr>
          <w:p w14:paraId="2E2532DC" w14:textId="77777777" w:rsidR="00E56A02" w:rsidRPr="007671A3" w:rsidRDefault="00A72352" w:rsidP="00744044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="00E56A02"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</w:t>
            </w:r>
          </w:p>
        </w:tc>
        <w:tc>
          <w:tcPr>
            <w:tcW w:w="1170" w:type="dxa"/>
            <w:vAlign w:val="bottom"/>
          </w:tcPr>
          <w:p w14:paraId="641CF504" w14:textId="77777777" w:rsidR="00E56A02" w:rsidRPr="007671A3" w:rsidRDefault="00E56A02" w:rsidP="00744044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5F08527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730F5D2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C534C2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89" w:type="dxa"/>
          </w:tcPr>
          <w:p w14:paraId="529D96B0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AAB70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8" w:type="dxa"/>
          </w:tcPr>
          <w:p w14:paraId="6A3C6041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2945A038" w14:textId="77777777" w:rsidR="00E56A02" w:rsidRPr="007671A3" w:rsidRDefault="00E56A02" w:rsidP="00E56A02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</w:tr>
      <w:tr w:rsidR="002F7880" w:rsidRPr="007671A3" w14:paraId="256CF908" w14:textId="77777777" w:rsidTr="00DD1125">
        <w:trPr>
          <w:cantSplit/>
        </w:trPr>
        <w:tc>
          <w:tcPr>
            <w:tcW w:w="3213" w:type="dxa"/>
            <w:gridSpan w:val="2"/>
          </w:tcPr>
          <w:p w14:paraId="432F77C5" w14:textId="77777777" w:rsidR="002F7880" w:rsidRPr="007671A3" w:rsidRDefault="002F7880" w:rsidP="002F7880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      เกี่ยวข้องกัน</w:t>
            </w:r>
          </w:p>
        </w:tc>
        <w:tc>
          <w:tcPr>
            <w:tcW w:w="1170" w:type="dxa"/>
            <w:vAlign w:val="bottom"/>
          </w:tcPr>
          <w:p w14:paraId="0F129B9C" w14:textId="77777777" w:rsidR="002F7880" w:rsidRPr="007671A3" w:rsidRDefault="002F7880" w:rsidP="002F788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  <w:t>4</w:t>
            </w: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57E85762" w14:textId="2F66CE4A" w:rsidR="002F7880" w:rsidRPr="00F43678" w:rsidRDefault="002F7880" w:rsidP="002F788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F43678">
              <w:rPr>
                <w:b/>
                <w:bCs/>
                <w:cs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76D2EC9" w14:textId="77777777" w:rsidR="002F7880" w:rsidRPr="00F43678" w:rsidRDefault="002F7880" w:rsidP="002F7880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52"/>
              </w:tabs>
              <w:ind w:left="-108" w:right="-108"/>
              <w:rPr>
                <w:b/>
                <w:bCs/>
                <w:lang w:val="en-US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02A882E1" w14:textId="3A94299E" w:rsidR="002F7880" w:rsidRPr="00F43678" w:rsidRDefault="002F7880" w:rsidP="002F7880">
            <w:pPr>
              <w:pStyle w:val="NoSpacing"/>
              <w:tabs>
                <w:tab w:val="decimal" w:pos="551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36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15B1AB83" w14:textId="77777777" w:rsidR="002F7880" w:rsidRPr="00F43678" w:rsidRDefault="002F7880" w:rsidP="002F788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  <w:vAlign w:val="bottom"/>
          </w:tcPr>
          <w:p w14:paraId="5C0D75CA" w14:textId="534DC3AF" w:rsidR="002F7880" w:rsidRPr="00F43678" w:rsidRDefault="00357DF3" w:rsidP="00357DF3">
            <w:pPr>
              <w:pStyle w:val="NoSpacing"/>
              <w:tabs>
                <w:tab w:val="decimal" w:pos="551"/>
              </w:tabs>
              <w:spacing w:line="38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F4367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bottom"/>
          </w:tcPr>
          <w:p w14:paraId="0B6CB5E1" w14:textId="77777777" w:rsidR="002F7880" w:rsidRPr="00F43678" w:rsidRDefault="002F7880" w:rsidP="002F7880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vAlign w:val="bottom"/>
          </w:tcPr>
          <w:p w14:paraId="648A3700" w14:textId="458FF5D5" w:rsidR="002F7880" w:rsidRPr="00F43678" w:rsidRDefault="00357DF3" w:rsidP="002F788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2F7880" w:rsidRPr="00F4367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00,000</w:t>
            </w:r>
          </w:p>
        </w:tc>
      </w:tr>
    </w:tbl>
    <w:p w14:paraId="3A54E4F2" w14:textId="77777777" w:rsidR="00F1391B" w:rsidRPr="001C62BC" w:rsidRDefault="00F1391B">
      <w:pPr>
        <w:rPr>
          <w:rFonts w:ascii="Angsana New" w:hAnsi="Angsana New"/>
          <w:sz w:val="22"/>
          <w:szCs w:val="22"/>
        </w:rPr>
      </w:pPr>
    </w:p>
    <w:p w14:paraId="7D369E33" w14:textId="54E87192" w:rsidR="0083178C" w:rsidRDefault="0083178C" w:rsidP="00603B10">
      <w:pPr>
        <w:pStyle w:val="block"/>
        <w:tabs>
          <w:tab w:val="left" w:pos="547"/>
        </w:tabs>
        <w:spacing w:after="0" w:line="240" w:lineRule="atLeast"/>
        <w:ind w:left="547" w:right="-43"/>
        <w:rPr>
          <w:rFonts w:ascii="Angsana New" w:hAnsi="Angsana New"/>
          <w:sz w:val="30"/>
          <w:szCs w:val="30"/>
          <w:lang w:bidi="th-TH"/>
        </w:rPr>
      </w:pPr>
      <w:r w:rsidRPr="007671A3">
        <w:rPr>
          <w:rFonts w:ascii="Angsana New" w:hAnsi="Angsana New"/>
          <w:sz w:val="30"/>
          <w:szCs w:val="30"/>
          <w:cs/>
          <w:lang w:bidi="th-TH"/>
        </w:rPr>
        <w:t>หนี้สินที่มีภาระดอกเบี้ยแสดง</w:t>
      </w:r>
      <w:r w:rsidR="007A2B14">
        <w:rPr>
          <w:rFonts w:ascii="Angsana New" w:hAnsi="Angsana New"/>
          <w:sz w:val="30"/>
          <w:szCs w:val="30"/>
          <w:cs/>
          <w:lang w:bidi="th-TH"/>
        </w:rPr>
        <w:t xml:space="preserve">ตามระยะเวลาครบกำหนดการจ่ายชำระ </w:t>
      </w:r>
      <w:r w:rsidRPr="007671A3">
        <w:rPr>
          <w:rFonts w:ascii="Angsana New" w:hAnsi="Angsana New"/>
          <w:sz w:val="30"/>
          <w:szCs w:val="30"/>
          <w:cs/>
          <w:lang w:bidi="th-TH"/>
        </w:rPr>
        <w:t>ได้ดังนี้</w:t>
      </w:r>
    </w:p>
    <w:p w14:paraId="6CE1567A" w14:textId="77777777" w:rsidR="00FB6215" w:rsidRPr="009F5BA9" w:rsidRDefault="00FB6215" w:rsidP="007A2B14">
      <w:pPr>
        <w:pStyle w:val="block"/>
        <w:tabs>
          <w:tab w:val="left" w:pos="547"/>
        </w:tabs>
        <w:spacing w:after="0" w:line="240" w:lineRule="atLeast"/>
        <w:ind w:left="547" w:right="-43"/>
        <w:rPr>
          <w:rStyle w:val="Emphasis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753"/>
        <w:gridCol w:w="27"/>
        <w:gridCol w:w="603"/>
        <w:gridCol w:w="1080"/>
        <w:gridCol w:w="180"/>
        <w:gridCol w:w="1098"/>
        <w:gridCol w:w="189"/>
        <w:gridCol w:w="1042"/>
        <w:gridCol w:w="178"/>
        <w:gridCol w:w="958"/>
      </w:tblGrid>
      <w:tr w:rsidR="00E57C1B" w:rsidRPr="007671A3" w14:paraId="62A9A467" w14:textId="77777777" w:rsidTr="00F43678">
        <w:trPr>
          <w:cantSplit/>
        </w:trPr>
        <w:tc>
          <w:tcPr>
            <w:tcW w:w="3753" w:type="dxa"/>
          </w:tcPr>
          <w:p w14:paraId="2DD6CF7C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30" w:type="dxa"/>
            <w:gridSpan w:val="2"/>
          </w:tcPr>
          <w:p w14:paraId="24E28F15" w14:textId="77777777" w:rsidR="00E57C1B" w:rsidRPr="007671A3" w:rsidRDefault="00E57C1B" w:rsidP="00E57C1B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2297D399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359D6C8C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735A1A23" w14:textId="77777777" w:rsidR="00E57C1B" w:rsidRPr="007671A3" w:rsidRDefault="00E57C1B" w:rsidP="00E57C1B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73C3C" w:rsidRPr="007671A3" w14:paraId="5D940E2C" w14:textId="77777777" w:rsidTr="00FB6215">
        <w:trPr>
          <w:cantSplit/>
        </w:trPr>
        <w:tc>
          <w:tcPr>
            <w:tcW w:w="4383" w:type="dxa"/>
            <w:gridSpan w:val="3"/>
          </w:tcPr>
          <w:p w14:paraId="70BA6786" w14:textId="5A826F6C" w:rsidR="00673C3C" w:rsidRPr="007671A3" w:rsidRDefault="00673C3C" w:rsidP="00673C3C">
            <w:pPr>
              <w:pStyle w:val="acctcolumnheading"/>
              <w:spacing w:after="0" w:line="240" w:lineRule="auto"/>
              <w:ind w:left="-108" w:right="-69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</w:tcPr>
          <w:p w14:paraId="3A227EFC" w14:textId="69AFED75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586E5466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1BA8B881" w14:textId="2A0896C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9" w:type="dxa"/>
          </w:tcPr>
          <w:p w14:paraId="32BAF279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48F4DBFB" w14:textId="0DBC0CE0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14:paraId="74A805B8" w14:textId="77777777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6CF0665E" w14:textId="28A2A340" w:rsidR="00673C3C" w:rsidRPr="007671A3" w:rsidRDefault="00673C3C" w:rsidP="00673C3C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673C3C" w:rsidRPr="007671A3" w14:paraId="22797D28" w14:textId="77777777" w:rsidTr="00E57C1B">
        <w:trPr>
          <w:cantSplit/>
          <w:trHeight w:val="380"/>
        </w:trPr>
        <w:tc>
          <w:tcPr>
            <w:tcW w:w="3780" w:type="dxa"/>
            <w:gridSpan w:val="2"/>
          </w:tcPr>
          <w:p w14:paraId="13F088BA" w14:textId="77777777" w:rsidR="00673C3C" w:rsidRPr="007671A3" w:rsidRDefault="00673C3C" w:rsidP="00673C3C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03" w:type="dxa"/>
            <w:vAlign w:val="bottom"/>
          </w:tcPr>
          <w:p w14:paraId="0DB9F9C7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32AFEF3B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673C3C" w:rsidRPr="007671A3" w14:paraId="2371A98E" w14:textId="77777777" w:rsidTr="00FB6215">
        <w:trPr>
          <w:cantSplit/>
        </w:trPr>
        <w:tc>
          <w:tcPr>
            <w:tcW w:w="3780" w:type="dxa"/>
            <w:gridSpan w:val="2"/>
          </w:tcPr>
          <w:p w14:paraId="513EA8D3" w14:textId="5237A27B" w:rsidR="00673C3C" w:rsidRPr="00F54B49" w:rsidRDefault="00673C3C" w:rsidP="00603B10">
            <w:pPr>
              <w:tabs>
                <w:tab w:val="left" w:pos="120"/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sz w:val="30"/>
                <w:szCs w:val="30"/>
                <w:cs/>
              </w:rPr>
            </w:pPr>
            <w:r w:rsidRPr="00F54B49">
              <w:rPr>
                <w:rFonts w:ascii="Angsana New" w:hAnsi="Angsana New"/>
                <w:sz w:val="30"/>
                <w:szCs w:val="30"/>
                <w:cs/>
              </w:rPr>
              <w:t xml:space="preserve">ครบกำหนดภายใน </w:t>
            </w:r>
            <w:r w:rsidRPr="00F54B49">
              <w:rPr>
                <w:rFonts w:ascii="Angsana New" w:hAnsi="Angsana New"/>
                <w:sz w:val="30"/>
                <w:szCs w:val="30"/>
              </w:rPr>
              <w:t>1</w:t>
            </w:r>
            <w:r w:rsidRPr="00F54B49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603" w:type="dxa"/>
            <w:vAlign w:val="bottom"/>
          </w:tcPr>
          <w:p w14:paraId="6BDF758D" w14:textId="77777777" w:rsidR="00673C3C" w:rsidRPr="00F54B49" w:rsidRDefault="00673C3C" w:rsidP="00673C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6AD8653" w14:textId="70AA1F10" w:rsidR="00673C3C" w:rsidRPr="00F43678" w:rsidRDefault="00B420FA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12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F43678">
              <w:rPr>
                <w:b/>
                <w:bCs/>
                <w:lang w:val="en-US"/>
              </w:rPr>
              <w:t>-</w:t>
            </w:r>
          </w:p>
        </w:tc>
        <w:tc>
          <w:tcPr>
            <w:tcW w:w="180" w:type="dxa"/>
          </w:tcPr>
          <w:p w14:paraId="7A0711C3" w14:textId="77777777" w:rsidR="00673C3C" w:rsidRPr="00F43678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7C417087" w14:textId="54EBAF1F" w:rsidR="00673C3C" w:rsidRPr="00F43678" w:rsidRDefault="00B420FA" w:rsidP="00994CA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F43678">
              <w:rPr>
                <w:b/>
                <w:bCs/>
                <w:lang w:val="en-US"/>
              </w:rPr>
              <w:t>-</w:t>
            </w:r>
          </w:p>
        </w:tc>
        <w:tc>
          <w:tcPr>
            <w:tcW w:w="189" w:type="dxa"/>
          </w:tcPr>
          <w:p w14:paraId="7586F3A2" w14:textId="77777777" w:rsidR="00673C3C" w:rsidRPr="00F43678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double" w:sz="4" w:space="0" w:color="auto"/>
            </w:tcBorders>
          </w:tcPr>
          <w:p w14:paraId="553D9326" w14:textId="2BD393CF" w:rsidR="00673C3C" w:rsidRPr="00F43678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F43678">
              <w:rPr>
                <w:b/>
                <w:bCs/>
                <w:cs/>
              </w:rPr>
              <w:t>-</w:t>
            </w:r>
          </w:p>
        </w:tc>
        <w:tc>
          <w:tcPr>
            <w:tcW w:w="178" w:type="dxa"/>
          </w:tcPr>
          <w:p w14:paraId="3642F80A" w14:textId="77777777" w:rsidR="00673C3C" w:rsidRPr="00F43678" w:rsidRDefault="00673C3C" w:rsidP="00673C3C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</w:tcPr>
          <w:p w14:paraId="42326C4D" w14:textId="5B688A29" w:rsidR="00673C3C" w:rsidRPr="00F43678" w:rsidRDefault="00357DF3" w:rsidP="00994CA1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673C3C" w:rsidRPr="00F43678">
              <w:rPr>
                <w:rFonts w:ascii="Angsana New" w:hAnsi="Angsana New"/>
                <w:b/>
                <w:bCs/>
                <w:sz w:val="30"/>
                <w:szCs w:val="30"/>
              </w:rPr>
              <w:t>00,000</w:t>
            </w:r>
          </w:p>
        </w:tc>
      </w:tr>
    </w:tbl>
    <w:p w14:paraId="2320C849" w14:textId="75BF230A" w:rsidR="003B4293" w:rsidRDefault="003B42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443EA79A" w14:textId="3AFAF4A8" w:rsidR="005B3B34" w:rsidRPr="007671A3" w:rsidRDefault="00C66AA6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เจ้าหนี้การค้า</w:t>
      </w:r>
    </w:p>
    <w:p w14:paraId="32B09FAE" w14:textId="77777777" w:rsidR="005B3B34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108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02"/>
        <w:gridCol w:w="11"/>
        <w:gridCol w:w="1170"/>
        <w:gridCol w:w="1080"/>
        <w:gridCol w:w="180"/>
        <w:gridCol w:w="1098"/>
        <w:gridCol w:w="189"/>
        <w:gridCol w:w="1042"/>
        <w:gridCol w:w="178"/>
        <w:gridCol w:w="958"/>
      </w:tblGrid>
      <w:tr w:rsidR="00603B10" w:rsidRPr="007671A3" w14:paraId="216EA532" w14:textId="77777777" w:rsidTr="00C403AD">
        <w:trPr>
          <w:cantSplit/>
        </w:trPr>
        <w:tc>
          <w:tcPr>
            <w:tcW w:w="3202" w:type="dxa"/>
          </w:tcPr>
          <w:p w14:paraId="322797EC" w14:textId="77777777" w:rsidR="00603B10" w:rsidRPr="007671A3" w:rsidRDefault="00603B10" w:rsidP="00C403AD">
            <w:pPr>
              <w:pStyle w:val="Heading1"/>
              <w:numPr>
                <w:ilvl w:val="0"/>
                <w:numId w:val="0"/>
              </w:numPr>
              <w:tabs>
                <w:tab w:val="left" w:pos="360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81" w:type="dxa"/>
            <w:gridSpan w:val="2"/>
          </w:tcPr>
          <w:p w14:paraId="33FC0649" w14:textId="77777777" w:rsidR="00603B10" w:rsidRPr="007671A3" w:rsidRDefault="00603B10" w:rsidP="00C403AD">
            <w:pPr>
              <w:pStyle w:val="Heading1"/>
              <w:numPr>
                <w:ilvl w:val="0"/>
                <w:numId w:val="0"/>
              </w:numPr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58" w:type="dxa"/>
            <w:gridSpan w:val="3"/>
          </w:tcPr>
          <w:p w14:paraId="6689F848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9" w:type="dxa"/>
          </w:tcPr>
          <w:p w14:paraId="5606D339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178" w:type="dxa"/>
            <w:gridSpan w:val="3"/>
          </w:tcPr>
          <w:p w14:paraId="5EE20F37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603B10" w:rsidRPr="007671A3" w14:paraId="5710E6CB" w14:textId="77777777" w:rsidTr="00C403AD">
        <w:trPr>
          <w:cantSplit/>
        </w:trPr>
        <w:tc>
          <w:tcPr>
            <w:tcW w:w="4383" w:type="dxa"/>
            <w:gridSpan w:val="3"/>
          </w:tcPr>
          <w:p w14:paraId="756BE34E" w14:textId="77777777" w:rsidR="00603B10" w:rsidRPr="007671A3" w:rsidRDefault="00603B10" w:rsidP="00E47E57">
            <w:pPr>
              <w:pStyle w:val="acctcolumnheading"/>
              <w:spacing w:after="0" w:line="240" w:lineRule="auto"/>
              <w:ind w:left="-108" w:right="97"/>
              <w:jc w:val="righ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080" w:type="dxa"/>
          </w:tcPr>
          <w:p w14:paraId="46FC0F43" w14:textId="4E9BF37E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4EE254C8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98" w:type="dxa"/>
          </w:tcPr>
          <w:p w14:paraId="5BDB5585" w14:textId="51B9648E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9" w:type="dxa"/>
          </w:tcPr>
          <w:p w14:paraId="086CB97E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42" w:type="dxa"/>
          </w:tcPr>
          <w:p w14:paraId="4E14D902" w14:textId="43C49B43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2</w:t>
            </w:r>
          </w:p>
        </w:tc>
        <w:tc>
          <w:tcPr>
            <w:tcW w:w="178" w:type="dxa"/>
          </w:tcPr>
          <w:p w14:paraId="10D61173" w14:textId="77777777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958" w:type="dxa"/>
          </w:tcPr>
          <w:p w14:paraId="7F681595" w14:textId="5B989FE5" w:rsidR="00603B10" w:rsidRPr="007671A3" w:rsidRDefault="00603B10" w:rsidP="00C403AD">
            <w:pPr>
              <w:pStyle w:val="acctcolumnheading"/>
              <w:spacing w:after="0" w:line="240" w:lineRule="auto"/>
              <w:ind w:left="-108" w:right="-108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57DF3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603B10" w:rsidRPr="007671A3" w14:paraId="526AE6B6" w14:textId="77777777" w:rsidTr="00DD1125">
        <w:trPr>
          <w:cantSplit/>
          <w:trHeight w:val="380"/>
        </w:trPr>
        <w:tc>
          <w:tcPr>
            <w:tcW w:w="3213" w:type="dxa"/>
            <w:gridSpan w:val="2"/>
          </w:tcPr>
          <w:p w14:paraId="3E72E8B7" w14:textId="77777777" w:rsidR="00603B10" w:rsidRPr="007671A3" w:rsidRDefault="00603B10" w:rsidP="00C403AD">
            <w:pPr>
              <w:tabs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9568EB1" w14:textId="77777777" w:rsidR="00603B10" w:rsidRPr="007671A3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4725" w:type="dxa"/>
            <w:gridSpan w:val="7"/>
          </w:tcPr>
          <w:p w14:paraId="68AD10D0" w14:textId="77777777" w:rsidR="00603B10" w:rsidRPr="007671A3" w:rsidRDefault="00603B10" w:rsidP="00C403A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357DF3" w:rsidRPr="007671A3" w14:paraId="4882FE7F" w14:textId="77777777" w:rsidTr="00DD1125">
        <w:trPr>
          <w:cantSplit/>
        </w:trPr>
        <w:tc>
          <w:tcPr>
            <w:tcW w:w="3213" w:type="dxa"/>
            <w:gridSpan w:val="2"/>
          </w:tcPr>
          <w:p w14:paraId="6A21A437" w14:textId="6C78F5A1" w:rsidR="00357DF3" w:rsidRPr="00DF6CB6" w:rsidRDefault="00357DF3" w:rsidP="00357DF3">
            <w:pPr>
              <w:tabs>
                <w:tab w:val="left" w:pos="360"/>
              </w:tabs>
              <w:spacing w:line="240" w:lineRule="auto"/>
              <w:ind w:left="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</w:tcPr>
          <w:p w14:paraId="27A5B27D" w14:textId="2D06ADC4" w:rsidR="00357DF3" w:rsidRPr="007671A3" w:rsidRDefault="00357DF3" w:rsidP="00357DF3">
            <w:pPr>
              <w:pStyle w:val="acctfourfigures"/>
              <w:tabs>
                <w:tab w:val="decimal" w:pos="101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1ABD3D74" w14:textId="0E7BC431" w:rsidR="00357DF3" w:rsidRPr="007671A3" w:rsidRDefault="00DE388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3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12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949</w:t>
            </w:r>
          </w:p>
        </w:tc>
        <w:tc>
          <w:tcPr>
            <w:tcW w:w="180" w:type="dxa"/>
          </w:tcPr>
          <w:p w14:paraId="68EB4F06" w14:textId="77777777" w:rsidR="00357DF3" w:rsidRPr="007671A3" w:rsidRDefault="00357DF3" w:rsidP="00357D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264388C0" w14:textId="71CD8047" w:rsidR="00357DF3" w:rsidRPr="007671A3" w:rsidRDefault="00357DF3" w:rsidP="00F4367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15,346</w:t>
            </w:r>
          </w:p>
        </w:tc>
        <w:tc>
          <w:tcPr>
            <w:tcW w:w="189" w:type="dxa"/>
          </w:tcPr>
          <w:p w14:paraId="07E1F2FD" w14:textId="77777777" w:rsidR="00357DF3" w:rsidRPr="007671A3" w:rsidRDefault="00357DF3" w:rsidP="00357D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2338119" w14:textId="554C3CA9" w:rsidR="00357DF3" w:rsidRPr="00603B10" w:rsidRDefault="00DE388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10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182</w:t>
            </w:r>
          </w:p>
        </w:tc>
        <w:tc>
          <w:tcPr>
            <w:tcW w:w="178" w:type="dxa"/>
          </w:tcPr>
          <w:p w14:paraId="0CEC3D81" w14:textId="77777777" w:rsidR="00357DF3" w:rsidRPr="007671A3" w:rsidRDefault="00357DF3" w:rsidP="00357DF3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8" w:type="dxa"/>
          </w:tcPr>
          <w:p w14:paraId="5E0031CA" w14:textId="0164CF25" w:rsidR="00357DF3" w:rsidRPr="000D49E5" w:rsidRDefault="00357DF3" w:rsidP="00357D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49E5">
              <w:rPr>
                <w:rFonts w:ascii="Angsana New" w:hAnsi="Angsana New"/>
                <w:sz w:val="30"/>
                <w:szCs w:val="30"/>
              </w:rPr>
              <w:t>12,030</w:t>
            </w:r>
          </w:p>
        </w:tc>
      </w:tr>
      <w:tr w:rsidR="00357DF3" w:rsidRPr="007671A3" w14:paraId="4941F5A6" w14:textId="77777777" w:rsidTr="00DD1125">
        <w:trPr>
          <w:cantSplit/>
        </w:trPr>
        <w:tc>
          <w:tcPr>
            <w:tcW w:w="3213" w:type="dxa"/>
            <w:gridSpan w:val="2"/>
          </w:tcPr>
          <w:p w14:paraId="646A1CCF" w14:textId="79BF601E" w:rsidR="00357DF3" w:rsidRPr="007671A3" w:rsidRDefault="00262702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  <w:r>
              <w:rPr>
                <w:rFonts w:hint="cs"/>
                <w:cs/>
              </w:rPr>
              <w:t>กิจการ</w:t>
            </w:r>
            <w:r w:rsidR="00F917E9">
              <w:rPr>
                <w:rFonts w:hint="cs"/>
                <w:cs/>
              </w:rPr>
              <w:t>อื่น</w:t>
            </w:r>
          </w:p>
        </w:tc>
        <w:tc>
          <w:tcPr>
            <w:tcW w:w="1170" w:type="dxa"/>
          </w:tcPr>
          <w:p w14:paraId="55E026C3" w14:textId="77777777" w:rsidR="00357DF3" w:rsidRPr="00F43678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3BE075" w14:textId="65471F72" w:rsidR="00357DF3" w:rsidRPr="007671A3" w:rsidRDefault="00DE388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3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69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142</w:t>
            </w:r>
          </w:p>
        </w:tc>
        <w:tc>
          <w:tcPr>
            <w:tcW w:w="180" w:type="dxa"/>
          </w:tcPr>
          <w:p w14:paraId="7B1EA544" w14:textId="77777777" w:rsidR="00357DF3" w:rsidRPr="007671A3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61B72DD1" w14:textId="73BF0F03" w:rsidR="00357DF3" w:rsidRPr="00F43678" w:rsidRDefault="00357DF3" w:rsidP="00F4367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43678"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89,944</w:t>
            </w:r>
          </w:p>
        </w:tc>
        <w:tc>
          <w:tcPr>
            <w:tcW w:w="189" w:type="dxa"/>
          </w:tcPr>
          <w:p w14:paraId="4B659E8A" w14:textId="77777777" w:rsidR="00357DF3" w:rsidRPr="007671A3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147FF864" w14:textId="27DA83B2" w:rsidR="00357DF3" w:rsidRPr="00603B10" w:rsidRDefault="00DE388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60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589</w:t>
            </w:r>
          </w:p>
        </w:tc>
        <w:tc>
          <w:tcPr>
            <w:tcW w:w="178" w:type="dxa"/>
          </w:tcPr>
          <w:p w14:paraId="0C68C928" w14:textId="77777777" w:rsidR="00357DF3" w:rsidRPr="007671A3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</w:tcPr>
          <w:p w14:paraId="2AF9B92E" w14:textId="136B62EF" w:rsidR="00357DF3" w:rsidRPr="000D49E5" w:rsidRDefault="00357DF3" w:rsidP="00F43678">
            <w:pPr>
              <w:pStyle w:val="acctfourfigures"/>
              <w:spacing w:line="240" w:lineRule="auto"/>
              <w:ind w:left="-89" w:right="-64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0D49E5">
              <w:rPr>
                <w:rFonts w:ascii="Angsana New" w:hAnsi="Angsana New"/>
                <w:sz w:val="30"/>
                <w:szCs w:val="30"/>
              </w:rPr>
              <w:t>71,893</w:t>
            </w:r>
          </w:p>
        </w:tc>
      </w:tr>
      <w:tr w:rsidR="00357DF3" w:rsidRPr="007671A3" w14:paraId="492B3167" w14:textId="77777777" w:rsidTr="00DD1125">
        <w:trPr>
          <w:cantSplit/>
        </w:trPr>
        <w:tc>
          <w:tcPr>
            <w:tcW w:w="3213" w:type="dxa"/>
            <w:gridSpan w:val="2"/>
          </w:tcPr>
          <w:p w14:paraId="0279B647" w14:textId="061B3B3C" w:rsidR="00357DF3" w:rsidRPr="00EB7834" w:rsidRDefault="00357DF3" w:rsidP="00EB7834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34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EB7834">
              <w:rPr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12527486" w14:textId="77777777" w:rsidR="00357DF3" w:rsidRPr="00F43678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04CEB0A" w14:textId="2CE1DAFD" w:rsidR="00357DF3" w:rsidRPr="00F43678" w:rsidRDefault="00DE388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23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82</w:t>
            </w:r>
            <w:r w:rsidR="00F43678" w:rsidRPr="00F43678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091</w:t>
            </w:r>
          </w:p>
        </w:tc>
        <w:tc>
          <w:tcPr>
            <w:tcW w:w="180" w:type="dxa"/>
          </w:tcPr>
          <w:p w14:paraId="21E18526" w14:textId="77777777" w:rsidR="00357DF3" w:rsidRPr="00F43678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63BDC437" w14:textId="03AFE399" w:rsidR="00357DF3" w:rsidRPr="00F43678" w:rsidRDefault="00357DF3" w:rsidP="00F43678">
            <w:pPr>
              <w:pStyle w:val="acctfourfigures"/>
              <w:tabs>
                <w:tab w:val="clear" w:pos="765"/>
                <w:tab w:val="decimal" w:pos="901"/>
              </w:tabs>
              <w:spacing w:line="240" w:lineRule="auto"/>
              <w:ind w:left="-89" w:right="-64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</w:pPr>
            <w:r w:rsidRPr="00F43678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105,290</w:t>
            </w:r>
          </w:p>
        </w:tc>
        <w:tc>
          <w:tcPr>
            <w:tcW w:w="189" w:type="dxa"/>
          </w:tcPr>
          <w:p w14:paraId="021D702A" w14:textId="77777777" w:rsidR="00357DF3" w:rsidRPr="00F43678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b/>
                <w:bCs/>
                <w:cs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3E64AA3D" w14:textId="274B52FE" w:rsidR="00357DF3" w:rsidRPr="00F43678" w:rsidRDefault="00DE388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70</w:t>
            </w:r>
            <w:r w:rsidR="00F43678" w:rsidRPr="00F43678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771</w:t>
            </w:r>
          </w:p>
        </w:tc>
        <w:tc>
          <w:tcPr>
            <w:tcW w:w="178" w:type="dxa"/>
          </w:tcPr>
          <w:p w14:paraId="36E3BBBB" w14:textId="77777777" w:rsidR="00357DF3" w:rsidRPr="00F43678" w:rsidRDefault="00357DF3" w:rsidP="00F43678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795"/>
              </w:tabs>
              <w:spacing w:line="380" w:lineRule="exact"/>
              <w:ind w:right="-108"/>
              <w:rPr>
                <w:b/>
                <w:bCs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  <w:bottom w:val="double" w:sz="4" w:space="0" w:color="auto"/>
            </w:tcBorders>
          </w:tcPr>
          <w:p w14:paraId="59A5D00C" w14:textId="19BF2FE9" w:rsidR="00357DF3" w:rsidRPr="00F43678" w:rsidRDefault="00357DF3" w:rsidP="000D49E5">
            <w:pPr>
              <w:pStyle w:val="acctfourfigures"/>
              <w:spacing w:line="240" w:lineRule="auto"/>
              <w:ind w:left="-89" w:right="-64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F43678">
              <w:rPr>
                <w:rFonts w:ascii="Angsana New" w:hAnsi="Angsana New"/>
                <w:b/>
                <w:bCs/>
                <w:sz w:val="30"/>
                <w:szCs w:val="30"/>
              </w:rPr>
              <w:t>83,923</w:t>
            </w:r>
          </w:p>
        </w:tc>
      </w:tr>
    </w:tbl>
    <w:p w14:paraId="054FDE13" w14:textId="1790446E" w:rsidR="005B3B34" w:rsidRPr="007671A3" w:rsidRDefault="001054C3" w:rsidP="001802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เจ้าหนี้</w:t>
      </w:r>
      <w:r w:rsidR="00C11DCA">
        <w:rPr>
          <w:rFonts w:ascii="Angsana New" w:hAnsi="Angsana New" w:hint="cs"/>
          <w:b/>
          <w:bCs/>
          <w:color w:val="000000"/>
          <w:sz w:val="30"/>
          <w:szCs w:val="30"/>
          <w:cs/>
        </w:rPr>
        <w:t>หมุนเวียน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อื่น</w:t>
      </w:r>
    </w:p>
    <w:p w14:paraId="640727E3" w14:textId="77777777" w:rsidR="005B3B34" w:rsidRPr="00E1214E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14"/>
          <w:szCs w:val="14"/>
          <w:cs/>
        </w:rPr>
      </w:pPr>
    </w:p>
    <w:tbl>
      <w:tblPr>
        <w:tblW w:w="9243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2952"/>
        <w:gridCol w:w="873"/>
        <w:gridCol w:w="1188"/>
        <w:gridCol w:w="244"/>
        <w:gridCol w:w="1178"/>
        <w:gridCol w:w="261"/>
        <w:gridCol w:w="1161"/>
        <w:gridCol w:w="243"/>
        <w:gridCol w:w="1143"/>
      </w:tblGrid>
      <w:tr w:rsidR="0075445E" w:rsidRPr="007671A3" w14:paraId="5A96F75D" w14:textId="77777777" w:rsidTr="00B420FA">
        <w:tc>
          <w:tcPr>
            <w:tcW w:w="2952" w:type="dxa"/>
          </w:tcPr>
          <w:p w14:paraId="01921705" w14:textId="77777777" w:rsidR="0075445E" w:rsidRPr="007671A3" w:rsidRDefault="0075445E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5C89CF57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2610" w:type="dxa"/>
            <w:gridSpan w:val="3"/>
          </w:tcPr>
          <w:p w14:paraId="2DE4231C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" w:type="dxa"/>
          </w:tcPr>
          <w:p w14:paraId="2423BAB2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9BE0A1F" w14:textId="77777777" w:rsidR="0075445E" w:rsidRPr="007671A3" w:rsidRDefault="0075445E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438F4923" w14:textId="77777777" w:rsidTr="00B420FA">
        <w:tc>
          <w:tcPr>
            <w:tcW w:w="2952" w:type="dxa"/>
          </w:tcPr>
          <w:p w14:paraId="6C9C9C26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873" w:type="dxa"/>
          </w:tcPr>
          <w:p w14:paraId="4F1F5730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88" w:type="dxa"/>
          </w:tcPr>
          <w:p w14:paraId="0060B02C" w14:textId="0DA13F2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278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4" w:type="dxa"/>
          </w:tcPr>
          <w:p w14:paraId="18533266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78" w:type="dxa"/>
          </w:tcPr>
          <w:p w14:paraId="4AC11F30" w14:textId="7333EF81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2785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61" w:type="dxa"/>
          </w:tcPr>
          <w:p w14:paraId="6DD65C1E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5398DB97" w14:textId="5E60E906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278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2A2D10E4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1DEDB6EC" w14:textId="7AF530F4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2785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6B5E8953" w14:textId="77777777" w:rsidTr="00B420FA">
        <w:tc>
          <w:tcPr>
            <w:tcW w:w="2952" w:type="dxa"/>
          </w:tcPr>
          <w:p w14:paraId="6AF58F8A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873" w:type="dxa"/>
          </w:tcPr>
          <w:p w14:paraId="69909A71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18" w:type="dxa"/>
            <w:gridSpan w:val="7"/>
          </w:tcPr>
          <w:p w14:paraId="6B81BDE2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2785E" w:rsidRPr="007671A3" w14:paraId="18338987" w14:textId="77777777" w:rsidTr="00B420FA">
        <w:tc>
          <w:tcPr>
            <w:tcW w:w="2952" w:type="dxa"/>
          </w:tcPr>
          <w:p w14:paraId="24C729AB" w14:textId="77777777" w:rsidR="00F2785E" w:rsidRPr="00397014" w:rsidRDefault="00F2785E" w:rsidP="00F2785E">
            <w:pPr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9701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873" w:type="dxa"/>
          </w:tcPr>
          <w:p w14:paraId="079649FC" w14:textId="77777777" w:rsidR="00F2785E" w:rsidRPr="007671A3" w:rsidRDefault="00F2785E" w:rsidP="00F2785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color w:val="000000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188" w:type="dxa"/>
          </w:tcPr>
          <w:p w14:paraId="2BA0F940" w14:textId="7BC3BDBB" w:rsidR="00F2785E" w:rsidRPr="00F2785E" w:rsidRDefault="00DE3883" w:rsidP="002D2425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5</w:t>
            </w:r>
            <w:r w:rsidR="002D242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828</w:t>
            </w:r>
          </w:p>
        </w:tc>
        <w:tc>
          <w:tcPr>
            <w:tcW w:w="244" w:type="dxa"/>
          </w:tcPr>
          <w:p w14:paraId="5986E8A3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27978DA2" w14:textId="6E47D380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7,074</w:t>
            </w:r>
          </w:p>
        </w:tc>
        <w:tc>
          <w:tcPr>
            <w:tcW w:w="261" w:type="dxa"/>
          </w:tcPr>
          <w:p w14:paraId="7C214036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A958F2" w14:textId="2BF730DE" w:rsidR="00F2785E" w:rsidRPr="00F2785E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4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980</w:t>
            </w:r>
          </w:p>
        </w:tc>
        <w:tc>
          <w:tcPr>
            <w:tcW w:w="243" w:type="dxa"/>
          </w:tcPr>
          <w:p w14:paraId="55C6032B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28747EDC" w14:textId="47974E7C" w:rsidR="00F2785E" w:rsidRPr="007671A3" w:rsidRDefault="00F2785E" w:rsidP="006B7627">
            <w:pPr>
              <w:pStyle w:val="acctfourfigures"/>
              <w:tabs>
                <w:tab w:val="clear" w:pos="765"/>
                <w:tab w:val="decimal" w:pos="850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6,858</w:t>
            </w:r>
          </w:p>
        </w:tc>
      </w:tr>
      <w:tr w:rsidR="00F2785E" w:rsidRPr="007671A3" w14:paraId="2B8693A7" w14:textId="77777777" w:rsidTr="00B420FA">
        <w:tc>
          <w:tcPr>
            <w:tcW w:w="2952" w:type="dxa"/>
          </w:tcPr>
          <w:p w14:paraId="0C2FBE16" w14:textId="77777777" w:rsidR="00F2785E" w:rsidRPr="006F1710" w:rsidRDefault="00F2785E" w:rsidP="00F2785E">
            <w:pPr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73" w:type="dxa"/>
          </w:tcPr>
          <w:p w14:paraId="1E9C14C1" w14:textId="77777777" w:rsidR="00F2785E" w:rsidRPr="007671A3" w:rsidRDefault="00F2785E" w:rsidP="00F2785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64D503E2" w14:textId="77777777" w:rsidR="00F2785E" w:rsidRPr="00F2785E" w:rsidRDefault="00F2785E" w:rsidP="00F2785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4" w:type="dxa"/>
          </w:tcPr>
          <w:p w14:paraId="5B02D1C9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16370050" w14:textId="77777777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261" w:type="dxa"/>
          </w:tcPr>
          <w:p w14:paraId="5713ACF1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8DE7604" w14:textId="77777777" w:rsidR="00F2785E" w:rsidRPr="007671A3" w:rsidRDefault="00F2785E" w:rsidP="00F2785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3" w:type="dxa"/>
          </w:tcPr>
          <w:p w14:paraId="79623078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46EA7490" w14:textId="77777777" w:rsidR="00F2785E" w:rsidRPr="007671A3" w:rsidRDefault="00F2785E" w:rsidP="006B7627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F2785E" w:rsidRPr="007671A3" w14:paraId="2BBB35F5" w14:textId="77777777" w:rsidTr="00B420FA">
        <w:tc>
          <w:tcPr>
            <w:tcW w:w="2952" w:type="dxa"/>
          </w:tcPr>
          <w:p w14:paraId="64DB3140" w14:textId="29FAB674" w:rsidR="00F2785E" w:rsidRPr="007671A3" w:rsidRDefault="00262702" w:rsidP="00F2785E">
            <w:pPr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</w:t>
            </w:r>
            <w:r w:rsidR="00F762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873" w:type="dxa"/>
          </w:tcPr>
          <w:p w14:paraId="47FD5E4F" w14:textId="77777777" w:rsidR="00F2785E" w:rsidRPr="007671A3" w:rsidRDefault="00F2785E" w:rsidP="00F2785E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</w:tcPr>
          <w:p w14:paraId="5E17D26A" w14:textId="77777777" w:rsidR="00F2785E" w:rsidRPr="00F2785E" w:rsidRDefault="00F2785E" w:rsidP="00F2785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4" w:type="dxa"/>
          </w:tcPr>
          <w:p w14:paraId="52F024EB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78" w:type="dxa"/>
          </w:tcPr>
          <w:p w14:paraId="61C5213D" w14:textId="77777777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261" w:type="dxa"/>
          </w:tcPr>
          <w:p w14:paraId="62990124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CDB612" w14:textId="77777777" w:rsidR="00F2785E" w:rsidRPr="007671A3" w:rsidRDefault="00F2785E" w:rsidP="00F2785E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43" w:type="dxa"/>
          </w:tcPr>
          <w:p w14:paraId="48CE8AE8" w14:textId="77777777" w:rsidR="00F2785E" w:rsidRPr="007671A3" w:rsidRDefault="00F2785E" w:rsidP="00F278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3" w:type="dxa"/>
          </w:tcPr>
          <w:p w14:paraId="36B3D33A" w14:textId="77777777" w:rsidR="00F2785E" w:rsidRPr="007671A3" w:rsidRDefault="00F2785E" w:rsidP="006B7627">
            <w:pPr>
              <w:pStyle w:val="acctfourfigures"/>
              <w:tabs>
                <w:tab w:val="clear" w:pos="765"/>
                <w:tab w:val="decimal" w:pos="850"/>
                <w:tab w:val="decimal" w:pos="91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0D49E5" w:rsidRPr="007671A3" w14:paraId="2E23CBA1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28FED832" w14:textId="77777777" w:rsidR="000D49E5" w:rsidRPr="007671A3" w:rsidRDefault="000D49E5" w:rsidP="006B7627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เจ้าหนี้ค่าขนส่ง</w:t>
            </w:r>
          </w:p>
        </w:tc>
        <w:tc>
          <w:tcPr>
            <w:tcW w:w="873" w:type="dxa"/>
            <w:vAlign w:val="bottom"/>
          </w:tcPr>
          <w:p w14:paraId="53B8BFD1" w14:textId="77777777" w:rsidR="000D49E5" w:rsidRPr="007671A3" w:rsidRDefault="000D49E5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71A3A3F8" w14:textId="3A6A9AFA" w:rsidR="000D49E5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17</w:t>
            </w:r>
            <w:r w:rsidR="000D49E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137</w:t>
            </w:r>
          </w:p>
        </w:tc>
        <w:tc>
          <w:tcPr>
            <w:tcW w:w="244" w:type="dxa"/>
            <w:vAlign w:val="bottom"/>
          </w:tcPr>
          <w:p w14:paraId="2DD64247" w14:textId="77777777" w:rsidR="000D49E5" w:rsidRPr="007671A3" w:rsidRDefault="000D49E5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FB967E6" w14:textId="77777777" w:rsidR="000D49E5" w:rsidRPr="006B7627" w:rsidRDefault="000D49E5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13,154</w:t>
            </w:r>
          </w:p>
        </w:tc>
        <w:tc>
          <w:tcPr>
            <w:tcW w:w="261" w:type="dxa"/>
            <w:vAlign w:val="bottom"/>
          </w:tcPr>
          <w:p w14:paraId="56D3AEAE" w14:textId="77777777" w:rsidR="000D49E5" w:rsidRPr="007671A3" w:rsidRDefault="000D49E5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1E13808" w14:textId="0157D399" w:rsidR="000D49E5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15</w:t>
            </w:r>
            <w:r w:rsidR="000D49E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224</w:t>
            </w:r>
          </w:p>
        </w:tc>
        <w:tc>
          <w:tcPr>
            <w:tcW w:w="243" w:type="dxa"/>
            <w:vAlign w:val="bottom"/>
          </w:tcPr>
          <w:p w14:paraId="082F5730" w14:textId="77777777" w:rsidR="000D49E5" w:rsidRPr="007671A3" w:rsidRDefault="000D49E5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1B307C78" w14:textId="77777777" w:rsidR="000D49E5" w:rsidRPr="007671A3" w:rsidRDefault="000D49E5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11,677</w:t>
            </w:r>
          </w:p>
        </w:tc>
      </w:tr>
      <w:tr w:rsidR="00F2785E" w:rsidRPr="007671A3" w14:paraId="6921350B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4811C255" w14:textId="77777777" w:rsidR="00F2785E" w:rsidRPr="007671A3" w:rsidRDefault="00F2785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73" w:type="dxa"/>
            <w:vAlign w:val="bottom"/>
          </w:tcPr>
          <w:p w14:paraId="6C5917E9" w14:textId="77777777" w:rsidR="00F2785E" w:rsidRPr="007671A3" w:rsidRDefault="00F2785E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0F7281A" w14:textId="259171D4" w:rsidR="00F2785E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12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670</w:t>
            </w:r>
          </w:p>
        </w:tc>
        <w:tc>
          <w:tcPr>
            <w:tcW w:w="244" w:type="dxa"/>
            <w:vAlign w:val="bottom"/>
          </w:tcPr>
          <w:p w14:paraId="14CA3B00" w14:textId="77777777" w:rsidR="00F2785E" w:rsidRPr="007671A3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D462267" w14:textId="5489C90A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14,659</w:t>
            </w:r>
          </w:p>
        </w:tc>
        <w:tc>
          <w:tcPr>
            <w:tcW w:w="261" w:type="dxa"/>
            <w:vAlign w:val="bottom"/>
          </w:tcPr>
          <w:p w14:paraId="76A2941E" w14:textId="77777777" w:rsidR="00F2785E" w:rsidRPr="007671A3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61946C5" w14:textId="35DCD61B" w:rsidR="00F2785E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11</w:t>
            </w:r>
            <w:r w:rsidR="00875C21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777</w:t>
            </w:r>
          </w:p>
        </w:tc>
        <w:tc>
          <w:tcPr>
            <w:tcW w:w="243" w:type="dxa"/>
            <w:vAlign w:val="bottom"/>
          </w:tcPr>
          <w:p w14:paraId="22BCE7C8" w14:textId="77777777" w:rsidR="00F2785E" w:rsidRPr="007671A3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414B2EE" w14:textId="12AABB4C" w:rsidR="00F2785E" w:rsidRPr="007671A3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13,571</w:t>
            </w:r>
          </w:p>
        </w:tc>
      </w:tr>
      <w:tr w:rsidR="00E1214E" w:rsidRPr="007671A3" w14:paraId="00A84DD5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73B67D44" w14:textId="216A8D5D" w:rsidR="00E1214E" w:rsidRPr="007671A3" w:rsidRDefault="00E1214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เจ้าหนี้กรมสรรพากร</w:t>
            </w:r>
          </w:p>
        </w:tc>
        <w:tc>
          <w:tcPr>
            <w:tcW w:w="873" w:type="dxa"/>
            <w:vAlign w:val="bottom"/>
          </w:tcPr>
          <w:p w14:paraId="3AF09290" w14:textId="77777777" w:rsidR="00E1214E" w:rsidRPr="007671A3" w:rsidRDefault="00E1214E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3A3377B4" w14:textId="6EA21534" w:rsidR="00E1214E" w:rsidRPr="00E1214E" w:rsidRDefault="00E1214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9,37</w:t>
            </w:r>
            <w:r w:rsidR="001C62BC">
              <w:rPr>
                <w:lang w:val="en-US"/>
              </w:rPr>
              <w:t>5</w:t>
            </w:r>
          </w:p>
        </w:tc>
        <w:tc>
          <w:tcPr>
            <w:tcW w:w="244" w:type="dxa"/>
            <w:vAlign w:val="bottom"/>
          </w:tcPr>
          <w:p w14:paraId="6384029D" w14:textId="77777777" w:rsidR="00E1214E" w:rsidRPr="007671A3" w:rsidRDefault="00E1214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A653326" w14:textId="3E2A1CCF" w:rsidR="00E1214E" w:rsidRPr="006B7627" w:rsidRDefault="00E1214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5,684</w:t>
            </w:r>
          </w:p>
        </w:tc>
        <w:tc>
          <w:tcPr>
            <w:tcW w:w="261" w:type="dxa"/>
            <w:vAlign w:val="bottom"/>
          </w:tcPr>
          <w:p w14:paraId="77682B24" w14:textId="77777777" w:rsidR="00E1214E" w:rsidRPr="007671A3" w:rsidRDefault="00E1214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24C0B52" w14:textId="5A25C67C" w:rsidR="00E1214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8</w:t>
            </w:r>
            <w:r w:rsidR="00E1214E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791</w:t>
            </w:r>
          </w:p>
        </w:tc>
        <w:tc>
          <w:tcPr>
            <w:tcW w:w="243" w:type="dxa"/>
            <w:vAlign w:val="bottom"/>
          </w:tcPr>
          <w:p w14:paraId="6A5B43BE" w14:textId="77777777" w:rsidR="00E1214E" w:rsidRPr="007671A3" w:rsidRDefault="00E1214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A42D313" w14:textId="6262C80A" w:rsidR="00E1214E" w:rsidRDefault="00E1214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5,276</w:t>
            </w:r>
          </w:p>
        </w:tc>
      </w:tr>
      <w:tr w:rsidR="000D49E5" w:rsidRPr="007671A3" w14:paraId="6DED8624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4E9F6961" w14:textId="77777777" w:rsidR="000D49E5" w:rsidRPr="007671A3" w:rsidRDefault="000D49E5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เจ้าหนี้จากการซื้อสินทรัพย์</w:t>
            </w:r>
          </w:p>
        </w:tc>
        <w:tc>
          <w:tcPr>
            <w:tcW w:w="873" w:type="dxa"/>
            <w:vAlign w:val="bottom"/>
          </w:tcPr>
          <w:p w14:paraId="549A97F6" w14:textId="77777777" w:rsidR="000D49E5" w:rsidRPr="007671A3" w:rsidRDefault="000D49E5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88" w:type="dxa"/>
            <w:vAlign w:val="bottom"/>
          </w:tcPr>
          <w:p w14:paraId="49C49D85" w14:textId="218807F8" w:rsidR="000D49E5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6</w:t>
            </w:r>
            <w:r w:rsidR="000D49E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246</w:t>
            </w:r>
          </w:p>
        </w:tc>
        <w:tc>
          <w:tcPr>
            <w:tcW w:w="244" w:type="dxa"/>
            <w:vAlign w:val="bottom"/>
          </w:tcPr>
          <w:p w14:paraId="16DBD966" w14:textId="77777777" w:rsidR="000D49E5" w:rsidRPr="007671A3" w:rsidRDefault="000D49E5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B2FEEFB" w14:textId="77777777" w:rsidR="000D49E5" w:rsidRPr="006B7627" w:rsidRDefault="000D49E5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397</w:t>
            </w:r>
          </w:p>
        </w:tc>
        <w:tc>
          <w:tcPr>
            <w:tcW w:w="261" w:type="dxa"/>
            <w:vAlign w:val="bottom"/>
          </w:tcPr>
          <w:p w14:paraId="48EFCD41" w14:textId="77777777" w:rsidR="000D49E5" w:rsidRPr="007671A3" w:rsidRDefault="000D49E5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2A207B0" w14:textId="3CE66A10" w:rsidR="000D49E5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</w:t>
            </w:r>
            <w:r w:rsidR="000D49E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324</w:t>
            </w:r>
          </w:p>
        </w:tc>
        <w:tc>
          <w:tcPr>
            <w:tcW w:w="243" w:type="dxa"/>
            <w:vAlign w:val="bottom"/>
          </w:tcPr>
          <w:p w14:paraId="0D0DB2F2" w14:textId="77777777" w:rsidR="000D49E5" w:rsidRPr="007671A3" w:rsidRDefault="000D49E5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6196B6BE" w14:textId="77777777" w:rsidR="000D49E5" w:rsidRPr="007671A3" w:rsidRDefault="000D49E5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299</w:t>
            </w:r>
          </w:p>
        </w:tc>
      </w:tr>
      <w:tr w:rsidR="00F2785E" w:rsidRPr="007671A3" w14:paraId="52E331EE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5EEEFE86" w14:textId="77777777" w:rsidR="00F2785E" w:rsidRPr="007671A3" w:rsidRDefault="00F2785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ค่าใช้จ่ายในการขายค้างจ่าย</w:t>
            </w:r>
          </w:p>
        </w:tc>
        <w:tc>
          <w:tcPr>
            <w:tcW w:w="873" w:type="dxa"/>
            <w:vAlign w:val="bottom"/>
          </w:tcPr>
          <w:p w14:paraId="11A7326D" w14:textId="77777777" w:rsidR="00F2785E" w:rsidRPr="007671A3" w:rsidRDefault="00F2785E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5646279C" w14:textId="440EF4ED" w:rsidR="00F2785E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5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045</w:t>
            </w:r>
          </w:p>
        </w:tc>
        <w:tc>
          <w:tcPr>
            <w:tcW w:w="244" w:type="dxa"/>
            <w:vAlign w:val="bottom"/>
          </w:tcPr>
          <w:p w14:paraId="5C6A655C" w14:textId="77777777" w:rsidR="00F2785E" w:rsidRPr="007671A3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8BF6484" w14:textId="21A9136C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5,202</w:t>
            </w:r>
          </w:p>
        </w:tc>
        <w:tc>
          <w:tcPr>
            <w:tcW w:w="261" w:type="dxa"/>
            <w:vAlign w:val="bottom"/>
          </w:tcPr>
          <w:p w14:paraId="618023F2" w14:textId="77777777" w:rsidR="00F2785E" w:rsidRPr="007671A3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BEFEED5" w14:textId="04EC8054" w:rsidR="00F2785E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</w:t>
            </w:r>
            <w:r w:rsidR="00875C21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958</w:t>
            </w:r>
          </w:p>
        </w:tc>
        <w:tc>
          <w:tcPr>
            <w:tcW w:w="243" w:type="dxa"/>
            <w:vAlign w:val="bottom"/>
          </w:tcPr>
          <w:p w14:paraId="0EAA14C8" w14:textId="77777777" w:rsidR="00F2785E" w:rsidRPr="007671A3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2DEC075C" w14:textId="426CC819" w:rsidR="00F2785E" w:rsidRPr="007671A3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4,282</w:t>
            </w:r>
          </w:p>
        </w:tc>
      </w:tr>
      <w:tr w:rsidR="00E1214E" w:rsidRPr="007671A3" w14:paraId="65CCB31C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0B0D92CB" w14:textId="699A39A3" w:rsidR="00E1214E" w:rsidRPr="007671A3" w:rsidRDefault="00E1214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ค่าเช่าค้างจ่าย</w:t>
            </w:r>
          </w:p>
        </w:tc>
        <w:tc>
          <w:tcPr>
            <w:tcW w:w="873" w:type="dxa"/>
            <w:vAlign w:val="bottom"/>
          </w:tcPr>
          <w:p w14:paraId="22C5318A" w14:textId="77777777" w:rsidR="00E1214E" w:rsidRPr="007671A3" w:rsidRDefault="00E1214E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vAlign w:val="bottom"/>
          </w:tcPr>
          <w:p w14:paraId="020A5307" w14:textId="701DE051" w:rsidR="00E1214E" w:rsidRPr="00E1214E" w:rsidRDefault="00E1214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3,058</w:t>
            </w:r>
          </w:p>
        </w:tc>
        <w:tc>
          <w:tcPr>
            <w:tcW w:w="244" w:type="dxa"/>
            <w:vAlign w:val="bottom"/>
          </w:tcPr>
          <w:p w14:paraId="611FE97D" w14:textId="77777777" w:rsidR="00E1214E" w:rsidRPr="007671A3" w:rsidRDefault="00E1214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204D583A" w14:textId="6715FF94" w:rsidR="00E1214E" w:rsidRPr="006B7627" w:rsidRDefault="00E1214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3,674</w:t>
            </w:r>
          </w:p>
        </w:tc>
        <w:tc>
          <w:tcPr>
            <w:tcW w:w="261" w:type="dxa"/>
            <w:vAlign w:val="bottom"/>
          </w:tcPr>
          <w:p w14:paraId="523E5E32" w14:textId="77777777" w:rsidR="00E1214E" w:rsidRPr="007671A3" w:rsidRDefault="00E1214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DB075B0" w14:textId="62ABD25B" w:rsidR="00E1214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2</w:t>
            </w:r>
            <w:r w:rsidR="00E1214E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835</w:t>
            </w:r>
          </w:p>
        </w:tc>
        <w:tc>
          <w:tcPr>
            <w:tcW w:w="243" w:type="dxa"/>
            <w:vAlign w:val="bottom"/>
          </w:tcPr>
          <w:p w14:paraId="359FAC64" w14:textId="77777777" w:rsidR="00E1214E" w:rsidRPr="007671A3" w:rsidRDefault="00E1214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vAlign w:val="bottom"/>
          </w:tcPr>
          <w:p w14:paraId="49A54ECC" w14:textId="6CC1DEA8" w:rsidR="00E1214E" w:rsidRDefault="00E1214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2,978</w:t>
            </w:r>
          </w:p>
        </w:tc>
      </w:tr>
      <w:tr w:rsidR="00F2785E" w:rsidRPr="007671A3" w14:paraId="17050CA4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1A408209" w14:textId="77777777" w:rsidR="00F2785E" w:rsidRPr="007671A3" w:rsidRDefault="00F2785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อื่นๆ </w:t>
            </w:r>
          </w:p>
        </w:tc>
        <w:tc>
          <w:tcPr>
            <w:tcW w:w="873" w:type="dxa"/>
            <w:vAlign w:val="bottom"/>
          </w:tcPr>
          <w:p w14:paraId="37C95F2C" w14:textId="77777777" w:rsidR="00F2785E" w:rsidRPr="007671A3" w:rsidRDefault="00F2785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354F4E6" w14:textId="2F31C6E0" w:rsidR="00F2785E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33</w:t>
            </w:r>
            <w:r w:rsidR="00F43678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292</w:t>
            </w:r>
          </w:p>
        </w:tc>
        <w:tc>
          <w:tcPr>
            <w:tcW w:w="244" w:type="dxa"/>
            <w:vAlign w:val="bottom"/>
          </w:tcPr>
          <w:p w14:paraId="2D43F432" w14:textId="77777777" w:rsidR="00F2785E" w:rsidRPr="007671A3" w:rsidRDefault="00F2785E" w:rsidP="006B7627">
            <w:pPr>
              <w:spacing w:line="380" w:lineRule="exact"/>
              <w:ind w:left="162" w:right="-216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22FBF76F" w14:textId="3861539A" w:rsidR="00F2785E" w:rsidRPr="006B7627" w:rsidRDefault="00372BF1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lang w:val="en-US"/>
              </w:rPr>
            </w:pPr>
            <w:r w:rsidRPr="006B7627">
              <w:rPr>
                <w:lang w:val="en-US"/>
              </w:rPr>
              <w:t>36</w:t>
            </w:r>
            <w:r w:rsidR="00F2785E" w:rsidRPr="006B7627">
              <w:rPr>
                <w:lang w:val="en-US"/>
              </w:rPr>
              <w:t>,</w:t>
            </w:r>
            <w:r w:rsidRPr="006B7627">
              <w:rPr>
                <w:lang w:val="en-US"/>
              </w:rPr>
              <w:t>63</w:t>
            </w:r>
            <w:r w:rsidR="001C62BC" w:rsidRPr="006B7627">
              <w:rPr>
                <w:lang w:val="en-US"/>
              </w:rPr>
              <w:t>6</w:t>
            </w:r>
          </w:p>
        </w:tc>
        <w:tc>
          <w:tcPr>
            <w:tcW w:w="261" w:type="dxa"/>
            <w:vAlign w:val="bottom"/>
          </w:tcPr>
          <w:p w14:paraId="37502BED" w14:textId="77777777" w:rsidR="00F2785E" w:rsidRPr="007671A3" w:rsidRDefault="00F2785E" w:rsidP="006B762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  <w:vAlign w:val="bottom"/>
          </w:tcPr>
          <w:p w14:paraId="19B1EB55" w14:textId="3001DF65" w:rsidR="00F2785E" w:rsidRPr="00F2785E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26</w:t>
            </w:r>
            <w:r w:rsidR="00875C21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804</w:t>
            </w:r>
          </w:p>
        </w:tc>
        <w:tc>
          <w:tcPr>
            <w:tcW w:w="243" w:type="dxa"/>
            <w:vAlign w:val="bottom"/>
          </w:tcPr>
          <w:p w14:paraId="599DD340" w14:textId="77777777" w:rsidR="00F2785E" w:rsidRPr="007671A3" w:rsidRDefault="00F2785E" w:rsidP="006B7627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  <w:vAlign w:val="bottom"/>
          </w:tcPr>
          <w:p w14:paraId="16BE2102" w14:textId="76965701" w:rsidR="00F2785E" w:rsidRPr="007671A3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3</w:t>
            </w:r>
            <w:r w:rsidR="00372BF1">
              <w:rPr>
                <w:lang w:val="en-US"/>
              </w:rPr>
              <w:t>1</w:t>
            </w:r>
            <w:r>
              <w:rPr>
                <w:lang w:val="en-US"/>
              </w:rPr>
              <w:t>,</w:t>
            </w:r>
            <w:r w:rsidR="00372BF1">
              <w:rPr>
                <w:lang w:val="en-US"/>
              </w:rPr>
              <w:t>112</w:t>
            </w:r>
          </w:p>
        </w:tc>
      </w:tr>
      <w:tr w:rsidR="00F2785E" w:rsidRPr="007671A3" w14:paraId="4EE5CD3A" w14:textId="77777777" w:rsidTr="006B7627">
        <w:tblPrEx>
          <w:tblLook w:val="0000" w:firstRow="0" w:lastRow="0" w:firstColumn="0" w:lastColumn="0" w:noHBand="0" w:noVBand="0"/>
        </w:tblPrEx>
        <w:tc>
          <w:tcPr>
            <w:tcW w:w="2952" w:type="dxa"/>
            <w:vAlign w:val="bottom"/>
          </w:tcPr>
          <w:p w14:paraId="37C2AAEC" w14:textId="77777777" w:rsidR="00F2785E" w:rsidRPr="007671A3" w:rsidRDefault="00F2785E" w:rsidP="006B7627">
            <w:pPr>
              <w:tabs>
                <w:tab w:val="left" w:pos="9000"/>
                <w:tab w:val="left" w:pos="9090"/>
              </w:tabs>
              <w:spacing w:line="380" w:lineRule="exact"/>
              <w:ind w:left="162" w:right="-216" w:hanging="162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873" w:type="dxa"/>
            <w:vAlign w:val="bottom"/>
          </w:tcPr>
          <w:p w14:paraId="4223F42E" w14:textId="77777777" w:rsidR="00F2785E" w:rsidRPr="007671A3" w:rsidRDefault="00F2785E" w:rsidP="006B7627">
            <w:pPr>
              <w:pStyle w:val="acctfourfigures"/>
              <w:tabs>
                <w:tab w:val="clear" w:pos="765"/>
              </w:tabs>
              <w:spacing w:line="240" w:lineRule="atLeast"/>
              <w:ind w:lef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5B5762" w14:textId="62565DAB" w:rsidR="00F2785E" w:rsidRPr="00875C21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92</w:t>
            </w:r>
            <w:r w:rsidR="00F43678" w:rsidRPr="00875C21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651</w:t>
            </w:r>
          </w:p>
        </w:tc>
        <w:tc>
          <w:tcPr>
            <w:tcW w:w="244" w:type="dxa"/>
            <w:vAlign w:val="bottom"/>
          </w:tcPr>
          <w:p w14:paraId="6334402A" w14:textId="77777777" w:rsidR="00F2785E" w:rsidRPr="00875C21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8E64F2" w14:textId="0FFE8033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8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6B7627">
              <w:rPr>
                <w:b/>
                <w:bCs/>
                <w:lang w:val="en-US"/>
              </w:rPr>
              <w:t>86,480</w:t>
            </w:r>
          </w:p>
        </w:tc>
        <w:tc>
          <w:tcPr>
            <w:tcW w:w="261" w:type="dxa"/>
            <w:vAlign w:val="bottom"/>
          </w:tcPr>
          <w:p w14:paraId="7FC38202" w14:textId="77777777" w:rsidR="00F2785E" w:rsidRPr="00875C21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F8EBA" w14:textId="0EA89EBE" w:rsidR="00F2785E" w:rsidRPr="00875C21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77</w:t>
            </w:r>
            <w:r w:rsidR="00875C21" w:rsidRPr="00875C21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693</w:t>
            </w:r>
          </w:p>
        </w:tc>
        <w:tc>
          <w:tcPr>
            <w:tcW w:w="243" w:type="dxa"/>
            <w:vAlign w:val="bottom"/>
          </w:tcPr>
          <w:p w14:paraId="0EF31CC3" w14:textId="77777777" w:rsidR="00F2785E" w:rsidRPr="00875C21" w:rsidRDefault="00F2785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A3183E" w14:textId="50337B22" w:rsidR="00F2785E" w:rsidRPr="006B7627" w:rsidRDefault="00F2785E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50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 w:rsidRPr="006B7627">
              <w:rPr>
                <w:b/>
                <w:bCs/>
                <w:lang w:val="en-US"/>
              </w:rPr>
              <w:t>76,053</w:t>
            </w:r>
          </w:p>
        </w:tc>
      </w:tr>
    </w:tbl>
    <w:p w14:paraId="69E7232A" w14:textId="77777777" w:rsidR="007A2B14" w:rsidRPr="00E1214E" w:rsidRDefault="007A2B1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14"/>
          <w:szCs w:val="14"/>
        </w:rPr>
      </w:pPr>
    </w:p>
    <w:p w14:paraId="5B984B9E" w14:textId="1C035260" w:rsidR="005B3B34" w:rsidRPr="007671A3" w:rsidRDefault="001054C3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="00A60DD2" w:rsidRPr="007671A3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4A07E4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ประมาณการหนี้สินไม่หมุนเวียนสำหรับ</w:t>
      </w:r>
      <w:r w:rsidR="001A058B">
        <w:rPr>
          <w:rFonts w:ascii="Angsana New" w:hAnsi="Angsana New" w:hint="cs"/>
          <w:b/>
          <w:bCs/>
          <w:color w:val="000000"/>
          <w:sz w:val="30"/>
          <w:szCs w:val="30"/>
          <w:cs/>
        </w:rPr>
        <w:t>ผลประโยชน์</w:t>
      </w:r>
      <w:r w:rsidR="00FB7BFD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พนักงาน</w:t>
      </w:r>
    </w:p>
    <w:p w14:paraId="7C99D54B" w14:textId="77777777" w:rsidR="005B3B34" w:rsidRPr="00E1214E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450"/>
        <w:jc w:val="thaiDistribute"/>
        <w:rPr>
          <w:rFonts w:ascii="Angsana New" w:hAnsi="Angsana New"/>
          <w:sz w:val="14"/>
          <w:szCs w:val="14"/>
        </w:rPr>
      </w:pPr>
    </w:p>
    <w:p w14:paraId="3498A9D7" w14:textId="699D5DB7" w:rsidR="00536D3D" w:rsidRPr="007671A3" w:rsidRDefault="006E68F2" w:rsidP="00E802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 w:rsidRPr="00F51BF9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>จ่ายค่าชดเชยผลประโยชน์</w:t>
      </w:r>
      <w:r w:rsidR="00215644" w:rsidRPr="00F51BF9">
        <w:rPr>
          <w:rFonts w:ascii="Angsana New" w:hAnsi="Angsana New" w:hint="cs"/>
          <w:spacing w:val="2"/>
          <w:sz w:val="30"/>
          <w:szCs w:val="30"/>
          <w:cs/>
        </w:rPr>
        <w:t>ที่กำหนดไว้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ED2183" w:rsidRPr="00F51BF9">
        <w:rPr>
          <w:rFonts w:ascii="Angsana New" w:hAnsi="Angsana New"/>
          <w:spacing w:val="2"/>
          <w:sz w:val="30"/>
          <w:szCs w:val="30"/>
        </w:rPr>
        <w:t xml:space="preserve"> </w:t>
      </w:r>
      <w:r w:rsidR="00536D3D" w:rsidRPr="00F51BF9">
        <w:rPr>
          <w:rFonts w:ascii="Angsana New" w:hAnsi="Angsana New"/>
          <w:spacing w:val="2"/>
          <w:sz w:val="30"/>
          <w:szCs w:val="30"/>
          <w:cs/>
        </w:rPr>
        <w:t xml:space="preserve">พ.ศ. </w:t>
      </w:r>
      <w:r w:rsidR="00ED2183" w:rsidRPr="00F51BF9">
        <w:rPr>
          <w:rFonts w:ascii="Angsana New" w:hAnsi="Angsana New"/>
          <w:spacing w:val="2"/>
          <w:sz w:val="30"/>
          <w:szCs w:val="30"/>
        </w:rPr>
        <w:t>2541</w:t>
      </w:r>
      <w:r w:rsidR="00536D3D" w:rsidRPr="007671A3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ในการให้ผลประโยชน์เมื่อเกษียณและผลประโยชน์ระยะยาวอื่นแก่พนักงานตามสิทธิและอายุงาน</w:t>
      </w:r>
    </w:p>
    <w:p w14:paraId="5FB85FDD" w14:textId="77777777" w:rsidR="005B3B34" w:rsidRPr="00E1214E" w:rsidRDefault="005B3B34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14"/>
          <w:szCs w:val="14"/>
        </w:rPr>
      </w:pPr>
    </w:p>
    <w:p w14:paraId="3F429B6B" w14:textId="77777777" w:rsidR="000C595B" w:rsidRPr="007671A3" w:rsidRDefault="00E85BBC" w:rsidP="00721C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21CAF">
        <w:rPr>
          <w:rFonts w:ascii="Angsana New" w:hAnsi="Angsana New"/>
          <w:spacing w:val="-4"/>
          <w:sz w:val="30"/>
          <w:szCs w:val="30"/>
          <w:cs/>
        </w:rPr>
        <w:t>โครงการผลประโยชน์</w:t>
      </w:r>
      <w:r w:rsidRPr="00721CAF">
        <w:rPr>
          <w:rFonts w:ascii="Angsana New" w:hAnsi="Angsana New" w:hint="cs"/>
          <w:spacing w:val="-4"/>
          <w:sz w:val="30"/>
          <w:szCs w:val="30"/>
          <w:cs/>
        </w:rPr>
        <w:t>ที่กำหนดไว้</w:t>
      </w:r>
      <w:r w:rsidRPr="00721CAF">
        <w:rPr>
          <w:rFonts w:ascii="Angsana New" w:hAnsi="Angsana New"/>
          <w:spacing w:val="-4"/>
          <w:sz w:val="30"/>
          <w:szCs w:val="30"/>
          <w:cs/>
        </w:rPr>
        <w:t>มีความเสี่ยงจากการประมาณการตามหลักคณิตศาสตร์ประกันภัย ได้แก่ ความเสี่ยง</w:t>
      </w:r>
      <w:r w:rsidRPr="00721CAF">
        <w:rPr>
          <w:rFonts w:ascii="Angsana New" w:hAnsi="Angsana New"/>
          <w:spacing w:val="-6"/>
          <w:sz w:val="30"/>
          <w:szCs w:val="30"/>
          <w:cs/>
        </w:rPr>
        <w:t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</w:t>
      </w:r>
    </w:p>
    <w:p w14:paraId="31E97487" w14:textId="77777777" w:rsidR="0005451F" w:rsidRPr="00E1214E" w:rsidRDefault="0005451F" w:rsidP="000C59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14"/>
          <w:szCs w:val="14"/>
        </w:rPr>
      </w:pPr>
    </w:p>
    <w:p w14:paraId="3B5A1FE0" w14:textId="6DEC7720" w:rsidR="005B3B34" w:rsidRPr="007671A3" w:rsidRDefault="004A07E4" w:rsidP="00875C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</w:t>
      </w:r>
      <w:r w:rsidR="008C4983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นไม่หมุนเวียนสำหรับผลประโยชน์</w:t>
      </w:r>
      <w:r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พนักงาน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ในงบแสดงฐานะการเงิน ณ วันที่ </w:t>
      </w:r>
      <w:r w:rsidR="0046205D" w:rsidRPr="007671A3">
        <w:rPr>
          <w:rFonts w:ascii="Angsana New" w:hAnsi="Angsana New"/>
          <w:i/>
          <w:iCs/>
          <w:sz w:val="30"/>
          <w:szCs w:val="30"/>
        </w:rPr>
        <w:t>31</w:t>
      </w:r>
      <w:r w:rsidR="005B3B34" w:rsidRPr="007671A3">
        <w:rPr>
          <w:rFonts w:ascii="Angsana New" w:hAnsi="Angsana New"/>
          <w:i/>
          <w:iCs/>
          <w:sz w:val="30"/>
          <w:szCs w:val="30"/>
          <w:cs/>
        </w:rPr>
        <w:t xml:space="preserve"> ธันวาคม </w:t>
      </w:r>
    </w:p>
    <w:p w14:paraId="0B85AA9F" w14:textId="77777777" w:rsidR="00003093" w:rsidRPr="00E1214E" w:rsidRDefault="00003093" w:rsidP="000030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33"/>
        <w:rPr>
          <w:rFonts w:ascii="Angsana New" w:hAnsi="Angsana New"/>
          <w:i/>
          <w:iCs/>
          <w:sz w:val="14"/>
          <w:szCs w:val="14"/>
        </w:rPr>
      </w:pPr>
    </w:p>
    <w:tbl>
      <w:tblPr>
        <w:tblW w:w="9225" w:type="dxa"/>
        <w:tblInd w:w="423" w:type="dxa"/>
        <w:tblLook w:val="01E0" w:firstRow="1" w:lastRow="1" w:firstColumn="1" w:lastColumn="1" w:noHBand="0" w:noVBand="0"/>
      </w:tblPr>
      <w:tblGrid>
        <w:gridCol w:w="3825"/>
        <w:gridCol w:w="1170"/>
        <w:gridCol w:w="248"/>
        <w:gridCol w:w="1192"/>
        <w:gridCol w:w="248"/>
        <w:gridCol w:w="1140"/>
        <w:gridCol w:w="235"/>
        <w:gridCol w:w="1167"/>
      </w:tblGrid>
      <w:tr w:rsidR="005B3B34" w:rsidRPr="007671A3" w14:paraId="0144166B" w14:textId="77777777" w:rsidTr="00EA1D08">
        <w:tc>
          <w:tcPr>
            <w:tcW w:w="3825" w:type="dxa"/>
          </w:tcPr>
          <w:p w14:paraId="21EF4BD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10" w:type="dxa"/>
            <w:gridSpan w:val="3"/>
          </w:tcPr>
          <w:p w14:paraId="743E164D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CEA90F2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42" w:type="dxa"/>
            <w:gridSpan w:val="3"/>
          </w:tcPr>
          <w:p w14:paraId="1DC748E4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201D4470" w14:textId="77777777" w:rsidTr="00673C3C">
        <w:tc>
          <w:tcPr>
            <w:tcW w:w="3825" w:type="dxa"/>
          </w:tcPr>
          <w:p w14:paraId="2C1CB434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049C" w14:textId="69019979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278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8" w:type="dxa"/>
          </w:tcPr>
          <w:p w14:paraId="20CFB239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2" w:type="dxa"/>
          </w:tcPr>
          <w:p w14:paraId="5AF4F2E5" w14:textId="5AAA5CD1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2785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8" w:type="dxa"/>
          </w:tcPr>
          <w:p w14:paraId="02173242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40" w:type="dxa"/>
          </w:tcPr>
          <w:p w14:paraId="4EEFB324" w14:textId="243475A2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2785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5" w:type="dxa"/>
          </w:tcPr>
          <w:p w14:paraId="5CB84984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24E92AD7" w14:textId="6A26354D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2785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3E16155B" w14:textId="77777777" w:rsidTr="00EA1D08">
        <w:tc>
          <w:tcPr>
            <w:tcW w:w="3825" w:type="dxa"/>
          </w:tcPr>
          <w:p w14:paraId="1DD7375C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4738083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73C3C" w:rsidRPr="007671A3" w14:paraId="5C848608" w14:textId="77777777" w:rsidTr="00EA1D08">
        <w:tc>
          <w:tcPr>
            <w:tcW w:w="3825" w:type="dxa"/>
          </w:tcPr>
          <w:p w14:paraId="703E0FE2" w14:textId="77777777" w:rsidR="00673C3C" w:rsidRPr="007671A3" w:rsidRDefault="00673C3C" w:rsidP="00673C3C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0" w:type="dxa"/>
          </w:tcPr>
          <w:p w14:paraId="17F44A6A" w14:textId="398A915E" w:rsidR="00673C3C" w:rsidRPr="007671A3" w:rsidRDefault="00673C3C" w:rsidP="00595B93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8" w:type="dxa"/>
          </w:tcPr>
          <w:p w14:paraId="11D77AFC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1295CB0C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48" w:type="dxa"/>
          </w:tcPr>
          <w:p w14:paraId="179B595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3DBFFBA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5" w:type="dxa"/>
          </w:tcPr>
          <w:p w14:paraId="09254E32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77358D8E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7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</w:tr>
      <w:tr w:rsidR="00443684" w:rsidRPr="007671A3" w14:paraId="3E9AA32F" w14:textId="77777777" w:rsidTr="00EA1D08">
        <w:tc>
          <w:tcPr>
            <w:tcW w:w="3825" w:type="dxa"/>
          </w:tcPr>
          <w:p w14:paraId="6316CE13" w14:textId="7755DBE8" w:rsidR="00443684" w:rsidRPr="007671A3" w:rsidRDefault="00443684" w:rsidP="00443684">
            <w:pPr>
              <w:tabs>
                <w:tab w:val="clear" w:pos="227"/>
              </w:tabs>
              <w:ind w:left="207" w:hanging="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0" w:type="dxa"/>
          </w:tcPr>
          <w:p w14:paraId="7CECA1B0" w14:textId="136A3FFB" w:rsidR="00443684" w:rsidRPr="00443684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57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144</w:t>
            </w:r>
          </w:p>
        </w:tc>
        <w:tc>
          <w:tcPr>
            <w:tcW w:w="248" w:type="dxa"/>
          </w:tcPr>
          <w:p w14:paraId="1D03E7A2" w14:textId="77777777" w:rsidR="00443684" w:rsidRPr="007671A3" w:rsidRDefault="00443684" w:rsidP="0044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39D9EDB8" w14:textId="178CA74E" w:rsidR="00443684" w:rsidRPr="007671A3" w:rsidRDefault="005A1285" w:rsidP="00875C21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35,822</w:t>
            </w:r>
          </w:p>
        </w:tc>
        <w:tc>
          <w:tcPr>
            <w:tcW w:w="248" w:type="dxa"/>
          </w:tcPr>
          <w:p w14:paraId="78818AB3" w14:textId="77777777" w:rsidR="00443684" w:rsidRPr="007671A3" w:rsidRDefault="00443684" w:rsidP="0044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1CB2F395" w14:textId="254F9FA7" w:rsidR="00443684" w:rsidRPr="00443684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52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764</w:t>
            </w:r>
          </w:p>
        </w:tc>
        <w:tc>
          <w:tcPr>
            <w:tcW w:w="235" w:type="dxa"/>
          </w:tcPr>
          <w:p w14:paraId="18376D07" w14:textId="77777777" w:rsidR="00443684" w:rsidRPr="007671A3" w:rsidRDefault="00443684" w:rsidP="0044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67" w:type="dxa"/>
          </w:tcPr>
          <w:p w14:paraId="215E6D7A" w14:textId="2E133080" w:rsidR="00443684" w:rsidRPr="007671A3" w:rsidRDefault="005A1285" w:rsidP="006B7627">
            <w:pPr>
              <w:pStyle w:val="acctfourfigures"/>
              <w:tabs>
                <w:tab w:val="clear" w:pos="765"/>
                <w:tab w:val="decimal" w:pos="874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33,111</w:t>
            </w:r>
          </w:p>
        </w:tc>
      </w:tr>
      <w:tr w:rsidR="00443684" w:rsidRPr="007671A3" w14:paraId="2F81304C" w14:textId="77777777" w:rsidTr="00EA1D08">
        <w:tc>
          <w:tcPr>
            <w:tcW w:w="3825" w:type="dxa"/>
          </w:tcPr>
          <w:p w14:paraId="4D730EF3" w14:textId="77777777" w:rsidR="00443684" w:rsidRPr="007671A3" w:rsidRDefault="00443684" w:rsidP="00443684">
            <w:pPr>
              <w:ind w:left="-27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ผลประโยชน์ระยะยาวอื่น</w:t>
            </w:r>
          </w:p>
        </w:tc>
        <w:tc>
          <w:tcPr>
            <w:tcW w:w="1170" w:type="dxa"/>
          </w:tcPr>
          <w:p w14:paraId="5211680D" w14:textId="6C6D07F8" w:rsidR="00443684" w:rsidRPr="00443684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4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826</w:t>
            </w:r>
          </w:p>
        </w:tc>
        <w:tc>
          <w:tcPr>
            <w:tcW w:w="248" w:type="dxa"/>
          </w:tcPr>
          <w:p w14:paraId="00D1AA85" w14:textId="77777777" w:rsidR="00443684" w:rsidRPr="007671A3" w:rsidRDefault="00443684" w:rsidP="0044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</w:tcPr>
          <w:p w14:paraId="06876418" w14:textId="04099998" w:rsidR="00443684" w:rsidRPr="007671A3" w:rsidRDefault="005A1285" w:rsidP="00443684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3,462</w:t>
            </w:r>
          </w:p>
        </w:tc>
        <w:tc>
          <w:tcPr>
            <w:tcW w:w="248" w:type="dxa"/>
          </w:tcPr>
          <w:p w14:paraId="1317B3E8" w14:textId="77777777" w:rsidR="00443684" w:rsidRPr="007671A3" w:rsidRDefault="00443684" w:rsidP="004436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0" w:type="dxa"/>
          </w:tcPr>
          <w:p w14:paraId="0F5D7953" w14:textId="2E68FF74" w:rsidR="00443684" w:rsidRPr="007671A3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4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234</w:t>
            </w:r>
          </w:p>
        </w:tc>
        <w:tc>
          <w:tcPr>
            <w:tcW w:w="235" w:type="dxa"/>
          </w:tcPr>
          <w:p w14:paraId="1004158A" w14:textId="77777777" w:rsidR="00443684" w:rsidRPr="00875C21" w:rsidRDefault="00443684" w:rsidP="00875C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</w:tcPr>
          <w:p w14:paraId="07BB1780" w14:textId="737B3D76" w:rsidR="00443684" w:rsidRPr="006B7627" w:rsidRDefault="005A1285" w:rsidP="006B762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B7627">
              <w:rPr>
                <w:rFonts w:ascii="Angsana New" w:hAnsi="Angsana New"/>
                <w:sz w:val="30"/>
                <w:szCs w:val="30"/>
                <w:lang w:val="en-US" w:bidi="th-TH"/>
              </w:rPr>
              <w:t>3,070</w:t>
            </w:r>
          </w:p>
        </w:tc>
      </w:tr>
      <w:tr w:rsidR="00443684" w:rsidRPr="007671A3" w14:paraId="01AAD6CC" w14:textId="77777777" w:rsidTr="006B7627">
        <w:tc>
          <w:tcPr>
            <w:tcW w:w="3825" w:type="dxa"/>
            <w:vAlign w:val="bottom"/>
          </w:tcPr>
          <w:p w14:paraId="0A269262" w14:textId="7738CDF1" w:rsidR="00443684" w:rsidRPr="007671A3" w:rsidRDefault="0005451F" w:rsidP="006B7627">
            <w:pPr>
              <w:ind w:left="182" w:hanging="18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9A07FB" w14:textId="77777777" w:rsidR="00443684" w:rsidRDefault="00443684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04CA7D31" w14:textId="0D9B6F6E" w:rsidR="005A1285" w:rsidRPr="00875C21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61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970</w:t>
            </w:r>
          </w:p>
        </w:tc>
        <w:tc>
          <w:tcPr>
            <w:tcW w:w="248" w:type="dxa"/>
            <w:vAlign w:val="bottom"/>
          </w:tcPr>
          <w:p w14:paraId="67316E21" w14:textId="77777777" w:rsidR="00443684" w:rsidRPr="00875C21" w:rsidRDefault="00443684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9EE3C" w14:textId="77777777" w:rsidR="00443684" w:rsidRDefault="00443684" w:rsidP="006B762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  <w:p w14:paraId="6E5AE411" w14:textId="501C20F9" w:rsidR="005A1285" w:rsidRPr="00875C21" w:rsidRDefault="005A1285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90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39,284</w:t>
            </w:r>
          </w:p>
        </w:tc>
        <w:tc>
          <w:tcPr>
            <w:tcW w:w="248" w:type="dxa"/>
            <w:vAlign w:val="bottom"/>
          </w:tcPr>
          <w:p w14:paraId="2FEC5896" w14:textId="77777777" w:rsidR="00443684" w:rsidRPr="00875C21" w:rsidRDefault="00443684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03E9F0" w14:textId="77777777" w:rsidR="00875C21" w:rsidRDefault="00875C21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190F4870" w14:textId="68556D41" w:rsidR="005A1285" w:rsidRPr="00875C21" w:rsidRDefault="00DE3883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56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998</w:t>
            </w:r>
          </w:p>
        </w:tc>
        <w:tc>
          <w:tcPr>
            <w:tcW w:w="235" w:type="dxa"/>
            <w:vAlign w:val="bottom"/>
          </w:tcPr>
          <w:p w14:paraId="7A5AB146" w14:textId="77777777" w:rsidR="00443684" w:rsidRPr="00875C21" w:rsidRDefault="00443684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9F90D" w14:textId="77777777" w:rsidR="00443684" w:rsidRDefault="00443684" w:rsidP="006B7627">
            <w:pPr>
              <w:pStyle w:val="acctfourfigures"/>
              <w:tabs>
                <w:tab w:val="clear" w:pos="765"/>
                <w:tab w:val="decimal" w:pos="88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</w:pPr>
          </w:p>
          <w:p w14:paraId="044FBA4D" w14:textId="0406C130" w:rsidR="005A1285" w:rsidRPr="00875C21" w:rsidRDefault="005A1285" w:rsidP="006B762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78"/>
              </w:tabs>
              <w:spacing w:line="380" w:lineRule="exact"/>
              <w:ind w:right="-108"/>
              <w:rPr>
                <w:b/>
                <w:bCs/>
              </w:rPr>
            </w:pPr>
            <w:r>
              <w:rPr>
                <w:b/>
                <w:bCs/>
              </w:rPr>
              <w:t>36,181</w:t>
            </w:r>
          </w:p>
        </w:tc>
      </w:tr>
    </w:tbl>
    <w:p w14:paraId="559AAB49" w14:textId="22F824E6" w:rsidR="00F97B7E" w:rsidRPr="008A7F23" w:rsidRDefault="005B3B3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lastRenderedPageBreak/>
        <w:t>การเปลี่ยนแปลงในมูลค่าปัจจุบันของ</w:t>
      </w:r>
      <w:r w:rsidR="004A07E4" w:rsidRPr="007671A3">
        <w:rPr>
          <w:rFonts w:ascii="Angsana New" w:hAnsi="Angsana New" w:hint="cs"/>
          <w:i/>
          <w:iCs/>
          <w:color w:val="000000"/>
          <w:sz w:val="30"/>
          <w:szCs w:val="30"/>
          <w:cs/>
        </w:rPr>
        <w:t>ประมาณการหนี้สินไม่หมุนเวียนของโครงการผลประโยชน์</w:t>
      </w:r>
    </w:p>
    <w:p w14:paraId="65C38E13" w14:textId="77777777" w:rsidR="004A07E4" w:rsidRPr="00A20DE7" w:rsidRDefault="004A07E4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</w:p>
    <w:tbl>
      <w:tblPr>
        <w:tblW w:w="9216" w:type="dxa"/>
        <w:tblInd w:w="432" w:type="dxa"/>
        <w:tblLook w:val="01E0" w:firstRow="1" w:lastRow="1" w:firstColumn="1" w:lastColumn="1" w:noHBand="0" w:noVBand="0"/>
      </w:tblPr>
      <w:tblGrid>
        <w:gridCol w:w="3797"/>
        <w:gridCol w:w="1169"/>
        <w:gridCol w:w="250"/>
        <w:gridCol w:w="1190"/>
        <w:gridCol w:w="244"/>
        <w:gridCol w:w="6"/>
        <w:gridCol w:w="1158"/>
        <w:gridCol w:w="236"/>
        <w:gridCol w:w="1166"/>
      </w:tblGrid>
      <w:tr w:rsidR="005B3B34" w:rsidRPr="007671A3" w14:paraId="422D8A8D" w14:textId="77777777" w:rsidTr="00875C21">
        <w:tc>
          <w:tcPr>
            <w:tcW w:w="3799" w:type="dxa"/>
          </w:tcPr>
          <w:p w14:paraId="29A9F44D" w14:textId="77777777" w:rsidR="005B3B34" w:rsidRPr="007671A3" w:rsidRDefault="005B3B34" w:rsidP="00744044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609" w:type="dxa"/>
            <w:gridSpan w:val="3"/>
          </w:tcPr>
          <w:p w14:paraId="780DED36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0" w:type="dxa"/>
            <w:gridSpan w:val="2"/>
          </w:tcPr>
          <w:p w14:paraId="49521625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58" w:type="dxa"/>
            <w:gridSpan w:val="3"/>
          </w:tcPr>
          <w:p w14:paraId="6D286813" w14:textId="77777777" w:rsidR="005B3B34" w:rsidRPr="007671A3" w:rsidRDefault="005B3B34" w:rsidP="00744044">
            <w:pPr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52542199" w14:textId="77777777" w:rsidTr="00875C21">
        <w:tc>
          <w:tcPr>
            <w:tcW w:w="3799" w:type="dxa"/>
          </w:tcPr>
          <w:p w14:paraId="6829218E" w14:textId="77777777" w:rsidR="00673C3C" w:rsidRPr="007671A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</w:tcPr>
          <w:p w14:paraId="0CF938BA" w14:textId="1E330524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4436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50" w:type="dxa"/>
          </w:tcPr>
          <w:p w14:paraId="5001FFE0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90" w:type="dxa"/>
          </w:tcPr>
          <w:p w14:paraId="77C21913" w14:textId="3BDF5FF1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436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50" w:type="dxa"/>
            <w:gridSpan w:val="2"/>
          </w:tcPr>
          <w:p w14:paraId="6C48F2E6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58" w:type="dxa"/>
          </w:tcPr>
          <w:p w14:paraId="459B4B47" w14:textId="098AA8BE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4436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1A3C805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</w:tcPr>
          <w:p w14:paraId="333D50DE" w14:textId="48830FAF" w:rsidR="00673C3C" w:rsidRPr="007671A3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44368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2BE4E92B" w14:textId="77777777" w:rsidTr="00875C21">
        <w:tc>
          <w:tcPr>
            <w:tcW w:w="3799" w:type="dxa"/>
          </w:tcPr>
          <w:p w14:paraId="0099D955" w14:textId="77777777" w:rsidR="00673C3C" w:rsidRPr="007671A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7" w:type="dxa"/>
            <w:gridSpan w:val="8"/>
          </w:tcPr>
          <w:p w14:paraId="293330D3" w14:textId="77777777" w:rsidR="00673C3C" w:rsidRPr="007671A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B5DDB" w:rsidRPr="007671A3" w14:paraId="308C16D3" w14:textId="77777777" w:rsidTr="00624FE7">
        <w:tc>
          <w:tcPr>
            <w:tcW w:w="3799" w:type="dxa"/>
          </w:tcPr>
          <w:p w14:paraId="07D1E5C9" w14:textId="640CE0C2" w:rsidR="002B5DDB" w:rsidRPr="007671A3" w:rsidRDefault="002B5DDB" w:rsidP="002B5DDB">
            <w:pPr>
              <w:tabs>
                <w:tab w:val="clear" w:pos="227"/>
                <w:tab w:val="left" w:pos="0"/>
                <w:tab w:val="left" w:pos="28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ประมาณการหนี้สินไม่หมุนเวียนของโครงการผลประโยชน์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 xml:space="preserve"> ณ วั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169" w:type="dxa"/>
            <w:vAlign w:val="bottom"/>
          </w:tcPr>
          <w:p w14:paraId="4C09861A" w14:textId="20D4CF70" w:rsidR="002B5DDB" w:rsidRPr="002B5DDB" w:rsidRDefault="00DE3883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39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284</w:t>
            </w:r>
          </w:p>
        </w:tc>
        <w:tc>
          <w:tcPr>
            <w:tcW w:w="250" w:type="dxa"/>
          </w:tcPr>
          <w:p w14:paraId="246A7903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60948C24" w14:textId="7B53DEAB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48,387</w:t>
            </w:r>
          </w:p>
        </w:tc>
        <w:tc>
          <w:tcPr>
            <w:tcW w:w="250" w:type="dxa"/>
            <w:gridSpan w:val="2"/>
          </w:tcPr>
          <w:p w14:paraId="3DD138D0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4BF638C2" w14:textId="177A10CD" w:rsidR="002B5DDB" w:rsidRPr="002B5DDB" w:rsidRDefault="00DE3883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36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181</w:t>
            </w:r>
          </w:p>
        </w:tc>
        <w:tc>
          <w:tcPr>
            <w:tcW w:w="236" w:type="dxa"/>
          </w:tcPr>
          <w:p w14:paraId="3FEC5B18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5D2BC3B" w14:textId="3801E911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43,959</w:t>
            </w:r>
          </w:p>
        </w:tc>
      </w:tr>
      <w:tr w:rsidR="002B5DDB" w:rsidRPr="007671A3" w14:paraId="0DB3A1A0" w14:textId="77777777" w:rsidTr="00875C21">
        <w:tc>
          <w:tcPr>
            <w:tcW w:w="3799" w:type="dxa"/>
          </w:tcPr>
          <w:p w14:paraId="09546C01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69" w:type="dxa"/>
          </w:tcPr>
          <w:p w14:paraId="06C0238E" w14:textId="513CCB35" w:rsidR="002B5DDB" w:rsidRPr="002B5DDB" w:rsidRDefault="002B5DDB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50" w:type="dxa"/>
          </w:tcPr>
          <w:p w14:paraId="1420B31D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5841FAC" w14:textId="77777777" w:rsidR="002B5DDB" w:rsidRPr="007671A3" w:rsidRDefault="002B5DDB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  <w:gridSpan w:val="2"/>
          </w:tcPr>
          <w:p w14:paraId="78BFF5E7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774998C0" w14:textId="77777777" w:rsidR="002B5DDB" w:rsidRPr="002B5DDB" w:rsidRDefault="002B5DDB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36" w:type="dxa"/>
          </w:tcPr>
          <w:p w14:paraId="5D75E513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EE1F654" w14:textId="77777777" w:rsidR="002B5DDB" w:rsidRPr="007671A3" w:rsidRDefault="002B5DDB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5DDB" w:rsidRPr="007671A3" w14:paraId="6705474A" w14:textId="77777777" w:rsidTr="00875C21">
        <w:tc>
          <w:tcPr>
            <w:tcW w:w="3799" w:type="dxa"/>
          </w:tcPr>
          <w:p w14:paraId="3F4C37F0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69" w:type="dxa"/>
          </w:tcPr>
          <w:p w14:paraId="6A0AD098" w14:textId="48CEE5CA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70</w:t>
            </w:r>
            <w:r w:rsidR="003B6CA7">
              <w:rPr>
                <w:lang w:val="en-US"/>
              </w:rPr>
              <w:t>0</w:t>
            </w:r>
          </w:p>
        </w:tc>
        <w:tc>
          <w:tcPr>
            <w:tcW w:w="250" w:type="dxa"/>
          </w:tcPr>
          <w:p w14:paraId="3BF15254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3F024B4" w14:textId="59CEB5A4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4,748</w:t>
            </w:r>
          </w:p>
        </w:tc>
        <w:tc>
          <w:tcPr>
            <w:tcW w:w="250" w:type="dxa"/>
            <w:gridSpan w:val="2"/>
          </w:tcPr>
          <w:p w14:paraId="1EBCCC1C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4BEF02EC" w14:textId="69460206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318</w:t>
            </w:r>
          </w:p>
        </w:tc>
        <w:tc>
          <w:tcPr>
            <w:tcW w:w="236" w:type="dxa"/>
          </w:tcPr>
          <w:p w14:paraId="2B4FECC8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43B6E5A" w14:textId="3D8BAFD7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4,255</w:t>
            </w:r>
          </w:p>
        </w:tc>
      </w:tr>
      <w:tr w:rsidR="002B5DDB" w:rsidRPr="007671A3" w14:paraId="04AF224C" w14:textId="77777777" w:rsidTr="00875C21">
        <w:tc>
          <w:tcPr>
            <w:tcW w:w="3799" w:type="dxa"/>
          </w:tcPr>
          <w:p w14:paraId="508CBE7E" w14:textId="19CCBC1B" w:rsidR="002B5DDB" w:rsidRPr="007671A3" w:rsidRDefault="002B5DDB" w:rsidP="002B5DDB">
            <w:pPr>
              <w:ind w:left="342" w:hanging="34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ดอกเบี้ย</w:t>
            </w:r>
            <w:r w:rsidR="000D49E5">
              <w:rPr>
                <w:rFonts w:ascii="Angsana New" w:hAnsi="Angsana New" w:hint="cs"/>
                <w:sz w:val="30"/>
                <w:szCs w:val="30"/>
                <w:cs/>
              </w:rPr>
              <w:t>จากภาระผูกพัน</w:t>
            </w:r>
          </w:p>
        </w:tc>
        <w:tc>
          <w:tcPr>
            <w:tcW w:w="1169" w:type="dxa"/>
          </w:tcPr>
          <w:p w14:paraId="4274D518" w14:textId="77597D75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535</w:t>
            </w:r>
          </w:p>
        </w:tc>
        <w:tc>
          <w:tcPr>
            <w:tcW w:w="250" w:type="dxa"/>
          </w:tcPr>
          <w:p w14:paraId="171FD416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B1805B7" w14:textId="2D5FC6EA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1,740</w:t>
            </w:r>
          </w:p>
        </w:tc>
        <w:tc>
          <w:tcPr>
            <w:tcW w:w="250" w:type="dxa"/>
            <w:gridSpan w:val="2"/>
          </w:tcPr>
          <w:p w14:paraId="23A02063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</w:tcPr>
          <w:p w14:paraId="510746D0" w14:textId="523C2C3F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405</w:t>
            </w:r>
          </w:p>
        </w:tc>
        <w:tc>
          <w:tcPr>
            <w:tcW w:w="236" w:type="dxa"/>
          </w:tcPr>
          <w:p w14:paraId="1F347307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3A2DA8BD" w14:textId="06526A77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1,576</w:t>
            </w:r>
          </w:p>
        </w:tc>
      </w:tr>
      <w:tr w:rsidR="002B5DDB" w:rsidRPr="007671A3" w14:paraId="65769293" w14:textId="77777777" w:rsidTr="00875C21">
        <w:tc>
          <w:tcPr>
            <w:tcW w:w="3799" w:type="dxa"/>
          </w:tcPr>
          <w:p w14:paraId="4DC36399" w14:textId="049790CD" w:rsidR="002B5DDB" w:rsidRPr="007671A3" w:rsidRDefault="002B5DDB" w:rsidP="002B5DDB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ผลขาดทุนจากการประมาณการ</w:t>
            </w:r>
          </w:p>
          <w:p w14:paraId="5BD0C1F1" w14:textId="77777777" w:rsidR="002B5DDB" w:rsidRPr="007671A3" w:rsidRDefault="002B5DDB" w:rsidP="003B6CA7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ind w:left="18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76D13C87" w14:textId="74DCDFB8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226</w:t>
            </w:r>
          </w:p>
        </w:tc>
        <w:tc>
          <w:tcPr>
            <w:tcW w:w="250" w:type="dxa"/>
          </w:tcPr>
          <w:p w14:paraId="540C0D3D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4DA4B776" w14:textId="325179CC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984</w:t>
            </w:r>
          </w:p>
        </w:tc>
        <w:tc>
          <w:tcPr>
            <w:tcW w:w="250" w:type="dxa"/>
            <w:gridSpan w:val="2"/>
          </w:tcPr>
          <w:p w14:paraId="431F1218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70C581FE" w14:textId="167EB6A3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027</w:t>
            </w:r>
          </w:p>
        </w:tc>
        <w:tc>
          <w:tcPr>
            <w:tcW w:w="236" w:type="dxa"/>
          </w:tcPr>
          <w:p w14:paraId="6418DD11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0E837D9C" w14:textId="3DB7C5B8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  <w:lang w:val="en-US"/>
              </w:rPr>
            </w:pPr>
            <w:r>
              <w:rPr>
                <w:lang w:val="en-US"/>
              </w:rPr>
              <w:t>983</w:t>
            </w:r>
          </w:p>
        </w:tc>
      </w:tr>
      <w:tr w:rsidR="009D20B9" w:rsidRPr="007671A3" w14:paraId="0986A600" w14:textId="77777777" w:rsidTr="00875C21">
        <w:tc>
          <w:tcPr>
            <w:tcW w:w="3799" w:type="dxa"/>
          </w:tcPr>
          <w:p w14:paraId="108DDBD5" w14:textId="27E5B4BE" w:rsidR="009D20B9" w:rsidRPr="007671A3" w:rsidRDefault="009D20B9" w:rsidP="003B6CA7">
            <w:pPr>
              <w:tabs>
                <w:tab w:val="clear" w:pos="227"/>
                <w:tab w:val="clear" w:pos="454"/>
                <w:tab w:val="clear" w:pos="680"/>
                <w:tab w:val="left" w:pos="92"/>
                <w:tab w:val="left" w:pos="182"/>
                <w:tab w:val="left" w:pos="542"/>
              </w:tabs>
              <w:ind w:left="182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9D20B9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169" w:type="dxa"/>
            <w:vAlign w:val="bottom"/>
          </w:tcPr>
          <w:p w14:paraId="2D37459C" w14:textId="7BBA4CE6" w:rsidR="009D20B9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11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280</w:t>
            </w:r>
          </w:p>
        </w:tc>
        <w:tc>
          <w:tcPr>
            <w:tcW w:w="250" w:type="dxa"/>
          </w:tcPr>
          <w:p w14:paraId="3C76333C" w14:textId="77777777" w:rsidR="009D20B9" w:rsidRPr="007671A3" w:rsidRDefault="009D20B9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</w:p>
        </w:tc>
        <w:tc>
          <w:tcPr>
            <w:tcW w:w="1190" w:type="dxa"/>
            <w:vAlign w:val="bottom"/>
          </w:tcPr>
          <w:p w14:paraId="1D985C2A" w14:textId="7ABA61D8" w:rsidR="009D20B9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630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250" w:type="dxa"/>
            <w:gridSpan w:val="2"/>
          </w:tcPr>
          <w:p w14:paraId="79148927" w14:textId="77777777" w:rsidR="009D20B9" w:rsidRPr="007671A3" w:rsidRDefault="009D20B9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vAlign w:val="bottom"/>
          </w:tcPr>
          <w:p w14:paraId="23DE8B77" w14:textId="695A17E5" w:rsidR="009D20B9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10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456</w:t>
            </w:r>
          </w:p>
        </w:tc>
        <w:tc>
          <w:tcPr>
            <w:tcW w:w="236" w:type="dxa"/>
          </w:tcPr>
          <w:p w14:paraId="2B991618" w14:textId="77777777" w:rsidR="009D20B9" w:rsidRPr="007671A3" w:rsidRDefault="009D20B9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2AF16399" w14:textId="4E28F717" w:rsidR="009D20B9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91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B5DDB" w:rsidRPr="007671A3" w14:paraId="4E945F38" w14:textId="77777777" w:rsidTr="00875C21">
        <w:tc>
          <w:tcPr>
            <w:tcW w:w="3799" w:type="dxa"/>
          </w:tcPr>
          <w:p w14:paraId="10E2077E" w14:textId="77777777" w:rsidR="002B5DDB" w:rsidRPr="007671A3" w:rsidRDefault="002B5DDB" w:rsidP="002B5DDB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4A462A70" w14:textId="48CFB279" w:rsidR="002B5DDB" w:rsidRPr="00875C21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17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74</w:t>
            </w:r>
            <w:r w:rsidR="00A04B2B">
              <w:rPr>
                <w:b/>
                <w:bCs/>
                <w:lang w:val="en-US"/>
              </w:rPr>
              <w:t>1</w:t>
            </w:r>
          </w:p>
        </w:tc>
        <w:tc>
          <w:tcPr>
            <w:tcW w:w="250" w:type="dxa"/>
          </w:tcPr>
          <w:p w14:paraId="00D6F756" w14:textId="77777777" w:rsidR="002B5DDB" w:rsidRPr="00875C21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51DB6041" w14:textId="5EA7ED40" w:rsidR="002B5DDB" w:rsidRPr="00875C21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7,472</w:t>
            </w:r>
          </w:p>
        </w:tc>
        <w:tc>
          <w:tcPr>
            <w:tcW w:w="250" w:type="dxa"/>
            <w:gridSpan w:val="2"/>
          </w:tcPr>
          <w:p w14:paraId="6808786D" w14:textId="77777777" w:rsidR="002B5DDB" w:rsidRPr="00875C21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14:paraId="2800D899" w14:textId="634BE468" w:rsidR="002B5DDB" w:rsidRPr="00875C21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16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206</w:t>
            </w:r>
          </w:p>
        </w:tc>
        <w:tc>
          <w:tcPr>
            <w:tcW w:w="236" w:type="dxa"/>
          </w:tcPr>
          <w:p w14:paraId="438227BE" w14:textId="77777777" w:rsidR="002B5DDB" w:rsidRPr="00875C21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</w:tcPr>
          <w:p w14:paraId="733B8CC5" w14:textId="4C665440" w:rsidR="002B5DDB" w:rsidRPr="00875C21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6,814</w:t>
            </w:r>
          </w:p>
        </w:tc>
      </w:tr>
      <w:tr w:rsidR="00673C3C" w:rsidRPr="00A15755" w14:paraId="53245773" w14:textId="77777777" w:rsidTr="00875C21">
        <w:tc>
          <w:tcPr>
            <w:tcW w:w="3799" w:type="dxa"/>
          </w:tcPr>
          <w:p w14:paraId="2C47402A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44755297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</w:tcPr>
          <w:p w14:paraId="63EE41B2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90" w:type="dxa"/>
          </w:tcPr>
          <w:p w14:paraId="465B3782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44" w:type="dxa"/>
          </w:tcPr>
          <w:p w14:paraId="346D5B02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4" w:type="dxa"/>
            <w:gridSpan w:val="2"/>
          </w:tcPr>
          <w:p w14:paraId="62491AF7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299C5B43" w14:textId="77777777" w:rsidR="00673C3C" w:rsidRPr="00A15755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4" w:type="dxa"/>
          </w:tcPr>
          <w:p w14:paraId="6E65D189" w14:textId="77777777" w:rsidR="00673C3C" w:rsidRPr="00A15755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673C3C" w:rsidRPr="007671A3" w14:paraId="0072340A" w14:textId="77777777" w:rsidTr="00875C21">
        <w:tc>
          <w:tcPr>
            <w:tcW w:w="3799" w:type="dxa"/>
          </w:tcPr>
          <w:p w14:paraId="0A3E19AB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69" w:type="dxa"/>
          </w:tcPr>
          <w:p w14:paraId="0B6B6D65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50" w:type="dxa"/>
          </w:tcPr>
          <w:p w14:paraId="33507EFA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32241B02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44" w:type="dxa"/>
          </w:tcPr>
          <w:p w14:paraId="2E2CDB91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09F01A3A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B2AE0A9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6F99913" w14:textId="77777777" w:rsidR="00673C3C" w:rsidRPr="007671A3" w:rsidRDefault="00673C3C" w:rsidP="00673C3C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5DDB" w:rsidRPr="007671A3" w14:paraId="62AFC004" w14:textId="77777777" w:rsidTr="00875C21">
        <w:tc>
          <w:tcPr>
            <w:tcW w:w="3799" w:type="dxa"/>
          </w:tcPr>
          <w:p w14:paraId="384317B5" w14:textId="40BFF26D" w:rsidR="002B5DDB" w:rsidRPr="007671A3" w:rsidRDefault="002B5DDB" w:rsidP="002B5DDB">
            <w:pPr>
              <w:ind w:left="342" w:hanging="3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ขาดทุน </w:t>
            </w: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>
              <w:rPr>
                <w:rFonts w:ascii="Angsana New" w:hAnsi="Angsana New"/>
                <w:sz w:val="30"/>
                <w:szCs w:val="30"/>
              </w:rPr>
              <w:t xml:space="preserve">)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</w:t>
            </w:r>
          </w:p>
          <w:p w14:paraId="00F15DD0" w14:textId="0112D2EA" w:rsidR="002B5DDB" w:rsidRPr="007671A3" w:rsidRDefault="002B5DDB" w:rsidP="003B6CA7">
            <w:pPr>
              <w:pStyle w:val="30"/>
              <w:tabs>
                <w:tab w:val="clear" w:pos="360"/>
                <w:tab w:val="clear" w:pos="720"/>
                <w:tab w:val="left" w:pos="162"/>
                <w:tab w:val="left" w:pos="573"/>
              </w:tabs>
              <w:ind w:firstLine="198"/>
              <w:rPr>
                <w:rFonts w:ascii="Angsana New" w:hAnsi="Angsana New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1169" w:type="dxa"/>
            <w:vAlign w:val="bottom"/>
          </w:tcPr>
          <w:p w14:paraId="51B8DCFC" w14:textId="3106D981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5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499</w:t>
            </w:r>
          </w:p>
        </w:tc>
        <w:tc>
          <w:tcPr>
            <w:tcW w:w="250" w:type="dxa"/>
          </w:tcPr>
          <w:p w14:paraId="3C02803F" w14:textId="77777777" w:rsidR="002B5DDB" w:rsidRPr="0007655F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vAlign w:val="bottom"/>
          </w:tcPr>
          <w:p w14:paraId="358F0BF2" w14:textId="2A1BB012" w:rsidR="002B5DDB" w:rsidRPr="0007655F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(15,987)</w:t>
            </w:r>
          </w:p>
        </w:tc>
        <w:tc>
          <w:tcPr>
            <w:tcW w:w="244" w:type="dxa"/>
          </w:tcPr>
          <w:p w14:paraId="4BCA09CC" w14:textId="77777777" w:rsidR="002B5DDB" w:rsidRPr="0007655F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vAlign w:val="bottom"/>
          </w:tcPr>
          <w:p w14:paraId="4C27F712" w14:textId="457AF184" w:rsidR="002B5DDB" w:rsidRPr="002B5DDB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5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118</w:t>
            </w:r>
          </w:p>
        </w:tc>
        <w:tc>
          <w:tcPr>
            <w:tcW w:w="236" w:type="dxa"/>
          </w:tcPr>
          <w:p w14:paraId="343E5012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vAlign w:val="bottom"/>
          </w:tcPr>
          <w:p w14:paraId="73B43059" w14:textId="0EE78337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(14,048)</w:t>
            </w:r>
          </w:p>
        </w:tc>
      </w:tr>
      <w:tr w:rsidR="000D49E5" w:rsidRPr="00A15755" w14:paraId="4E618D01" w14:textId="77777777" w:rsidTr="00C11CC0">
        <w:tc>
          <w:tcPr>
            <w:tcW w:w="3799" w:type="dxa"/>
          </w:tcPr>
          <w:p w14:paraId="11E5B331" w14:textId="77777777" w:rsidR="000D49E5" w:rsidRPr="00A15755" w:rsidRDefault="000D49E5" w:rsidP="00C1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69" w:type="dxa"/>
          </w:tcPr>
          <w:p w14:paraId="34182024" w14:textId="77777777" w:rsidR="000D49E5" w:rsidRPr="00A15755" w:rsidRDefault="000D49E5" w:rsidP="00C11C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18"/>
                <w:szCs w:val="18"/>
                <w:lang w:val="en-US" w:bidi="th-TH"/>
              </w:rPr>
            </w:pPr>
          </w:p>
        </w:tc>
        <w:tc>
          <w:tcPr>
            <w:tcW w:w="250" w:type="dxa"/>
          </w:tcPr>
          <w:p w14:paraId="1C95C78B" w14:textId="77777777" w:rsidR="000D49E5" w:rsidRPr="00A15755" w:rsidRDefault="000D49E5" w:rsidP="00C1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90" w:type="dxa"/>
          </w:tcPr>
          <w:p w14:paraId="3914D765" w14:textId="77777777" w:rsidR="000D49E5" w:rsidRPr="00624FE7" w:rsidRDefault="000D49E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6F98047F" w14:textId="77777777" w:rsidR="000D49E5" w:rsidRPr="00A15755" w:rsidRDefault="000D49E5" w:rsidP="00C1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4" w:type="dxa"/>
            <w:gridSpan w:val="2"/>
          </w:tcPr>
          <w:p w14:paraId="35F16EEE" w14:textId="77777777" w:rsidR="000D49E5" w:rsidRPr="00A15755" w:rsidRDefault="000D49E5" w:rsidP="00C11C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</w:tcPr>
          <w:p w14:paraId="0A395E6E" w14:textId="77777777" w:rsidR="000D49E5" w:rsidRPr="00A15755" w:rsidRDefault="000D49E5" w:rsidP="00C11C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</w:rPr>
            </w:pPr>
          </w:p>
        </w:tc>
        <w:tc>
          <w:tcPr>
            <w:tcW w:w="1164" w:type="dxa"/>
          </w:tcPr>
          <w:p w14:paraId="55E85DC1" w14:textId="77777777" w:rsidR="000D49E5" w:rsidRPr="00A15755" w:rsidRDefault="000D49E5" w:rsidP="00C11CC0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18"/>
                <w:szCs w:val="18"/>
                <w:lang w:val="en-US" w:bidi="th-TH"/>
              </w:rPr>
            </w:pPr>
          </w:p>
        </w:tc>
      </w:tr>
      <w:tr w:rsidR="002B5DDB" w:rsidRPr="007671A3" w14:paraId="5794CCBA" w14:textId="77777777" w:rsidTr="00875C21">
        <w:tc>
          <w:tcPr>
            <w:tcW w:w="3799" w:type="dxa"/>
          </w:tcPr>
          <w:p w14:paraId="34AD24E6" w14:textId="77777777" w:rsidR="002B5DDB" w:rsidRPr="007671A3" w:rsidRDefault="002B5DDB" w:rsidP="002B5DDB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69" w:type="dxa"/>
          </w:tcPr>
          <w:p w14:paraId="716D6C49" w14:textId="77777777" w:rsidR="002B5DDB" w:rsidRPr="002B5DDB" w:rsidRDefault="002B5DDB" w:rsidP="002B5D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50" w:type="dxa"/>
          </w:tcPr>
          <w:p w14:paraId="0DE01978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693DC843" w14:textId="77777777" w:rsidR="002B5DDB" w:rsidRPr="007671A3" w:rsidRDefault="002B5DDB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</w:p>
        </w:tc>
        <w:tc>
          <w:tcPr>
            <w:tcW w:w="244" w:type="dxa"/>
          </w:tcPr>
          <w:p w14:paraId="0238B0F9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</w:tcPr>
          <w:p w14:paraId="53E9F2E2" w14:textId="77777777" w:rsidR="002B5DDB" w:rsidRPr="002B5DDB" w:rsidRDefault="002B5DDB" w:rsidP="002B5DDB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rPr>
                <w:cs/>
              </w:rPr>
            </w:pPr>
          </w:p>
        </w:tc>
        <w:tc>
          <w:tcPr>
            <w:tcW w:w="236" w:type="dxa"/>
          </w:tcPr>
          <w:p w14:paraId="5117AB4F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1413D310" w14:textId="77777777" w:rsidR="002B5DDB" w:rsidRPr="007671A3" w:rsidRDefault="002B5DDB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2B5DDB" w:rsidRPr="007671A3" w14:paraId="4BC31302" w14:textId="77777777" w:rsidTr="00875C21">
        <w:tc>
          <w:tcPr>
            <w:tcW w:w="3799" w:type="dxa"/>
          </w:tcPr>
          <w:p w14:paraId="027ED317" w14:textId="77777777" w:rsidR="002B5DDB" w:rsidRPr="007671A3" w:rsidRDefault="002B5DDB" w:rsidP="001C62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5674D2D3" w14:textId="7CBC2E85" w:rsidR="002B5DDB" w:rsidRPr="002B5DDB" w:rsidRDefault="005A1285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E3883" w:rsidRPr="00DE3883">
              <w:rPr>
                <w:rFonts w:hint="cs"/>
                <w:lang w:val="en-US"/>
              </w:rPr>
              <w:t>55</w:t>
            </w:r>
            <w:r w:rsidR="001C62BC">
              <w:rPr>
                <w:lang w:val="en-US"/>
              </w:rPr>
              <w:t>4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50" w:type="dxa"/>
          </w:tcPr>
          <w:p w14:paraId="5AC8CEB5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64AECF5E" w14:textId="6514759F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(588)</w:t>
            </w:r>
          </w:p>
        </w:tc>
        <w:tc>
          <w:tcPr>
            <w:tcW w:w="244" w:type="dxa"/>
          </w:tcPr>
          <w:p w14:paraId="21562C48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bottom w:val="single" w:sz="4" w:space="0" w:color="auto"/>
            </w:tcBorders>
          </w:tcPr>
          <w:p w14:paraId="01ED858D" w14:textId="4A88F225" w:rsidR="002B5DDB" w:rsidRPr="002B5DDB" w:rsidRDefault="005A1285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>
              <w:rPr>
                <w:rFonts w:hint="cs"/>
                <w:cs/>
              </w:rPr>
              <w:t>(</w:t>
            </w:r>
            <w:r w:rsidR="00DE3883" w:rsidRPr="00DE3883">
              <w:rPr>
                <w:rFonts w:hint="cs"/>
                <w:lang w:val="en-US"/>
              </w:rPr>
              <w:t>507</w:t>
            </w:r>
            <w:r>
              <w:rPr>
                <w:rFonts w:hint="cs"/>
                <w:cs/>
              </w:rPr>
              <w:t>)</w:t>
            </w:r>
          </w:p>
        </w:tc>
        <w:tc>
          <w:tcPr>
            <w:tcW w:w="236" w:type="dxa"/>
          </w:tcPr>
          <w:p w14:paraId="102918F7" w14:textId="77777777" w:rsidR="002B5DDB" w:rsidRPr="007671A3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13AF6BB1" w14:textId="0BD827FE" w:rsidR="002B5DDB" w:rsidRPr="007671A3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lang w:val="en-US"/>
              </w:rPr>
            </w:pPr>
            <w:r>
              <w:rPr>
                <w:lang w:val="en-US"/>
              </w:rPr>
              <w:t>(544)</w:t>
            </w:r>
          </w:p>
        </w:tc>
      </w:tr>
      <w:tr w:rsidR="002B5DDB" w:rsidRPr="007671A3" w14:paraId="547E0B68" w14:textId="77777777" w:rsidTr="00875C21">
        <w:tc>
          <w:tcPr>
            <w:tcW w:w="3799" w:type="dxa"/>
          </w:tcPr>
          <w:p w14:paraId="0F99128B" w14:textId="45D89FE5" w:rsidR="002B5DDB" w:rsidRPr="007671A3" w:rsidRDefault="002B5DDB" w:rsidP="003B6CA7">
            <w:pPr>
              <w:tabs>
                <w:tab w:val="clear" w:pos="227"/>
                <w:tab w:val="clear" w:pos="454"/>
                <w:tab w:val="clear" w:pos="680"/>
                <w:tab w:val="left" w:pos="0"/>
                <w:tab w:val="left" w:pos="720"/>
              </w:tabs>
              <w:spacing w:line="240" w:lineRule="auto"/>
              <w:ind w:left="189" w:hanging="18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ประมาณการหนี้สินไม่หมุนเวียนของ</w:t>
            </w:r>
            <w:r w:rsidRPr="007671A3">
              <w:rPr>
                <w:rFonts w:ascii="Angsana New" w:hAnsi="Angsana New" w:hint="cs"/>
                <w:b/>
                <w:bCs/>
                <w:color w:val="000000"/>
                <w:spacing w:val="-6"/>
                <w:sz w:val="30"/>
                <w:szCs w:val="30"/>
                <w:cs/>
              </w:rPr>
              <w:t>โครงการผลประโยชน์</w:t>
            </w:r>
            <w:r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ณ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วันที่</w:t>
            </w:r>
            <w:r w:rsidRPr="007671A3">
              <w:rPr>
                <w:rFonts w:ascii="Angsana New" w:hAnsi="Angsana New" w:hint="cs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CEA14C" w14:textId="77777777" w:rsidR="002B5DDB" w:rsidRDefault="002B5DDB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</w:rPr>
            </w:pPr>
          </w:p>
          <w:p w14:paraId="1F92D2C1" w14:textId="592B17E1" w:rsidR="005A1285" w:rsidRPr="00875C21" w:rsidRDefault="00DE3883" w:rsidP="00875C21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61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970</w:t>
            </w:r>
          </w:p>
        </w:tc>
        <w:tc>
          <w:tcPr>
            <w:tcW w:w="250" w:type="dxa"/>
          </w:tcPr>
          <w:p w14:paraId="5EABE996" w14:textId="77777777" w:rsidR="002B5DDB" w:rsidRPr="00875C21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EC6F6F" w14:textId="101ACAA1" w:rsidR="002B5DDB" w:rsidRPr="00875C21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39,284</w:t>
            </w:r>
          </w:p>
        </w:tc>
        <w:tc>
          <w:tcPr>
            <w:tcW w:w="244" w:type="dxa"/>
          </w:tcPr>
          <w:p w14:paraId="197BC38D" w14:textId="77777777" w:rsidR="002B5DDB" w:rsidRPr="00875C21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DB019CC" w14:textId="38AF65D0" w:rsidR="002B5DDB" w:rsidRPr="00875C21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56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998</w:t>
            </w:r>
          </w:p>
        </w:tc>
        <w:tc>
          <w:tcPr>
            <w:tcW w:w="236" w:type="dxa"/>
          </w:tcPr>
          <w:p w14:paraId="47DA87FE" w14:textId="77777777" w:rsidR="002B5DDB" w:rsidRPr="00875C21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BF1465" w14:textId="69911B6D" w:rsidR="002B5DDB" w:rsidRPr="00875C21" w:rsidRDefault="005A1285" w:rsidP="00624FE7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36,181</w:t>
            </w:r>
          </w:p>
        </w:tc>
      </w:tr>
    </w:tbl>
    <w:p w14:paraId="122CF5D3" w14:textId="05DEC6C8" w:rsidR="00A20DE7" w:rsidRDefault="00A20DE7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2"/>
          <w:sz w:val="20"/>
          <w:szCs w:val="20"/>
        </w:rPr>
      </w:pPr>
    </w:p>
    <w:p w14:paraId="36B26FE8" w14:textId="77777777" w:rsidR="003058A6" w:rsidRDefault="003058A6" w:rsidP="003058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  <w:r w:rsidRPr="003E0F31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E3883">
        <w:rPr>
          <w:rFonts w:ascii="Angsana New" w:eastAsia="Calibri" w:hAnsi="Angsana New"/>
          <w:sz w:val="30"/>
          <w:szCs w:val="30"/>
        </w:rPr>
        <w:t>5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E3883">
        <w:rPr>
          <w:rFonts w:ascii="Angsana New" w:eastAsia="Calibri" w:hAnsi="Angsana New"/>
          <w:sz w:val="30"/>
          <w:szCs w:val="30"/>
        </w:rPr>
        <w:t>2562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Pr="00DE3883">
        <w:rPr>
          <w:rFonts w:ascii="Angsana New" w:eastAsia="Calibri" w:hAnsi="Angsana New"/>
          <w:sz w:val="30"/>
          <w:szCs w:val="30"/>
        </w:rPr>
        <w:t>5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E3883">
        <w:rPr>
          <w:rFonts w:ascii="Angsana New" w:eastAsia="Calibri" w:hAnsi="Angsana New"/>
          <w:sz w:val="30"/>
          <w:szCs w:val="30"/>
        </w:rPr>
        <w:t>2562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 </w:t>
      </w:r>
      <w:r w:rsidRPr="00814F68">
        <w:rPr>
          <w:rFonts w:ascii="Angsana New" w:eastAsia="Calibri" w:hAnsi="Angsana New"/>
          <w:spacing w:val="2"/>
          <w:sz w:val="30"/>
          <w:szCs w:val="30"/>
          <w:cs/>
        </w:rPr>
        <w:t xml:space="preserve">หากลูกจ้างทำงานติดต่อกันครบ </w:t>
      </w:r>
      <w:r w:rsidRPr="00DE3883">
        <w:rPr>
          <w:rFonts w:ascii="Angsana New" w:eastAsia="Calibri" w:hAnsi="Angsana New"/>
          <w:spacing w:val="2"/>
          <w:sz w:val="30"/>
          <w:szCs w:val="30"/>
        </w:rPr>
        <w:t>20</w:t>
      </w:r>
      <w:r w:rsidRPr="00814F68">
        <w:rPr>
          <w:rFonts w:ascii="Angsana New" w:eastAsia="Calibri" w:hAnsi="Angsana New"/>
          <w:spacing w:val="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E3883">
        <w:rPr>
          <w:rFonts w:ascii="Angsana New" w:eastAsia="Calibri" w:hAnsi="Angsana New"/>
          <w:spacing w:val="2"/>
          <w:sz w:val="30"/>
          <w:szCs w:val="30"/>
        </w:rPr>
        <w:t>400</w:t>
      </w:r>
      <w:r w:rsidRPr="00814F68">
        <w:rPr>
          <w:rFonts w:ascii="Angsana New" w:eastAsia="Calibri" w:hAnsi="Angsana New"/>
          <w:spacing w:val="2"/>
          <w:sz w:val="30"/>
          <w:szCs w:val="30"/>
          <w:cs/>
        </w:rPr>
        <w:t xml:space="preserve"> วัน จาก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ปัจจุบันอัตราค่าชดเชยสูงสุดคือ </w:t>
      </w:r>
      <w:r w:rsidRPr="00DE3883">
        <w:rPr>
          <w:rFonts w:ascii="Angsana New" w:eastAsia="Calibri" w:hAnsi="Angsana New"/>
          <w:sz w:val="30"/>
          <w:szCs w:val="30"/>
        </w:rPr>
        <w:t>300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 วัน ทั้งนี้กลุ่มบริษัทได้รับรู้ผลกระทบจากการเปลี่ยนแปลงดังกล่าวเป็น</w:t>
      </w:r>
      <w:r w:rsidRPr="00814F68">
        <w:rPr>
          <w:rFonts w:ascii="Angsana New" w:eastAsia="Calibri" w:hAnsi="Angsana New"/>
          <w:spacing w:val="6"/>
          <w:sz w:val="30"/>
          <w:szCs w:val="30"/>
          <w:cs/>
        </w:rPr>
        <w:t xml:space="preserve">ค่าใช้จ่าย </w:t>
      </w:r>
      <w:r w:rsidRPr="00814F68">
        <w:rPr>
          <w:rFonts w:ascii="Angsana New" w:eastAsia="Calibri" w:hAnsi="Angsana New"/>
          <w:spacing w:val="6"/>
          <w:sz w:val="30"/>
          <w:szCs w:val="30"/>
        </w:rPr>
        <w:t>11</w:t>
      </w:r>
      <w:r w:rsidRPr="00814F68">
        <w:rPr>
          <w:rFonts w:ascii="Angsana New" w:eastAsia="Calibri" w:hAnsi="Angsana New"/>
          <w:spacing w:val="6"/>
          <w:sz w:val="30"/>
          <w:szCs w:val="30"/>
          <w:cs/>
        </w:rPr>
        <w:t xml:space="preserve"> ล้านบาท</w:t>
      </w:r>
      <w:r w:rsidRPr="00814F68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814F68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และ </w:t>
      </w:r>
      <w:r w:rsidRPr="00814F68">
        <w:rPr>
          <w:rFonts w:ascii="Angsana New" w:eastAsia="Calibri" w:hAnsi="Angsana New"/>
          <w:spacing w:val="6"/>
          <w:sz w:val="30"/>
          <w:szCs w:val="30"/>
        </w:rPr>
        <w:t xml:space="preserve">10 </w:t>
      </w:r>
      <w:r w:rsidRPr="00814F68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ล้านบาท </w:t>
      </w:r>
      <w:r w:rsidRPr="00814F68">
        <w:rPr>
          <w:rFonts w:ascii="Angsana New" w:eastAsia="Calibri" w:hAnsi="Angsana New"/>
          <w:spacing w:val="6"/>
          <w:sz w:val="30"/>
          <w:szCs w:val="30"/>
          <w:cs/>
        </w:rPr>
        <w:t>ในงบกำไรขาดทุนรวม</w:t>
      </w:r>
      <w:r w:rsidRPr="00814F68">
        <w:rPr>
          <w:rFonts w:ascii="Angsana New" w:eastAsia="Calibri" w:hAnsi="Angsana New" w:hint="cs"/>
          <w:spacing w:val="6"/>
          <w:sz w:val="30"/>
          <w:szCs w:val="30"/>
          <w:cs/>
        </w:rPr>
        <w:t>และงบกำไรขาดทุนเฉพาะกิจการตามลำดับ</w:t>
      </w:r>
      <w:r w:rsidRPr="00814F68">
        <w:rPr>
          <w:rFonts w:ascii="Angsana New" w:eastAsia="Calibri" w:hAnsi="Angsana New"/>
          <w:spacing w:val="6"/>
          <w:sz w:val="30"/>
          <w:szCs w:val="30"/>
          <w:cs/>
        </w:rPr>
        <w:t xml:space="preserve"> และทำ</w:t>
      </w:r>
      <w:r w:rsidRPr="003E0F31">
        <w:rPr>
          <w:rFonts w:ascii="Angsana New" w:eastAsia="Calibri" w:hAnsi="Angsana New"/>
          <w:sz w:val="30"/>
          <w:szCs w:val="30"/>
          <w:cs/>
        </w:rPr>
        <w:t xml:space="preserve">ให้กำไรสุทธิลดลง </w:t>
      </w:r>
      <w:r w:rsidRPr="00DE3883">
        <w:rPr>
          <w:rFonts w:ascii="Angsana New" w:eastAsia="Calibri" w:hAnsi="Angsana New" w:hint="cs"/>
          <w:sz w:val="30"/>
          <w:szCs w:val="30"/>
        </w:rPr>
        <w:t>9</w:t>
      </w:r>
      <w:r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3E0F31">
        <w:rPr>
          <w:rFonts w:ascii="Angsana New" w:eastAsia="Calibri" w:hAnsi="Angsana New"/>
          <w:sz w:val="30"/>
          <w:szCs w:val="30"/>
          <w:cs/>
        </w:rPr>
        <w:t>ล้านบาท</w:t>
      </w:r>
      <w:r>
        <w:rPr>
          <w:rFonts w:ascii="Angsana New" w:eastAsia="Calibri" w:hAnsi="Angsana New" w:hint="cs"/>
          <w:sz w:val="30"/>
          <w:szCs w:val="30"/>
          <w:cs/>
        </w:rPr>
        <w:t xml:space="preserve"> และ </w:t>
      </w:r>
      <w:r w:rsidRPr="00DE3883">
        <w:rPr>
          <w:rFonts w:ascii="Angsana New" w:eastAsia="Calibri" w:hAnsi="Angsana New" w:hint="cs"/>
          <w:sz w:val="30"/>
          <w:szCs w:val="30"/>
        </w:rPr>
        <w:t>8</w:t>
      </w:r>
      <w:r>
        <w:rPr>
          <w:rFonts w:ascii="Angsana New" w:eastAsia="Calibri" w:hAnsi="Angsana New" w:hint="cs"/>
          <w:sz w:val="30"/>
          <w:szCs w:val="30"/>
          <w:cs/>
        </w:rPr>
        <w:t xml:space="preserve"> ล้านบาท ตามลำดับ</w:t>
      </w:r>
    </w:p>
    <w:p w14:paraId="4E7C8CF2" w14:textId="1B37F2CA" w:rsidR="00814F68" w:rsidRDefault="00814F68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2"/>
          <w:sz w:val="20"/>
          <w:szCs w:val="20"/>
        </w:rPr>
      </w:pPr>
    </w:p>
    <w:p w14:paraId="4C69DED0" w14:textId="1495AA95" w:rsidR="00814F68" w:rsidRDefault="00814F68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2"/>
          <w:sz w:val="20"/>
          <w:szCs w:val="20"/>
        </w:rPr>
      </w:pPr>
    </w:p>
    <w:p w14:paraId="4CBDC183" w14:textId="26B59EF3" w:rsidR="00814F68" w:rsidRDefault="00814F68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right="-205"/>
        <w:rPr>
          <w:rFonts w:ascii="Angsana New" w:eastAsia="Calibri" w:hAnsi="Angsana New"/>
          <w:spacing w:val="-2"/>
          <w:sz w:val="20"/>
          <w:szCs w:val="20"/>
        </w:rPr>
      </w:pPr>
    </w:p>
    <w:p w14:paraId="60A12F3F" w14:textId="2121B5E0" w:rsidR="007A0673" w:rsidRDefault="007A0673" w:rsidP="001F7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0D49E5">
        <w:rPr>
          <w:rFonts w:ascii="Angsana New" w:eastAsia="Calibri" w:hAnsi="Angsana New" w:hint="cs"/>
          <w:spacing w:val="8"/>
          <w:sz w:val="30"/>
          <w:szCs w:val="30"/>
          <w:cs/>
        </w:rPr>
        <w:lastRenderedPageBreak/>
        <w:t>ผล</w:t>
      </w:r>
      <w:r w:rsidRPr="000D49E5">
        <w:rPr>
          <w:rFonts w:ascii="Angsana New" w:eastAsia="Calibri" w:hAnsi="Angsana New"/>
          <w:spacing w:val="8"/>
          <w:sz w:val="30"/>
          <w:szCs w:val="30"/>
          <w:cs/>
        </w:rPr>
        <w:t>ขาดทุน</w:t>
      </w:r>
      <w:r w:rsidR="00747946" w:rsidRPr="000D49E5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</w:t>
      </w:r>
      <w:r w:rsidR="0042210D" w:rsidRPr="000D49E5">
        <w:rPr>
          <w:rFonts w:ascii="Angsana New" w:eastAsia="Calibri" w:hAnsi="Angsana New"/>
          <w:spacing w:val="8"/>
          <w:sz w:val="30"/>
          <w:szCs w:val="30"/>
        </w:rPr>
        <w:t>(</w:t>
      </w:r>
      <w:r w:rsidR="0042210D" w:rsidRPr="000D49E5">
        <w:rPr>
          <w:rFonts w:ascii="Angsana New" w:eastAsia="Calibri" w:hAnsi="Angsana New" w:hint="cs"/>
          <w:spacing w:val="8"/>
          <w:sz w:val="30"/>
          <w:szCs w:val="30"/>
          <w:cs/>
        </w:rPr>
        <w:t>กำไร</w:t>
      </w:r>
      <w:r w:rsidR="0042210D" w:rsidRPr="000D49E5">
        <w:rPr>
          <w:rFonts w:ascii="Angsana New" w:eastAsia="Calibri" w:hAnsi="Angsana New"/>
          <w:spacing w:val="8"/>
          <w:sz w:val="30"/>
          <w:szCs w:val="30"/>
        </w:rPr>
        <w:t>)</w:t>
      </w:r>
      <w:r w:rsidR="00747946" w:rsidRPr="000D49E5">
        <w:rPr>
          <w:rFonts w:ascii="Angsana New" w:eastAsia="Calibri" w:hAnsi="Angsana New" w:hint="cs"/>
          <w:spacing w:val="8"/>
          <w:sz w:val="30"/>
          <w:szCs w:val="30"/>
          <w:cs/>
        </w:rPr>
        <w:t xml:space="preserve"> </w:t>
      </w:r>
      <w:r w:rsidRPr="000D49E5">
        <w:rPr>
          <w:rFonts w:ascii="Angsana New" w:eastAsia="Calibri" w:hAnsi="Angsana New"/>
          <w:spacing w:val="8"/>
          <w:sz w:val="30"/>
          <w:szCs w:val="30"/>
          <w:cs/>
        </w:rPr>
        <w:t xml:space="preserve">จากการประมาณการตามหลักคณิตศาสตร์ประกันภัยที่รับรู้ในกำไรขาดทุนเบ็ดเสร็จอื่น </w:t>
      </w:r>
      <w:r w:rsidRPr="000D49E5">
        <w:rPr>
          <w:rFonts w:ascii="Angsana New" w:eastAsia="Calibri" w:hAnsi="Angsana New" w:hint="cs"/>
          <w:spacing w:val="8"/>
          <w:sz w:val="30"/>
          <w:szCs w:val="30"/>
          <w:cs/>
        </w:rPr>
        <w:t>ณ</w:t>
      </w:r>
      <w:r w:rsidRPr="000D49E5">
        <w:rPr>
          <w:rFonts w:ascii="Angsana New" w:eastAsia="Calibri" w:hAnsi="Angsana New" w:hint="cs"/>
          <w:spacing w:val="4"/>
          <w:sz w:val="30"/>
          <w:szCs w:val="30"/>
          <w:cs/>
        </w:rPr>
        <w:t xml:space="preserve"> </w:t>
      </w:r>
      <w:r w:rsidRPr="000D49E5">
        <w:rPr>
          <w:rFonts w:ascii="Angsana New" w:eastAsia="Calibri" w:hAnsi="Angsana New" w:hint="cs"/>
          <w:spacing w:val="2"/>
          <w:sz w:val="30"/>
          <w:szCs w:val="30"/>
          <w:cs/>
        </w:rPr>
        <w:t>วันสิ้นรอบระยะเวลารายงาน</w:t>
      </w:r>
      <w:r w:rsidRPr="000D49E5">
        <w:rPr>
          <w:rFonts w:ascii="Angsana New" w:eastAsia="Calibri" w:hAnsi="Angsana New"/>
          <w:spacing w:val="2"/>
          <w:sz w:val="30"/>
          <w:szCs w:val="30"/>
          <w:cs/>
        </w:rPr>
        <w:t>เกิดขึ้นจาก</w:t>
      </w:r>
    </w:p>
    <w:p w14:paraId="14131512" w14:textId="77777777" w:rsidR="007A0673" w:rsidRPr="009424A0" w:rsidRDefault="007A0673" w:rsidP="00A20D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tbl>
      <w:tblPr>
        <w:tblW w:w="9225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806"/>
        <w:gridCol w:w="1169"/>
        <w:gridCol w:w="248"/>
        <w:gridCol w:w="1189"/>
        <w:gridCol w:w="248"/>
        <w:gridCol w:w="1164"/>
        <w:gridCol w:w="236"/>
        <w:gridCol w:w="1165"/>
      </w:tblGrid>
      <w:tr w:rsidR="007A0673" w:rsidRPr="002669C3" w14:paraId="23DFD149" w14:textId="77777777" w:rsidTr="001F7C19">
        <w:tc>
          <w:tcPr>
            <w:tcW w:w="3807" w:type="dxa"/>
          </w:tcPr>
          <w:p w14:paraId="33D433D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2606" w:type="dxa"/>
            <w:gridSpan w:val="3"/>
          </w:tcPr>
          <w:p w14:paraId="6ED54F70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8" w:type="dxa"/>
          </w:tcPr>
          <w:p w14:paraId="08556C75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4" w:type="dxa"/>
            <w:gridSpan w:val="3"/>
          </w:tcPr>
          <w:p w14:paraId="502E8637" w14:textId="77777777" w:rsidR="007A0673" w:rsidRPr="006A5D2D" w:rsidRDefault="007A0673" w:rsidP="00B603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34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</w:pPr>
            <w:r w:rsidRPr="006A5D2D">
              <w:rPr>
                <w:rFonts w:ascii="Angsana New" w:hAnsi="Angsana New"/>
                <w:bCs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D3E69" w14:paraId="7A46A4BB" w14:textId="77777777" w:rsidTr="001F7C19">
        <w:tc>
          <w:tcPr>
            <w:tcW w:w="3807" w:type="dxa"/>
          </w:tcPr>
          <w:p w14:paraId="5C6CA72C" w14:textId="77777777" w:rsidR="00673C3C" w:rsidRPr="002669C3" w:rsidRDefault="00673C3C" w:rsidP="00673C3C">
            <w:pPr>
              <w:ind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1169" w:type="dxa"/>
            <w:vAlign w:val="center"/>
          </w:tcPr>
          <w:p w14:paraId="4F563207" w14:textId="052ABE25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B5DD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48" w:type="dxa"/>
            <w:vAlign w:val="center"/>
          </w:tcPr>
          <w:p w14:paraId="38CA17BA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89" w:type="dxa"/>
            <w:vAlign w:val="center"/>
          </w:tcPr>
          <w:p w14:paraId="3BFD049A" w14:textId="02363B70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B5DD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48" w:type="dxa"/>
            <w:vAlign w:val="center"/>
          </w:tcPr>
          <w:p w14:paraId="74A64D1A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4" w:type="dxa"/>
            <w:vAlign w:val="center"/>
          </w:tcPr>
          <w:p w14:paraId="2AE8D163" w14:textId="21AA8C8B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B5DDB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5" w:type="dxa"/>
            <w:vAlign w:val="center"/>
          </w:tcPr>
          <w:p w14:paraId="40B58F04" w14:textId="77777777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65" w:type="dxa"/>
            <w:vAlign w:val="center"/>
          </w:tcPr>
          <w:p w14:paraId="103C744F" w14:textId="414E63D9" w:rsidR="00673C3C" w:rsidRPr="007D3E69" w:rsidRDefault="00673C3C" w:rsidP="00673C3C">
            <w:pPr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2B5DDB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673C3C" w:rsidRPr="002669C3" w14:paraId="7D2950EE" w14:textId="77777777" w:rsidTr="001F7C19">
        <w:tc>
          <w:tcPr>
            <w:tcW w:w="3807" w:type="dxa"/>
          </w:tcPr>
          <w:p w14:paraId="032A9652" w14:textId="77777777" w:rsidR="00673C3C" w:rsidRPr="002669C3" w:rsidRDefault="00673C3C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18" w:type="dxa"/>
            <w:gridSpan w:val="7"/>
          </w:tcPr>
          <w:p w14:paraId="13D568FC" w14:textId="77777777" w:rsidR="00673C3C" w:rsidRPr="002669C3" w:rsidRDefault="00673C3C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669C3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20DE7" w:rsidRPr="002669C3" w14:paraId="38B5E4E1" w14:textId="77777777" w:rsidTr="001F7C19">
        <w:tc>
          <w:tcPr>
            <w:tcW w:w="3807" w:type="dxa"/>
          </w:tcPr>
          <w:p w14:paraId="1A593767" w14:textId="7E59C6E7" w:rsidR="00A20DE7" w:rsidRPr="002669C3" w:rsidRDefault="00A20DE7" w:rsidP="00673C3C">
            <w:pPr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สำหรับปีสิ้นสุดวันที่</w:t>
            </w: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</w:rPr>
              <w:t>31</w:t>
            </w:r>
            <w:r w:rsidRPr="007671A3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5418" w:type="dxa"/>
            <w:gridSpan w:val="7"/>
          </w:tcPr>
          <w:p w14:paraId="6BAF21F0" w14:textId="77777777" w:rsidR="00A20DE7" w:rsidRPr="002669C3" w:rsidRDefault="00A20DE7" w:rsidP="00673C3C">
            <w:pPr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</w:tr>
      <w:tr w:rsidR="002B5DDB" w:rsidRPr="002669C3" w14:paraId="02885B8F" w14:textId="77777777" w:rsidTr="001F7C19">
        <w:trPr>
          <w:trHeight w:val="424"/>
        </w:trPr>
        <w:tc>
          <w:tcPr>
            <w:tcW w:w="3807" w:type="dxa"/>
          </w:tcPr>
          <w:p w14:paraId="1A0D87EE" w14:textId="26DCC0D8" w:rsidR="002B5DDB" w:rsidRPr="00A15755" w:rsidRDefault="002B5DDB" w:rsidP="002B5D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ข้อสมมติด้านประชากร</w:t>
            </w:r>
          </w:p>
        </w:tc>
        <w:tc>
          <w:tcPr>
            <w:tcW w:w="1169" w:type="dxa"/>
          </w:tcPr>
          <w:p w14:paraId="14246A70" w14:textId="11DBC16D" w:rsidR="002B5DDB" w:rsidRPr="001F7C19" w:rsidRDefault="00DB697F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>
              <w:rPr>
                <w:lang w:val="en-US"/>
              </w:rPr>
              <w:t>(11)</w:t>
            </w:r>
          </w:p>
        </w:tc>
        <w:tc>
          <w:tcPr>
            <w:tcW w:w="248" w:type="dxa"/>
          </w:tcPr>
          <w:p w14:paraId="54140E46" w14:textId="77777777" w:rsidR="002B5DDB" w:rsidRPr="00A15755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20746720" w14:textId="70005219" w:rsidR="002B5DDB" w:rsidRPr="00A15755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(18,514)</w:t>
            </w:r>
          </w:p>
        </w:tc>
        <w:tc>
          <w:tcPr>
            <w:tcW w:w="248" w:type="dxa"/>
          </w:tcPr>
          <w:p w14:paraId="2CA50C58" w14:textId="77777777" w:rsidR="002B5DDB" w:rsidRPr="002B5DDB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52D75E04" w14:textId="1F520989" w:rsidR="002B5DDB" w:rsidRPr="002B5DDB" w:rsidRDefault="00DB697F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>
              <w:rPr>
                <w:lang w:val="en-US"/>
              </w:rPr>
              <w:t>(10)</w:t>
            </w:r>
          </w:p>
        </w:tc>
        <w:tc>
          <w:tcPr>
            <w:tcW w:w="235" w:type="dxa"/>
          </w:tcPr>
          <w:p w14:paraId="2B3E9553" w14:textId="77777777" w:rsidR="002B5DDB" w:rsidRPr="002B5DDB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1AF34AC6" w14:textId="45A13207" w:rsidR="002B5DDB" w:rsidRPr="001F7C19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(16,555)</w:t>
            </w:r>
          </w:p>
        </w:tc>
      </w:tr>
      <w:tr w:rsidR="002B5DDB" w:rsidRPr="002669C3" w14:paraId="3F4AB470" w14:textId="77777777" w:rsidTr="001F7C19">
        <w:trPr>
          <w:trHeight w:val="424"/>
        </w:trPr>
        <w:tc>
          <w:tcPr>
            <w:tcW w:w="3807" w:type="dxa"/>
          </w:tcPr>
          <w:p w14:paraId="19A52BE6" w14:textId="0C4B6663" w:rsidR="002B5DDB" w:rsidRPr="00A15755" w:rsidRDefault="002B5DDB" w:rsidP="002B5D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ข้อสมมติทางการเงิน</w:t>
            </w:r>
          </w:p>
        </w:tc>
        <w:tc>
          <w:tcPr>
            <w:tcW w:w="1169" w:type="dxa"/>
          </w:tcPr>
          <w:p w14:paraId="7091CFB9" w14:textId="634F30D0" w:rsidR="002B5DDB" w:rsidRPr="001F7C19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550</w:t>
            </w:r>
          </w:p>
        </w:tc>
        <w:tc>
          <w:tcPr>
            <w:tcW w:w="248" w:type="dxa"/>
          </w:tcPr>
          <w:p w14:paraId="24DADCC0" w14:textId="77777777" w:rsidR="002B5DDB" w:rsidRPr="00A15755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</w:tcPr>
          <w:p w14:paraId="7B5384FE" w14:textId="0BF7E5E2" w:rsidR="002B5DDB" w:rsidRPr="00A15755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2,459</w:t>
            </w:r>
          </w:p>
        </w:tc>
        <w:tc>
          <w:tcPr>
            <w:tcW w:w="248" w:type="dxa"/>
          </w:tcPr>
          <w:p w14:paraId="4E21FCE8" w14:textId="77777777" w:rsidR="002B5DDB" w:rsidRPr="002B5DDB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4" w:type="dxa"/>
          </w:tcPr>
          <w:p w14:paraId="08F03B35" w14:textId="03994E23" w:rsidR="002B5DDB" w:rsidRPr="002B5DDB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 w:rsidRPr="00DE3883">
              <w:rPr>
                <w:rFonts w:hint="cs"/>
                <w:lang w:val="en-US"/>
              </w:rPr>
              <w:t>3</w:t>
            </w:r>
            <w:r w:rsidR="005A1285">
              <w:rPr>
                <w:rFonts w:hint="cs"/>
                <w:cs/>
              </w:rPr>
              <w:t>,</w:t>
            </w:r>
            <w:r w:rsidRPr="00DE3883">
              <w:rPr>
                <w:rFonts w:hint="cs"/>
                <w:lang w:val="en-US"/>
              </w:rPr>
              <w:t>199</w:t>
            </w:r>
          </w:p>
        </w:tc>
        <w:tc>
          <w:tcPr>
            <w:tcW w:w="235" w:type="dxa"/>
          </w:tcPr>
          <w:p w14:paraId="031C1B74" w14:textId="77777777" w:rsidR="002B5DDB" w:rsidRPr="002B5DDB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855D148" w14:textId="2740BBC4" w:rsidR="002B5DDB" w:rsidRPr="001F7C19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2,139</w:t>
            </w:r>
          </w:p>
        </w:tc>
      </w:tr>
      <w:tr w:rsidR="002B5DDB" w:rsidRPr="002669C3" w14:paraId="43E45671" w14:textId="77777777" w:rsidTr="001F7C19">
        <w:trPr>
          <w:trHeight w:val="424"/>
        </w:trPr>
        <w:tc>
          <w:tcPr>
            <w:tcW w:w="3807" w:type="dxa"/>
          </w:tcPr>
          <w:p w14:paraId="68B4DBE0" w14:textId="1D0E6C98" w:rsidR="002B5DDB" w:rsidRPr="00A15755" w:rsidRDefault="002B5DDB" w:rsidP="002B5DDB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1169" w:type="dxa"/>
            <w:tcBorders>
              <w:bottom w:val="single" w:sz="4" w:space="0" w:color="auto"/>
            </w:tcBorders>
          </w:tcPr>
          <w:p w14:paraId="7D63FF61" w14:textId="5CB6FD02" w:rsidR="002B5DDB" w:rsidRPr="001F7C19" w:rsidRDefault="00915B27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cs/>
              </w:rPr>
            </w:pPr>
            <w:r>
              <w:rPr>
                <w:lang w:val="en-US"/>
              </w:rPr>
              <w:t>1,9</w:t>
            </w:r>
            <w:r w:rsidR="00D232F2">
              <w:rPr>
                <w:lang w:val="en-US"/>
              </w:rPr>
              <w:t>60</w:t>
            </w:r>
          </w:p>
        </w:tc>
        <w:tc>
          <w:tcPr>
            <w:tcW w:w="248" w:type="dxa"/>
          </w:tcPr>
          <w:p w14:paraId="004938BC" w14:textId="77777777" w:rsidR="002B5DDB" w:rsidRPr="00A15755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14122797" w14:textId="2828065F" w:rsidR="002B5DDB" w:rsidRPr="00A15755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48" w:type="dxa"/>
          </w:tcPr>
          <w:p w14:paraId="1785948A" w14:textId="77777777" w:rsidR="002B5DDB" w:rsidRPr="00A15755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14:paraId="7AA03B51" w14:textId="76F12B4E" w:rsidR="002B5DDB" w:rsidRPr="00A15755" w:rsidRDefault="00915B27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cs/>
              </w:rPr>
            </w:pPr>
            <w:r>
              <w:rPr>
                <w:lang w:val="en-US"/>
              </w:rPr>
              <w:t>1,9</w:t>
            </w:r>
            <w:r w:rsidR="00D232F2">
              <w:rPr>
                <w:lang w:val="en-US"/>
              </w:rPr>
              <w:t>29</w:t>
            </w:r>
          </w:p>
        </w:tc>
        <w:tc>
          <w:tcPr>
            <w:tcW w:w="235" w:type="dxa"/>
          </w:tcPr>
          <w:p w14:paraId="701085DE" w14:textId="77777777" w:rsidR="002B5DDB" w:rsidRPr="00A15755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5" w:type="dxa"/>
            <w:tcBorders>
              <w:bottom w:val="single" w:sz="4" w:space="0" w:color="auto"/>
            </w:tcBorders>
          </w:tcPr>
          <w:p w14:paraId="44EC9A32" w14:textId="338CBAF7" w:rsidR="002B5DDB" w:rsidRPr="001F7C19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</w:tr>
      <w:tr w:rsidR="002B5DDB" w:rsidRPr="002669C3" w14:paraId="66325974" w14:textId="77777777" w:rsidTr="001F7C19">
        <w:trPr>
          <w:trHeight w:val="424"/>
        </w:trPr>
        <w:tc>
          <w:tcPr>
            <w:tcW w:w="3807" w:type="dxa"/>
          </w:tcPr>
          <w:p w14:paraId="716AB435" w14:textId="4DB623AC" w:rsidR="002B5DDB" w:rsidRDefault="002B5DDB" w:rsidP="002B5DDB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1575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</w:tcPr>
          <w:p w14:paraId="25903B02" w14:textId="7A5D722D" w:rsidR="002B5DDB" w:rsidRPr="001F7C19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8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5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499</w:t>
            </w:r>
          </w:p>
        </w:tc>
        <w:tc>
          <w:tcPr>
            <w:tcW w:w="248" w:type="dxa"/>
          </w:tcPr>
          <w:p w14:paraId="293488FB" w14:textId="77777777" w:rsidR="002B5DDB" w:rsidRPr="001F7C19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double" w:sz="4" w:space="0" w:color="auto"/>
            </w:tcBorders>
          </w:tcPr>
          <w:p w14:paraId="5F77C313" w14:textId="2BD7577A" w:rsidR="002B5DDB" w:rsidRPr="001F7C19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(15,987)</w:t>
            </w:r>
          </w:p>
        </w:tc>
        <w:tc>
          <w:tcPr>
            <w:tcW w:w="248" w:type="dxa"/>
          </w:tcPr>
          <w:p w14:paraId="10838B18" w14:textId="77777777" w:rsidR="002B5DDB" w:rsidRPr="001F7C19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217BCD5F" w14:textId="1799FF22" w:rsidR="002B5DDB" w:rsidRPr="001F7C19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4"/>
              </w:tabs>
              <w:spacing w:line="380" w:lineRule="exact"/>
              <w:ind w:right="-108"/>
              <w:rPr>
                <w:b/>
                <w:bCs/>
                <w:cs/>
              </w:rPr>
            </w:pPr>
            <w:r w:rsidRPr="00DE3883">
              <w:rPr>
                <w:rFonts w:hint="cs"/>
                <w:b/>
                <w:bCs/>
                <w:lang w:val="en-US"/>
              </w:rPr>
              <w:t>5</w:t>
            </w:r>
            <w:r w:rsidR="005A1285">
              <w:rPr>
                <w:rFonts w:hint="cs"/>
                <w:b/>
                <w:bCs/>
                <w:cs/>
              </w:rPr>
              <w:t>,</w:t>
            </w:r>
            <w:r w:rsidRPr="00DE3883">
              <w:rPr>
                <w:rFonts w:hint="cs"/>
                <w:b/>
                <w:bCs/>
                <w:lang w:val="en-US"/>
              </w:rPr>
              <w:t>118</w:t>
            </w:r>
          </w:p>
        </w:tc>
        <w:tc>
          <w:tcPr>
            <w:tcW w:w="235" w:type="dxa"/>
          </w:tcPr>
          <w:p w14:paraId="25826B16" w14:textId="77777777" w:rsidR="002B5DDB" w:rsidRPr="001F7C19" w:rsidRDefault="002B5DDB" w:rsidP="002B5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1752FFF7" w14:textId="3C4F16A3" w:rsidR="002B5DDB" w:rsidRPr="001F7C19" w:rsidRDefault="005A1285" w:rsidP="002B5DDB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(14,048)</w:t>
            </w:r>
          </w:p>
        </w:tc>
      </w:tr>
    </w:tbl>
    <w:p w14:paraId="2FBCC6FA" w14:textId="13642E3B" w:rsidR="00A20DE7" w:rsidRPr="009424A0" w:rsidRDefault="00A20DE7" w:rsidP="00E04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p w14:paraId="2511A858" w14:textId="32CFDB78" w:rsidR="00F97C8D" w:rsidRDefault="00F97C8D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B235BF7" w14:textId="468BF69C" w:rsidR="009424A0" w:rsidRPr="009424A0" w:rsidRDefault="009424A0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0"/>
          <w:szCs w:val="20"/>
        </w:rPr>
      </w:pPr>
      <w:r>
        <w:rPr>
          <w:rFonts w:ascii="Angsana New" w:eastAsia="Calibri" w:hAnsi="Angsana New"/>
          <w:b/>
          <w:bCs/>
          <w:i/>
          <w:iCs/>
          <w:sz w:val="30"/>
          <w:szCs w:val="30"/>
        </w:rPr>
        <w:tab/>
      </w:r>
    </w:p>
    <w:p w14:paraId="43FA842D" w14:textId="77777777" w:rsidR="009424A0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 w:hint="cs"/>
          <w:i/>
          <w:iCs/>
          <w:sz w:val="30"/>
          <w:szCs w:val="30"/>
          <w:cs/>
        </w:rPr>
        <w:t>ข้อสมมติหลักในการประมาณการตามหลักคณิตศาสตร์ประกันภัย ณ วันสิ้นรอบระยะเวลารายงาน</w:t>
      </w:r>
    </w:p>
    <w:p w14:paraId="66F27545" w14:textId="77777777" w:rsidR="009424A0" w:rsidRPr="009424A0" w:rsidRDefault="009424A0" w:rsidP="00F97C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20"/>
          <w:szCs w:val="20"/>
        </w:rPr>
      </w:pPr>
    </w:p>
    <w:tbl>
      <w:tblPr>
        <w:tblW w:w="9207" w:type="dxa"/>
        <w:tblInd w:w="423" w:type="dxa"/>
        <w:tblLook w:val="00A0" w:firstRow="1" w:lastRow="0" w:firstColumn="1" w:lastColumn="0" w:noHBand="0" w:noVBand="0"/>
      </w:tblPr>
      <w:tblGrid>
        <w:gridCol w:w="3807"/>
        <w:gridCol w:w="243"/>
        <w:gridCol w:w="2502"/>
        <w:gridCol w:w="243"/>
        <w:gridCol w:w="2412"/>
      </w:tblGrid>
      <w:tr w:rsidR="009424A0" w14:paraId="59C540ED" w14:textId="77777777" w:rsidTr="009424A0">
        <w:tc>
          <w:tcPr>
            <w:tcW w:w="3807" w:type="dxa"/>
          </w:tcPr>
          <w:p w14:paraId="44E9C345" w14:textId="77777777" w:rsidR="009424A0" w:rsidRDefault="009424A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56F51132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12A190EB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5B415479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  <w:tc>
          <w:tcPr>
            <w:tcW w:w="243" w:type="dxa"/>
          </w:tcPr>
          <w:p w14:paraId="74527C46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B766CDD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งบการเงินรวมและ</w:t>
            </w:r>
          </w:p>
          <w:p w14:paraId="293B0F43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9424A0" w14:paraId="6EC6BDAE" w14:textId="77777777" w:rsidTr="009424A0">
        <w:tc>
          <w:tcPr>
            <w:tcW w:w="3807" w:type="dxa"/>
          </w:tcPr>
          <w:p w14:paraId="7F5897CA" w14:textId="77777777" w:rsidR="009424A0" w:rsidRDefault="009424A0">
            <w:pPr>
              <w:pStyle w:val="acctmergecolhdg"/>
              <w:spacing w:line="240" w:lineRule="atLeast"/>
              <w:jc w:val="left"/>
              <w:rPr>
                <w:rFonts w:ascii="Angsana New" w:hAnsi="Angsana New"/>
                <w:bCs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243" w:type="dxa"/>
          </w:tcPr>
          <w:p w14:paraId="04C41C78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284D346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243" w:type="dxa"/>
          </w:tcPr>
          <w:p w14:paraId="6CAA20A9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55B3D387" w14:textId="77777777" w:rsidR="009424A0" w:rsidRDefault="009424A0">
            <w:pPr>
              <w:pStyle w:val="acctmergecolhdg"/>
              <w:spacing w:line="240" w:lineRule="atLeast"/>
              <w:ind w:left="-108" w:right="-108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sz w:val="30"/>
                <w:szCs w:val="30"/>
                <w:lang w:val="en-US" w:bidi="th-TH"/>
              </w:rPr>
              <w:t>2561</w:t>
            </w:r>
          </w:p>
        </w:tc>
      </w:tr>
      <w:tr w:rsidR="009424A0" w14:paraId="1F0CA4FF" w14:textId="77777777" w:rsidTr="009424A0">
        <w:trPr>
          <w:trHeight w:val="74"/>
        </w:trPr>
        <w:tc>
          <w:tcPr>
            <w:tcW w:w="3807" w:type="dxa"/>
          </w:tcPr>
          <w:p w14:paraId="59679BAB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/>
              </w:rPr>
            </w:pPr>
          </w:p>
        </w:tc>
        <w:tc>
          <w:tcPr>
            <w:tcW w:w="243" w:type="dxa"/>
          </w:tcPr>
          <w:p w14:paraId="76CBD8D8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5157" w:type="dxa"/>
            <w:gridSpan w:val="3"/>
            <w:hideMark/>
          </w:tcPr>
          <w:p w14:paraId="054ABBA0" w14:textId="77777777" w:rsidR="009424A0" w:rsidRDefault="009424A0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 w:bidi="th-TH"/>
              </w:rPr>
              <w:t>(ร้อยละ)</w:t>
            </w:r>
          </w:p>
        </w:tc>
      </w:tr>
      <w:tr w:rsidR="009424A0" w14:paraId="60618495" w14:textId="77777777" w:rsidTr="009424A0">
        <w:tc>
          <w:tcPr>
            <w:tcW w:w="3807" w:type="dxa"/>
            <w:hideMark/>
          </w:tcPr>
          <w:p w14:paraId="43228322" w14:textId="77777777" w:rsidR="009424A0" w:rsidRDefault="009424A0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  <w:r>
              <w:rPr>
                <w:rFonts w:ascii="Angsana New" w:hAnsi="Angsana New" w:hint="cs"/>
                <w:sz w:val="30"/>
                <w:szCs w:val="30"/>
              </w:rPr>
              <w:t xml:space="preserve">* </w:t>
            </w:r>
          </w:p>
        </w:tc>
        <w:tc>
          <w:tcPr>
            <w:tcW w:w="243" w:type="dxa"/>
          </w:tcPr>
          <w:p w14:paraId="1E0D878B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0815B152" w14:textId="52F8B356" w:rsidR="009424A0" w:rsidRPr="00814F68" w:rsidRDefault="00814F68" w:rsidP="00814F68">
            <w:pPr>
              <w:pStyle w:val="acctmergecolhdg"/>
              <w:tabs>
                <w:tab w:val="left" w:pos="2140"/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1.67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1.83</w:t>
            </w:r>
          </w:p>
        </w:tc>
        <w:tc>
          <w:tcPr>
            <w:tcW w:w="243" w:type="dxa"/>
          </w:tcPr>
          <w:p w14:paraId="434057C1" w14:textId="77777777" w:rsidR="009424A0" w:rsidRDefault="009424A0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16734D19" w14:textId="77777777" w:rsidR="009424A0" w:rsidRDefault="009424A0">
            <w:pPr>
              <w:pStyle w:val="acctmergecolhdg"/>
              <w:tabs>
                <w:tab w:val="left" w:pos="2140"/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  3.02 - 3.31</w:t>
            </w:r>
          </w:p>
        </w:tc>
      </w:tr>
      <w:tr w:rsidR="009424A0" w14:paraId="271B4CAC" w14:textId="77777777" w:rsidTr="009424A0">
        <w:tc>
          <w:tcPr>
            <w:tcW w:w="3807" w:type="dxa"/>
            <w:hideMark/>
          </w:tcPr>
          <w:p w14:paraId="1828336E" w14:textId="77777777" w:rsidR="009424A0" w:rsidRDefault="009424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243" w:type="dxa"/>
          </w:tcPr>
          <w:p w14:paraId="5949BAA2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7C89B11D" w14:textId="1572B954" w:rsidR="009424A0" w:rsidRPr="00814F68" w:rsidRDefault="00814F68" w:rsidP="00814F68">
            <w:pPr>
              <w:pStyle w:val="acctmergecolhdg"/>
              <w:tabs>
                <w:tab w:val="left" w:pos="2140"/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3.00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6.00</w:t>
            </w:r>
          </w:p>
        </w:tc>
        <w:tc>
          <w:tcPr>
            <w:tcW w:w="243" w:type="dxa"/>
          </w:tcPr>
          <w:p w14:paraId="495CA4B0" w14:textId="77777777" w:rsidR="009424A0" w:rsidRDefault="009424A0">
            <w:pPr>
              <w:pStyle w:val="acctmergecolhdg"/>
              <w:tabs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0226D739" w14:textId="77777777" w:rsidR="009424A0" w:rsidRDefault="009424A0">
            <w:pPr>
              <w:pStyle w:val="acctmergecolhdg"/>
              <w:tabs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     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      3.00 - 6.00</w:t>
            </w:r>
          </w:p>
        </w:tc>
      </w:tr>
      <w:tr w:rsidR="009424A0" w14:paraId="27B8DA53" w14:textId="77777777" w:rsidTr="009424A0">
        <w:tc>
          <w:tcPr>
            <w:tcW w:w="3807" w:type="dxa"/>
            <w:hideMark/>
          </w:tcPr>
          <w:p w14:paraId="5D592758" w14:textId="77777777" w:rsidR="009424A0" w:rsidRDefault="009424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อัตราการหมุนเวียนพนักงาน*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4047490A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09C9D7F5" w14:textId="45340432" w:rsidR="009424A0" w:rsidRPr="00814F68" w:rsidRDefault="00814F68" w:rsidP="00814F68">
            <w:pPr>
              <w:pStyle w:val="acctmergecolhdg"/>
              <w:tabs>
                <w:tab w:val="left" w:pos="2140"/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4.00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="009424A0" w:rsidRPr="00814F68"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-</w:t>
            </w:r>
            <w:r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 xml:space="preserve"> </w:t>
            </w:r>
            <w:r w:rsidRPr="00814F68"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  <w:t>20.00</w:t>
            </w:r>
          </w:p>
        </w:tc>
        <w:tc>
          <w:tcPr>
            <w:tcW w:w="243" w:type="dxa"/>
          </w:tcPr>
          <w:p w14:paraId="1F6E84E2" w14:textId="77777777" w:rsidR="009424A0" w:rsidRDefault="009424A0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6DEC9263" w14:textId="77777777" w:rsidR="009424A0" w:rsidRDefault="009424A0">
            <w:pPr>
              <w:pStyle w:val="acctmergecolhdg"/>
              <w:tabs>
                <w:tab w:val="left" w:pos="2124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      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cs/>
                <w:lang w:val="en-US" w:bidi="th-TH"/>
              </w:rPr>
              <w:t xml:space="preserve">  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4.00 - 24.00</w:t>
            </w:r>
          </w:p>
        </w:tc>
      </w:tr>
      <w:tr w:rsidR="009424A0" w14:paraId="47265F84" w14:textId="77777777" w:rsidTr="009424A0">
        <w:tc>
          <w:tcPr>
            <w:tcW w:w="3807" w:type="dxa"/>
            <w:hideMark/>
          </w:tcPr>
          <w:p w14:paraId="799C6D74" w14:textId="77777777" w:rsidR="009424A0" w:rsidRDefault="009424A0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อัตรามรณะ**</w:t>
            </w:r>
            <w:r>
              <w:rPr>
                <w:rFonts w:ascii="Angsana New" w:hAnsi="Angsana New" w:hint="cs"/>
                <w:sz w:val="30"/>
                <w:szCs w:val="30"/>
              </w:rPr>
              <w:t>*</w:t>
            </w:r>
          </w:p>
        </w:tc>
        <w:tc>
          <w:tcPr>
            <w:tcW w:w="243" w:type="dxa"/>
          </w:tcPr>
          <w:p w14:paraId="011FEA0A" w14:textId="77777777" w:rsidR="009424A0" w:rsidRDefault="009424A0">
            <w:pPr>
              <w:pStyle w:val="acctmergecolhdg"/>
              <w:spacing w:line="240" w:lineRule="atLeast"/>
              <w:jc w:val="both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502" w:type="dxa"/>
            <w:hideMark/>
          </w:tcPr>
          <w:p w14:paraId="40622E84" w14:textId="7335382B" w:rsidR="009424A0" w:rsidRPr="00814F68" w:rsidRDefault="00814F68" w:rsidP="00814F68">
            <w:pPr>
              <w:pStyle w:val="acctmergecolhdg"/>
              <w:tabs>
                <w:tab w:val="left" w:pos="2140"/>
                <w:tab w:val="left" w:pos="2232"/>
              </w:tabs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 w:rsidRPr="00814F68"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</w:t>
            </w:r>
            <w:r w:rsidRPr="00814F68">
              <w:rPr>
                <w:rFonts w:ascii="Angsana New" w:hAnsi="Angsana New" w:hint="cs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>TMO2017</w:t>
            </w:r>
          </w:p>
        </w:tc>
        <w:tc>
          <w:tcPr>
            <w:tcW w:w="243" w:type="dxa"/>
          </w:tcPr>
          <w:p w14:paraId="119F503B" w14:textId="77777777" w:rsidR="009424A0" w:rsidRDefault="009424A0">
            <w:pPr>
              <w:pStyle w:val="acctmergecolhdg"/>
              <w:spacing w:line="240" w:lineRule="atLeast"/>
              <w:ind w:left="-108"/>
              <w:jc w:val="left"/>
              <w:rPr>
                <w:rFonts w:ascii="Angsana New" w:hAnsi="Angsana New"/>
                <w:b w:val="0"/>
                <w:bCs/>
                <w:color w:val="FF0000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hideMark/>
          </w:tcPr>
          <w:p w14:paraId="27D590F2" w14:textId="77777777" w:rsidR="009424A0" w:rsidRDefault="009424A0">
            <w:pPr>
              <w:pStyle w:val="acctmergecolhdg"/>
              <w:spacing w:line="240" w:lineRule="atLeast"/>
              <w:ind w:right="5"/>
              <w:jc w:val="right"/>
              <w:rPr>
                <w:rFonts w:ascii="Angsana New" w:hAnsi="Angsana New"/>
                <w:b w:val="0"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  50.00 </w:t>
            </w:r>
            <w:r>
              <w:rPr>
                <w:rFonts w:ascii="Angsana New" w:hAnsi="Angsana New" w:hint="cs"/>
                <w:sz w:val="30"/>
                <w:szCs w:val="30"/>
                <w:cs/>
                <w:lang w:val="en-US" w:bidi="th-TH"/>
              </w:rPr>
              <w:t>ของ</w:t>
            </w:r>
            <w:r>
              <w:rPr>
                <w:rFonts w:ascii="Angsana New" w:hAnsi="Angsana New" w:hint="cs"/>
                <w:b w:val="0"/>
                <w:bCs/>
                <w:sz w:val="30"/>
                <w:szCs w:val="30"/>
                <w:lang w:val="en-US" w:bidi="th-TH"/>
              </w:rPr>
              <w:t xml:space="preserve"> TMO2017</w:t>
            </w:r>
          </w:p>
        </w:tc>
      </w:tr>
    </w:tbl>
    <w:p w14:paraId="054E39F2" w14:textId="4F1BA1D8" w:rsidR="00F97C8D" w:rsidRDefault="00F97C8D" w:rsidP="00E049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eastAsia="Calibri" w:hAnsi="Angsana New"/>
          <w:b/>
          <w:bCs/>
          <w:i/>
          <w:iCs/>
          <w:sz w:val="30"/>
          <w:szCs w:val="30"/>
        </w:rPr>
      </w:pPr>
    </w:p>
    <w:p w14:paraId="279286D4" w14:textId="77777777" w:rsidR="009424A0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 xml:space="preserve">     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24"/>
          <w:szCs w:val="24"/>
          <w:cs/>
        </w:rPr>
        <w:t>อัตราผลตอบแทนในท้องตลาดของพันธบัตรรัฐบาลสำหรับเงินชดเชยตามกฎหมายแรงงาน</w:t>
      </w:r>
      <w:r>
        <w:rPr>
          <w:rFonts w:ascii="Angsana New" w:hAnsi="Angsana New" w:hint="cs"/>
          <w:sz w:val="24"/>
          <w:szCs w:val="24"/>
          <w:cs/>
        </w:rPr>
        <w:tab/>
      </w:r>
    </w:p>
    <w:p w14:paraId="3B4B2CA3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</w:rPr>
        <w:t>*</w:t>
      </w:r>
      <w:r>
        <w:rPr>
          <w:rFonts w:ascii="Angsana New" w:hAnsi="Angsana New" w:hint="cs"/>
          <w:sz w:val="24"/>
          <w:szCs w:val="24"/>
          <w:cs/>
        </w:rPr>
        <w:t>*    ขึ้นอยู่กับระยะเวลาการทำงานของพนักงาน</w:t>
      </w:r>
    </w:p>
    <w:p w14:paraId="4DFC36D7" w14:textId="4082C3D3" w:rsidR="009424A0" w:rsidRDefault="009424A0" w:rsidP="00EB7834">
      <w:pPr>
        <w:tabs>
          <w:tab w:val="clear" w:pos="227"/>
          <w:tab w:val="clear" w:pos="454"/>
          <w:tab w:val="clear" w:pos="680"/>
          <w:tab w:val="clear" w:pos="907"/>
          <w:tab w:val="left" w:pos="540"/>
          <w:tab w:val="left" w:pos="900"/>
        </w:tabs>
        <w:ind w:left="540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 w:hint="cs"/>
          <w:sz w:val="24"/>
          <w:szCs w:val="24"/>
        </w:rPr>
        <w:t>**</w:t>
      </w:r>
      <w:proofErr w:type="gramStart"/>
      <w:r>
        <w:rPr>
          <w:rFonts w:ascii="Angsana New" w:hAnsi="Angsana New" w:hint="cs"/>
          <w:sz w:val="24"/>
          <w:szCs w:val="24"/>
          <w:cs/>
        </w:rPr>
        <w:t xml:space="preserve">* </w:t>
      </w:r>
      <w:r>
        <w:rPr>
          <w:rFonts w:ascii="Angsana New" w:hAnsi="Angsana New" w:hint="cs"/>
          <w:spacing w:val="-4"/>
          <w:sz w:val="24"/>
          <w:szCs w:val="24"/>
          <w:cs/>
        </w:rPr>
        <w:t xml:space="preserve"> อ้างอิงตามตารางมรณะไทย</w:t>
      </w:r>
      <w:proofErr w:type="gramEnd"/>
      <w:r>
        <w:rPr>
          <w:rFonts w:ascii="Angsana New" w:hAnsi="Angsana New" w:hint="cs"/>
          <w:spacing w:val="-4"/>
          <w:sz w:val="24"/>
          <w:szCs w:val="24"/>
          <w:cs/>
        </w:rPr>
        <w:t xml:space="preserve"> </w:t>
      </w:r>
      <w:r>
        <w:rPr>
          <w:rFonts w:ascii="Angsana New" w:hAnsi="Angsana New" w:hint="cs"/>
          <w:spacing w:val="-4"/>
          <w:sz w:val="24"/>
          <w:szCs w:val="24"/>
        </w:rPr>
        <w:t xml:space="preserve">2560 </w:t>
      </w:r>
      <w:r>
        <w:rPr>
          <w:rFonts w:ascii="Angsana New" w:hAnsi="Angsana New" w:hint="cs"/>
          <w:spacing w:val="-4"/>
          <w:sz w:val="24"/>
          <w:szCs w:val="24"/>
          <w:cs/>
        </w:rPr>
        <w:t>ประเภทสามัญ (</w:t>
      </w:r>
      <w:r>
        <w:rPr>
          <w:rFonts w:ascii="Angsana New" w:hAnsi="Angsana New" w:hint="cs"/>
          <w:spacing w:val="-4"/>
          <w:sz w:val="24"/>
          <w:szCs w:val="24"/>
        </w:rPr>
        <w:t xml:space="preserve">TMO2017: Thai Mortality Ordinary Table of 2017) </w:t>
      </w:r>
    </w:p>
    <w:p w14:paraId="4F9EF2BF" w14:textId="2E941C50" w:rsidR="009424A0" w:rsidRDefault="009424A0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pacing w:val="-4"/>
          <w:sz w:val="24"/>
          <w:szCs w:val="24"/>
        </w:rPr>
      </w:pPr>
      <w:r>
        <w:rPr>
          <w:rFonts w:ascii="Angsana New" w:hAnsi="Angsana New" w:hint="cs"/>
          <w:spacing w:val="-4"/>
          <w:sz w:val="24"/>
          <w:szCs w:val="24"/>
        </w:rPr>
        <w:tab/>
      </w:r>
    </w:p>
    <w:p w14:paraId="030EFDCF" w14:textId="712BB262" w:rsidR="00814F68" w:rsidRDefault="00814F68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pacing w:val="-4"/>
          <w:sz w:val="24"/>
          <w:szCs w:val="24"/>
        </w:rPr>
      </w:pPr>
    </w:p>
    <w:p w14:paraId="34673EAF" w14:textId="77DC8B53" w:rsidR="00814F68" w:rsidRDefault="00814F68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pacing w:val="-4"/>
          <w:sz w:val="24"/>
          <w:szCs w:val="24"/>
        </w:rPr>
      </w:pPr>
    </w:p>
    <w:p w14:paraId="62D9E17E" w14:textId="5BAC7FCE" w:rsidR="00814F68" w:rsidRDefault="00814F68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pacing w:val="-4"/>
          <w:sz w:val="24"/>
          <w:szCs w:val="24"/>
        </w:rPr>
      </w:pPr>
    </w:p>
    <w:p w14:paraId="03AFE44C" w14:textId="0DD5DEA7" w:rsidR="00814F68" w:rsidRDefault="00814F68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pacing w:val="-4"/>
          <w:sz w:val="24"/>
          <w:szCs w:val="24"/>
        </w:rPr>
      </w:pPr>
    </w:p>
    <w:p w14:paraId="60CB5221" w14:textId="731AB54B" w:rsidR="00814F68" w:rsidRDefault="00814F68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pacing w:val="-4"/>
          <w:sz w:val="24"/>
          <w:szCs w:val="24"/>
        </w:rPr>
      </w:pPr>
    </w:p>
    <w:p w14:paraId="62AA015E" w14:textId="77777777" w:rsidR="00814F68" w:rsidRPr="009424A0" w:rsidRDefault="00814F68" w:rsidP="009424A0">
      <w:pPr>
        <w:tabs>
          <w:tab w:val="clear" w:pos="227"/>
          <w:tab w:val="clear" w:pos="454"/>
          <w:tab w:val="clear" w:pos="680"/>
          <w:tab w:val="left" w:pos="540"/>
          <w:tab w:val="left" w:pos="810"/>
        </w:tabs>
        <w:ind w:left="540"/>
        <w:rPr>
          <w:rFonts w:ascii="Angsana New" w:hAnsi="Angsana New"/>
          <w:sz w:val="24"/>
          <w:szCs w:val="24"/>
        </w:rPr>
      </w:pPr>
    </w:p>
    <w:p w14:paraId="29D3DE96" w14:textId="77777777" w:rsidR="009424A0" w:rsidRDefault="009424A0" w:rsidP="009424A0">
      <w:pPr>
        <w:tabs>
          <w:tab w:val="left" w:pos="360"/>
        </w:tabs>
        <w:spacing w:after="200" w:line="276" w:lineRule="auto"/>
        <w:ind w:firstLine="540"/>
        <w:jc w:val="thaiDistribute"/>
        <w:rPr>
          <w:rFonts w:ascii="Times New Roman" w:hAnsi="Times New Roman"/>
          <w:b/>
          <w:bCs/>
          <w:i/>
          <w:iCs/>
          <w:color w:val="0000FF"/>
          <w:szCs w:val="30"/>
        </w:rPr>
      </w:pPr>
      <w:r>
        <w:rPr>
          <w:rFonts w:ascii="Angsana New" w:eastAsia="Calibri" w:hAnsi="Angsana New" w:hint="cs"/>
          <w:b/>
          <w:bCs/>
          <w:i/>
          <w:iCs/>
          <w:sz w:val="30"/>
          <w:szCs w:val="30"/>
          <w:cs/>
        </w:rPr>
        <w:lastRenderedPageBreak/>
        <w:t xml:space="preserve">การวิเคราะห์ความอ่อนไหว </w:t>
      </w:r>
      <w:r>
        <w:rPr>
          <w:rFonts w:ascii="Times New Roman" w:hAnsi="Times New Roman"/>
          <w:b/>
          <w:bCs/>
          <w:i/>
          <w:iCs/>
          <w:color w:val="0000FF"/>
          <w:szCs w:val="30"/>
          <w:cs/>
        </w:rPr>
        <w:t xml:space="preserve"> </w:t>
      </w:r>
    </w:p>
    <w:p w14:paraId="400EF0D1" w14:textId="2F036E8F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วันสิ้นรอบระยะเวลารายงาน โดยถือว่าข้อสมมติอื่นๆ คงที่ จะมีผลกระทบต่อประมาณการหนี้สินไม่หมุนเวียนของโครงการผลประโยชน์ที่กำหนดไว้เป็นจำนวนเงินดังต่อไปนี้</w:t>
      </w:r>
    </w:p>
    <w:p w14:paraId="31B51DA5" w14:textId="0C3F178A" w:rsidR="00814F68" w:rsidRDefault="00814F68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B76BF61" w14:textId="71774204" w:rsidR="00814F68" w:rsidRDefault="00814F68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56E12">
        <w:rPr>
          <w:rFonts w:ascii="Angsana New" w:hAnsi="Angsana New"/>
          <w:b/>
          <w:bCs/>
          <w:sz w:val="30"/>
          <w:szCs w:val="30"/>
          <w:cs/>
        </w:rPr>
        <w:t>ผลกระทบต่อ</w:t>
      </w:r>
      <w:r w:rsidRPr="00756E12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ประมาณการหนี้สินไม่หมุนเวียนของ</w:t>
      </w:r>
      <w:r w:rsidRPr="00756E12">
        <w:rPr>
          <w:rFonts w:ascii="Angsana New" w:hAnsi="Angsana New"/>
          <w:b/>
          <w:bCs/>
          <w:sz w:val="30"/>
          <w:szCs w:val="30"/>
          <w:cs/>
        </w:rPr>
        <w:t xml:space="preserve">โครงการผลประโยชน์ที่กำหนดไว้ ณ วันที่ </w:t>
      </w:r>
      <w:r w:rsidRPr="00756E12">
        <w:rPr>
          <w:rFonts w:ascii="Angsana New" w:hAnsi="Angsana New"/>
          <w:b/>
          <w:bCs/>
          <w:sz w:val="30"/>
          <w:szCs w:val="30"/>
        </w:rPr>
        <w:t xml:space="preserve">31 </w:t>
      </w:r>
      <w:r w:rsidRPr="00756E12">
        <w:rPr>
          <w:rFonts w:ascii="Angsana New" w:hAnsi="Angsana New"/>
          <w:b/>
          <w:bCs/>
          <w:sz w:val="30"/>
          <w:szCs w:val="30"/>
          <w:cs/>
        </w:rPr>
        <w:t>ธันวาคม</w:t>
      </w:r>
    </w:p>
    <w:p w14:paraId="183950FA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5" w:type="dxa"/>
        <w:tblInd w:w="42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22"/>
        <w:gridCol w:w="1178"/>
        <w:gridCol w:w="189"/>
        <w:gridCol w:w="1142"/>
        <w:gridCol w:w="189"/>
        <w:gridCol w:w="1169"/>
        <w:gridCol w:w="180"/>
        <w:gridCol w:w="1196"/>
      </w:tblGrid>
      <w:tr w:rsidR="009424A0" w14:paraId="538C36EE" w14:textId="77777777" w:rsidTr="00814F68">
        <w:trPr>
          <w:cantSplit/>
          <w:tblHeader/>
        </w:trPr>
        <w:tc>
          <w:tcPr>
            <w:tcW w:w="3922" w:type="dxa"/>
          </w:tcPr>
          <w:p w14:paraId="69E4527F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509" w:type="dxa"/>
            <w:gridSpan w:val="3"/>
            <w:hideMark/>
          </w:tcPr>
          <w:p w14:paraId="773DBD82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rtl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169C093C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5" w:type="dxa"/>
            <w:gridSpan w:val="3"/>
            <w:hideMark/>
          </w:tcPr>
          <w:p w14:paraId="7B1AF093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24A0" w14:paraId="43821EAD" w14:textId="77777777" w:rsidTr="00814F68">
        <w:trPr>
          <w:cantSplit/>
          <w:tblHeader/>
        </w:trPr>
        <w:tc>
          <w:tcPr>
            <w:tcW w:w="3922" w:type="dxa"/>
          </w:tcPr>
          <w:p w14:paraId="4524284B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8" w:type="dxa"/>
            <w:hideMark/>
          </w:tcPr>
          <w:p w14:paraId="172AAB4D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9" w:type="dxa"/>
          </w:tcPr>
          <w:p w14:paraId="5AFA6B95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hideMark/>
          </w:tcPr>
          <w:p w14:paraId="53FE1F53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  <w:tc>
          <w:tcPr>
            <w:tcW w:w="189" w:type="dxa"/>
          </w:tcPr>
          <w:p w14:paraId="57049814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hideMark/>
          </w:tcPr>
          <w:p w14:paraId="664B2ACE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180" w:type="dxa"/>
          </w:tcPr>
          <w:p w14:paraId="6CB5FE1F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hideMark/>
          </w:tcPr>
          <w:p w14:paraId="1CE2CA93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9424A0" w14:paraId="76E218EF" w14:textId="77777777" w:rsidTr="00814F68">
        <w:trPr>
          <w:cantSplit/>
          <w:tblHeader/>
        </w:trPr>
        <w:tc>
          <w:tcPr>
            <w:tcW w:w="3922" w:type="dxa"/>
            <w:hideMark/>
          </w:tcPr>
          <w:p w14:paraId="71DFB24E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5243" w:type="dxa"/>
            <w:gridSpan w:val="7"/>
            <w:hideMark/>
          </w:tcPr>
          <w:p w14:paraId="2DC843E9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เพิ่มขึ้น (ลดลง)</w:t>
            </w:r>
          </w:p>
        </w:tc>
      </w:tr>
      <w:tr w:rsidR="009424A0" w14:paraId="5521FE21" w14:textId="77777777" w:rsidTr="00814F68">
        <w:trPr>
          <w:cantSplit/>
        </w:trPr>
        <w:tc>
          <w:tcPr>
            <w:tcW w:w="3922" w:type="dxa"/>
          </w:tcPr>
          <w:p w14:paraId="5AE37A1D" w14:textId="77777777" w:rsidR="009424A0" w:rsidRDefault="009424A0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3" w:type="dxa"/>
            <w:gridSpan w:val="7"/>
            <w:hideMark/>
          </w:tcPr>
          <w:p w14:paraId="63D09CF3" w14:textId="77777777" w:rsidR="009424A0" w:rsidRDefault="009424A0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</w:rPr>
              <w:t>)</w:t>
            </w:r>
          </w:p>
        </w:tc>
      </w:tr>
      <w:tr w:rsidR="009424A0" w14:paraId="63CD642F" w14:textId="77777777" w:rsidTr="00AF077F">
        <w:trPr>
          <w:cantSplit/>
        </w:trPr>
        <w:tc>
          <w:tcPr>
            <w:tcW w:w="3922" w:type="dxa"/>
            <w:vAlign w:val="bottom"/>
            <w:hideMark/>
          </w:tcPr>
          <w:p w14:paraId="66F1D987" w14:textId="77777777" w:rsidR="009424A0" w:rsidRDefault="009424A0" w:rsidP="00AF077F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178" w:type="dxa"/>
            <w:vAlign w:val="bottom"/>
          </w:tcPr>
          <w:p w14:paraId="673302FB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9" w:type="dxa"/>
            <w:vAlign w:val="bottom"/>
          </w:tcPr>
          <w:p w14:paraId="2B064973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2B3C9AB1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" w:type="dxa"/>
            <w:vAlign w:val="bottom"/>
          </w:tcPr>
          <w:p w14:paraId="4F0750F1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66B902D1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2AE00E3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4864F30F" w14:textId="77777777" w:rsidR="009424A0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F077F" w14:paraId="6AC817CF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98941D4" w14:textId="77777777" w:rsidR="00AF077F" w:rsidRDefault="00AF077F" w:rsidP="00AF077F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8" w:type="dxa"/>
            <w:vAlign w:val="bottom"/>
            <w:hideMark/>
          </w:tcPr>
          <w:p w14:paraId="01AF4B4B" w14:textId="65F5B6A6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(3,047)</w:t>
            </w:r>
          </w:p>
        </w:tc>
        <w:tc>
          <w:tcPr>
            <w:tcW w:w="189" w:type="dxa"/>
            <w:vAlign w:val="bottom"/>
          </w:tcPr>
          <w:p w14:paraId="3CE83797" w14:textId="77777777" w:rsidR="00AF077F" w:rsidRDefault="00AF077F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  <w:hideMark/>
          </w:tcPr>
          <w:p w14:paraId="33A9704E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(2,113)</w:t>
            </w:r>
          </w:p>
        </w:tc>
        <w:tc>
          <w:tcPr>
            <w:tcW w:w="189" w:type="dxa"/>
            <w:vAlign w:val="bottom"/>
          </w:tcPr>
          <w:p w14:paraId="06461FA7" w14:textId="77777777" w:rsidR="00AF077F" w:rsidRDefault="00AF077F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hideMark/>
          </w:tcPr>
          <w:p w14:paraId="4B390FCD" w14:textId="21E56FAD" w:rsidR="00AF077F" w:rsidRPr="00AF077F" w:rsidRDefault="00AF077F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(3,060)</w:t>
            </w:r>
          </w:p>
        </w:tc>
        <w:tc>
          <w:tcPr>
            <w:tcW w:w="180" w:type="dxa"/>
            <w:vAlign w:val="bottom"/>
          </w:tcPr>
          <w:p w14:paraId="672005E9" w14:textId="77777777" w:rsidR="00AF077F" w:rsidRDefault="00AF077F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528F9EB3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(1,902)</w:t>
            </w:r>
          </w:p>
        </w:tc>
      </w:tr>
      <w:tr w:rsidR="00AF077F" w14:paraId="432A8AC0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194657CA" w14:textId="77777777" w:rsidR="00AF077F" w:rsidRDefault="00AF077F" w:rsidP="00AF077F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5</w:t>
            </w:r>
          </w:p>
        </w:tc>
        <w:tc>
          <w:tcPr>
            <w:tcW w:w="1178" w:type="dxa"/>
            <w:vAlign w:val="bottom"/>
            <w:hideMark/>
          </w:tcPr>
          <w:p w14:paraId="3AA28FF7" w14:textId="42EBD7C2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3,743</w:t>
            </w:r>
          </w:p>
        </w:tc>
        <w:tc>
          <w:tcPr>
            <w:tcW w:w="189" w:type="dxa"/>
            <w:vAlign w:val="bottom"/>
          </w:tcPr>
          <w:p w14:paraId="0979B753" w14:textId="77777777" w:rsidR="00AF077F" w:rsidRPr="00AF077F" w:rsidRDefault="00AF077F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  <w:hideMark/>
          </w:tcPr>
          <w:p w14:paraId="1D7A8E4C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2,315</w:t>
            </w:r>
          </w:p>
        </w:tc>
        <w:tc>
          <w:tcPr>
            <w:tcW w:w="189" w:type="dxa"/>
            <w:vAlign w:val="bottom"/>
          </w:tcPr>
          <w:p w14:paraId="01B1B45B" w14:textId="77777777" w:rsidR="00AF077F" w:rsidRPr="00AF077F" w:rsidRDefault="00AF077F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  <w:hideMark/>
          </w:tcPr>
          <w:p w14:paraId="1960CA1F" w14:textId="086DE0FF" w:rsidR="00AF077F" w:rsidRPr="00AF077F" w:rsidRDefault="00AF077F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3,356</w:t>
            </w:r>
          </w:p>
        </w:tc>
        <w:tc>
          <w:tcPr>
            <w:tcW w:w="180" w:type="dxa"/>
            <w:vAlign w:val="bottom"/>
          </w:tcPr>
          <w:p w14:paraId="3136D08C" w14:textId="77777777" w:rsidR="00AF077F" w:rsidRPr="00AF077F" w:rsidRDefault="00AF077F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  <w:hideMark/>
          </w:tcPr>
          <w:p w14:paraId="1EEB47B4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2,080</w:t>
            </w:r>
          </w:p>
        </w:tc>
      </w:tr>
      <w:tr w:rsidR="009424A0" w14:paraId="786DF3E0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219B0BB" w14:textId="77777777" w:rsidR="009424A0" w:rsidRDefault="009424A0" w:rsidP="00AF077F">
            <w:pPr>
              <w:spacing w:line="380" w:lineRule="exact"/>
              <w:ind w:left="353" w:right="-205" w:hanging="3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อัตราการเพิ่มขึ้นของเงินเดือน</w:t>
            </w:r>
          </w:p>
        </w:tc>
        <w:tc>
          <w:tcPr>
            <w:tcW w:w="1178" w:type="dxa"/>
            <w:vAlign w:val="bottom"/>
          </w:tcPr>
          <w:p w14:paraId="3E9DCCA0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46BFF608" w14:textId="77777777" w:rsidR="009424A0" w:rsidRPr="00AF077F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2" w:type="dxa"/>
            <w:vAlign w:val="bottom"/>
          </w:tcPr>
          <w:p w14:paraId="4D4E7DED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5741D1F3" w14:textId="77777777" w:rsidR="009424A0" w:rsidRPr="00AF077F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9" w:type="dxa"/>
            <w:vAlign w:val="bottom"/>
          </w:tcPr>
          <w:p w14:paraId="132043DA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D7BD3D" w14:textId="77777777" w:rsidR="009424A0" w:rsidRPr="00AF077F" w:rsidRDefault="009424A0" w:rsidP="00AF07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04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6" w:type="dxa"/>
            <w:vAlign w:val="bottom"/>
          </w:tcPr>
          <w:p w14:paraId="0A83AC19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F077F" w14:paraId="0773BBA9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2D31CC71" w14:textId="77777777" w:rsidR="00AF077F" w:rsidRDefault="00AF077F" w:rsidP="00AF077F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  <w:vAlign w:val="bottom"/>
            <w:hideMark/>
          </w:tcPr>
          <w:p w14:paraId="6A7CCC76" w14:textId="7A5D4683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7,528</w:t>
            </w:r>
          </w:p>
        </w:tc>
        <w:tc>
          <w:tcPr>
            <w:tcW w:w="189" w:type="dxa"/>
            <w:vAlign w:val="bottom"/>
          </w:tcPr>
          <w:p w14:paraId="50BCBAA9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7351BF88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4,588</w:t>
            </w:r>
          </w:p>
        </w:tc>
        <w:tc>
          <w:tcPr>
            <w:tcW w:w="189" w:type="dxa"/>
            <w:vAlign w:val="bottom"/>
          </w:tcPr>
          <w:p w14:paraId="222DB1F4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  <w:vAlign w:val="bottom"/>
            <w:hideMark/>
          </w:tcPr>
          <w:p w14:paraId="4E10A6B2" w14:textId="6767126A" w:rsidR="00AF077F" w:rsidRPr="00AF077F" w:rsidRDefault="00AF077F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6,743</w:t>
            </w:r>
          </w:p>
        </w:tc>
        <w:tc>
          <w:tcPr>
            <w:tcW w:w="180" w:type="dxa"/>
            <w:vAlign w:val="bottom"/>
          </w:tcPr>
          <w:p w14:paraId="6FD7D852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4692C3F0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4,112</w:t>
            </w:r>
          </w:p>
        </w:tc>
      </w:tr>
      <w:tr w:rsidR="00AF077F" w14:paraId="4056CFB6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7DF30454" w14:textId="77777777" w:rsidR="00AF077F" w:rsidRDefault="00AF077F" w:rsidP="00AF077F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  <w:vAlign w:val="bottom"/>
            <w:hideMark/>
          </w:tcPr>
          <w:p w14:paraId="6EFA04B9" w14:textId="2E6BD763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(6,390)</w:t>
            </w:r>
          </w:p>
        </w:tc>
        <w:tc>
          <w:tcPr>
            <w:tcW w:w="189" w:type="dxa"/>
            <w:vAlign w:val="bottom"/>
          </w:tcPr>
          <w:p w14:paraId="089410F1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335A9809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(3,916)</w:t>
            </w:r>
          </w:p>
        </w:tc>
        <w:tc>
          <w:tcPr>
            <w:tcW w:w="189" w:type="dxa"/>
            <w:vAlign w:val="bottom"/>
          </w:tcPr>
          <w:p w14:paraId="35876ABC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  <w:vAlign w:val="bottom"/>
            <w:hideMark/>
          </w:tcPr>
          <w:p w14:paraId="2716837E" w14:textId="615FE5A9" w:rsidR="00AF077F" w:rsidRPr="00AF077F" w:rsidRDefault="00AF077F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(5,743)</w:t>
            </w:r>
          </w:p>
        </w:tc>
        <w:tc>
          <w:tcPr>
            <w:tcW w:w="180" w:type="dxa"/>
            <w:vAlign w:val="bottom"/>
          </w:tcPr>
          <w:p w14:paraId="25BF4068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3516A222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(3,523)</w:t>
            </w:r>
          </w:p>
        </w:tc>
      </w:tr>
      <w:tr w:rsidR="009424A0" w14:paraId="72916C11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5D6B5F65" w14:textId="77777777" w:rsidR="009424A0" w:rsidRDefault="009424A0" w:rsidP="00AF077F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อัตราการหมุนเวียนพนักงาน</w:t>
            </w:r>
          </w:p>
        </w:tc>
        <w:tc>
          <w:tcPr>
            <w:tcW w:w="1178" w:type="dxa"/>
            <w:vAlign w:val="bottom"/>
          </w:tcPr>
          <w:p w14:paraId="7B377D34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" w:type="dxa"/>
            <w:vAlign w:val="bottom"/>
          </w:tcPr>
          <w:p w14:paraId="1ACB3A17" w14:textId="77777777" w:rsidR="009424A0" w:rsidRPr="00AF077F" w:rsidRDefault="009424A0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</w:tcPr>
          <w:p w14:paraId="01804420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9" w:type="dxa"/>
            <w:vAlign w:val="bottom"/>
          </w:tcPr>
          <w:p w14:paraId="30C222D8" w14:textId="77777777" w:rsidR="009424A0" w:rsidRPr="00AF077F" w:rsidRDefault="009424A0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  <w:vAlign w:val="bottom"/>
          </w:tcPr>
          <w:p w14:paraId="22BF7A2F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6BF2784" w14:textId="77777777" w:rsidR="009424A0" w:rsidRPr="00AF077F" w:rsidRDefault="009424A0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</w:tcPr>
          <w:p w14:paraId="0E5BCB42" w14:textId="77777777" w:rsidR="009424A0" w:rsidRPr="00AF077F" w:rsidRDefault="009424A0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AF077F" w14:paraId="2631DDDC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4FEBBC80" w14:textId="77777777" w:rsidR="00AF077F" w:rsidRDefault="00AF077F" w:rsidP="00AF077F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เพิ่มขึ้นร้อยละ </w:t>
            </w:r>
            <w:r>
              <w:rPr>
                <w:rFonts w:ascii="Angsana New" w:hAnsi="Angsana New" w:hint="cs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  <w:vAlign w:val="bottom"/>
            <w:hideMark/>
          </w:tcPr>
          <w:p w14:paraId="21AB6786" w14:textId="1A1EB544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(2,940)</w:t>
            </w:r>
          </w:p>
        </w:tc>
        <w:tc>
          <w:tcPr>
            <w:tcW w:w="189" w:type="dxa"/>
            <w:vAlign w:val="bottom"/>
          </w:tcPr>
          <w:p w14:paraId="47AF3E2B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28F0E432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(1,816)</w:t>
            </w:r>
          </w:p>
        </w:tc>
        <w:tc>
          <w:tcPr>
            <w:tcW w:w="189" w:type="dxa"/>
            <w:vAlign w:val="bottom"/>
          </w:tcPr>
          <w:p w14:paraId="3C6F0D35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  <w:vAlign w:val="bottom"/>
            <w:hideMark/>
          </w:tcPr>
          <w:p w14:paraId="0B5A8931" w14:textId="7E2F9C74" w:rsidR="00AF077F" w:rsidRPr="00AF077F" w:rsidRDefault="00AF077F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(2,640)</w:t>
            </w:r>
          </w:p>
        </w:tc>
        <w:tc>
          <w:tcPr>
            <w:tcW w:w="180" w:type="dxa"/>
            <w:vAlign w:val="bottom"/>
          </w:tcPr>
          <w:p w14:paraId="2B4DD599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64081C48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(1,632)</w:t>
            </w:r>
          </w:p>
        </w:tc>
      </w:tr>
      <w:tr w:rsidR="00AF077F" w14:paraId="5062531F" w14:textId="77777777" w:rsidTr="00AF077F">
        <w:trPr>
          <w:cantSplit/>
        </w:trPr>
        <w:tc>
          <w:tcPr>
            <w:tcW w:w="3922" w:type="dxa"/>
            <w:vAlign w:val="center"/>
            <w:hideMark/>
          </w:tcPr>
          <w:p w14:paraId="62190362" w14:textId="77777777" w:rsidR="00AF077F" w:rsidRDefault="00AF077F" w:rsidP="00AF077F">
            <w:pPr>
              <w:spacing w:line="380" w:lineRule="exact"/>
              <w:ind w:left="353" w:right="-20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ลดลงร้อยละ </w:t>
            </w:r>
            <w:r>
              <w:rPr>
                <w:rFonts w:ascii="Angsana New" w:hAnsi="Angsana New" w:hint="cs"/>
                <w:sz w:val="30"/>
                <w:szCs w:val="30"/>
              </w:rPr>
              <w:t>10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178" w:type="dxa"/>
            <w:vAlign w:val="bottom"/>
            <w:hideMark/>
          </w:tcPr>
          <w:p w14:paraId="74A3A4DC" w14:textId="783A4C0A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3,162</w:t>
            </w:r>
          </w:p>
        </w:tc>
        <w:tc>
          <w:tcPr>
            <w:tcW w:w="189" w:type="dxa"/>
            <w:vAlign w:val="bottom"/>
          </w:tcPr>
          <w:p w14:paraId="44F87918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42" w:type="dxa"/>
            <w:vAlign w:val="bottom"/>
            <w:hideMark/>
          </w:tcPr>
          <w:p w14:paraId="0B4A5A39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1,949</w:t>
            </w:r>
          </w:p>
        </w:tc>
        <w:tc>
          <w:tcPr>
            <w:tcW w:w="189" w:type="dxa"/>
            <w:vAlign w:val="bottom"/>
          </w:tcPr>
          <w:p w14:paraId="3E7401A4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69" w:type="dxa"/>
            <w:vAlign w:val="bottom"/>
            <w:hideMark/>
          </w:tcPr>
          <w:p w14:paraId="036FCE9E" w14:textId="6F840C2C" w:rsidR="00AF077F" w:rsidRPr="00AF077F" w:rsidRDefault="00AF077F" w:rsidP="00AF077F">
            <w:pPr>
              <w:pStyle w:val="acctfourfigures"/>
              <w:tabs>
                <w:tab w:val="clear" w:pos="765"/>
                <w:tab w:val="decimal" w:pos="851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/>
                <w:sz w:val="30"/>
                <w:szCs w:val="30"/>
                <w:lang w:val="en-US" w:bidi="th-TH"/>
              </w:rPr>
              <w:t>2,836</w:t>
            </w:r>
          </w:p>
        </w:tc>
        <w:tc>
          <w:tcPr>
            <w:tcW w:w="180" w:type="dxa"/>
            <w:vAlign w:val="bottom"/>
          </w:tcPr>
          <w:p w14:paraId="7356354C" w14:textId="77777777" w:rsidR="00AF077F" w:rsidRPr="00AF077F" w:rsidRDefault="00AF077F" w:rsidP="00AF077F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rPr>
                <w:lang w:val="en-US"/>
              </w:rPr>
            </w:pPr>
          </w:p>
        </w:tc>
        <w:tc>
          <w:tcPr>
            <w:tcW w:w="1196" w:type="dxa"/>
            <w:vAlign w:val="bottom"/>
            <w:hideMark/>
          </w:tcPr>
          <w:p w14:paraId="4D47A3C3" w14:textId="77777777" w:rsidR="00AF077F" w:rsidRPr="00AF077F" w:rsidRDefault="00AF077F" w:rsidP="00AF077F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108" w:right="-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AF077F">
              <w:rPr>
                <w:rFonts w:ascii="Angsana New" w:hAnsi="Angsana New" w:hint="cs"/>
                <w:sz w:val="30"/>
                <w:szCs w:val="30"/>
                <w:lang w:val="en-US" w:bidi="th-TH"/>
              </w:rPr>
              <w:t>1,749</w:t>
            </w:r>
          </w:p>
        </w:tc>
      </w:tr>
    </w:tbl>
    <w:p w14:paraId="671B9996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8DFFAB7" w14:textId="77777777" w:rsidR="009424A0" w:rsidRDefault="009424A0" w:rsidP="009424A0">
      <w:pPr>
        <w:tabs>
          <w:tab w:val="clear" w:pos="227"/>
          <w:tab w:val="clear" w:pos="454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แต่ได้แสดงประมาณการความอ่อนไหวของข้อสมมติต่างๆ</w:t>
      </w:r>
    </w:p>
    <w:p w14:paraId="33A2158C" w14:textId="77777777" w:rsidR="009424A0" w:rsidRDefault="009424A0" w:rsidP="009424A0">
      <w:pPr>
        <w:tabs>
          <w:tab w:val="clear" w:pos="227"/>
          <w:tab w:val="clear" w:pos="454"/>
          <w:tab w:val="clear" w:pos="680"/>
          <w:tab w:val="left" w:pos="720"/>
        </w:tabs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8D27528" w14:textId="767BF936" w:rsidR="00814F68" w:rsidRDefault="00814F68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0D1475F8" w14:textId="64FE6D8E" w:rsidR="003058A6" w:rsidRDefault="003058A6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0FBDBED9" w14:textId="7D4F51A3" w:rsidR="003058A6" w:rsidRDefault="003058A6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66FBCD01" w14:textId="64F483B1" w:rsidR="003058A6" w:rsidRDefault="003058A6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136CFF76" w14:textId="57910365" w:rsidR="003058A6" w:rsidRDefault="003058A6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713C1600" w14:textId="2962A5BD" w:rsidR="003058A6" w:rsidRDefault="003058A6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487D00E0" w14:textId="77777777" w:rsidR="003B7484" w:rsidRPr="003E0F31" w:rsidRDefault="003B7484" w:rsidP="003C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eastAsia="Calibri" w:hAnsi="Angsana New"/>
          <w:sz w:val="30"/>
          <w:szCs w:val="30"/>
        </w:rPr>
      </w:pPr>
    </w:p>
    <w:p w14:paraId="096164B1" w14:textId="77777777" w:rsidR="00937EC9" w:rsidRDefault="00937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4"/>
          <w:szCs w:val="24"/>
        </w:rPr>
      </w:pPr>
    </w:p>
    <w:p w14:paraId="01C25272" w14:textId="16E1937E" w:rsidR="0005451F" w:rsidRPr="007671A3" w:rsidRDefault="001054C3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1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ทุนเรือนหุ้น</w:t>
      </w:r>
    </w:p>
    <w:p w14:paraId="2F7B606E" w14:textId="77777777" w:rsidR="000C40DF" w:rsidRPr="007671A3" w:rsidRDefault="000C40DF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tbl>
      <w:tblPr>
        <w:tblW w:w="9171" w:type="dxa"/>
        <w:tblInd w:w="432" w:type="dxa"/>
        <w:tblLayout w:type="fixed"/>
        <w:tblLook w:val="0000" w:firstRow="0" w:lastRow="0" w:firstColumn="0" w:lastColumn="0" w:noHBand="0" w:noVBand="0"/>
      </w:tblPr>
      <w:tblGrid>
        <w:gridCol w:w="2989"/>
        <w:gridCol w:w="827"/>
        <w:gridCol w:w="237"/>
        <w:gridCol w:w="1124"/>
        <w:gridCol w:w="237"/>
        <w:gridCol w:w="1093"/>
        <w:gridCol w:w="237"/>
        <w:gridCol w:w="1086"/>
        <w:gridCol w:w="237"/>
        <w:gridCol w:w="1104"/>
      </w:tblGrid>
      <w:tr w:rsidR="00EE49C5" w:rsidRPr="007671A3" w14:paraId="040FBD78" w14:textId="77777777" w:rsidTr="007E526C">
        <w:tc>
          <w:tcPr>
            <w:tcW w:w="1630" w:type="pct"/>
          </w:tcPr>
          <w:p w14:paraId="2B2F2851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</w:tcPr>
          <w:p w14:paraId="4B2A626C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ราคาตาม</w:t>
            </w:r>
          </w:p>
        </w:tc>
        <w:tc>
          <w:tcPr>
            <w:tcW w:w="129" w:type="pct"/>
          </w:tcPr>
          <w:p w14:paraId="340EAF8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8" w:type="pct"/>
            <w:gridSpan w:val="3"/>
          </w:tcPr>
          <w:p w14:paraId="32700C1B" w14:textId="6BF7111C" w:rsidR="005B3B34" w:rsidRPr="007671A3" w:rsidRDefault="00090B52" w:rsidP="00B96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E672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29" w:type="pct"/>
          </w:tcPr>
          <w:p w14:paraId="0F8D47A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3" w:type="pct"/>
            <w:gridSpan w:val="3"/>
          </w:tcPr>
          <w:p w14:paraId="3A0244A2" w14:textId="57642DA9" w:rsidR="005B3B34" w:rsidRPr="007671A3" w:rsidRDefault="00673C3C" w:rsidP="00B96D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672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E49C5" w:rsidRPr="007671A3" w14:paraId="55B5A152" w14:textId="77777777" w:rsidTr="007E526C">
        <w:tc>
          <w:tcPr>
            <w:tcW w:w="1630" w:type="pct"/>
          </w:tcPr>
          <w:p w14:paraId="6AE44410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51" w:type="pct"/>
          </w:tcPr>
          <w:p w14:paraId="5213FEBD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มูลค่าหุ้น</w:t>
            </w:r>
          </w:p>
        </w:tc>
        <w:tc>
          <w:tcPr>
            <w:tcW w:w="129" w:type="pct"/>
          </w:tcPr>
          <w:p w14:paraId="64208C4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FB23DA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03F53DC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724F3DD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129" w:type="pct"/>
          </w:tcPr>
          <w:p w14:paraId="6504B021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7FE5DD6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129" w:type="pct"/>
          </w:tcPr>
          <w:p w14:paraId="306B4BC0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F45D97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</w:tr>
      <w:tr w:rsidR="005B3B34" w:rsidRPr="007671A3" w14:paraId="45706A7D" w14:textId="77777777" w:rsidTr="007E526C">
        <w:tc>
          <w:tcPr>
            <w:tcW w:w="1630" w:type="pct"/>
          </w:tcPr>
          <w:p w14:paraId="33FAABDE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51" w:type="pct"/>
          </w:tcPr>
          <w:p w14:paraId="32A03EC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4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9" w:type="pct"/>
          </w:tcPr>
          <w:p w14:paraId="489493E2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790" w:type="pct"/>
            <w:gridSpan w:val="7"/>
          </w:tcPr>
          <w:p w14:paraId="06FA252A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(พันหุ้น/พันบาท)</w:t>
            </w:r>
          </w:p>
        </w:tc>
      </w:tr>
      <w:tr w:rsidR="00EE49C5" w:rsidRPr="007671A3" w14:paraId="0E2C7152" w14:textId="77777777" w:rsidTr="007E526C">
        <w:tc>
          <w:tcPr>
            <w:tcW w:w="1630" w:type="pct"/>
          </w:tcPr>
          <w:p w14:paraId="04B21A07" w14:textId="77777777" w:rsidR="005B3B34" w:rsidRPr="007671A3" w:rsidRDefault="005B3B34" w:rsidP="007E5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451" w:type="pct"/>
          </w:tcPr>
          <w:p w14:paraId="3F9D1F23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C05C1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3399475B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1A532A9A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039626CC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25B1336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6AFCD3CF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0569A3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663C85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E49C5" w:rsidRPr="007671A3" w14:paraId="39D0E521" w14:textId="77777777" w:rsidTr="007E526C">
        <w:tc>
          <w:tcPr>
            <w:tcW w:w="1630" w:type="pct"/>
          </w:tcPr>
          <w:p w14:paraId="5A03FEB5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1" w:type="pct"/>
          </w:tcPr>
          <w:p w14:paraId="664F4052" w14:textId="77777777" w:rsidR="005B3B34" w:rsidRPr="007671A3" w:rsidRDefault="005B3B34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096382A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4997F39E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69E204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A10A9B1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C4AB6E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3957A053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71AE52E9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47AFAEC7" w14:textId="77777777" w:rsidR="005B3B34" w:rsidRPr="007671A3" w:rsidRDefault="005B3B34" w:rsidP="0074404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C19" w:rsidRPr="007671A3" w14:paraId="2F04DA02" w14:textId="77777777" w:rsidTr="008770E6">
        <w:tc>
          <w:tcPr>
            <w:tcW w:w="1630" w:type="pct"/>
          </w:tcPr>
          <w:p w14:paraId="1DF2FEDA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0E27BF33" w14:textId="77777777" w:rsidR="001F7C19" w:rsidRPr="00C77C21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5DEBE60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D3A4137" w14:textId="0FCE6D78" w:rsidR="001F7C19" w:rsidRPr="001E6728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jc w:val="center"/>
              <w:rPr>
                <w:color w:val="000000"/>
                <w:lang w:val="en-US"/>
              </w:rPr>
            </w:pPr>
            <w:r w:rsidRPr="00DE3883">
              <w:rPr>
                <w:lang w:val="en-US"/>
              </w:rPr>
              <w:t>400</w:t>
            </w:r>
            <w:r w:rsidR="001F7C19" w:rsidRPr="007671A3">
              <w:rPr>
                <w:cs/>
              </w:rPr>
              <w:t>,</w:t>
            </w:r>
            <w:r w:rsidRPr="00DE3883">
              <w:rPr>
                <w:lang w:val="en-US"/>
              </w:rPr>
              <w:t>000</w:t>
            </w:r>
          </w:p>
        </w:tc>
        <w:tc>
          <w:tcPr>
            <w:tcW w:w="129" w:type="pct"/>
          </w:tcPr>
          <w:p w14:paraId="6EE4BABC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57DCC3E5" w14:textId="237EAD18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4B53FCEF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01B475F" w14:textId="49294A27" w:rsidR="001F7C19" w:rsidRPr="001E6728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color w:val="000000"/>
                <w:lang w:val="en-US"/>
              </w:rPr>
            </w:pPr>
            <w:r w:rsidRPr="00DE3883">
              <w:rPr>
                <w:lang w:val="en-US"/>
              </w:rPr>
              <w:t>400</w:t>
            </w:r>
            <w:r w:rsidR="001F7C19" w:rsidRPr="007671A3">
              <w:rPr>
                <w:cs/>
              </w:rPr>
              <w:t>,</w:t>
            </w:r>
            <w:r w:rsidRPr="00DE3883">
              <w:rPr>
                <w:lang w:val="en-US"/>
              </w:rPr>
              <w:t>000</w:t>
            </w:r>
          </w:p>
        </w:tc>
        <w:tc>
          <w:tcPr>
            <w:tcW w:w="129" w:type="pct"/>
          </w:tcPr>
          <w:p w14:paraId="618DEC97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CBA380C" w14:textId="3E87DFAA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</w:tr>
      <w:tr w:rsidR="001F7C19" w:rsidRPr="007671A3" w14:paraId="359AFD7B" w14:textId="77777777" w:rsidTr="007E526C">
        <w:tc>
          <w:tcPr>
            <w:tcW w:w="1630" w:type="pct"/>
          </w:tcPr>
          <w:p w14:paraId="682C5AA9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1" w:type="pct"/>
          </w:tcPr>
          <w:p w14:paraId="089F00BB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56EBB8A9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2C18041C" w14:textId="77777777" w:rsidR="001F7C19" w:rsidRPr="001E6728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30628269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4E31C09F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5B782BB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C1F1A26" w14:textId="77777777" w:rsidR="001F7C19" w:rsidRPr="001E6728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603AF1F4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06108CA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F7C19" w:rsidRPr="007671A3" w14:paraId="1E2B8A01" w14:textId="77777777" w:rsidTr="007E526C">
        <w:tc>
          <w:tcPr>
            <w:tcW w:w="1630" w:type="pct"/>
          </w:tcPr>
          <w:p w14:paraId="15FB3832" w14:textId="77777777" w:rsidR="001F7C19" w:rsidRPr="007671A3" w:rsidRDefault="001F7C19" w:rsidP="001F7C19">
            <w:pPr>
              <w:pStyle w:val="Heading8"/>
              <w:tabs>
                <w:tab w:val="left" w:pos="372"/>
              </w:tabs>
              <w:spacing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cs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61A787D7" w14:textId="77777777" w:rsidR="001F7C19" w:rsidRPr="006E7C81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C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73132D5A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BFC544" w14:textId="6856CE2F" w:rsidR="001F7C19" w:rsidRPr="001F7C19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jc w:val="center"/>
              <w:rPr>
                <w:b/>
                <w:bCs/>
                <w:color w:val="000000"/>
                <w:lang w:val="en-US"/>
              </w:rPr>
            </w:pPr>
            <w:r w:rsidRPr="00DE3883">
              <w:rPr>
                <w:b/>
                <w:bCs/>
                <w:lang w:val="en-US"/>
              </w:rPr>
              <w:t>400</w:t>
            </w:r>
            <w:r w:rsidR="001F7C19" w:rsidRPr="001F7C19">
              <w:rPr>
                <w:b/>
                <w:bCs/>
                <w:cs/>
              </w:rPr>
              <w:t>,</w:t>
            </w:r>
            <w:r w:rsidRPr="00DE3883">
              <w:rPr>
                <w:b/>
                <w:bCs/>
                <w:lang w:val="en-US"/>
              </w:rPr>
              <w:t>000</w:t>
            </w:r>
          </w:p>
        </w:tc>
        <w:tc>
          <w:tcPr>
            <w:tcW w:w="129" w:type="pct"/>
          </w:tcPr>
          <w:p w14:paraId="74FF8702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09EB589B" w14:textId="525A0221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C19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24B2F5F9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09305C3" w14:textId="5CE0F58B" w:rsidR="001F7C19" w:rsidRPr="001F7C19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b/>
                <w:bCs/>
                <w:color w:val="000000"/>
                <w:lang w:val="en-US"/>
              </w:rPr>
            </w:pPr>
            <w:r w:rsidRPr="001F7C19">
              <w:rPr>
                <w:b/>
                <w:bCs/>
                <w:color w:val="000000"/>
                <w:lang w:val="en-US"/>
              </w:rPr>
              <w:t>400,000</w:t>
            </w:r>
          </w:p>
        </w:tc>
        <w:tc>
          <w:tcPr>
            <w:tcW w:w="129" w:type="pct"/>
          </w:tcPr>
          <w:p w14:paraId="2350B513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A3F6C53" w14:textId="6FA9448D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C19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  <w:tr w:rsidR="00174776" w:rsidRPr="007671A3" w14:paraId="42F69078" w14:textId="77777777" w:rsidTr="008770E6">
        <w:trPr>
          <w:trHeight w:val="197"/>
        </w:trPr>
        <w:tc>
          <w:tcPr>
            <w:tcW w:w="1630" w:type="pct"/>
          </w:tcPr>
          <w:p w14:paraId="0759FC11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451" w:type="pct"/>
          </w:tcPr>
          <w:p w14:paraId="2227D864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14"/>
                <w:szCs w:val="14"/>
              </w:rPr>
            </w:pPr>
          </w:p>
        </w:tc>
        <w:tc>
          <w:tcPr>
            <w:tcW w:w="129" w:type="pct"/>
          </w:tcPr>
          <w:p w14:paraId="6DA5415A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13" w:type="pct"/>
          </w:tcPr>
          <w:p w14:paraId="77C90F68" w14:textId="77777777" w:rsidR="00174776" w:rsidRPr="001E6728" w:rsidRDefault="00174776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7760F067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5CF3A7B6" w14:textId="77777777" w:rsidR="00174776" w:rsidRPr="001F7C19" w:rsidRDefault="00174776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0A75DA8B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592" w:type="pct"/>
          </w:tcPr>
          <w:p w14:paraId="664DCFC6" w14:textId="77777777" w:rsidR="00174776" w:rsidRPr="001E6728" w:rsidRDefault="00174776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5228D17F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02F9C491" w14:textId="77777777" w:rsidR="00174776" w:rsidRPr="001F7C19" w:rsidRDefault="00174776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776" w:rsidRPr="007671A3" w14:paraId="3E78F710" w14:textId="77777777" w:rsidTr="007E526C">
        <w:tc>
          <w:tcPr>
            <w:tcW w:w="1630" w:type="pct"/>
          </w:tcPr>
          <w:p w14:paraId="0811225E" w14:textId="26418F6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ทุน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ที่ออกและชำระแล้ว</w:t>
            </w:r>
          </w:p>
        </w:tc>
        <w:tc>
          <w:tcPr>
            <w:tcW w:w="451" w:type="pct"/>
          </w:tcPr>
          <w:p w14:paraId="1460214E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46EA66CE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2976D2E4" w14:textId="77777777" w:rsidR="00174776" w:rsidRPr="001E6728" w:rsidRDefault="00174776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4E853770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67ACAFE2" w14:textId="77777777" w:rsidR="00174776" w:rsidRPr="001F7C19" w:rsidRDefault="00174776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66E45607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60C53E15" w14:textId="77777777" w:rsidR="00174776" w:rsidRPr="001E6728" w:rsidRDefault="00174776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09EB88EB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2BF05851" w14:textId="77777777" w:rsidR="00174776" w:rsidRPr="001F7C19" w:rsidRDefault="00174776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74776" w:rsidRPr="007671A3" w14:paraId="47E3B1DE" w14:textId="77777777" w:rsidTr="007E526C">
        <w:tc>
          <w:tcPr>
            <w:tcW w:w="1630" w:type="pct"/>
          </w:tcPr>
          <w:p w14:paraId="41AB0045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51" w:type="pct"/>
          </w:tcPr>
          <w:p w14:paraId="583640A4" w14:textId="77777777" w:rsidR="00174776" w:rsidRPr="007671A3" w:rsidRDefault="00174776" w:rsidP="001747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345AAACC" w14:textId="77777777" w:rsidR="00174776" w:rsidRPr="007671A3" w:rsidRDefault="00174776" w:rsidP="0017477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</w:tcPr>
          <w:p w14:paraId="15571813" w14:textId="77777777" w:rsidR="00174776" w:rsidRPr="001E6728" w:rsidRDefault="00174776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</w:tabs>
              <w:spacing w:line="380" w:lineRule="exact"/>
              <w:ind w:right="-108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49433AB6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</w:tcPr>
          <w:p w14:paraId="33303F98" w14:textId="77777777" w:rsidR="00174776" w:rsidRPr="001F7C19" w:rsidRDefault="00174776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5D047E23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</w:tcPr>
          <w:p w14:paraId="1067EF57" w14:textId="77777777" w:rsidR="00174776" w:rsidRPr="001E6728" w:rsidRDefault="00174776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7E55A249" w14:textId="77777777" w:rsidR="00174776" w:rsidRPr="007671A3" w:rsidRDefault="00174776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63FC7E0" w14:textId="77777777" w:rsidR="00174776" w:rsidRPr="001F7C19" w:rsidRDefault="00174776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C19" w:rsidRPr="007671A3" w14:paraId="35C42B73" w14:textId="77777777" w:rsidTr="007E526C">
        <w:tc>
          <w:tcPr>
            <w:tcW w:w="1630" w:type="pct"/>
          </w:tcPr>
          <w:p w14:paraId="052B7528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6F3A3B65" w14:textId="77777777" w:rsidR="001F7C19" w:rsidRPr="00C77C21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77C21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280596EA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</w:tcPr>
          <w:p w14:paraId="797B6758" w14:textId="636877E2" w:rsidR="001F7C19" w:rsidRPr="001F7C19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jc w:val="center"/>
              <w:rPr>
                <w:cs/>
              </w:rPr>
            </w:pPr>
            <w:r w:rsidRPr="00DE3883">
              <w:rPr>
                <w:lang w:val="en-US"/>
              </w:rPr>
              <w:t>400</w:t>
            </w:r>
            <w:r w:rsidR="001F7C19" w:rsidRPr="007671A3">
              <w:rPr>
                <w:cs/>
              </w:rPr>
              <w:t>,</w:t>
            </w:r>
            <w:r w:rsidRPr="00DE3883">
              <w:rPr>
                <w:lang w:val="en-US"/>
              </w:rPr>
              <w:t>000</w:t>
            </w:r>
          </w:p>
        </w:tc>
        <w:tc>
          <w:tcPr>
            <w:tcW w:w="129" w:type="pct"/>
          </w:tcPr>
          <w:p w14:paraId="0E38A118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6" w:type="pct"/>
          </w:tcPr>
          <w:p w14:paraId="2D88CE97" w14:textId="2F46E38D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  <w:tc>
          <w:tcPr>
            <w:tcW w:w="129" w:type="pct"/>
          </w:tcPr>
          <w:p w14:paraId="746A4B86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2" w:type="pct"/>
          </w:tcPr>
          <w:p w14:paraId="2CE03743" w14:textId="3E2E5F9F" w:rsidR="001F7C19" w:rsidRPr="001E6728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color w:val="000000"/>
                <w:lang w:val="en-US"/>
              </w:rPr>
            </w:pPr>
            <w:r w:rsidRPr="001F7C19">
              <w:rPr>
                <w:color w:val="000000"/>
                <w:lang w:val="en-US"/>
              </w:rPr>
              <w:t>400,000</w:t>
            </w:r>
          </w:p>
        </w:tc>
        <w:tc>
          <w:tcPr>
            <w:tcW w:w="129" w:type="pct"/>
          </w:tcPr>
          <w:p w14:paraId="30B4C841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2" w:type="pct"/>
          </w:tcPr>
          <w:p w14:paraId="227320F5" w14:textId="75834611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400,00</w:t>
            </w:r>
            <w:r w:rsidRPr="007671A3">
              <w:rPr>
                <w:rFonts w:ascii="Angsana New" w:hAnsi="Angsana New" w:hint="cs"/>
                <w:sz w:val="30"/>
                <w:szCs w:val="30"/>
              </w:rPr>
              <w:t>0</w:t>
            </w:r>
          </w:p>
        </w:tc>
      </w:tr>
      <w:tr w:rsidR="001F7C19" w:rsidRPr="007671A3" w14:paraId="79478BB9" w14:textId="77777777" w:rsidTr="007E526C">
        <w:tc>
          <w:tcPr>
            <w:tcW w:w="1630" w:type="pct"/>
          </w:tcPr>
          <w:p w14:paraId="41C3A974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51" w:type="pct"/>
          </w:tcPr>
          <w:p w14:paraId="0A489658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DBC6139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EEA8479" w14:textId="77777777" w:rsidR="001F7C19" w:rsidRPr="001F7C19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jc w:val="center"/>
              <w:rPr>
                <w:cs/>
              </w:rPr>
            </w:pPr>
          </w:p>
        </w:tc>
        <w:tc>
          <w:tcPr>
            <w:tcW w:w="129" w:type="pct"/>
          </w:tcPr>
          <w:p w14:paraId="65E8FBB5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</w:tcPr>
          <w:p w14:paraId="360D4238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" w:type="pct"/>
          </w:tcPr>
          <w:p w14:paraId="35B234A9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09B1AD4" w14:textId="77777777" w:rsidR="001F7C19" w:rsidRPr="001E6728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29" w:type="pct"/>
          </w:tcPr>
          <w:p w14:paraId="2960EBEB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4752FE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F7C19" w:rsidRPr="007671A3" w14:paraId="45790903" w14:textId="77777777" w:rsidTr="007E526C">
        <w:tc>
          <w:tcPr>
            <w:tcW w:w="1630" w:type="pct"/>
          </w:tcPr>
          <w:p w14:paraId="48C833EA" w14:textId="77777777" w:rsidR="001F7C19" w:rsidRPr="007671A3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  หุ้นสามัญ</w:t>
            </w:r>
          </w:p>
        </w:tc>
        <w:tc>
          <w:tcPr>
            <w:tcW w:w="451" w:type="pct"/>
          </w:tcPr>
          <w:p w14:paraId="437C6DA7" w14:textId="77777777" w:rsidR="001F7C19" w:rsidRPr="006E7C81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E7C81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9" w:type="pct"/>
          </w:tcPr>
          <w:p w14:paraId="17876AC0" w14:textId="77777777" w:rsidR="001F7C19" w:rsidRPr="007671A3" w:rsidRDefault="001F7C19" w:rsidP="001F7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4116FB60" w14:textId="4A459475" w:rsidR="001F7C19" w:rsidRPr="001F7C19" w:rsidRDefault="00DE3883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04"/>
              </w:tabs>
              <w:spacing w:line="380" w:lineRule="exact"/>
              <w:ind w:right="-108"/>
              <w:jc w:val="center"/>
              <w:rPr>
                <w:b/>
                <w:bCs/>
                <w:cs/>
              </w:rPr>
            </w:pPr>
            <w:r w:rsidRPr="00DE3883">
              <w:rPr>
                <w:b/>
                <w:bCs/>
                <w:lang w:val="en-US"/>
              </w:rPr>
              <w:t>400</w:t>
            </w:r>
            <w:r w:rsidR="001F7C19" w:rsidRPr="001F7C19">
              <w:rPr>
                <w:b/>
                <w:bCs/>
                <w:cs/>
              </w:rPr>
              <w:t>,</w:t>
            </w:r>
            <w:r w:rsidRPr="00DE3883">
              <w:rPr>
                <w:b/>
                <w:bCs/>
                <w:lang w:val="en-US"/>
              </w:rPr>
              <w:t>000</w:t>
            </w:r>
          </w:p>
        </w:tc>
        <w:tc>
          <w:tcPr>
            <w:tcW w:w="129" w:type="pct"/>
          </w:tcPr>
          <w:p w14:paraId="29B6717C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572C7331" w14:textId="50537F3B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C19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  <w:tc>
          <w:tcPr>
            <w:tcW w:w="129" w:type="pct"/>
          </w:tcPr>
          <w:p w14:paraId="5F4C1423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4AD6DCB" w14:textId="56071444" w:rsidR="001F7C19" w:rsidRPr="001F7C19" w:rsidRDefault="001F7C19" w:rsidP="001F7C19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551"/>
                <w:tab w:val="left" w:pos="722"/>
              </w:tabs>
              <w:spacing w:line="380" w:lineRule="exact"/>
              <w:ind w:right="-219"/>
              <w:jc w:val="center"/>
              <w:rPr>
                <w:b/>
                <w:bCs/>
                <w:color w:val="000000"/>
                <w:lang w:val="en-US"/>
              </w:rPr>
            </w:pPr>
            <w:r w:rsidRPr="001F7C19">
              <w:rPr>
                <w:b/>
                <w:bCs/>
                <w:color w:val="000000"/>
                <w:lang w:val="en-US"/>
              </w:rPr>
              <w:t>400,000</w:t>
            </w:r>
          </w:p>
        </w:tc>
        <w:tc>
          <w:tcPr>
            <w:tcW w:w="129" w:type="pct"/>
          </w:tcPr>
          <w:p w14:paraId="0C59A784" w14:textId="77777777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</w:tcPr>
          <w:p w14:paraId="667C3137" w14:textId="5407E4BD" w:rsidR="001F7C19" w:rsidRPr="001F7C19" w:rsidRDefault="001F7C19" w:rsidP="001F7C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19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F7C19">
              <w:rPr>
                <w:rFonts w:ascii="Angsana New" w:hAnsi="Angsana New"/>
                <w:b/>
                <w:bCs/>
                <w:sz w:val="30"/>
                <w:szCs w:val="30"/>
              </w:rPr>
              <w:t>400,000</w:t>
            </w:r>
          </w:p>
        </w:tc>
      </w:tr>
    </w:tbl>
    <w:p w14:paraId="4F5B7F7F" w14:textId="77777777" w:rsidR="00F45229" w:rsidRPr="007671A3" w:rsidRDefault="00F45229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43708F3" w14:textId="77777777" w:rsidR="00AF3E6C" w:rsidRPr="007671A3" w:rsidRDefault="002951C6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19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AF3E6C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ส่วนเกินทุนและสำรอง</w:t>
      </w:r>
    </w:p>
    <w:p w14:paraId="4E5F15A3" w14:textId="77777777" w:rsidR="000C40DF" w:rsidRPr="007671A3" w:rsidRDefault="000C40DF" w:rsidP="00AF3E6C">
      <w:pPr>
        <w:ind w:left="540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0CDF35F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ส่วนเกินมูลค่าหุ้น</w:t>
      </w:r>
    </w:p>
    <w:p w14:paraId="67FE3F3A" w14:textId="77777777" w:rsidR="000C40DF" w:rsidRPr="007671A3" w:rsidRDefault="000C40DF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pacing w:val="-22"/>
          <w:sz w:val="30"/>
          <w:szCs w:val="30"/>
        </w:rPr>
      </w:pPr>
    </w:p>
    <w:p w14:paraId="1FCC8B5C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pacing w:val="-22"/>
          <w:sz w:val="30"/>
          <w:szCs w:val="30"/>
          <w:cs/>
        </w:rPr>
        <w:t>ตาม</w:t>
      </w:r>
      <w:r w:rsidRPr="007671A3">
        <w:rPr>
          <w:rFonts w:ascii="Angsana New" w:hAnsi="Angsana New"/>
          <w:sz w:val="30"/>
          <w:szCs w:val="30"/>
          <w:cs/>
        </w:rPr>
        <w:t xml:space="preserve">บทบัญญัติแห่งพระราชบัญญัติบริษัทมหาชนจำกัด พ.ศ. </w:t>
      </w:r>
      <w:r w:rsidR="00CA2CC9" w:rsidRPr="007671A3">
        <w:rPr>
          <w:rFonts w:ascii="Angsana New" w:hAnsi="Angsana New"/>
          <w:sz w:val="30"/>
          <w:szCs w:val="30"/>
        </w:rPr>
        <w:t xml:space="preserve">2535 </w:t>
      </w:r>
      <w:r w:rsidRPr="007671A3">
        <w:rPr>
          <w:rFonts w:ascii="Angsana New" w:hAnsi="Angsana New"/>
          <w:sz w:val="30"/>
          <w:szCs w:val="30"/>
          <w:cs/>
        </w:rPr>
        <w:t xml:space="preserve">มาตรา </w:t>
      </w:r>
      <w:r w:rsidR="00CA2CC9" w:rsidRPr="007671A3">
        <w:rPr>
          <w:rFonts w:ascii="Angsana New" w:hAnsi="Angsana New"/>
          <w:sz w:val="30"/>
          <w:szCs w:val="30"/>
        </w:rPr>
        <w:t xml:space="preserve">51 </w:t>
      </w:r>
      <w:r w:rsidRPr="007671A3">
        <w:rPr>
          <w:rFonts w:ascii="Angsana New" w:hAnsi="Angsana New"/>
          <w:sz w:val="30"/>
          <w:szCs w:val="30"/>
          <w:cs/>
        </w:rPr>
        <w:t>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</w:t>
      </w:r>
      <w:r w:rsidRPr="007671A3">
        <w:rPr>
          <w:rFonts w:ascii="Angsana New" w:hAnsi="Angsana New"/>
          <w:sz w:val="30"/>
          <w:szCs w:val="30"/>
        </w:rPr>
        <w:t>”)</w:t>
      </w:r>
      <w:r w:rsidR="00B620A2" w:rsidRPr="007671A3">
        <w:rPr>
          <w:rFonts w:ascii="Angsana New" w:hAnsi="Angsana New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50B027F" w14:textId="77777777" w:rsidR="00680FD8" w:rsidRPr="007671A3" w:rsidRDefault="00680FD8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26B6CD9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outlineLvl w:val="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สำรองตามกฎหมาย</w:t>
      </w:r>
    </w:p>
    <w:p w14:paraId="3E3B88D7" w14:textId="77777777" w:rsidR="00AA3870" w:rsidRPr="007671A3" w:rsidRDefault="00AA3870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CFD68F0" w14:textId="77777777" w:rsidR="00AF3E6C" w:rsidRPr="007671A3" w:rsidRDefault="00AF3E6C" w:rsidP="00EC6F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814F68">
        <w:rPr>
          <w:rFonts w:ascii="Angsana New" w:hAnsi="Angsana New"/>
          <w:spacing w:val="8"/>
          <w:sz w:val="30"/>
          <w:szCs w:val="30"/>
          <w:cs/>
        </w:rPr>
        <w:t>ตามบทบัญญัติแห่ง</w:t>
      </w:r>
      <w:r w:rsidRPr="00814F68">
        <w:rPr>
          <w:rFonts w:ascii="Angsana New" w:hAnsi="Angsana New"/>
          <w:spacing w:val="4"/>
          <w:sz w:val="30"/>
          <w:szCs w:val="30"/>
          <w:cs/>
        </w:rPr>
        <w:t xml:space="preserve">พระราชบัญญัติบริษัทมหาชนจำกัด พ.ศ. </w:t>
      </w:r>
      <w:r w:rsidRPr="00814F68">
        <w:rPr>
          <w:rFonts w:ascii="Angsana New" w:hAnsi="Angsana New"/>
          <w:spacing w:val="4"/>
          <w:sz w:val="30"/>
          <w:szCs w:val="30"/>
        </w:rPr>
        <w:t>2535</w:t>
      </w:r>
      <w:r w:rsidRPr="00814F68">
        <w:rPr>
          <w:rFonts w:ascii="Angsana New" w:hAnsi="Angsana New"/>
          <w:spacing w:val="4"/>
          <w:sz w:val="30"/>
          <w:szCs w:val="30"/>
          <w:cs/>
        </w:rPr>
        <w:t xml:space="preserve"> มาตรา </w:t>
      </w:r>
      <w:r w:rsidRPr="00814F68">
        <w:rPr>
          <w:rFonts w:ascii="Angsana New" w:hAnsi="Angsana New"/>
          <w:spacing w:val="4"/>
          <w:sz w:val="30"/>
          <w:szCs w:val="30"/>
        </w:rPr>
        <w:t>116</w:t>
      </w:r>
      <w:r w:rsidRPr="00814F68">
        <w:rPr>
          <w:rFonts w:ascii="Angsana New" w:hAnsi="Angsana New"/>
          <w:spacing w:val="4"/>
          <w:sz w:val="30"/>
          <w:szCs w:val="30"/>
          <w:cs/>
        </w:rPr>
        <w:t xml:space="preserve"> บริษัทจะต้องจัดสรรทุนสำรอง</w:t>
      </w:r>
      <w:r w:rsidRPr="007671A3">
        <w:rPr>
          <w:rFonts w:ascii="Angsana New" w:hAnsi="Angsana New"/>
          <w:sz w:val="30"/>
          <w:szCs w:val="30"/>
          <w:cs/>
        </w:rPr>
        <w:t xml:space="preserve"> (</w:t>
      </w:r>
      <w:r w:rsidRPr="007671A3">
        <w:rPr>
          <w:rFonts w:ascii="Angsana New" w:hAnsi="Angsana New"/>
          <w:sz w:val="30"/>
          <w:szCs w:val="30"/>
        </w:rPr>
        <w:t>“</w:t>
      </w:r>
      <w:r w:rsidRPr="007671A3">
        <w:rPr>
          <w:rFonts w:ascii="Angsana New" w:hAnsi="Angsana New"/>
          <w:sz w:val="30"/>
          <w:szCs w:val="30"/>
          <w:cs/>
        </w:rPr>
        <w:t>สำรองตามกฎหมาย</w:t>
      </w:r>
      <w:r w:rsidRPr="007671A3">
        <w:rPr>
          <w:rFonts w:ascii="Angsana New" w:hAnsi="Angsana New"/>
          <w:sz w:val="30"/>
          <w:szCs w:val="30"/>
        </w:rPr>
        <w:t>”</w:t>
      </w:r>
      <w:r w:rsidRPr="007671A3">
        <w:rPr>
          <w:rFonts w:ascii="Angsana New" w:hAnsi="Angsana New"/>
          <w:sz w:val="30"/>
          <w:szCs w:val="30"/>
          <w:cs/>
        </w:rPr>
        <w:t xml:space="preserve">) อย่างน้อยร้อยละ </w:t>
      </w:r>
      <w:r w:rsidRPr="007671A3">
        <w:rPr>
          <w:rFonts w:ascii="Angsana New" w:hAnsi="Angsana New"/>
          <w:sz w:val="30"/>
          <w:szCs w:val="30"/>
        </w:rPr>
        <w:t xml:space="preserve">5 </w:t>
      </w:r>
      <w:r w:rsidRPr="007671A3">
        <w:rPr>
          <w:rFonts w:ascii="Angsana New" w:hAnsi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671A3">
        <w:rPr>
          <w:rFonts w:ascii="Angsana New" w:hAnsi="Angsana New"/>
          <w:sz w:val="30"/>
          <w:szCs w:val="30"/>
        </w:rPr>
        <w:t xml:space="preserve">10 </w:t>
      </w:r>
      <w:r w:rsidRPr="007671A3">
        <w:rPr>
          <w:rFonts w:ascii="Angsana New" w:hAnsi="Angsana New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70AF87F1" w14:textId="77777777" w:rsidR="005B3B34" w:rsidRPr="007671A3" w:rsidRDefault="00F1391B" w:rsidP="00C478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br w:type="page"/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ข้อมูล</w:t>
      </w:r>
      <w:r w:rsidR="00B451FB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ตามส่วนงานธุรกิจ</w:t>
      </w:r>
    </w:p>
    <w:p w14:paraId="18FF10B4" w14:textId="77777777" w:rsidR="000C40DF" w:rsidRPr="007671A3" w:rsidRDefault="000C40DF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C308F74" w14:textId="2D0B81FA" w:rsidR="005B3B34" w:rsidRPr="007671A3" w:rsidRDefault="006E68F2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006AC4">
        <w:rPr>
          <w:rFonts w:ascii="Angsana New" w:hAnsi="Angsana New"/>
          <w:b/>
          <w:spacing w:val="4"/>
          <w:sz w:val="30"/>
          <w:szCs w:val="30"/>
          <w:cs/>
        </w:rPr>
        <w:t>กลุ่มบริษัท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 xml:space="preserve">ดำเนินกิจการในส่วนงานเดียว คือ 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ธุรกิจ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ผลิต</w:t>
      </w:r>
      <w:r w:rsidR="0059384F" w:rsidRPr="00006AC4">
        <w:rPr>
          <w:rFonts w:ascii="Angsana New" w:hAnsi="Angsana New"/>
          <w:b/>
          <w:spacing w:val="4"/>
          <w:sz w:val="30"/>
          <w:szCs w:val="30"/>
          <w:cs/>
        </w:rPr>
        <w:t>และจำหน่ายอิฐมวลเบา แผ่นผนัง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พื้นคอนกรีต</w:t>
      </w:r>
      <w:r w:rsidR="00006AC4" w:rsidRPr="00006AC4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>มวลเบา</w:t>
      </w:r>
      <w:r w:rsidR="005B3B34" w:rsidRPr="007671A3">
        <w:rPr>
          <w:rFonts w:ascii="Angsana New" w:hAnsi="Angsana New"/>
          <w:b/>
          <w:sz w:val="30"/>
          <w:szCs w:val="30"/>
          <w:cs/>
        </w:rPr>
        <w:t xml:space="preserve"> 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และคานทับหลังมวลเบา</w:t>
      </w:r>
      <w:r w:rsidR="0081365C" w:rsidRPr="00006AC4">
        <w:rPr>
          <w:rFonts w:ascii="Angsana New" w:hAnsi="Angsana New"/>
          <w:b/>
          <w:spacing w:val="4"/>
          <w:sz w:val="30"/>
          <w:szCs w:val="30"/>
        </w:rPr>
        <w:t xml:space="preserve"> </w:t>
      </w:r>
      <w:r w:rsidR="0081365C" w:rsidRPr="00006AC4">
        <w:rPr>
          <w:rFonts w:ascii="Angsana New" w:hAnsi="Angsana New"/>
          <w:b/>
          <w:spacing w:val="4"/>
          <w:sz w:val="30"/>
          <w:szCs w:val="30"/>
          <w:cs/>
        </w:rPr>
        <w:t>ซึ่งมีลักษณะเชิงเศรษฐกิจและผลิตภัณฑ์คล้ายคลึงกัน</w:t>
      </w:r>
      <w:r w:rsidR="00C2698D" w:rsidRPr="00006AC4">
        <w:rPr>
          <w:rFonts w:ascii="Angsana New" w:hAnsi="Angsana New"/>
          <w:b/>
          <w:spacing w:val="4"/>
          <w:sz w:val="30"/>
          <w:szCs w:val="30"/>
          <w:cs/>
        </w:rPr>
        <w:t xml:space="preserve"> </w:t>
      </w:r>
      <w:r w:rsidR="005B3B34" w:rsidRPr="00006AC4">
        <w:rPr>
          <w:rFonts w:ascii="Angsana New" w:hAnsi="Angsana New"/>
          <w:b/>
          <w:spacing w:val="4"/>
          <w:sz w:val="30"/>
          <w:szCs w:val="30"/>
          <w:cs/>
        </w:rPr>
        <w:t>ดังนั้นฝ่ายบริหารจึงพิจารณาว่า</w:t>
      </w: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5B3B34" w:rsidRPr="007671A3">
        <w:rPr>
          <w:rFonts w:ascii="Angsana New" w:hAnsi="Angsana New"/>
          <w:b/>
          <w:sz w:val="30"/>
          <w:szCs w:val="30"/>
          <w:cs/>
        </w:rPr>
        <w:t>มีส่วนงาน</w:t>
      </w:r>
      <w:r w:rsidR="0059384F" w:rsidRPr="007671A3">
        <w:rPr>
          <w:rFonts w:ascii="Angsana New" w:hAnsi="Angsana New"/>
          <w:b/>
          <w:sz w:val="30"/>
          <w:szCs w:val="30"/>
          <w:cs/>
        </w:rPr>
        <w:t>ธุรกิจ</w:t>
      </w:r>
      <w:r w:rsidR="00C2698D" w:rsidRPr="007671A3">
        <w:rPr>
          <w:rFonts w:ascii="Angsana New" w:hAnsi="Angsana New"/>
          <w:b/>
          <w:sz w:val="30"/>
          <w:szCs w:val="30"/>
          <w:cs/>
        </w:rPr>
        <w:t>ที่</w:t>
      </w:r>
      <w:r w:rsidR="0081365C" w:rsidRPr="007671A3">
        <w:rPr>
          <w:rFonts w:ascii="Angsana New" w:hAnsi="Angsana New"/>
          <w:b/>
          <w:sz w:val="30"/>
          <w:szCs w:val="30"/>
          <w:cs/>
        </w:rPr>
        <w:t>รายงาน</w:t>
      </w:r>
      <w:r w:rsidR="005B3B34" w:rsidRPr="007671A3">
        <w:rPr>
          <w:rFonts w:ascii="Angsana New" w:hAnsi="Angsana New"/>
          <w:b/>
          <w:sz w:val="30"/>
          <w:szCs w:val="30"/>
          <w:cs/>
        </w:rPr>
        <w:t xml:space="preserve">เพียงส่วนงานเดียว  </w:t>
      </w:r>
    </w:p>
    <w:p w14:paraId="3DFC023F" w14:textId="77777777" w:rsidR="005B3B34" w:rsidRPr="007671A3" w:rsidRDefault="005B3B34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07EF1211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ส่วนงานภูมิศาสตร์</w:t>
      </w:r>
    </w:p>
    <w:p w14:paraId="7994CE38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5CB83573" w14:textId="76D20A07" w:rsidR="005B3B34" w:rsidRPr="007671A3" w:rsidRDefault="006E68F2" w:rsidP="0081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</w:rPr>
      </w:pPr>
      <w:r>
        <w:rPr>
          <w:rFonts w:ascii="Angsana New" w:hAnsi="Angsana New"/>
          <w:b/>
          <w:sz w:val="30"/>
          <w:szCs w:val="30"/>
          <w:cs/>
        </w:rPr>
        <w:t>กลุ่มบริษัท</w:t>
      </w:r>
      <w:r w:rsidR="005B3B34" w:rsidRPr="007671A3">
        <w:rPr>
          <w:rFonts w:ascii="Angsana New" w:hAnsi="Angsana New"/>
          <w:b/>
          <w:sz w:val="30"/>
          <w:szCs w:val="30"/>
          <w:cs/>
        </w:rPr>
        <w:t>มีส่วนงานภูมิศาสตร์ในประเทศและต่างประเทศจากการส่งออก</w:t>
      </w:r>
      <w:r w:rsidR="000A3447" w:rsidRPr="007671A3">
        <w:rPr>
          <w:rFonts w:ascii="Angsana New" w:hAnsi="Angsana New"/>
          <w:color w:val="FFFFFF"/>
          <w:sz w:val="30"/>
          <w:szCs w:val="30"/>
        </w:rPr>
        <w:t>a</w:t>
      </w:r>
      <w:r w:rsidR="002464A3">
        <w:rPr>
          <w:rFonts w:ascii="Angsana New" w:hAnsi="Angsana New" w:hint="cs"/>
          <w:b/>
          <w:sz w:val="30"/>
          <w:szCs w:val="30"/>
          <w:cs/>
        </w:rPr>
        <w:t xml:space="preserve">โดยนำเสนอข้อมูลเกี่ยวกับการจำแนกส่วนงานภูมิศาสตร์สำหรับรายการรายได้จากการขายที่มีมูลค่าเป็นสาระสำคัญ โดยรายได้จากการขายตามส่วนงานแยกตามที่ตั้งทางภูมิศาสตร์ของลูกค้า </w:t>
      </w:r>
    </w:p>
    <w:p w14:paraId="21E76767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78D99CA4" w14:textId="3256443B" w:rsidR="006C482D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 w:hint="cs"/>
          <w:bCs/>
          <w:i/>
          <w:iCs/>
          <w:sz w:val="30"/>
          <w:szCs w:val="30"/>
          <w:cs/>
        </w:rPr>
        <w:t>ข้อมูลเกี่ยวกับส่วนงานภูมิศาสตร์</w:t>
      </w:r>
    </w:p>
    <w:tbl>
      <w:tblPr>
        <w:tblW w:w="91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899"/>
        <w:gridCol w:w="1081"/>
        <w:gridCol w:w="270"/>
        <w:gridCol w:w="991"/>
        <w:gridCol w:w="268"/>
        <w:gridCol w:w="1105"/>
        <w:gridCol w:w="274"/>
        <w:gridCol w:w="972"/>
      </w:tblGrid>
      <w:tr w:rsidR="006C482D" w:rsidRPr="007671A3" w14:paraId="541CED0C" w14:textId="77777777" w:rsidTr="00153281">
        <w:tc>
          <w:tcPr>
            <w:tcW w:w="1812" w:type="pct"/>
          </w:tcPr>
          <w:p w14:paraId="0C5376F7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7907A71C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4" w:type="pct"/>
            <w:gridSpan w:val="3"/>
          </w:tcPr>
          <w:p w14:paraId="35A2E505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89"/>
              </w:tabs>
              <w:spacing w:after="0"/>
              <w:ind w:left="-108" w:right="-12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4538B06E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9" w:type="pct"/>
            <w:gridSpan w:val="3"/>
          </w:tcPr>
          <w:p w14:paraId="2AD54DF8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98"/>
              </w:tabs>
              <w:spacing w:after="0"/>
              <w:ind w:left="-95" w:right="-8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42B0B4DB" w14:textId="77777777" w:rsidTr="00153281">
        <w:tc>
          <w:tcPr>
            <w:tcW w:w="1812" w:type="pct"/>
          </w:tcPr>
          <w:p w14:paraId="74BEC9E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654E6B4" w14:textId="19FABFC2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223795C" w14:textId="20A47EC1" w:rsidR="00673C3C" w:rsidRPr="007671A3" w:rsidRDefault="00673C3C" w:rsidP="00673C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E672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7" w:type="pct"/>
            <w:vAlign w:val="bottom"/>
          </w:tcPr>
          <w:p w14:paraId="75F37C76" w14:textId="77777777" w:rsidR="00673C3C" w:rsidRPr="007671A3" w:rsidRDefault="00673C3C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39" w:type="pct"/>
          </w:tcPr>
          <w:p w14:paraId="18FAA3FF" w14:textId="3D8466F2" w:rsidR="00673C3C" w:rsidRPr="007671A3" w:rsidRDefault="00673C3C" w:rsidP="00673C3C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672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46" w:type="pct"/>
            <w:vAlign w:val="bottom"/>
          </w:tcPr>
          <w:p w14:paraId="62721B1E" w14:textId="77777777" w:rsidR="00673C3C" w:rsidRPr="007671A3" w:rsidRDefault="00673C3C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4E87318D" w14:textId="6DFE6C5C" w:rsidR="00673C3C" w:rsidRPr="007671A3" w:rsidRDefault="00673C3C" w:rsidP="00673C3C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1E6728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49" w:type="pct"/>
            <w:vAlign w:val="bottom"/>
          </w:tcPr>
          <w:p w14:paraId="3384DE64" w14:textId="77777777" w:rsidR="00673C3C" w:rsidRPr="007671A3" w:rsidRDefault="00673C3C" w:rsidP="00673C3C">
            <w:pPr>
              <w:tabs>
                <w:tab w:val="left" w:pos="54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0B5478F3" w14:textId="3071A81F" w:rsidR="00673C3C" w:rsidRPr="007671A3" w:rsidRDefault="00673C3C" w:rsidP="00673C3C">
            <w:pPr>
              <w:spacing w:line="240" w:lineRule="auto"/>
              <w:ind w:right="-108" w:hanging="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1E672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C482D" w:rsidRPr="007671A3" w14:paraId="0CCF3FD7" w14:textId="77777777" w:rsidTr="00153281">
        <w:tc>
          <w:tcPr>
            <w:tcW w:w="1812" w:type="pct"/>
          </w:tcPr>
          <w:p w14:paraId="10170057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9" w:type="pct"/>
          </w:tcPr>
          <w:p w14:paraId="5D74C7B8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99" w:type="pct"/>
            <w:gridSpan w:val="7"/>
          </w:tcPr>
          <w:p w14:paraId="641ECDEF" w14:textId="77777777" w:rsidR="006C482D" w:rsidRPr="007671A3" w:rsidRDefault="006C482D" w:rsidP="001532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21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30C3" w:rsidRPr="007671A3" w14:paraId="02CE03E0" w14:textId="77777777" w:rsidTr="006C482D">
        <w:tc>
          <w:tcPr>
            <w:tcW w:w="1812" w:type="pct"/>
          </w:tcPr>
          <w:p w14:paraId="05D0D1CF" w14:textId="2CA7DBBA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489" w:type="pct"/>
          </w:tcPr>
          <w:p w14:paraId="370D963E" w14:textId="439B3B4F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1F498A2A" w14:textId="31A0398C" w:rsidR="00B430C3" w:rsidRPr="00B430C3" w:rsidRDefault="00DE3883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 w:rsidRPr="00DE3883">
              <w:rPr>
                <w:rFonts w:hint="cs"/>
                <w:color w:val="000000"/>
                <w:lang w:val="en-US"/>
              </w:rPr>
              <w:t>1</w:t>
            </w:r>
            <w:r w:rsidR="009F7D9A">
              <w:rPr>
                <w:color w:val="000000"/>
                <w:lang w:val="en-US"/>
              </w:rPr>
              <w:t>,948,253</w:t>
            </w:r>
          </w:p>
        </w:tc>
        <w:tc>
          <w:tcPr>
            <w:tcW w:w="147" w:type="pct"/>
          </w:tcPr>
          <w:p w14:paraId="6346253A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39" w:type="pct"/>
          </w:tcPr>
          <w:p w14:paraId="150F1636" w14:textId="1A6F8434" w:rsidR="00B430C3" w:rsidRPr="007671A3" w:rsidRDefault="00B430C3" w:rsidP="009F7D9A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1,669,543</w:t>
            </w:r>
          </w:p>
        </w:tc>
        <w:tc>
          <w:tcPr>
            <w:tcW w:w="146" w:type="pct"/>
          </w:tcPr>
          <w:p w14:paraId="7ED3DDEB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20F58B71" w14:textId="64965204" w:rsidR="00B430C3" w:rsidRPr="00B430C3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9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1,607,111</w:t>
            </w:r>
          </w:p>
        </w:tc>
        <w:tc>
          <w:tcPr>
            <w:tcW w:w="149" w:type="pct"/>
          </w:tcPr>
          <w:p w14:paraId="06F32653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9120170" w14:textId="1BC1F973" w:rsidR="00B430C3" w:rsidRPr="007671A3" w:rsidRDefault="00B430C3" w:rsidP="00B430C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1,367,406</w:t>
            </w:r>
          </w:p>
        </w:tc>
      </w:tr>
      <w:tr w:rsidR="00B430C3" w:rsidRPr="007671A3" w14:paraId="198E11B8" w14:textId="77777777" w:rsidTr="006C482D">
        <w:tc>
          <w:tcPr>
            <w:tcW w:w="1812" w:type="pct"/>
          </w:tcPr>
          <w:p w14:paraId="34776837" w14:textId="79CB1DA7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ประเทศออสเตรเลีย</w:t>
            </w:r>
          </w:p>
        </w:tc>
        <w:tc>
          <w:tcPr>
            <w:tcW w:w="489" w:type="pct"/>
          </w:tcPr>
          <w:p w14:paraId="63E5D687" w14:textId="77777777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0363F401" w14:textId="60D9A7F5" w:rsidR="00B430C3" w:rsidRPr="00B430C3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117,420</w:t>
            </w:r>
          </w:p>
        </w:tc>
        <w:tc>
          <w:tcPr>
            <w:tcW w:w="147" w:type="pct"/>
          </w:tcPr>
          <w:p w14:paraId="2C94809D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5816CDFE" w14:textId="1042FACE" w:rsidR="00B430C3" w:rsidRPr="007671A3" w:rsidRDefault="00B430C3" w:rsidP="00B430C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252,069</w:t>
            </w:r>
          </w:p>
        </w:tc>
        <w:tc>
          <w:tcPr>
            <w:tcW w:w="146" w:type="pct"/>
          </w:tcPr>
          <w:p w14:paraId="7DE963A2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7DA0404C" w14:textId="7B7D5902" w:rsidR="00B430C3" w:rsidRPr="00B430C3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9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117,420</w:t>
            </w:r>
          </w:p>
        </w:tc>
        <w:tc>
          <w:tcPr>
            <w:tcW w:w="149" w:type="pct"/>
          </w:tcPr>
          <w:p w14:paraId="07CFACF5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452AE488" w14:textId="2F552EFB" w:rsidR="00B430C3" w:rsidRPr="007671A3" w:rsidRDefault="00B430C3" w:rsidP="00B430C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252,069</w:t>
            </w:r>
          </w:p>
        </w:tc>
      </w:tr>
      <w:tr w:rsidR="00B430C3" w:rsidRPr="007671A3" w14:paraId="2E6D3CAA" w14:textId="77777777" w:rsidTr="00153281">
        <w:tc>
          <w:tcPr>
            <w:tcW w:w="1812" w:type="pct"/>
          </w:tcPr>
          <w:p w14:paraId="00B44E2C" w14:textId="63177580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489" w:type="pct"/>
          </w:tcPr>
          <w:p w14:paraId="2027B026" w14:textId="77777777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8" w:type="pct"/>
          </w:tcPr>
          <w:p w14:paraId="2D9D6432" w14:textId="27FF7247" w:rsidR="00B430C3" w:rsidRPr="00B430C3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628</w:t>
            </w:r>
          </w:p>
        </w:tc>
        <w:tc>
          <w:tcPr>
            <w:tcW w:w="147" w:type="pct"/>
          </w:tcPr>
          <w:p w14:paraId="0A198E99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</w:tcPr>
          <w:p w14:paraId="118036CC" w14:textId="2DFDAB88" w:rsidR="00B430C3" w:rsidRPr="007671A3" w:rsidRDefault="00B430C3" w:rsidP="00B430C3">
            <w:pPr>
              <w:pStyle w:val="acctfourfigures"/>
              <w:tabs>
                <w:tab w:val="clear" w:pos="765"/>
                <w:tab w:val="decimal" w:pos="766"/>
              </w:tabs>
              <w:spacing w:line="240" w:lineRule="atLeast"/>
              <w:ind w:left="-79" w:right="-90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  <w:tc>
          <w:tcPr>
            <w:tcW w:w="146" w:type="pct"/>
          </w:tcPr>
          <w:p w14:paraId="7EC2FC92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1" w:type="pct"/>
          </w:tcPr>
          <w:p w14:paraId="19606809" w14:textId="519A0873" w:rsidR="00B430C3" w:rsidRPr="00B430C3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9"/>
              </w:tabs>
              <w:spacing w:line="380" w:lineRule="exact"/>
              <w:ind w:right="-108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393</w:t>
            </w:r>
          </w:p>
        </w:tc>
        <w:tc>
          <w:tcPr>
            <w:tcW w:w="149" w:type="pct"/>
          </w:tcPr>
          <w:p w14:paraId="2283EE39" w14:textId="77777777" w:rsidR="00B430C3" w:rsidRPr="007671A3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29" w:type="pct"/>
          </w:tcPr>
          <w:p w14:paraId="3A56C917" w14:textId="599C0893" w:rsidR="00B430C3" w:rsidRPr="007671A3" w:rsidRDefault="00B430C3" w:rsidP="00B430C3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931</w:t>
            </w:r>
          </w:p>
        </w:tc>
      </w:tr>
      <w:tr w:rsidR="00B430C3" w:rsidRPr="007671A3" w14:paraId="2A46CAAA" w14:textId="77777777" w:rsidTr="00153281">
        <w:tc>
          <w:tcPr>
            <w:tcW w:w="1812" w:type="pct"/>
          </w:tcPr>
          <w:p w14:paraId="2FBD2046" w14:textId="1603951B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89" w:type="pct"/>
          </w:tcPr>
          <w:p w14:paraId="058BE118" w14:textId="77777777" w:rsidR="00B430C3" w:rsidRPr="007671A3" w:rsidRDefault="00B430C3" w:rsidP="00B430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62470A04" w14:textId="15C4D430" w:rsidR="00B430C3" w:rsidRPr="009F7D9A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64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 w:rsidRPr="009F7D9A">
              <w:rPr>
                <w:b/>
                <w:bCs/>
                <w:color w:val="000000"/>
                <w:lang w:val="en-US"/>
              </w:rPr>
              <w:t>2,066,301</w:t>
            </w:r>
          </w:p>
        </w:tc>
        <w:tc>
          <w:tcPr>
            <w:tcW w:w="147" w:type="pct"/>
          </w:tcPr>
          <w:p w14:paraId="5A583369" w14:textId="77777777" w:rsidR="00B430C3" w:rsidRPr="009F7D9A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39" w:type="pct"/>
            <w:tcBorders>
              <w:top w:val="single" w:sz="4" w:space="0" w:color="auto"/>
              <w:bottom w:val="double" w:sz="4" w:space="0" w:color="auto"/>
            </w:tcBorders>
          </w:tcPr>
          <w:p w14:paraId="04B93BEF" w14:textId="594A231D" w:rsidR="00B430C3" w:rsidRPr="009F7D9A" w:rsidRDefault="00B430C3" w:rsidP="00B430C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9F7D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1,922,543</w:t>
            </w:r>
          </w:p>
        </w:tc>
        <w:tc>
          <w:tcPr>
            <w:tcW w:w="146" w:type="pct"/>
          </w:tcPr>
          <w:p w14:paraId="513CEBCE" w14:textId="77777777" w:rsidR="00B430C3" w:rsidRPr="009F7D9A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14:paraId="292F2F94" w14:textId="15659906" w:rsidR="00B430C3" w:rsidRPr="009F7D9A" w:rsidRDefault="009F7D9A" w:rsidP="009F7D9A">
            <w:pPr>
              <w:pStyle w:val="NormalAngsanaNew"/>
              <w:tabs>
                <w:tab w:val="clear" w:pos="360"/>
                <w:tab w:val="clear" w:pos="720"/>
                <w:tab w:val="clear" w:pos="1080"/>
                <w:tab w:val="decimal" w:pos="889"/>
              </w:tabs>
              <w:spacing w:line="380" w:lineRule="exact"/>
              <w:ind w:right="-108"/>
              <w:rPr>
                <w:b/>
                <w:bCs/>
                <w:color w:val="000000"/>
                <w:lang w:val="en-US"/>
              </w:rPr>
            </w:pPr>
            <w:r w:rsidRPr="009F7D9A">
              <w:rPr>
                <w:b/>
                <w:bCs/>
                <w:color w:val="000000"/>
                <w:lang w:val="en-US"/>
              </w:rPr>
              <w:t>1,724,924</w:t>
            </w:r>
          </w:p>
        </w:tc>
        <w:tc>
          <w:tcPr>
            <w:tcW w:w="149" w:type="pct"/>
          </w:tcPr>
          <w:p w14:paraId="12411045" w14:textId="77777777" w:rsidR="00B430C3" w:rsidRPr="009F7D9A" w:rsidRDefault="00B430C3" w:rsidP="00B430C3">
            <w:pPr>
              <w:pStyle w:val="acctfourfigures"/>
              <w:tabs>
                <w:tab w:val="clear" w:pos="765"/>
                <w:tab w:val="decimal" w:pos="778"/>
              </w:tabs>
              <w:spacing w:line="240" w:lineRule="atLeast"/>
              <w:ind w:left="-79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29" w:type="pct"/>
            <w:tcBorders>
              <w:top w:val="single" w:sz="4" w:space="0" w:color="auto"/>
              <w:bottom w:val="double" w:sz="4" w:space="0" w:color="auto"/>
            </w:tcBorders>
          </w:tcPr>
          <w:p w14:paraId="6519CFD3" w14:textId="2A3E9970" w:rsidR="00B430C3" w:rsidRPr="009F7D9A" w:rsidRDefault="00B430C3" w:rsidP="00B430C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9F7D9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1,620,406</w:t>
            </w:r>
          </w:p>
        </w:tc>
      </w:tr>
    </w:tbl>
    <w:p w14:paraId="507AA687" w14:textId="77777777" w:rsidR="006C482D" w:rsidRPr="0013566C" w:rsidRDefault="006C482D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4576A01A" w14:textId="77777777" w:rsidR="0081365C" w:rsidRPr="007671A3" w:rsidRDefault="0081365C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7671A3">
        <w:rPr>
          <w:rFonts w:ascii="Angsana New" w:hAnsi="Angsana New"/>
          <w:bCs/>
          <w:i/>
          <w:iCs/>
          <w:sz w:val="30"/>
          <w:szCs w:val="30"/>
          <w:cs/>
        </w:rPr>
        <w:t>ลูกค้ารายใหญ่</w:t>
      </w:r>
    </w:p>
    <w:p w14:paraId="72E8DC6F" w14:textId="77777777" w:rsidR="002B69D3" w:rsidRPr="0013566C" w:rsidRDefault="002B69D3" w:rsidP="006E51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6A5D8A1A" w14:textId="618BCFC1" w:rsidR="0081365C" w:rsidRPr="00500903" w:rsidRDefault="00500903" w:rsidP="00814F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="Angsana New" w:hAnsi="Angsana New"/>
          <w:b/>
          <w:sz w:val="30"/>
          <w:szCs w:val="30"/>
          <w:cs/>
        </w:rPr>
      </w:pP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รายได้จากลูกค้า</w:t>
      </w:r>
      <w:r w:rsidR="000453BF">
        <w:rPr>
          <w:rFonts w:ascii="Angsana New" w:hAnsi="Angsana New" w:hint="cs"/>
          <w:b/>
          <w:spacing w:val="-4"/>
          <w:sz w:val="30"/>
          <w:szCs w:val="30"/>
          <w:cs/>
        </w:rPr>
        <w:t>รายใหญ่</w:t>
      </w:r>
      <w:r w:rsidRPr="006912DC">
        <w:rPr>
          <w:rFonts w:ascii="Angsana New" w:hAnsi="Angsana New" w:hint="cs"/>
          <w:b/>
          <w:spacing w:val="-4"/>
          <w:sz w:val="30"/>
          <w:szCs w:val="30"/>
          <w:cs/>
        </w:rPr>
        <w:t>จากส่วนงานธุรกิจผลิตและจำหน่ายอิฐมวลเบา แผ่นผนังพื้นคอนกรีตมวลเบา แ</w:t>
      </w:r>
      <w:r w:rsidR="00D02754" w:rsidRPr="006912DC">
        <w:rPr>
          <w:rFonts w:ascii="Angsana New" w:hAnsi="Angsana New" w:hint="cs"/>
          <w:b/>
          <w:spacing w:val="-4"/>
          <w:sz w:val="30"/>
          <w:szCs w:val="30"/>
          <w:cs/>
        </w:rPr>
        <w:t>ละคานทับหลัง</w:t>
      </w:r>
      <w:r w:rsidR="00D02754">
        <w:rPr>
          <w:rFonts w:ascii="Angsana New" w:hAnsi="Angsana New" w:hint="cs"/>
          <w:b/>
          <w:sz w:val="30"/>
          <w:szCs w:val="30"/>
          <w:cs/>
        </w:rPr>
        <w:t>มวลเบาของ</w:t>
      </w:r>
      <w:r>
        <w:rPr>
          <w:rFonts w:ascii="Angsana New" w:hAnsi="Angsana New" w:hint="cs"/>
          <w:b/>
          <w:sz w:val="30"/>
          <w:szCs w:val="30"/>
          <w:cs/>
        </w:rPr>
        <w:t>บริษัทเป็น</w:t>
      </w:r>
      <w:r w:rsidRPr="00777430">
        <w:rPr>
          <w:rFonts w:ascii="Angsana New" w:hAnsi="Angsana New" w:hint="cs"/>
          <w:b/>
          <w:sz w:val="30"/>
          <w:szCs w:val="30"/>
          <w:cs/>
        </w:rPr>
        <w:t>เงิน</w:t>
      </w:r>
      <w:r w:rsidRPr="001F4B86">
        <w:rPr>
          <w:rFonts w:ascii="Angsana New" w:hAnsi="Angsana New" w:hint="cs"/>
          <w:b/>
          <w:sz w:val="30"/>
          <w:szCs w:val="30"/>
          <w:cs/>
        </w:rPr>
        <w:t>ประมาณ</w:t>
      </w:r>
      <w:r w:rsidR="001F4B86" w:rsidRPr="001F4B86">
        <w:rPr>
          <w:rFonts w:ascii="Angsana New" w:hAnsi="Angsana New"/>
          <w:b/>
          <w:sz w:val="30"/>
          <w:szCs w:val="30"/>
        </w:rPr>
        <w:t xml:space="preserve"> </w:t>
      </w:r>
      <w:r w:rsidR="001F4B86" w:rsidRPr="001F4B86">
        <w:rPr>
          <w:rFonts w:ascii="Angsana New" w:hAnsi="Angsana New"/>
          <w:bCs/>
          <w:sz w:val="30"/>
          <w:szCs w:val="30"/>
        </w:rPr>
        <w:t>1,333</w:t>
      </w:r>
      <w:r w:rsidR="001F4B86">
        <w:rPr>
          <w:rFonts w:ascii="Angsana New" w:hAnsi="Angsana New"/>
          <w:b/>
          <w:sz w:val="30"/>
          <w:szCs w:val="30"/>
        </w:rPr>
        <w:t xml:space="preserve"> </w:t>
      </w:r>
      <w:r w:rsidRPr="001F4B86">
        <w:rPr>
          <w:rFonts w:ascii="Angsana New" w:hAnsi="Angsana New" w:hint="cs"/>
          <w:b/>
          <w:sz w:val="30"/>
          <w:szCs w:val="30"/>
          <w:cs/>
        </w:rPr>
        <w:t>ล้าน</w:t>
      </w:r>
      <w:r w:rsidRPr="00777430">
        <w:rPr>
          <w:rFonts w:ascii="Angsana New" w:hAnsi="Angsana New" w:hint="cs"/>
          <w:b/>
          <w:sz w:val="30"/>
          <w:szCs w:val="30"/>
          <w:cs/>
        </w:rPr>
        <w:t xml:space="preserve">บาท </w:t>
      </w:r>
      <w:r w:rsidRPr="00777430">
        <w:rPr>
          <w:rFonts w:ascii="Angsana New" w:hAnsi="Angsana New"/>
          <w:bCs/>
          <w:i/>
          <w:iCs/>
          <w:sz w:val="30"/>
          <w:szCs w:val="30"/>
        </w:rPr>
        <w:t>(25</w:t>
      </w:r>
      <w:r w:rsidR="00673C3C" w:rsidRPr="00777430">
        <w:rPr>
          <w:rFonts w:ascii="Angsana New" w:hAnsi="Angsana New"/>
          <w:bCs/>
          <w:i/>
          <w:iCs/>
          <w:sz w:val="30"/>
          <w:szCs w:val="30"/>
        </w:rPr>
        <w:t>6</w:t>
      </w:r>
      <w:r w:rsidR="00B430C3" w:rsidRPr="00777430">
        <w:rPr>
          <w:rFonts w:ascii="Angsana New" w:hAnsi="Angsana New"/>
          <w:bCs/>
          <w:i/>
          <w:iCs/>
          <w:sz w:val="30"/>
          <w:szCs w:val="30"/>
        </w:rPr>
        <w:t xml:space="preserve">1 </w:t>
      </w:r>
      <w:r w:rsidRPr="00777430">
        <w:rPr>
          <w:rFonts w:ascii="Angsana New" w:hAnsi="Angsana New"/>
          <w:bCs/>
          <w:i/>
          <w:iCs/>
          <w:sz w:val="30"/>
          <w:szCs w:val="30"/>
        </w:rPr>
        <w:t xml:space="preserve">: </w:t>
      </w:r>
      <w:r w:rsidR="00B430C3" w:rsidRPr="00777430">
        <w:rPr>
          <w:rFonts w:ascii="Angsana New" w:hAnsi="Angsana New"/>
          <w:bCs/>
          <w:i/>
          <w:iCs/>
          <w:sz w:val="30"/>
          <w:szCs w:val="30"/>
        </w:rPr>
        <w:t>1,349</w:t>
      </w:r>
      <w:r w:rsidR="00B430C3" w:rsidRPr="00777430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777430">
        <w:rPr>
          <w:rFonts w:ascii="Angsana New" w:hAnsi="Angsana New" w:hint="cs"/>
          <w:b/>
          <w:i/>
          <w:iCs/>
          <w:sz w:val="30"/>
          <w:szCs w:val="30"/>
          <w:cs/>
        </w:rPr>
        <w:t>ล้านบาท</w:t>
      </w:r>
      <w:r w:rsidRPr="00777430">
        <w:rPr>
          <w:rFonts w:ascii="Angsana New" w:hAnsi="Angsana New"/>
          <w:bCs/>
          <w:i/>
          <w:iCs/>
          <w:sz w:val="30"/>
          <w:szCs w:val="30"/>
        </w:rPr>
        <w:t xml:space="preserve">) </w:t>
      </w:r>
      <w:r w:rsidR="00D02754" w:rsidRPr="00777430">
        <w:rPr>
          <w:rFonts w:ascii="Angsana New" w:hAnsi="Angsana New" w:hint="cs"/>
          <w:b/>
          <w:sz w:val="30"/>
          <w:szCs w:val="30"/>
          <w:cs/>
        </w:rPr>
        <w:t>จากรายได้รวมของ</w:t>
      </w:r>
      <w:r w:rsidR="006E68F2" w:rsidRPr="00777430">
        <w:rPr>
          <w:rFonts w:ascii="Angsana New" w:hAnsi="Angsana New" w:hint="cs"/>
          <w:b/>
          <w:sz w:val="30"/>
          <w:szCs w:val="30"/>
          <w:cs/>
        </w:rPr>
        <w:t>กลุ่มบริษัท</w:t>
      </w:r>
    </w:p>
    <w:p w14:paraId="21880A59" w14:textId="36785A33" w:rsidR="0013566C" w:rsidRDefault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20"/>
          <w:szCs w:val="20"/>
          <w:cs/>
        </w:rPr>
      </w:pPr>
      <w:r>
        <w:rPr>
          <w:rFonts w:ascii="Angsana New" w:hAnsi="Angsana New"/>
          <w:b/>
          <w:bCs/>
          <w:color w:val="000000"/>
          <w:sz w:val="20"/>
          <w:szCs w:val="20"/>
          <w:cs/>
        </w:rPr>
        <w:br w:type="page"/>
      </w:r>
    </w:p>
    <w:p w14:paraId="7B01B851" w14:textId="77777777" w:rsidR="005B3B34" w:rsidRPr="007671A3" w:rsidRDefault="001054C3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1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รายได้อื่น</w:t>
      </w:r>
    </w:p>
    <w:p w14:paraId="0C090047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24"/>
        <w:gridCol w:w="1179"/>
        <w:gridCol w:w="189"/>
        <w:gridCol w:w="1143"/>
        <w:gridCol w:w="189"/>
        <w:gridCol w:w="1170"/>
        <w:gridCol w:w="180"/>
        <w:gridCol w:w="1197"/>
      </w:tblGrid>
      <w:tr w:rsidR="005B3B34" w:rsidRPr="007671A3" w14:paraId="124A47A1" w14:textId="77777777" w:rsidTr="0035720B">
        <w:trPr>
          <w:cantSplit/>
          <w:tblHeader/>
        </w:trPr>
        <w:tc>
          <w:tcPr>
            <w:tcW w:w="3924" w:type="dxa"/>
          </w:tcPr>
          <w:p w14:paraId="505C5937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01D78061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4364C435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7" w:type="dxa"/>
            <w:gridSpan w:val="3"/>
          </w:tcPr>
          <w:p w14:paraId="0BC7FD3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39B08094" w14:textId="77777777" w:rsidTr="0035720B">
        <w:trPr>
          <w:cantSplit/>
          <w:tblHeader/>
        </w:trPr>
        <w:tc>
          <w:tcPr>
            <w:tcW w:w="3924" w:type="dxa"/>
          </w:tcPr>
          <w:p w14:paraId="46AAAFBF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1D251E70" w14:textId="09F1298F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424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340D5F51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</w:tcPr>
          <w:p w14:paraId="000E7BD9" w14:textId="7AA51722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42484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46B1EA01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6B0EB8" w14:textId="76A2831F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4248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50206E9A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073FE7E9" w14:textId="6A13AD0B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42484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62516A17" w14:textId="77777777" w:rsidTr="0035720B">
        <w:trPr>
          <w:cantSplit/>
        </w:trPr>
        <w:tc>
          <w:tcPr>
            <w:tcW w:w="3924" w:type="dxa"/>
          </w:tcPr>
          <w:p w14:paraId="43418AAD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4471F1AE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A16B6" w:rsidRPr="007671A3" w14:paraId="2AC57F06" w14:textId="77777777" w:rsidTr="0035720B">
        <w:trPr>
          <w:cantSplit/>
        </w:trPr>
        <w:tc>
          <w:tcPr>
            <w:tcW w:w="3924" w:type="dxa"/>
          </w:tcPr>
          <w:p w14:paraId="2CFD4FAF" w14:textId="2B86B983" w:rsidR="008A16B6" w:rsidRPr="007671A3" w:rsidRDefault="008A16B6" w:rsidP="008A16B6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179" w:type="dxa"/>
            <w:shd w:val="clear" w:color="auto" w:fill="auto"/>
          </w:tcPr>
          <w:p w14:paraId="0CE6C392" w14:textId="60B99324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0BE96719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1424E042" w14:textId="6E29F3B4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</w:t>
            </w:r>
            <w:r w:rsidRPr="007671A3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5BC03F7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8F0F936" w14:textId="7F4146DE" w:rsidR="008A16B6" w:rsidRPr="007671A3" w:rsidRDefault="00DE3883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13</w:t>
            </w:r>
            <w:r w:rsidR="001A63F8">
              <w:rPr>
                <w:rFonts w:ascii="Angsana New" w:hAnsi="Angsana New"/>
                <w:sz w:val="30"/>
                <w:szCs w:val="30"/>
              </w:rPr>
              <w:t>,440</w:t>
            </w:r>
          </w:p>
        </w:tc>
        <w:tc>
          <w:tcPr>
            <w:tcW w:w="180" w:type="dxa"/>
          </w:tcPr>
          <w:p w14:paraId="4F958EB1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79002BB" w14:textId="5D6D0C7C" w:rsidR="008A16B6" w:rsidRPr="007671A3" w:rsidRDefault="008A16B6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13,560</w:t>
            </w:r>
          </w:p>
        </w:tc>
      </w:tr>
      <w:tr w:rsidR="008A16B6" w:rsidRPr="007671A3" w14:paraId="202F17E2" w14:textId="77777777" w:rsidTr="0035720B">
        <w:trPr>
          <w:cantSplit/>
        </w:trPr>
        <w:tc>
          <w:tcPr>
            <w:tcW w:w="3924" w:type="dxa"/>
          </w:tcPr>
          <w:p w14:paraId="1B315882" w14:textId="6A8798C0" w:rsidR="008A16B6" w:rsidRPr="007671A3" w:rsidRDefault="008A16B6" w:rsidP="008A16B6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E21D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ค่าเครื่องหมายการค้า</w:t>
            </w:r>
          </w:p>
        </w:tc>
        <w:tc>
          <w:tcPr>
            <w:tcW w:w="1179" w:type="dxa"/>
            <w:shd w:val="clear" w:color="auto" w:fill="auto"/>
          </w:tcPr>
          <w:p w14:paraId="4F1D43A0" w14:textId="4A4EC77C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30B82725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3C27E00" w14:textId="71C40B24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          -</w:t>
            </w:r>
          </w:p>
        </w:tc>
        <w:tc>
          <w:tcPr>
            <w:tcW w:w="189" w:type="dxa"/>
          </w:tcPr>
          <w:p w14:paraId="77688B61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0B81016" w14:textId="4FD4972A" w:rsidR="008A16B6" w:rsidRPr="007671A3" w:rsidRDefault="001A63F8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6,482</w:t>
            </w:r>
          </w:p>
        </w:tc>
        <w:tc>
          <w:tcPr>
            <w:tcW w:w="180" w:type="dxa"/>
          </w:tcPr>
          <w:p w14:paraId="304DDB9C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5EEAB51" w14:textId="74D7A50D" w:rsidR="008A16B6" w:rsidRPr="007671A3" w:rsidRDefault="008A16B6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6,681</w:t>
            </w:r>
          </w:p>
        </w:tc>
      </w:tr>
      <w:tr w:rsidR="008A16B6" w:rsidRPr="007671A3" w14:paraId="78F99350" w14:textId="77777777" w:rsidTr="0035720B">
        <w:trPr>
          <w:cantSplit/>
        </w:trPr>
        <w:tc>
          <w:tcPr>
            <w:tcW w:w="3924" w:type="dxa"/>
          </w:tcPr>
          <w:p w14:paraId="75A6E0C5" w14:textId="3C8268FD" w:rsidR="008A16B6" w:rsidRPr="007671A3" w:rsidRDefault="00F81C0F" w:rsidP="008A16B6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รายได้จากการขนส่ง</w:t>
            </w:r>
          </w:p>
        </w:tc>
        <w:tc>
          <w:tcPr>
            <w:tcW w:w="1179" w:type="dxa"/>
            <w:shd w:val="clear" w:color="auto" w:fill="auto"/>
          </w:tcPr>
          <w:p w14:paraId="1E09CC5F" w14:textId="0FD1883B" w:rsidR="008A16B6" w:rsidRPr="007671A3" w:rsidRDefault="003F7480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3,837</w:t>
            </w:r>
          </w:p>
        </w:tc>
        <w:tc>
          <w:tcPr>
            <w:tcW w:w="189" w:type="dxa"/>
            <w:shd w:val="clear" w:color="auto" w:fill="auto"/>
          </w:tcPr>
          <w:p w14:paraId="78F21414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79F92C9D" w14:textId="13511856" w:rsidR="008A16B6" w:rsidRPr="007671A3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</w:tcPr>
          <w:p w14:paraId="67316BDC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E03B541" w14:textId="4CB6A308" w:rsidR="008A16B6" w:rsidRPr="007671A3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508</w:t>
            </w:r>
          </w:p>
        </w:tc>
        <w:tc>
          <w:tcPr>
            <w:tcW w:w="180" w:type="dxa"/>
          </w:tcPr>
          <w:p w14:paraId="1F4D72C1" w14:textId="77777777" w:rsidR="008A16B6" w:rsidRPr="007671A3" w:rsidRDefault="008A16B6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79381E91" w14:textId="1599549B" w:rsidR="008A16B6" w:rsidRPr="007671A3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E1FBD" w:rsidRPr="007671A3" w14:paraId="0997C8F1" w14:textId="77777777" w:rsidTr="0035720B">
        <w:trPr>
          <w:cantSplit/>
        </w:trPr>
        <w:tc>
          <w:tcPr>
            <w:tcW w:w="3924" w:type="dxa"/>
          </w:tcPr>
          <w:p w14:paraId="3C51ED80" w14:textId="1D909790" w:rsidR="00DE1FBD" w:rsidRDefault="00DE1FBD" w:rsidP="008A16B6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1179" w:type="dxa"/>
            <w:shd w:val="clear" w:color="auto" w:fill="auto"/>
          </w:tcPr>
          <w:p w14:paraId="2E110F0F" w14:textId="21099C6D" w:rsidR="00DE1FBD" w:rsidRDefault="003F7480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3,128</w:t>
            </w:r>
          </w:p>
        </w:tc>
        <w:tc>
          <w:tcPr>
            <w:tcW w:w="189" w:type="dxa"/>
            <w:shd w:val="clear" w:color="auto" w:fill="auto"/>
          </w:tcPr>
          <w:p w14:paraId="5F7B834C" w14:textId="77777777" w:rsidR="00DE1FBD" w:rsidRPr="007671A3" w:rsidRDefault="00DE1FBD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2068D413" w14:textId="50224D1A" w:rsidR="00DE1FBD" w:rsidRDefault="002737D7" w:rsidP="00273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1,020</w:t>
            </w:r>
          </w:p>
        </w:tc>
        <w:tc>
          <w:tcPr>
            <w:tcW w:w="189" w:type="dxa"/>
          </w:tcPr>
          <w:p w14:paraId="709CB218" w14:textId="77777777" w:rsidR="00DE1FBD" w:rsidRPr="007671A3" w:rsidRDefault="00DE1FBD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66930B7" w14:textId="71433699" w:rsidR="00DE1FBD" w:rsidRDefault="002737D7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641</w:t>
            </w:r>
          </w:p>
        </w:tc>
        <w:tc>
          <w:tcPr>
            <w:tcW w:w="180" w:type="dxa"/>
          </w:tcPr>
          <w:p w14:paraId="4C7EA8D5" w14:textId="77777777" w:rsidR="00DE1FBD" w:rsidRPr="007671A3" w:rsidRDefault="00DE1FBD" w:rsidP="008A1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21FD0BE" w14:textId="7F2DB16B" w:rsidR="00DE1FBD" w:rsidRDefault="002737D7" w:rsidP="002737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378</w:t>
            </w:r>
          </w:p>
        </w:tc>
      </w:tr>
      <w:tr w:rsidR="00F81C0F" w:rsidRPr="007671A3" w14:paraId="1A5B78D8" w14:textId="77777777" w:rsidTr="0035720B">
        <w:trPr>
          <w:cantSplit/>
        </w:trPr>
        <w:tc>
          <w:tcPr>
            <w:tcW w:w="3924" w:type="dxa"/>
          </w:tcPr>
          <w:p w14:paraId="35786338" w14:textId="52E0B20F" w:rsidR="00F81C0F" w:rsidRPr="007671A3" w:rsidRDefault="00F81C0F" w:rsidP="00F81C0F">
            <w:pPr>
              <w:spacing w:line="380" w:lineRule="exact"/>
              <w:ind w:left="38" w:right="-20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79" w:type="dxa"/>
            <w:shd w:val="clear" w:color="auto" w:fill="auto"/>
          </w:tcPr>
          <w:p w14:paraId="66832FA3" w14:textId="129988A2" w:rsidR="00F81C0F" w:rsidRDefault="003F7480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5,133</w:t>
            </w:r>
          </w:p>
        </w:tc>
        <w:tc>
          <w:tcPr>
            <w:tcW w:w="189" w:type="dxa"/>
            <w:shd w:val="clear" w:color="auto" w:fill="auto"/>
          </w:tcPr>
          <w:p w14:paraId="51C76751" w14:textId="77777777" w:rsidR="00F81C0F" w:rsidRPr="007671A3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3" w:type="dxa"/>
            <w:shd w:val="clear" w:color="auto" w:fill="auto"/>
          </w:tcPr>
          <w:p w14:paraId="69D365DD" w14:textId="7318B145" w:rsidR="00F81C0F" w:rsidRDefault="002737D7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F81C0F">
              <w:rPr>
                <w:rFonts w:ascii="Angsana New" w:hAnsi="Angsana New"/>
                <w:sz w:val="30"/>
                <w:szCs w:val="30"/>
              </w:rPr>
              <w:t>,4</w:t>
            </w:r>
            <w:r w:rsidR="003B6CA7">
              <w:rPr>
                <w:rFonts w:ascii="Angsana New" w:hAnsi="Angsana New"/>
                <w:sz w:val="30"/>
                <w:szCs w:val="30"/>
              </w:rPr>
              <w:t>65</w:t>
            </w:r>
          </w:p>
        </w:tc>
        <w:tc>
          <w:tcPr>
            <w:tcW w:w="189" w:type="dxa"/>
          </w:tcPr>
          <w:p w14:paraId="6DF7CE83" w14:textId="77777777" w:rsidR="00F81C0F" w:rsidRPr="007671A3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6BA61C3" w14:textId="67D7A083" w:rsidR="00F81C0F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2737D7"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80" w:type="dxa"/>
          </w:tcPr>
          <w:p w14:paraId="47455E84" w14:textId="77777777" w:rsidR="00F81C0F" w:rsidRPr="007671A3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4B47BE47" w14:textId="66962C58" w:rsidR="00F81C0F" w:rsidRDefault="002737D7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F81C0F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675</w:t>
            </w:r>
          </w:p>
        </w:tc>
      </w:tr>
      <w:tr w:rsidR="00F81C0F" w:rsidRPr="007671A3" w14:paraId="44546115" w14:textId="77777777" w:rsidTr="0035720B">
        <w:trPr>
          <w:cantSplit/>
        </w:trPr>
        <w:tc>
          <w:tcPr>
            <w:tcW w:w="3924" w:type="dxa"/>
          </w:tcPr>
          <w:p w14:paraId="199560F8" w14:textId="736C152E" w:rsidR="00F81C0F" w:rsidRPr="007671A3" w:rsidRDefault="00F81C0F" w:rsidP="00F81C0F">
            <w:pPr>
              <w:spacing w:line="380" w:lineRule="exact"/>
              <w:ind w:left="38"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12B5DC25" w14:textId="4659E21E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897">
              <w:rPr>
                <w:rFonts w:ascii="Angsana New" w:hAnsi="Angsana New"/>
                <w:b/>
                <w:bCs/>
                <w:sz w:val="30"/>
                <w:szCs w:val="30"/>
              </w:rPr>
              <w:t>12,098</w:t>
            </w:r>
          </w:p>
        </w:tc>
        <w:tc>
          <w:tcPr>
            <w:tcW w:w="189" w:type="dxa"/>
          </w:tcPr>
          <w:p w14:paraId="65CB26F2" w14:textId="77777777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3DA1F1E6" w14:textId="26262D7D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897">
              <w:rPr>
                <w:rFonts w:ascii="Angsana New" w:hAnsi="Angsana New"/>
                <w:b/>
                <w:bCs/>
                <w:sz w:val="30"/>
                <w:szCs w:val="30"/>
              </w:rPr>
              <w:t>2,4</w:t>
            </w:r>
            <w:r w:rsidR="003B6CA7">
              <w:rPr>
                <w:rFonts w:ascii="Angsana New" w:hAnsi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89" w:type="dxa"/>
          </w:tcPr>
          <w:p w14:paraId="08C9D22F" w14:textId="77777777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910F72" w14:textId="3818763E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897">
              <w:rPr>
                <w:rFonts w:ascii="Angsana New" w:hAnsi="Angsana New"/>
                <w:b/>
                <w:bCs/>
                <w:sz w:val="30"/>
                <w:szCs w:val="30"/>
              </w:rPr>
              <w:t>25,222</w:t>
            </w:r>
          </w:p>
        </w:tc>
        <w:tc>
          <w:tcPr>
            <w:tcW w:w="180" w:type="dxa"/>
          </w:tcPr>
          <w:p w14:paraId="750A4EFE" w14:textId="77777777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27856A86" w14:textId="3B5DB934" w:rsidR="00F81C0F" w:rsidRPr="00F03897" w:rsidRDefault="00F81C0F" w:rsidP="00F81C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03897">
              <w:rPr>
                <w:rFonts w:ascii="Angsana New" w:hAnsi="Angsana New"/>
                <w:b/>
                <w:bCs/>
                <w:sz w:val="30"/>
                <w:szCs w:val="30"/>
              </w:rPr>
              <w:t>23,294</w:t>
            </w:r>
          </w:p>
        </w:tc>
      </w:tr>
    </w:tbl>
    <w:p w14:paraId="544CFA56" w14:textId="282C9467" w:rsidR="0013566C" w:rsidRDefault="0013566C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434DAD68" w14:textId="16024D0B" w:rsidR="005B3B34" w:rsidRPr="007671A3" w:rsidRDefault="001054C3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EA41F6" w:rsidRPr="007671A3">
        <w:rPr>
          <w:rFonts w:ascii="Angsana New" w:hAnsi="Angsana New" w:hint="cs"/>
          <w:b/>
          <w:bCs/>
          <w:sz w:val="30"/>
          <w:szCs w:val="30"/>
          <w:cs/>
        </w:rPr>
        <w:t>ต้นทุนในการจัดจำหน่าย</w:t>
      </w:r>
    </w:p>
    <w:p w14:paraId="75F1CC80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71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15"/>
        <w:gridCol w:w="1161"/>
        <w:gridCol w:w="189"/>
        <w:gridCol w:w="1161"/>
        <w:gridCol w:w="189"/>
        <w:gridCol w:w="1215"/>
        <w:gridCol w:w="216"/>
        <w:gridCol w:w="1125"/>
      </w:tblGrid>
      <w:tr w:rsidR="005B3B34" w:rsidRPr="007671A3" w14:paraId="1390B908" w14:textId="77777777" w:rsidTr="0035720B">
        <w:trPr>
          <w:cantSplit/>
          <w:tblHeader/>
        </w:trPr>
        <w:tc>
          <w:tcPr>
            <w:tcW w:w="3915" w:type="dxa"/>
          </w:tcPr>
          <w:p w14:paraId="583F4023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0D8C5F73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5D36855C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56" w:type="dxa"/>
            <w:gridSpan w:val="3"/>
          </w:tcPr>
          <w:p w14:paraId="0FA6F84F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395D9A5" w14:textId="77777777" w:rsidTr="0035720B">
        <w:trPr>
          <w:cantSplit/>
          <w:tblHeader/>
        </w:trPr>
        <w:tc>
          <w:tcPr>
            <w:tcW w:w="3915" w:type="dxa"/>
          </w:tcPr>
          <w:p w14:paraId="32172294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3C9643DC" w14:textId="285ACA93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505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6BB61C5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46967FB" w14:textId="0D0BDBCF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05AD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1AC6DB2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9D15DC0" w14:textId="59B89C24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F505A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16" w:type="dxa"/>
          </w:tcPr>
          <w:p w14:paraId="500663A5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0298311" w14:textId="49C3ACC8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F505A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6B642CB6" w14:textId="77777777" w:rsidTr="0035720B">
        <w:trPr>
          <w:cantSplit/>
        </w:trPr>
        <w:tc>
          <w:tcPr>
            <w:tcW w:w="3915" w:type="dxa"/>
          </w:tcPr>
          <w:p w14:paraId="56CB912A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56" w:type="dxa"/>
            <w:gridSpan w:val="7"/>
          </w:tcPr>
          <w:p w14:paraId="5A8CECC5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F505AD" w:rsidRPr="007671A3" w14:paraId="1337655C" w14:textId="77777777" w:rsidTr="0035720B">
        <w:trPr>
          <w:cantSplit/>
        </w:trPr>
        <w:tc>
          <w:tcPr>
            <w:tcW w:w="3915" w:type="dxa"/>
          </w:tcPr>
          <w:p w14:paraId="7D143893" w14:textId="47D30299" w:rsidR="00F505AD" w:rsidRPr="007671A3" w:rsidRDefault="00F505AD" w:rsidP="00F50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61" w:type="dxa"/>
            <w:shd w:val="clear" w:color="auto" w:fill="auto"/>
          </w:tcPr>
          <w:p w14:paraId="0BCB665A" w14:textId="2F36DF36" w:rsidR="00F505AD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39,577</w:t>
            </w:r>
          </w:p>
        </w:tc>
        <w:tc>
          <w:tcPr>
            <w:tcW w:w="189" w:type="dxa"/>
            <w:shd w:val="clear" w:color="auto" w:fill="auto"/>
          </w:tcPr>
          <w:p w14:paraId="1522436B" w14:textId="77777777" w:rsidR="00F505AD" w:rsidRPr="00C978D2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5E81269A" w14:textId="3E6F2AC6" w:rsidR="00F505AD" w:rsidRPr="00C978D2" w:rsidRDefault="00F505AD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35,700</w:t>
            </w:r>
          </w:p>
        </w:tc>
        <w:tc>
          <w:tcPr>
            <w:tcW w:w="189" w:type="dxa"/>
          </w:tcPr>
          <w:p w14:paraId="1BB2CDC5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8CC0A7" w14:textId="14D3A5A0" w:rsidR="00F505AD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38,186</w:t>
            </w:r>
          </w:p>
        </w:tc>
        <w:tc>
          <w:tcPr>
            <w:tcW w:w="216" w:type="dxa"/>
          </w:tcPr>
          <w:p w14:paraId="73C7A872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961F30" w14:textId="420FEA07" w:rsidR="00F505AD" w:rsidRPr="007671A3" w:rsidRDefault="00F505AD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34,490</w:t>
            </w:r>
          </w:p>
        </w:tc>
      </w:tr>
      <w:tr w:rsidR="00F505AD" w:rsidRPr="007671A3" w14:paraId="3F929DD0" w14:textId="77777777" w:rsidTr="0035720B">
        <w:trPr>
          <w:cantSplit/>
        </w:trPr>
        <w:tc>
          <w:tcPr>
            <w:tcW w:w="3915" w:type="dxa"/>
          </w:tcPr>
          <w:p w14:paraId="09C9C831" w14:textId="08951F46" w:rsidR="00F505AD" w:rsidRPr="007671A3" w:rsidRDefault="00F505AD" w:rsidP="00F50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</w:t>
            </w:r>
            <w:r w:rsidR="00814F68">
              <w:rPr>
                <w:rFonts w:ascii="Angsana New" w:hAnsi="Angsana New" w:hint="cs"/>
                <w:sz w:val="30"/>
                <w:szCs w:val="30"/>
                <w:cs/>
              </w:rPr>
              <w:t>ส่งเสริมการขายและโฆษณา</w:t>
            </w:r>
          </w:p>
        </w:tc>
        <w:tc>
          <w:tcPr>
            <w:tcW w:w="1161" w:type="dxa"/>
            <w:shd w:val="clear" w:color="auto" w:fill="auto"/>
          </w:tcPr>
          <w:p w14:paraId="1D11A963" w14:textId="0C69476A" w:rsidR="00F505AD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10,630</w:t>
            </w:r>
          </w:p>
        </w:tc>
        <w:tc>
          <w:tcPr>
            <w:tcW w:w="189" w:type="dxa"/>
            <w:shd w:val="clear" w:color="auto" w:fill="auto"/>
          </w:tcPr>
          <w:p w14:paraId="499C0D89" w14:textId="77777777" w:rsidR="00F505AD" w:rsidRPr="00C978D2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02C0210E" w14:textId="75B17EB8" w:rsidR="00F505AD" w:rsidRPr="00C978D2" w:rsidRDefault="00F505AD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77279B">
              <w:rPr>
                <w:rFonts w:ascii="Angsana New" w:hAnsi="Angsana New"/>
                <w:sz w:val="30"/>
                <w:szCs w:val="30"/>
              </w:rPr>
              <w:t>050</w:t>
            </w:r>
          </w:p>
        </w:tc>
        <w:tc>
          <w:tcPr>
            <w:tcW w:w="189" w:type="dxa"/>
          </w:tcPr>
          <w:p w14:paraId="1FC0D939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5A2FF5" w14:textId="14664660" w:rsidR="00F505AD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9,905</w:t>
            </w:r>
          </w:p>
        </w:tc>
        <w:tc>
          <w:tcPr>
            <w:tcW w:w="216" w:type="dxa"/>
          </w:tcPr>
          <w:p w14:paraId="52EEA916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28D99E17" w14:textId="0DC101CB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12,408</w:t>
            </w:r>
          </w:p>
        </w:tc>
      </w:tr>
      <w:tr w:rsidR="00F505AD" w:rsidRPr="007671A3" w14:paraId="02C66071" w14:textId="77777777" w:rsidTr="0035720B">
        <w:trPr>
          <w:cantSplit/>
        </w:trPr>
        <w:tc>
          <w:tcPr>
            <w:tcW w:w="3915" w:type="dxa"/>
          </w:tcPr>
          <w:p w14:paraId="23BE85EF" w14:textId="6FA6C2B8" w:rsidR="00F505AD" w:rsidRPr="007671A3" w:rsidRDefault="00F505AD" w:rsidP="00F50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61" w:type="dxa"/>
            <w:shd w:val="clear" w:color="auto" w:fill="auto"/>
          </w:tcPr>
          <w:p w14:paraId="5F24F298" w14:textId="051A630C" w:rsidR="00F505AD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  <w:tc>
          <w:tcPr>
            <w:tcW w:w="189" w:type="dxa"/>
            <w:shd w:val="clear" w:color="auto" w:fill="auto"/>
          </w:tcPr>
          <w:p w14:paraId="277BAA14" w14:textId="77777777" w:rsidR="00F505AD" w:rsidRPr="00C978D2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4E389A94" w14:textId="18B39B75" w:rsidR="00F505AD" w:rsidRPr="00C978D2" w:rsidRDefault="00F505AD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9,235</w:t>
            </w:r>
          </w:p>
        </w:tc>
        <w:tc>
          <w:tcPr>
            <w:tcW w:w="189" w:type="dxa"/>
          </w:tcPr>
          <w:p w14:paraId="6C8F0D62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015ED7" w14:textId="1274DF73" w:rsidR="00F505AD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9,069</w:t>
            </w:r>
          </w:p>
        </w:tc>
        <w:tc>
          <w:tcPr>
            <w:tcW w:w="216" w:type="dxa"/>
          </w:tcPr>
          <w:p w14:paraId="1AA029DC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D72A8E7" w14:textId="6AF3991E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9,235</w:t>
            </w:r>
          </w:p>
        </w:tc>
      </w:tr>
      <w:tr w:rsidR="00F505AD" w:rsidRPr="007671A3" w14:paraId="7606C74D" w14:textId="77777777" w:rsidTr="0035720B">
        <w:trPr>
          <w:cantSplit/>
        </w:trPr>
        <w:tc>
          <w:tcPr>
            <w:tcW w:w="3915" w:type="dxa"/>
          </w:tcPr>
          <w:p w14:paraId="0F6E7D36" w14:textId="1A41400F" w:rsidR="00F505AD" w:rsidRPr="007671A3" w:rsidRDefault="00F505AD" w:rsidP="00F505A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61" w:type="dxa"/>
            <w:shd w:val="clear" w:color="auto" w:fill="auto"/>
          </w:tcPr>
          <w:p w14:paraId="1CC62FE7" w14:textId="579A8628" w:rsidR="00F505AD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4,220</w:t>
            </w:r>
          </w:p>
        </w:tc>
        <w:tc>
          <w:tcPr>
            <w:tcW w:w="189" w:type="dxa"/>
            <w:shd w:val="clear" w:color="auto" w:fill="auto"/>
          </w:tcPr>
          <w:p w14:paraId="7A286CA2" w14:textId="77777777" w:rsidR="00F505AD" w:rsidRPr="00C978D2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7BDC7A22" w14:textId="18323087" w:rsidR="00F505AD" w:rsidRPr="00C978D2" w:rsidRDefault="00F505AD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4,219</w:t>
            </w:r>
          </w:p>
        </w:tc>
        <w:tc>
          <w:tcPr>
            <w:tcW w:w="189" w:type="dxa"/>
          </w:tcPr>
          <w:p w14:paraId="54467126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D6F8FF4" w14:textId="26F8F8B4" w:rsidR="00F505AD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4,197</w:t>
            </w:r>
          </w:p>
        </w:tc>
        <w:tc>
          <w:tcPr>
            <w:tcW w:w="216" w:type="dxa"/>
          </w:tcPr>
          <w:p w14:paraId="2BF2529E" w14:textId="77777777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0A583C1C" w14:textId="7D8A28B6" w:rsidR="00F505AD" w:rsidRPr="007671A3" w:rsidRDefault="00F505AD" w:rsidP="00F50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4,196</w:t>
            </w:r>
          </w:p>
        </w:tc>
      </w:tr>
      <w:tr w:rsidR="009F7D9A" w:rsidRPr="007671A3" w14:paraId="1DCFFDA4" w14:textId="77777777" w:rsidTr="0035720B">
        <w:trPr>
          <w:cantSplit/>
        </w:trPr>
        <w:tc>
          <w:tcPr>
            <w:tcW w:w="3915" w:type="dxa"/>
          </w:tcPr>
          <w:p w14:paraId="46D1E2EF" w14:textId="6B761BB4" w:rsidR="009F7D9A" w:rsidRPr="007671A3" w:rsidRDefault="009F7D9A" w:rsidP="009F7D9A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1161" w:type="dxa"/>
            <w:shd w:val="clear" w:color="auto" w:fill="auto"/>
          </w:tcPr>
          <w:p w14:paraId="7CFBB35A" w14:textId="1E7E72FE" w:rsid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shd w:val="clear" w:color="auto" w:fill="auto"/>
          </w:tcPr>
          <w:p w14:paraId="5F1C88C4" w14:textId="77777777" w:rsidR="009F7D9A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64B7B7D2" w14:textId="76A62184" w:rsid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</w:t>
            </w:r>
            <w:r w:rsidR="003D2A5E">
              <w:rPr>
                <w:rFonts w:ascii="Angsana New" w:hAnsi="Angsana New"/>
                <w:sz w:val="30"/>
                <w:szCs w:val="30"/>
              </w:rPr>
              <w:t>952</w:t>
            </w:r>
          </w:p>
        </w:tc>
        <w:tc>
          <w:tcPr>
            <w:tcW w:w="189" w:type="dxa"/>
          </w:tcPr>
          <w:p w14:paraId="7713CD5A" w14:textId="77777777" w:rsidR="009F7D9A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DB9DC46" w14:textId="16859A55" w:rsid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16" w:type="dxa"/>
          </w:tcPr>
          <w:p w14:paraId="6E443687" w14:textId="77777777" w:rsidR="009F7D9A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9ECD5B9" w14:textId="6B78922B" w:rsid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16,239</w:t>
            </w:r>
          </w:p>
        </w:tc>
      </w:tr>
      <w:tr w:rsidR="009F7D9A" w:rsidRPr="007671A3" w14:paraId="6C58B7C5" w14:textId="77777777" w:rsidTr="0035720B">
        <w:trPr>
          <w:cantSplit/>
        </w:trPr>
        <w:tc>
          <w:tcPr>
            <w:tcW w:w="3915" w:type="dxa"/>
          </w:tcPr>
          <w:p w14:paraId="4F3823A2" w14:textId="77777777" w:rsidR="009F7D9A" w:rsidRPr="007671A3" w:rsidRDefault="009F7D9A" w:rsidP="009F7D9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61" w:type="dxa"/>
            <w:shd w:val="clear" w:color="auto" w:fill="auto"/>
          </w:tcPr>
          <w:p w14:paraId="37BBD3F2" w14:textId="3A6295BB" w:rsidR="009F7D9A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9,995</w:t>
            </w:r>
          </w:p>
        </w:tc>
        <w:tc>
          <w:tcPr>
            <w:tcW w:w="189" w:type="dxa"/>
            <w:shd w:val="clear" w:color="auto" w:fill="auto"/>
          </w:tcPr>
          <w:p w14:paraId="3BBEB971" w14:textId="77777777" w:rsidR="009F7D9A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</w:tcPr>
          <w:p w14:paraId="1EDCE551" w14:textId="37065D32" w:rsidR="009F7D9A" w:rsidRPr="00C978D2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10,060</w:t>
            </w:r>
          </w:p>
        </w:tc>
        <w:tc>
          <w:tcPr>
            <w:tcW w:w="189" w:type="dxa"/>
          </w:tcPr>
          <w:p w14:paraId="1B560FEC" w14:textId="77777777" w:rsidR="009F7D9A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FAD8CC0" w14:textId="0F8A303D" w:rsidR="009F7D9A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9,645</w:t>
            </w:r>
          </w:p>
        </w:tc>
        <w:tc>
          <w:tcPr>
            <w:tcW w:w="216" w:type="dxa"/>
          </w:tcPr>
          <w:p w14:paraId="4FFD8E8C" w14:textId="77777777" w:rsidR="009F7D9A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right="-7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5" w:type="dxa"/>
          </w:tcPr>
          <w:p w14:paraId="4D5260CF" w14:textId="5C0612C6" w:rsidR="009F7D9A" w:rsidRPr="007671A3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9,759</w:t>
            </w:r>
          </w:p>
        </w:tc>
      </w:tr>
      <w:tr w:rsidR="009F7D9A" w:rsidRPr="007671A3" w14:paraId="393A769B" w14:textId="77777777" w:rsidTr="0035720B">
        <w:trPr>
          <w:cantSplit/>
        </w:trPr>
        <w:tc>
          <w:tcPr>
            <w:tcW w:w="3915" w:type="dxa"/>
          </w:tcPr>
          <w:p w14:paraId="228EE0DA" w14:textId="77777777" w:rsidR="009F7D9A" w:rsidRPr="007671A3" w:rsidRDefault="009F7D9A" w:rsidP="009F7D9A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E54CE68" w14:textId="7D3DF13A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D9A">
              <w:rPr>
                <w:rFonts w:ascii="Angsana New" w:hAnsi="Angsana New"/>
                <w:b/>
                <w:bCs/>
                <w:sz w:val="30"/>
                <w:szCs w:val="30"/>
              </w:rPr>
              <w:t>73,491</w:t>
            </w:r>
          </w:p>
        </w:tc>
        <w:tc>
          <w:tcPr>
            <w:tcW w:w="189" w:type="dxa"/>
          </w:tcPr>
          <w:p w14:paraId="767F42FF" w14:textId="77777777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0B3A1AF7" w14:textId="041F723F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D9A">
              <w:rPr>
                <w:rFonts w:ascii="Angsana New" w:hAnsi="Angsana New"/>
                <w:b/>
                <w:bCs/>
                <w:sz w:val="30"/>
                <w:szCs w:val="30"/>
              </w:rPr>
              <w:t>86,216</w:t>
            </w:r>
          </w:p>
        </w:tc>
        <w:tc>
          <w:tcPr>
            <w:tcW w:w="189" w:type="dxa"/>
          </w:tcPr>
          <w:p w14:paraId="4F291F9D" w14:textId="77777777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14:paraId="77AEB87A" w14:textId="4A2DE36C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D9A">
              <w:rPr>
                <w:rFonts w:ascii="Angsana New" w:hAnsi="Angsana New"/>
                <w:b/>
                <w:bCs/>
                <w:sz w:val="30"/>
                <w:szCs w:val="30"/>
              </w:rPr>
              <w:t>71,002</w:t>
            </w:r>
          </w:p>
        </w:tc>
        <w:tc>
          <w:tcPr>
            <w:tcW w:w="216" w:type="dxa"/>
          </w:tcPr>
          <w:p w14:paraId="04E8167C" w14:textId="77777777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</w:tcPr>
          <w:p w14:paraId="56B357C1" w14:textId="753D5528" w:rsidR="009F7D9A" w:rsidRPr="009F7D9A" w:rsidRDefault="009F7D9A" w:rsidP="009F7D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7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7D9A">
              <w:rPr>
                <w:rFonts w:ascii="Angsana New" w:hAnsi="Angsana New"/>
                <w:b/>
                <w:bCs/>
                <w:sz w:val="30"/>
                <w:szCs w:val="30"/>
              </w:rPr>
              <w:t>86,327</w:t>
            </w:r>
          </w:p>
        </w:tc>
      </w:tr>
    </w:tbl>
    <w:p w14:paraId="12E4FCF1" w14:textId="1E985AAC" w:rsidR="0013566C" w:rsidRDefault="0013566C" w:rsidP="000C40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C85ADA" w14:textId="462B7DA1" w:rsidR="005B3B34" w:rsidRPr="007671A3" w:rsidRDefault="0013566C" w:rsidP="00F91E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3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ค่าใช้จ่ายในการบริหาร</w:t>
      </w:r>
    </w:p>
    <w:p w14:paraId="22524AF8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180" w:type="dxa"/>
        <w:tblInd w:w="43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33"/>
        <w:gridCol w:w="1143"/>
        <w:gridCol w:w="189"/>
        <w:gridCol w:w="1161"/>
        <w:gridCol w:w="189"/>
        <w:gridCol w:w="1170"/>
        <w:gridCol w:w="243"/>
        <w:gridCol w:w="1152"/>
      </w:tblGrid>
      <w:tr w:rsidR="005B3B34" w:rsidRPr="007671A3" w14:paraId="75E3E0D1" w14:textId="77777777" w:rsidTr="0035720B">
        <w:trPr>
          <w:cantSplit/>
          <w:tblHeader/>
        </w:trPr>
        <w:tc>
          <w:tcPr>
            <w:tcW w:w="3933" w:type="dxa"/>
          </w:tcPr>
          <w:p w14:paraId="4A12C39E" w14:textId="77777777" w:rsidR="005B3B34" w:rsidRPr="007671A3" w:rsidRDefault="005B3B34" w:rsidP="0074404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493" w:type="dxa"/>
            <w:gridSpan w:val="3"/>
          </w:tcPr>
          <w:p w14:paraId="4CE74EB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9" w:type="dxa"/>
          </w:tcPr>
          <w:p w14:paraId="60C4169A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65" w:type="dxa"/>
            <w:gridSpan w:val="3"/>
          </w:tcPr>
          <w:p w14:paraId="5DA3F466" w14:textId="77777777" w:rsidR="005B3B34" w:rsidRPr="007671A3" w:rsidRDefault="005B3B34" w:rsidP="00744044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272AB6B1" w14:textId="77777777" w:rsidTr="0035720B">
        <w:trPr>
          <w:cantSplit/>
          <w:tblHeader/>
        </w:trPr>
        <w:tc>
          <w:tcPr>
            <w:tcW w:w="3933" w:type="dxa"/>
          </w:tcPr>
          <w:p w14:paraId="4234A41E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43" w:type="dxa"/>
          </w:tcPr>
          <w:p w14:paraId="7888E5D7" w14:textId="143F35D6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276E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9" w:type="dxa"/>
          </w:tcPr>
          <w:p w14:paraId="36E66C3B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40D2E87A" w14:textId="3CCDE7B2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76E5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9" w:type="dxa"/>
          </w:tcPr>
          <w:p w14:paraId="762D706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3D0DD5" w14:textId="6D7EB719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276E5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6948811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D8C371B" w14:textId="786B1381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276E5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5367DD4B" w14:textId="77777777" w:rsidTr="0035720B">
        <w:trPr>
          <w:cantSplit/>
        </w:trPr>
        <w:tc>
          <w:tcPr>
            <w:tcW w:w="3933" w:type="dxa"/>
          </w:tcPr>
          <w:p w14:paraId="2CAF5A67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47" w:type="dxa"/>
            <w:gridSpan w:val="7"/>
          </w:tcPr>
          <w:p w14:paraId="5E2BDA7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8034D1" w:rsidRPr="007671A3" w14:paraId="45F3B2BA" w14:textId="77777777" w:rsidTr="0031386B">
        <w:trPr>
          <w:cantSplit/>
        </w:trPr>
        <w:tc>
          <w:tcPr>
            <w:tcW w:w="3933" w:type="dxa"/>
            <w:vAlign w:val="bottom"/>
          </w:tcPr>
          <w:p w14:paraId="52A16195" w14:textId="77777777" w:rsidR="008034D1" w:rsidRPr="007671A3" w:rsidRDefault="008034D1" w:rsidP="003138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 สวัสดิการและค่าใช้จ่ายพนักงาน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14297B15" w14:textId="621435A6" w:rsidR="008034D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65,117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66381F7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27D9017" w14:textId="1B16DC75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61,906</w:t>
            </w:r>
          </w:p>
        </w:tc>
        <w:tc>
          <w:tcPr>
            <w:tcW w:w="189" w:type="dxa"/>
            <w:vAlign w:val="bottom"/>
          </w:tcPr>
          <w:p w14:paraId="260D6E0A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434B80" w14:textId="5400583C" w:rsidR="008034D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61,412</w:t>
            </w:r>
          </w:p>
        </w:tc>
        <w:tc>
          <w:tcPr>
            <w:tcW w:w="243" w:type="dxa"/>
            <w:vAlign w:val="bottom"/>
          </w:tcPr>
          <w:p w14:paraId="6CB4647C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F7FD3F8" w14:textId="71D628C8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58,653</w:t>
            </w:r>
          </w:p>
        </w:tc>
      </w:tr>
      <w:tr w:rsidR="00901584" w:rsidRPr="007671A3" w14:paraId="1F87A4F5" w14:textId="77777777" w:rsidTr="0031386B">
        <w:trPr>
          <w:cantSplit/>
        </w:trPr>
        <w:tc>
          <w:tcPr>
            <w:tcW w:w="3933" w:type="dxa"/>
            <w:vAlign w:val="bottom"/>
          </w:tcPr>
          <w:p w14:paraId="6751FEE8" w14:textId="7C8993D4" w:rsidR="00901584" w:rsidRPr="00072883" w:rsidRDefault="00901584" w:rsidP="0031386B">
            <w:pPr>
              <w:ind w:left="192" w:hanging="192"/>
              <w:rPr>
                <w:rFonts w:ascii="Angsana New" w:hAnsi="Angsana New"/>
                <w:sz w:val="30"/>
                <w:szCs w:val="30"/>
                <w:cs/>
              </w:rPr>
            </w:pPr>
            <w:r w:rsidRPr="00901584">
              <w:rPr>
                <w:rFonts w:ascii="Angsana New" w:hAnsi="Angsana New"/>
                <w:sz w:val="30"/>
                <w:szCs w:val="30"/>
                <w:cs/>
              </w:rPr>
              <w:t>ค่าใช้จ่ายผลประโยชน์พนักงานจากการปรับปรุงเงินชดเชยตามกฎหมายแรงงาน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4BDC7D5" w14:textId="77777777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4FACF98D" w14:textId="7DD32401" w:rsidR="00901584" w:rsidRPr="008034D1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11,280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9EE65F2" w14:textId="5B913862" w:rsidR="00901584" w:rsidRPr="007671A3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138AB1F" w14:textId="77777777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09C9D8F2" w14:textId="2609AF7C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9" w:type="dxa"/>
            <w:vAlign w:val="bottom"/>
          </w:tcPr>
          <w:p w14:paraId="1F948233" w14:textId="77777777" w:rsidR="00901584" w:rsidRPr="007671A3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53B7CB" w14:textId="77777777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F53A08B" w14:textId="73C710CB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10,456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42A8F2" w14:textId="77777777" w:rsidR="00901584" w:rsidRPr="007671A3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7C477A" w14:textId="77777777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6582B73" w14:textId="35CEE598" w:rsidR="00901584" w:rsidRDefault="00901584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691271" w:rsidRPr="007671A3" w14:paraId="5D7F5051" w14:textId="77777777" w:rsidTr="0031386B">
        <w:trPr>
          <w:cantSplit/>
        </w:trPr>
        <w:tc>
          <w:tcPr>
            <w:tcW w:w="3933" w:type="dxa"/>
            <w:vAlign w:val="bottom"/>
          </w:tcPr>
          <w:p w14:paraId="20C5D61A" w14:textId="77777777" w:rsidR="00691271" w:rsidRPr="007671A3" w:rsidRDefault="00691271" w:rsidP="003138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ค่าเทคโนโลยีสารสนเทศ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60B37A6F" w14:textId="77777777" w:rsidR="00691271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9,772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06CF01B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4E441858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9,894</w:t>
            </w:r>
          </w:p>
        </w:tc>
        <w:tc>
          <w:tcPr>
            <w:tcW w:w="189" w:type="dxa"/>
            <w:vAlign w:val="bottom"/>
          </w:tcPr>
          <w:p w14:paraId="2566CE53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405FE45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8,285</w:t>
            </w:r>
          </w:p>
        </w:tc>
        <w:tc>
          <w:tcPr>
            <w:tcW w:w="243" w:type="dxa"/>
            <w:vAlign w:val="bottom"/>
          </w:tcPr>
          <w:p w14:paraId="24F89F25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0FE0E81" w14:textId="77777777" w:rsidR="00691271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8,303</w:t>
            </w:r>
          </w:p>
        </w:tc>
      </w:tr>
      <w:tr w:rsidR="00691271" w:rsidRPr="007671A3" w14:paraId="51C4BA1B" w14:textId="77777777" w:rsidTr="0031386B">
        <w:trPr>
          <w:cantSplit/>
        </w:trPr>
        <w:tc>
          <w:tcPr>
            <w:tcW w:w="3933" w:type="dxa"/>
            <w:vAlign w:val="bottom"/>
          </w:tcPr>
          <w:p w14:paraId="78390B2A" w14:textId="77777777" w:rsidR="00691271" w:rsidRPr="007671A3" w:rsidRDefault="00691271" w:rsidP="003138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ค่าธรรมเนียมวิชาชีพ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F6E3EFF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8,754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373967B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46097FF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5,998</w:t>
            </w:r>
          </w:p>
        </w:tc>
        <w:tc>
          <w:tcPr>
            <w:tcW w:w="189" w:type="dxa"/>
            <w:vAlign w:val="bottom"/>
          </w:tcPr>
          <w:p w14:paraId="08B3C4AB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38C7BFB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7,848</w:t>
            </w:r>
          </w:p>
        </w:tc>
        <w:tc>
          <w:tcPr>
            <w:tcW w:w="243" w:type="dxa"/>
            <w:vAlign w:val="bottom"/>
          </w:tcPr>
          <w:p w14:paraId="6F7D3E4C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2CBDC07" w14:textId="77777777" w:rsidR="00691271" w:rsidRPr="007671A3" w:rsidRDefault="0069127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5,146</w:t>
            </w:r>
          </w:p>
        </w:tc>
      </w:tr>
      <w:tr w:rsidR="008034D1" w:rsidRPr="007671A3" w14:paraId="543CB6E8" w14:textId="77777777" w:rsidTr="0031386B">
        <w:trPr>
          <w:cantSplit/>
        </w:trPr>
        <w:tc>
          <w:tcPr>
            <w:tcW w:w="3933" w:type="dxa"/>
            <w:vAlign w:val="bottom"/>
          </w:tcPr>
          <w:p w14:paraId="315C2582" w14:textId="77777777" w:rsidR="008034D1" w:rsidRDefault="008034D1" w:rsidP="003138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72883">
              <w:rPr>
                <w:rFonts w:ascii="Angsana New" w:hAnsi="Angsana New" w:hint="cs"/>
                <w:sz w:val="30"/>
                <w:szCs w:val="30"/>
                <w:cs/>
              </w:rPr>
              <w:t>ผลขาดทุนจากการด้อยค่าของ</w:t>
            </w:r>
            <w:r w:rsidRPr="0007288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ที่ดิน อาคาร </w:t>
            </w:r>
          </w:p>
          <w:p w14:paraId="09BC45E1" w14:textId="44F92B65" w:rsidR="008034D1" w:rsidRPr="007671A3" w:rsidRDefault="008034D1" w:rsidP="0031386B">
            <w:pPr>
              <w:ind w:firstLine="18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72883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25C939B" w14:textId="77777777" w:rsidR="008034D1" w:rsidRPr="008034D1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6D18941" w14:textId="272A21BF" w:rsidR="008034D1" w:rsidRPr="007671A3" w:rsidRDefault="009F7D9A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F8B4525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FEC04B4" w14:textId="77777777" w:rsidR="008034D1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1CE8A809" w14:textId="5C7D4102" w:rsidR="008034D1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  <w:tc>
          <w:tcPr>
            <w:tcW w:w="189" w:type="dxa"/>
            <w:vAlign w:val="bottom"/>
          </w:tcPr>
          <w:p w14:paraId="24832408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0C8200C" w14:textId="77777777" w:rsidR="008034D1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560A1AAD" w14:textId="4B92EFB9" w:rsidR="00741627" w:rsidRPr="007671A3" w:rsidRDefault="00741627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AE3B88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2E18F3" w14:textId="77777777" w:rsidR="008034D1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  <w:p w14:paraId="232EC4B2" w14:textId="227FEB42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20,967</w:t>
            </w:r>
          </w:p>
        </w:tc>
      </w:tr>
      <w:tr w:rsidR="008034D1" w:rsidRPr="007671A3" w14:paraId="765C1931" w14:textId="77777777" w:rsidTr="0031386B">
        <w:trPr>
          <w:cantSplit/>
        </w:trPr>
        <w:tc>
          <w:tcPr>
            <w:tcW w:w="3933" w:type="dxa"/>
            <w:vAlign w:val="bottom"/>
          </w:tcPr>
          <w:p w14:paraId="64FFAF68" w14:textId="2D665F4A" w:rsidR="008034D1" w:rsidRPr="007671A3" w:rsidRDefault="008034D1" w:rsidP="003138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ค่าเช่า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3FF91E0B" w14:textId="0B46181E" w:rsidR="008034D1" w:rsidRPr="007671A3" w:rsidRDefault="009F7D9A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2,819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53027019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1F9362B3" w14:textId="0A24EA0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2,787</w:t>
            </w:r>
          </w:p>
        </w:tc>
        <w:tc>
          <w:tcPr>
            <w:tcW w:w="189" w:type="dxa"/>
            <w:vAlign w:val="bottom"/>
          </w:tcPr>
          <w:p w14:paraId="743E2AEA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0015490" w14:textId="5B43359C" w:rsidR="008034D1" w:rsidRPr="007671A3" w:rsidRDefault="00741627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2,521</w:t>
            </w:r>
          </w:p>
        </w:tc>
        <w:tc>
          <w:tcPr>
            <w:tcW w:w="243" w:type="dxa"/>
            <w:vAlign w:val="bottom"/>
          </w:tcPr>
          <w:p w14:paraId="1E15CE0A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8E122D" w14:textId="3D84246C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2,458</w:t>
            </w:r>
          </w:p>
        </w:tc>
      </w:tr>
      <w:tr w:rsidR="008034D1" w:rsidRPr="007671A3" w14:paraId="79EE88BF" w14:textId="77777777" w:rsidTr="0031386B">
        <w:trPr>
          <w:cantSplit/>
        </w:trPr>
        <w:tc>
          <w:tcPr>
            <w:tcW w:w="3933" w:type="dxa"/>
            <w:vAlign w:val="bottom"/>
          </w:tcPr>
          <w:p w14:paraId="6B23C4B6" w14:textId="550CDED2" w:rsidR="008034D1" w:rsidRPr="007671A3" w:rsidRDefault="008034D1" w:rsidP="003138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63E790B" w14:textId="1170F2D2" w:rsidR="008034D1" w:rsidRPr="007671A3" w:rsidRDefault="009F7D9A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5B68FCF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7B7D8DC" w14:textId="478668C6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189" w:type="dxa"/>
            <w:vAlign w:val="bottom"/>
          </w:tcPr>
          <w:p w14:paraId="23072F8A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B77CC6" w14:textId="5E41B182" w:rsidR="008034D1" w:rsidRPr="007671A3" w:rsidRDefault="00741627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43" w:type="dxa"/>
            <w:vAlign w:val="bottom"/>
          </w:tcPr>
          <w:p w14:paraId="4B3AA83F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4555D71" w14:textId="7C09AAC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</w:tr>
      <w:tr w:rsidR="00B10CCE" w:rsidRPr="007671A3" w14:paraId="78BF8534" w14:textId="77777777" w:rsidTr="00F129E0">
        <w:trPr>
          <w:cantSplit/>
        </w:trPr>
        <w:tc>
          <w:tcPr>
            <w:tcW w:w="3933" w:type="dxa"/>
            <w:vAlign w:val="bottom"/>
          </w:tcPr>
          <w:p w14:paraId="2890CFB0" w14:textId="77777777" w:rsidR="00B10CCE" w:rsidRPr="007671A3" w:rsidRDefault="00B10CCE" w:rsidP="00F129E0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567C5FBD" w14:textId="77777777" w:rsidR="00B10CCE" w:rsidRPr="007671A3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1,290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C71B677" w14:textId="77777777" w:rsidR="00B10CCE" w:rsidRPr="007671A3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3171E725" w14:textId="77777777" w:rsidR="00B10CCE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1,325</w:t>
            </w:r>
          </w:p>
        </w:tc>
        <w:tc>
          <w:tcPr>
            <w:tcW w:w="189" w:type="dxa"/>
            <w:vAlign w:val="bottom"/>
          </w:tcPr>
          <w:p w14:paraId="79BD5047" w14:textId="77777777" w:rsidR="00B10CCE" w:rsidRPr="007671A3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EBDABD3" w14:textId="77777777" w:rsidR="00B10CCE" w:rsidRPr="007671A3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43" w:type="dxa"/>
            <w:vAlign w:val="bottom"/>
          </w:tcPr>
          <w:p w14:paraId="7D75BD8D" w14:textId="77777777" w:rsidR="00B10CCE" w:rsidRPr="007671A3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F5CCD3" w14:textId="77777777" w:rsidR="00B10CCE" w:rsidRDefault="00B10CCE" w:rsidP="00F129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1,030</w:t>
            </w:r>
          </w:p>
        </w:tc>
      </w:tr>
      <w:tr w:rsidR="008034D1" w:rsidRPr="007671A3" w14:paraId="3865451B" w14:textId="77777777" w:rsidTr="0031386B">
        <w:trPr>
          <w:cantSplit/>
        </w:trPr>
        <w:tc>
          <w:tcPr>
            <w:tcW w:w="3933" w:type="dxa"/>
            <w:vAlign w:val="bottom"/>
          </w:tcPr>
          <w:p w14:paraId="463F6CA1" w14:textId="5B101D3F" w:rsidR="008034D1" w:rsidRPr="007671A3" w:rsidRDefault="008034D1" w:rsidP="0031386B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A5630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ค่าเดินทาง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0A3731D6" w14:textId="2D7CF27E" w:rsidR="008034D1" w:rsidRPr="007671A3" w:rsidRDefault="00741627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1,110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027F8DF3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72756762" w14:textId="432081F5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750</w:t>
            </w:r>
          </w:p>
        </w:tc>
        <w:tc>
          <w:tcPr>
            <w:tcW w:w="189" w:type="dxa"/>
            <w:vAlign w:val="bottom"/>
          </w:tcPr>
          <w:p w14:paraId="1D0C1F14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5111236" w14:textId="7E57DC04" w:rsidR="008034D1" w:rsidRPr="007671A3" w:rsidRDefault="00741627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1,011</w:t>
            </w:r>
          </w:p>
        </w:tc>
        <w:tc>
          <w:tcPr>
            <w:tcW w:w="243" w:type="dxa"/>
            <w:vAlign w:val="bottom"/>
          </w:tcPr>
          <w:p w14:paraId="2AF49A8E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4D9F3A9" w14:textId="2F20F2D6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668</w:t>
            </w:r>
          </w:p>
        </w:tc>
      </w:tr>
      <w:tr w:rsidR="008034D1" w:rsidRPr="007671A3" w14:paraId="01E6608C" w14:textId="77777777" w:rsidTr="0031386B">
        <w:trPr>
          <w:cantSplit/>
        </w:trPr>
        <w:tc>
          <w:tcPr>
            <w:tcW w:w="3933" w:type="dxa"/>
            <w:vAlign w:val="bottom"/>
          </w:tcPr>
          <w:p w14:paraId="6DADF9AD" w14:textId="77777777" w:rsidR="008034D1" w:rsidRPr="007671A3" w:rsidRDefault="008034D1" w:rsidP="0031386B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อื่นๆ</w:t>
            </w:r>
          </w:p>
        </w:tc>
        <w:tc>
          <w:tcPr>
            <w:tcW w:w="1143" w:type="dxa"/>
            <w:shd w:val="clear" w:color="auto" w:fill="auto"/>
            <w:vAlign w:val="bottom"/>
          </w:tcPr>
          <w:p w14:paraId="46505191" w14:textId="1DEFE02E" w:rsidR="008034D1" w:rsidRPr="007671A3" w:rsidRDefault="00741627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7,516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255FAED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  <w:shd w:val="clear" w:color="auto" w:fill="auto"/>
            <w:vAlign w:val="bottom"/>
          </w:tcPr>
          <w:p w14:paraId="07880202" w14:textId="28C2D234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16,674</w:t>
            </w:r>
          </w:p>
        </w:tc>
        <w:tc>
          <w:tcPr>
            <w:tcW w:w="189" w:type="dxa"/>
            <w:vAlign w:val="bottom"/>
          </w:tcPr>
          <w:p w14:paraId="07C1CB24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09AD156" w14:textId="3A95153A" w:rsidR="008034D1" w:rsidRPr="007671A3" w:rsidRDefault="00741627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7,006</w:t>
            </w:r>
          </w:p>
        </w:tc>
        <w:tc>
          <w:tcPr>
            <w:tcW w:w="243" w:type="dxa"/>
            <w:vAlign w:val="bottom"/>
          </w:tcPr>
          <w:p w14:paraId="3E5D9EFE" w14:textId="77777777" w:rsidR="008034D1" w:rsidRPr="007671A3" w:rsidRDefault="008034D1" w:rsidP="003138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8A94C71" w14:textId="46E4331B" w:rsidR="008034D1" w:rsidRPr="007671A3" w:rsidRDefault="008034D1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right="-7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16,495</w:t>
            </w:r>
          </w:p>
        </w:tc>
      </w:tr>
      <w:tr w:rsidR="008034D1" w:rsidRPr="007671A3" w14:paraId="266713DA" w14:textId="77777777" w:rsidTr="0035720B">
        <w:trPr>
          <w:cantSplit/>
        </w:trPr>
        <w:tc>
          <w:tcPr>
            <w:tcW w:w="3933" w:type="dxa"/>
          </w:tcPr>
          <w:p w14:paraId="7E1297FF" w14:textId="77777777" w:rsidR="008034D1" w:rsidRPr="007671A3" w:rsidRDefault="008034D1" w:rsidP="008034D1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2A5E1A3C" w14:textId="4F2AE283" w:rsidR="008034D1" w:rsidRPr="00741627" w:rsidRDefault="00741627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116,342</w:t>
            </w:r>
          </w:p>
        </w:tc>
        <w:tc>
          <w:tcPr>
            <w:tcW w:w="189" w:type="dxa"/>
          </w:tcPr>
          <w:p w14:paraId="77213F4B" w14:textId="77777777" w:rsidR="008034D1" w:rsidRPr="00741627" w:rsidRDefault="008034D1" w:rsidP="0080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518615BC" w14:textId="0318CF1B" w:rsidR="008034D1" w:rsidRPr="00741627" w:rsidRDefault="008034D1" w:rsidP="0080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122,611</w:t>
            </w:r>
          </w:p>
        </w:tc>
        <w:tc>
          <w:tcPr>
            <w:tcW w:w="189" w:type="dxa"/>
          </w:tcPr>
          <w:p w14:paraId="1FFC9FF2" w14:textId="77777777" w:rsidR="008034D1" w:rsidRPr="00741627" w:rsidRDefault="008034D1" w:rsidP="0080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990C7CD" w14:textId="38EDF00E" w:rsidR="008034D1" w:rsidRPr="00741627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108,225</w:t>
            </w:r>
          </w:p>
        </w:tc>
        <w:tc>
          <w:tcPr>
            <w:tcW w:w="243" w:type="dxa"/>
          </w:tcPr>
          <w:p w14:paraId="024DE8DB" w14:textId="77777777" w:rsidR="008034D1" w:rsidRPr="00741627" w:rsidRDefault="008034D1" w:rsidP="0080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01EAC3D3" w14:textId="2095DF70" w:rsidR="008034D1" w:rsidRPr="00741627" w:rsidRDefault="008034D1" w:rsidP="00803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116,030</w:t>
            </w:r>
          </w:p>
        </w:tc>
      </w:tr>
    </w:tbl>
    <w:p w14:paraId="6373AC32" w14:textId="77777777" w:rsidR="0013566C" w:rsidRDefault="0013566C" w:rsidP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825157" w14:textId="692FC9DF" w:rsidR="00565555" w:rsidRPr="007671A3" w:rsidRDefault="001054C3" w:rsidP="001356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2951C6" w:rsidRPr="007671A3">
        <w:rPr>
          <w:rFonts w:ascii="Angsana New" w:hAnsi="Angsana New"/>
          <w:b/>
          <w:bCs/>
          <w:color w:val="000000"/>
          <w:sz w:val="30"/>
          <w:szCs w:val="30"/>
        </w:rPr>
        <w:t>4</w:t>
      </w:r>
      <w:r w:rsidR="0013566C">
        <w:rPr>
          <w:rFonts w:ascii="Angsana New" w:hAnsi="Angsana New"/>
          <w:b/>
          <w:bCs/>
          <w:color w:val="000000"/>
          <w:sz w:val="30"/>
          <w:szCs w:val="30"/>
        </w:rPr>
        <w:t xml:space="preserve">      </w:t>
      </w:r>
      <w:r w:rsidR="00565555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ค่าใช้จ่ายผลประโยชน์ของพนักงาน</w:t>
      </w:r>
    </w:p>
    <w:p w14:paraId="2F68E380" w14:textId="77777777" w:rsidR="00565555" w:rsidRPr="007671A3" w:rsidRDefault="00565555" w:rsidP="005655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340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914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9"/>
        <w:gridCol w:w="1161"/>
        <w:gridCol w:w="180"/>
        <w:gridCol w:w="1170"/>
        <w:gridCol w:w="180"/>
        <w:gridCol w:w="1197"/>
        <w:gridCol w:w="225"/>
        <w:gridCol w:w="1152"/>
      </w:tblGrid>
      <w:tr w:rsidR="00565555" w:rsidRPr="007671A3" w14:paraId="34110C27" w14:textId="77777777" w:rsidTr="0035720B">
        <w:trPr>
          <w:cantSplit/>
          <w:tblHeader/>
        </w:trPr>
        <w:tc>
          <w:tcPr>
            <w:tcW w:w="3879" w:type="dxa"/>
          </w:tcPr>
          <w:p w14:paraId="65EC7239" w14:textId="77777777" w:rsidR="00565555" w:rsidRPr="007671A3" w:rsidRDefault="00565555" w:rsidP="001E772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  <w:tc>
          <w:tcPr>
            <w:tcW w:w="2511" w:type="dxa"/>
            <w:gridSpan w:val="3"/>
          </w:tcPr>
          <w:p w14:paraId="3AE6F4E9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494E6051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5ED1DCD0" w14:textId="77777777" w:rsidR="00565555" w:rsidRPr="007671A3" w:rsidRDefault="00565555" w:rsidP="001E7729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06EA81B2" w14:textId="77777777" w:rsidTr="0035720B">
        <w:trPr>
          <w:cantSplit/>
          <w:tblHeader/>
        </w:trPr>
        <w:tc>
          <w:tcPr>
            <w:tcW w:w="3879" w:type="dxa"/>
          </w:tcPr>
          <w:p w14:paraId="0D0BFFED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2065CCB7" w14:textId="20FB8300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B74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7C6B42FF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F62B85" w14:textId="281C66D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B748E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</w:tcPr>
          <w:p w14:paraId="33F062F6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8114272" w14:textId="39C4A331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AB748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25" w:type="dxa"/>
          </w:tcPr>
          <w:p w14:paraId="392EE967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7BCF406" w14:textId="14513AB4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AB748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5D102811" w14:textId="77777777" w:rsidTr="0035720B">
        <w:trPr>
          <w:cantSplit/>
          <w:tblHeader/>
        </w:trPr>
        <w:tc>
          <w:tcPr>
            <w:tcW w:w="3879" w:type="dxa"/>
          </w:tcPr>
          <w:p w14:paraId="6D7E3246" w14:textId="77777777" w:rsidR="00673C3C" w:rsidRPr="007671A3" w:rsidRDefault="00673C3C" w:rsidP="00673C3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5265" w:type="dxa"/>
            <w:gridSpan w:val="7"/>
          </w:tcPr>
          <w:p w14:paraId="1D5B9281" w14:textId="77777777" w:rsidR="00673C3C" w:rsidRPr="007671A3" w:rsidRDefault="00673C3C" w:rsidP="00673C3C">
            <w:pPr>
              <w:pStyle w:val="BodyText"/>
              <w:spacing w:after="0"/>
              <w:ind w:left="206" w:right="-110" w:hanging="3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AB748E" w:rsidRPr="007671A3" w14:paraId="32D59307" w14:textId="77777777" w:rsidTr="0035720B">
        <w:trPr>
          <w:cantSplit/>
        </w:trPr>
        <w:tc>
          <w:tcPr>
            <w:tcW w:w="3879" w:type="dxa"/>
          </w:tcPr>
          <w:p w14:paraId="4FDDFFC6" w14:textId="77777777" w:rsidR="00AB748E" w:rsidRPr="007671A3" w:rsidRDefault="00AB748E" w:rsidP="00AB748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เงินเดือนและค่าแรง</w:t>
            </w:r>
          </w:p>
        </w:tc>
        <w:tc>
          <w:tcPr>
            <w:tcW w:w="1161" w:type="dxa"/>
            <w:shd w:val="clear" w:color="auto" w:fill="auto"/>
          </w:tcPr>
          <w:p w14:paraId="12AA227A" w14:textId="6E48B9CB" w:rsidR="00AB748E" w:rsidRPr="007671A3" w:rsidRDefault="00741627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196,395</w:t>
            </w:r>
          </w:p>
        </w:tc>
        <w:tc>
          <w:tcPr>
            <w:tcW w:w="180" w:type="dxa"/>
            <w:shd w:val="clear" w:color="auto" w:fill="auto"/>
          </w:tcPr>
          <w:p w14:paraId="23F96A1B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326841BC" w14:textId="7E72C4CB" w:rsidR="00AB748E" w:rsidRPr="007671A3" w:rsidRDefault="00AB748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190,607</w:t>
            </w:r>
          </w:p>
        </w:tc>
        <w:tc>
          <w:tcPr>
            <w:tcW w:w="180" w:type="dxa"/>
          </w:tcPr>
          <w:p w14:paraId="64AE9E6A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002F89" w14:textId="466FF8AC" w:rsidR="00AB748E" w:rsidRPr="007671A3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173,727</w:t>
            </w:r>
          </w:p>
        </w:tc>
        <w:tc>
          <w:tcPr>
            <w:tcW w:w="225" w:type="dxa"/>
          </w:tcPr>
          <w:p w14:paraId="142C6B3F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71B0683" w14:textId="2E7B2310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168,416</w:t>
            </w:r>
          </w:p>
        </w:tc>
      </w:tr>
      <w:tr w:rsidR="00AB748E" w:rsidRPr="007671A3" w14:paraId="538D8D3D" w14:textId="77777777" w:rsidTr="0035720B">
        <w:trPr>
          <w:cantSplit/>
        </w:trPr>
        <w:tc>
          <w:tcPr>
            <w:tcW w:w="3879" w:type="dxa"/>
          </w:tcPr>
          <w:p w14:paraId="4676394D" w14:textId="4BBAA3E0" w:rsidR="00AB748E" w:rsidRPr="007671A3" w:rsidRDefault="00AB748E" w:rsidP="00AB748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สวัสดิการ</w:t>
            </w:r>
            <w:r w:rsidRPr="007671A3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และอื่นๆ</w:t>
            </w:r>
          </w:p>
        </w:tc>
        <w:tc>
          <w:tcPr>
            <w:tcW w:w="1161" w:type="dxa"/>
            <w:shd w:val="clear" w:color="auto" w:fill="auto"/>
          </w:tcPr>
          <w:p w14:paraId="40811CEF" w14:textId="1F1BFE63" w:rsidR="00AB748E" w:rsidRPr="007671A3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61,246</w:t>
            </w:r>
          </w:p>
        </w:tc>
        <w:tc>
          <w:tcPr>
            <w:tcW w:w="180" w:type="dxa"/>
            <w:shd w:val="clear" w:color="auto" w:fill="auto"/>
          </w:tcPr>
          <w:p w14:paraId="343FCE1F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0ED3582D" w14:textId="2AD9DCC1" w:rsidR="00AB748E" w:rsidRPr="007671A3" w:rsidRDefault="00AB748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60,002</w:t>
            </w:r>
          </w:p>
        </w:tc>
        <w:tc>
          <w:tcPr>
            <w:tcW w:w="180" w:type="dxa"/>
          </w:tcPr>
          <w:p w14:paraId="5CEA72D0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94385CF" w14:textId="6B74C5E3" w:rsidR="00AB748E" w:rsidRPr="007671A3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53,638</w:t>
            </w:r>
          </w:p>
        </w:tc>
        <w:tc>
          <w:tcPr>
            <w:tcW w:w="225" w:type="dxa"/>
          </w:tcPr>
          <w:p w14:paraId="1E710D6C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21CBD0D" w14:textId="3613C769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53,800</w:t>
            </w:r>
          </w:p>
        </w:tc>
      </w:tr>
      <w:tr w:rsidR="00AB748E" w:rsidRPr="007671A3" w14:paraId="16515888" w14:textId="77777777" w:rsidTr="0035720B">
        <w:trPr>
          <w:cantSplit/>
        </w:trPr>
        <w:tc>
          <w:tcPr>
            <w:tcW w:w="3879" w:type="dxa"/>
          </w:tcPr>
          <w:p w14:paraId="78703E30" w14:textId="27B36085" w:rsidR="00AB748E" w:rsidRPr="007671A3" w:rsidRDefault="00AB748E" w:rsidP="00AB748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โครงการสมทบเงินที่กำหนดไว้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050EC043" w14:textId="23A2B5E2" w:rsidR="00AB748E" w:rsidRPr="007671A3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8,4</w:t>
            </w:r>
            <w:r w:rsidR="006B7627">
              <w:rPr>
                <w:rFonts w:ascii="Angsana New" w:hAnsi="Angsana New"/>
                <w:sz w:val="30"/>
                <w:szCs w:val="30"/>
              </w:rPr>
              <w:t>41</w:t>
            </w:r>
          </w:p>
        </w:tc>
        <w:tc>
          <w:tcPr>
            <w:tcW w:w="180" w:type="dxa"/>
            <w:shd w:val="clear" w:color="auto" w:fill="auto"/>
          </w:tcPr>
          <w:p w14:paraId="21F27188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CFA21CE" w14:textId="484486CB" w:rsidR="00AB748E" w:rsidRPr="007671A3" w:rsidRDefault="00AB748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8,239</w:t>
            </w:r>
          </w:p>
        </w:tc>
        <w:tc>
          <w:tcPr>
            <w:tcW w:w="180" w:type="dxa"/>
          </w:tcPr>
          <w:p w14:paraId="52EFCCE7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54949781" w14:textId="4C8F39CA" w:rsidR="00AB748E" w:rsidRPr="007671A3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7,854</w:t>
            </w:r>
          </w:p>
        </w:tc>
        <w:tc>
          <w:tcPr>
            <w:tcW w:w="225" w:type="dxa"/>
          </w:tcPr>
          <w:p w14:paraId="638504AE" w14:textId="77777777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011178BB" w14:textId="3C1C2A19" w:rsidR="00AB748E" w:rsidRPr="007671A3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7,594</w:t>
            </w:r>
          </w:p>
        </w:tc>
      </w:tr>
      <w:tr w:rsidR="00AB748E" w:rsidRPr="007671A3" w14:paraId="5F52BE52" w14:textId="77777777" w:rsidTr="0035720B">
        <w:trPr>
          <w:cantSplit/>
        </w:trPr>
        <w:tc>
          <w:tcPr>
            <w:tcW w:w="3879" w:type="dxa"/>
          </w:tcPr>
          <w:p w14:paraId="5BD654FD" w14:textId="4C25B6D7" w:rsidR="00AB748E" w:rsidRPr="000E136E" w:rsidRDefault="00AB748E" w:rsidP="00AB748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36E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โครงการผลประโยชน์ที่กำหนดไว้</w:t>
            </w:r>
          </w:p>
        </w:tc>
        <w:tc>
          <w:tcPr>
            <w:tcW w:w="1161" w:type="dxa"/>
            <w:shd w:val="clear" w:color="auto" w:fill="auto"/>
          </w:tcPr>
          <w:p w14:paraId="488767BE" w14:textId="1C878B62" w:rsidR="00AB748E" w:rsidRPr="000E136E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17,74</w:t>
            </w:r>
            <w:r w:rsidR="006B762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0DA3CB34" w14:textId="77777777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FB741EF" w14:textId="353F0562" w:rsidR="00AB748E" w:rsidRPr="000E136E" w:rsidRDefault="00AB748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7,472</w:t>
            </w:r>
          </w:p>
        </w:tc>
        <w:tc>
          <w:tcPr>
            <w:tcW w:w="180" w:type="dxa"/>
          </w:tcPr>
          <w:p w14:paraId="146968EF" w14:textId="77777777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AEB5D03" w14:textId="4FAFBD55" w:rsidR="00AB748E" w:rsidRPr="000E136E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16,206</w:t>
            </w:r>
          </w:p>
        </w:tc>
        <w:tc>
          <w:tcPr>
            <w:tcW w:w="225" w:type="dxa"/>
          </w:tcPr>
          <w:p w14:paraId="225BFACF" w14:textId="77777777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DB18BF3" w14:textId="387671F6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6,814</w:t>
            </w:r>
          </w:p>
        </w:tc>
      </w:tr>
      <w:tr w:rsidR="00AB748E" w:rsidRPr="007671A3" w14:paraId="4D384BE6" w14:textId="77777777" w:rsidTr="0035720B">
        <w:trPr>
          <w:cantSplit/>
        </w:trPr>
        <w:tc>
          <w:tcPr>
            <w:tcW w:w="3879" w:type="dxa"/>
          </w:tcPr>
          <w:p w14:paraId="045C2FDA" w14:textId="77777777" w:rsidR="00AB748E" w:rsidRPr="000E136E" w:rsidRDefault="00AB748E" w:rsidP="00AB748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E136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ค่าตอบแทนกรรมการ</w:t>
            </w:r>
          </w:p>
        </w:tc>
        <w:tc>
          <w:tcPr>
            <w:tcW w:w="1161" w:type="dxa"/>
            <w:shd w:val="clear" w:color="auto" w:fill="auto"/>
          </w:tcPr>
          <w:p w14:paraId="5FA46C6D" w14:textId="2DE9A58D" w:rsidR="00AB748E" w:rsidRPr="000E136E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180" w:type="dxa"/>
            <w:shd w:val="clear" w:color="auto" w:fill="auto"/>
          </w:tcPr>
          <w:p w14:paraId="41E06E36" w14:textId="77777777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9F0D493" w14:textId="1958C178" w:rsidR="00AB748E" w:rsidRPr="000E136E" w:rsidRDefault="00AB748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  <w:tc>
          <w:tcPr>
            <w:tcW w:w="180" w:type="dxa"/>
          </w:tcPr>
          <w:p w14:paraId="0717E5C5" w14:textId="77777777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97" w:type="dxa"/>
          </w:tcPr>
          <w:p w14:paraId="3AD66C4A" w14:textId="26262316" w:rsidR="00AB748E" w:rsidRPr="000E136E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2,280</w:t>
            </w:r>
          </w:p>
        </w:tc>
        <w:tc>
          <w:tcPr>
            <w:tcW w:w="225" w:type="dxa"/>
          </w:tcPr>
          <w:p w14:paraId="4F0535CA" w14:textId="77777777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5ED573C" w14:textId="7138C841" w:rsidR="00AB748E" w:rsidRPr="000E136E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0E136E">
              <w:rPr>
                <w:rFonts w:ascii="Angsana New" w:hAnsi="Angsana New"/>
                <w:sz w:val="30"/>
                <w:szCs w:val="30"/>
              </w:rPr>
              <w:t>2,310</w:t>
            </w:r>
          </w:p>
        </w:tc>
      </w:tr>
      <w:tr w:rsidR="00AB748E" w:rsidRPr="007671A3" w14:paraId="316874C2" w14:textId="77777777" w:rsidTr="0035720B">
        <w:trPr>
          <w:cantSplit/>
        </w:trPr>
        <w:tc>
          <w:tcPr>
            <w:tcW w:w="3879" w:type="dxa"/>
          </w:tcPr>
          <w:p w14:paraId="03C48BC1" w14:textId="77777777" w:rsidR="00AB748E" w:rsidRPr="007671A3" w:rsidRDefault="00AB748E" w:rsidP="00AB748E">
            <w:pPr>
              <w:tabs>
                <w:tab w:val="left" w:pos="9000"/>
                <w:tab w:val="left" w:pos="9090"/>
              </w:tabs>
              <w:spacing w:line="380" w:lineRule="exact"/>
              <w:ind w:right="-20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26320C62" w14:textId="5E5659FF" w:rsidR="00AB748E" w:rsidRPr="00741627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286,103</w:t>
            </w:r>
          </w:p>
        </w:tc>
        <w:tc>
          <w:tcPr>
            <w:tcW w:w="180" w:type="dxa"/>
          </w:tcPr>
          <w:p w14:paraId="6911D7F4" w14:textId="77777777" w:rsidR="00AB748E" w:rsidRPr="00741627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C968900" w14:textId="70B490B0" w:rsidR="00AB748E" w:rsidRPr="00741627" w:rsidRDefault="00AB748E" w:rsidP="006B7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3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268,630</w:t>
            </w:r>
          </w:p>
        </w:tc>
        <w:tc>
          <w:tcPr>
            <w:tcW w:w="180" w:type="dxa"/>
          </w:tcPr>
          <w:p w14:paraId="6612AB46" w14:textId="77777777" w:rsidR="00AB748E" w:rsidRPr="00741627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5419A62" w14:textId="64E55F92" w:rsidR="00AB748E" w:rsidRPr="00741627" w:rsidRDefault="00741627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253,705</w:t>
            </w:r>
          </w:p>
        </w:tc>
        <w:tc>
          <w:tcPr>
            <w:tcW w:w="225" w:type="dxa"/>
          </w:tcPr>
          <w:p w14:paraId="70CC8867" w14:textId="77777777" w:rsidR="00AB748E" w:rsidRPr="00741627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 w:hanging="2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7199B959" w14:textId="582D7D8A" w:rsidR="00AB748E" w:rsidRPr="00741627" w:rsidRDefault="00AB748E" w:rsidP="00AB74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7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238,934</w:t>
            </w:r>
          </w:p>
        </w:tc>
      </w:tr>
    </w:tbl>
    <w:p w14:paraId="7108B8D0" w14:textId="77777777" w:rsidR="004437D6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6A70842" w14:textId="77777777" w:rsidR="004437D6" w:rsidRDefault="004437D6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D9B1E79" w14:textId="6D40614B" w:rsidR="0060003E" w:rsidRDefault="006E68F2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lastRenderedPageBreak/>
        <w:t>กลุ่มบริษัท</w:t>
      </w:r>
      <w:r w:rsidR="0060003E" w:rsidRPr="0060003E">
        <w:rPr>
          <w:rFonts w:ascii="Angsana New" w:hAnsi="Angsana New"/>
          <w:spacing w:val="4"/>
          <w:sz w:val="30"/>
          <w:szCs w:val="30"/>
          <w:cs/>
        </w:rPr>
        <w:t>ได้จัดให้มีเงินกองทุนสำรองเลี้ยงชีพซึ่งได้จดทะเบียนเป็นนิติบุคคลกับกระทรวงการคลังตาม</w:t>
      </w:r>
      <w:r w:rsidR="0060003E" w:rsidRPr="0060003E">
        <w:rPr>
          <w:rFonts w:ascii="Angsana New" w:hAnsi="Angsana New"/>
          <w:sz w:val="30"/>
          <w:szCs w:val="30"/>
          <w:cs/>
        </w:rPr>
        <w:t>พระราชบัญญัติกองทุนสำรองเลี้ยงชีพ พ</w:t>
      </w:r>
      <w:r w:rsidR="0060003E" w:rsidRPr="0060003E">
        <w:rPr>
          <w:rFonts w:ascii="Angsana New" w:hAnsi="Angsana New"/>
          <w:sz w:val="30"/>
          <w:szCs w:val="30"/>
        </w:rPr>
        <w:t>.</w:t>
      </w:r>
      <w:r w:rsidR="0060003E" w:rsidRPr="0060003E">
        <w:rPr>
          <w:rFonts w:ascii="Angsana New" w:hAnsi="Angsana New"/>
          <w:sz w:val="30"/>
          <w:szCs w:val="30"/>
          <w:cs/>
        </w:rPr>
        <w:t>ศ</w:t>
      </w:r>
      <w:r w:rsidR="0060003E" w:rsidRPr="0060003E">
        <w:rPr>
          <w:rFonts w:ascii="Angsana New" w:hAnsi="Angsana New"/>
          <w:sz w:val="30"/>
          <w:szCs w:val="30"/>
        </w:rPr>
        <w:t>.</w:t>
      </w:r>
      <w:r w:rsidR="0060003E" w:rsidRPr="0060003E">
        <w:rPr>
          <w:rFonts w:ascii="Angsana New" w:hAnsi="Angsana New"/>
          <w:sz w:val="30"/>
          <w:szCs w:val="30"/>
          <w:cs/>
        </w:rPr>
        <w:t xml:space="preserve"> </w:t>
      </w:r>
      <w:r w:rsidR="0060003E" w:rsidRPr="0060003E">
        <w:rPr>
          <w:rFonts w:ascii="Angsana New" w:hAnsi="Angsana New"/>
          <w:sz w:val="30"/>
          <w:szCs w:val="30"/>
        </w:rPr>
        <w:t>2530</w:t>
      </w:r>
      <w:r w:rsidR="0060003E" w:rsidRPr="0060003E">
        <w:rPr>
          <w:rFonts w:ascii="Angsana New" w:hAnsi="Angsana New"/>
          <w:sz w:val="30"/>
          <w:szCs w:val="30"/>
          <w:cs/>
        </w:rPr>
        <w:t xml:space="preserve"> อีกประเภทหนึ่งสำหรับพนักงานของบริษัท</w:t>
      </w:r>
      <w:r w:rsidR="0060003E" w:rsidRPr="0060003E">
        <w:rPr>
          <w:rFonts w:ascii="Angsana New" w:hAnsi="Angsana New" w:hint="cs"/>
          <w:sz w:val="30"/>
          <w:szCs w:val="30"/>
          <w:cs/>
        </w:rPr>
        <w:t>บนพื้นฐานความสมัครใจของพนักงานในการ</w:t>
      </w:r>
      <w:r w:rsidR="0060003E" w:rsidRPr="000A1C30">
        <w:rPr>
          <w:rFonts w:ascii="Angsana New" w:hAnsi="Angsana New" w:hint="cs"/>
          <w:sz w:val="30"/>
          <w:szCs w:val="30"/>
          <w:cs/>
        </w:rPr>
        <w:t>เป็นสมาชิกของกองทุน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พนักงานที่จะสมัครเป็นสมาชิกกองทุนนี้ต้องจ่าย</w:t>
      </w:r>
      <w:r w:rsidR="0060003E" w:rsidRPr="000A1C30">
        <w:rPr>
          <w:rFonts w:ascii="Angsana New" w:hAnsi="Angsana New" w:hint="cs"/>
          <w:sz w:val="30"/>
          <w:szCs w:val="30"/>
          <w:cs/>
        </w:rPr>
        <w:t>เงินสะสม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เป็นรายเดือนเข้ากองทุนในอัตราร้อยละ </w:t>
      </w:r>
      <w:r w:rsidR="0060003E" w:rsidRPr="000A1C30">
        <w:rPr>
          <w:rFonts w:ascii="Angsana New" w:hAnsi="Angsana New"/>
          <w:spacing w:val="2"/>
          <w:sz w:val="30"/>
          <w:szCs w:val="30"/>
        </w:rPr>
        <w:t xml:space="preserve">3 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ถึง </w:t>
      </w:r>
      <w:r w:rsidR="0060003E" w:rsidRPr="000A1C30">
        <w:rPr>
          <w:rFonts w:ascii="Angsana New" w:hAnsi="Angsana New"/>
          <w:spacing w:val="2"/>
          <w:sz w:val="30"/>
          <w:szCs w:val="30"/>
        </w:rPr>
        <w:t>13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 xml:space="preserve"> ของเงินเดือน</w:t>
      </w:r>
      <w:r w:rsidR="0060003E" w:rsidRPr="000A1C30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และ</w:t>
      </w:r>
      <w:r w:rsidRPr="000A1C30">
        <w:rPr>
          <w:rFonts w:ascii="Angsana New" w:hAnsi="Angsana New" w:hint="cs"/>
          <w:spacing w:val="2"/>
          <w:sz w:val="30"/>
          <w:szCs w:val="30"/>
          <w:cs/>
        </w:rPr>
        <w:t>กลุ่มบริษัท</w:t>
      </w:r>
      <w:r w:rsidR="0060003E" w:rsidRPr="000A1C30">
        <w:rPr>
          <w:rFonts w:ascii="Angsana New" w:hAnsi="Angsana New"/>
          <w:spacing w:val="2"/>
          <w:sz w:val="30"/>
          <w:szCs w:val="30"/>
          <w:cs/>
        </w:rPr>
        <w:t>จะจ่ายสมทบเป็นรายเดือนเข้ากองทุน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ในอัตราร้อยละ </w:t>
      </w:r>
      <w:r w:rsidR="00831147" w:rsidRPr="000A1C30">
        <w:rPr>
          <w:rFonts w:ascii="Angsana New" w:hAnsi="Angsana New"/>
          <w:sz w:val="30"/>
          <w:szCs w:val="30"/>
        </w:rPr>
        <w:t>4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ถึง </w:t>
      </w:r>
      <w:r w:rsidR="0060003E" w:rsidRPr="000A1C30">
        <w:rPr>
          <w:rFonts w:ascii="Angsana New" w:hAnsi="Angsana New"/>
          <w:sz w:val="30"/>
          <w:szCs w:val="30"/>
        </w:rPr>
        <w:t>13</w:t>
      </w:r>
      <w:r w:rsidR="0060003E" w:rsidRPr="000A1C30">
        <w:rPr>
          <w:rFonts w:ascii="Angsana New" w:hAnsi="Angsana New"/>
          <w:sz w:val="30"/>
          <w:szCs w:val="30"/>
          <w:cs/>
        </w:rPr>
        <w:t xml:space="preserve"> ของเงินเดือนสมาชิก ทั้งนี้ขึ้นอยู่</w:t>
      </w:r>
      <w:r w:rsidR="0060003E" w:rsidRPr="0060003E">
        <w:rPr>
          <w:rFonts w:ascii="Angsana New" w:hAnsi="Angsana New"/>
          <w:sz w:val="30"/>
          <w:szCs w:val="30"/>
          <w:cs/>
        </w:rPr>
        <w:t>กับอายุงานของสมาชิก</w:t>
      </w:r>
    </w:p>
    <w:p w14:paraId="2D10A1D4" w14:textId="77777777" w:rsidR="00B420FA" w:rsidRPr="0060003E" w:rsidRDefault="00B420FA" w:rsidP="006000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88A4E2D" w14:textId="0604FCDA" w:rsidR="005B3B34" w:rsidRPr="007671A3" w:rsidRDefault="001054C3" w:rsidP="00BE42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2600"/>
        </w:tabs>
        <w:spacing w:line="240" w:lineRule="auto"/>
        <w:rPr>
          <w:rFonts w:ascii="Angsana New" w:hAnsi="Angsana New"/>
          <w:b/>
          <w:bCs/>
          <w:color w:val="000000"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F45229" w:rsidRPr="007671A3">
        <w:rPr>
          <w:rFonts w:ascii="Angsana New" w:hAnsi="Angsana New"/>
          <w:b/>
          <w:bCs/>
          <w:color w:val="000000"/>
          <w:sz w:val="30"/>
          <w:szCs w:val="30"/>
        </w:rPr>
        <w:t>5</w:t>
      </w:r>
      <w:r w:rsidR="00BE42A0">
        <w:rPr>
          <w:rFonts w:ascii="Angsana New" w:hAnsi="Angsana New"/>
          <w:b/>
          <w:bCs/>
          <w:color w:val="000000"/>
          <w:sz w:val="30"/>
          <w:szCs w:val="30"/>
          <w:cs/>
        </w:rPr>
        <w:tab/>
      </w:r>
      <w:r w:rsidR="00937043" w:rsidRPr="007671A3">
        <w:rPr>
          <w:rFonts w:ascii="Angsana New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2CE5E7F8" w14:textId="77777777" w:rsidR="005B3B34" w:rsidRPr="00A15755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sz w:val="30"/>
          <w:szCs w:val="30"/>
        </w:rPr>
      </w:pPr>
    </w:p>
    <w:p w14:paraId="657378D2" w14:textId="77777777" w:rsidR="007054D6" w:rsidRDefault="007054D6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p w14:paraId="6DC9087A" w14:textId="77777777" w:rsidR="00A15755" w:rsidRPr="007671A3" w:rsidRDefault="00A15755" w:rsidP="00705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2"/>
        <w:gridCol w:w="901"/>
        <w:gridCol w:w="1006"/>
        <w:gridCol w:w="236"/>
        <w:gridCol w:w="1026"/>
        <w:gridCol w:w="270"/>
        <w:gridCol w:w="1064"/>
        <w:gridCol w:w="268"/>
        <w:gridCol w:w="1055"/>
      </w:tblGrid>
      <w:tr w:rsidR="000453BF" w:rsidRPr="007671A3" w14:paraId="657A0AE6" w14:textId="77777777" w:rsidTr="000453BF">
        <w:trPr>
          <w:trHeight w:hRule="exact" w:val="391"/>
        </w:trPr>
        <w:tc>
          <w:tcPr>
            <w:tcW w:w="3372" w:type="dxa"/>
          </w:tcPr>
          <w:p w14:paraId="49494F49" w14:textId="77777777" w:rsidR="000453BF" w:rsidRPr="007671A3" w:rsidRDefault="000453BF" w:rsidP="00B464F7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1" w:type="dxa"/>
          </w:tcPr>
          <w:p w14:paraId="1C73920B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18B67768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B0F883B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7" w:type="dxa"/>
            <w:gridSpan w:val="3"/>
          </w:tcPr>
          <w:p w14:paraId="0DEA02CC" w14:textId="77777777" w:rsidR="000453BF" w:rsidRPr="007671A3" w:rsidRDefault="000453BF" w:rsidP="00B464F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853D116" w14:textId="77777777" w:rsidTr="00741627">
        <w:trPr>
          <w:trHeight w:hRule="exact" w:val="391"/>
        </w:trPr>
        <w:tc>
          <w:tcPr>
            <w:tcW w:w="3372" w:type="dxa"/>
          </w:tcPr>
          <w:p w14:paraId="7F7C87F1" w14:textId="77777777" w:rsidR="00673C3C" w:rsidRPr="007671A3" w:rsidRDefault="00673C3C" w:rsidP="00673C3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7782CB9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6" w:type="dxa"/>
          </w:tcPr>
          <w:p w14:paraId="08589EEF" w14:textId="2927C179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C508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4AD5F59D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6" w:type="dxa"/>
          </w:tcPr>
          <w:p w14:paraId="0D3C6A1F" w14:textId="35B8AEEC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5081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61BFD1D2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4" w:type="dxa"/>
          </w:tcPr>
          <w:p w14:paraId="16E145B9" w14:textId="7BA67950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C5081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68" w:type="dxa"/>
          </w:tcPr>
          <w:p w14:paraId="5B3C9B47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5" w:type="dxa"/>
          </w:tcPr>
          <w:p w14:paraId="3F1DE12A" w14:textId="6CC8AC30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C5081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520F653C" w14:textId="77777777" w:rsidTr="000453BF">
        <w:trPr>
          <w:trHeight w:hRule="exact" w:val="391"/>
        </w:trPr>
        <w:tc>
          <w:tcPr>
            <w:tcW w:w="3372" w:type="dxa"/>
          </w:tcPr>
          <w:p w14:paraId="4289281C" w14:textId="77777777" w:rsidR="00673C3C" w:rsidRPr="007671A3" w:rsidRDefault="00673C3C" w:rsidP="00673C3C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22D4A26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5" w:type="dxa"/>
            <w:gridSpan w:val="7"/>
          </w:tcPr>
          <w:p w14:paraId="5266EFEE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50813" w:rsidRPr="007671A3" w14:paraId="643DED7D" w14:textId="77777777" w:rsidTr="00741627">
        <w:trPr>
          <w:trHeight w:hRule="exact" w:val="362"/>
        </w:trPr>
        <w:tc>
          <w:tcPr>
            <w:tcW w:w="3372" w:type="dxa"/>
          </w:tcPr>
          <w:p w14:paraId="33AB9E97" w14:textId="17B2A257" w:rsidR="00C50813" w:rsidRPr="007054D6" w:rsidRDefault="00C50813" w:rsidP="00C50813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901" w:type="dxa"/>
          </w:tcPr>
          <w:p w14:paraId="62975DD1" w14:textId="1963039F" w:rsidR="00C50813" w:rsidRPr="007671A3" w:rsidRDefault="00C50813" w:rsidP="00C50813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14:paraId="63F70A31" w14:textId="0EEAF60F" w:rsidR="00C50813" w:rsidRPr="00741627" w:rsidRDefault="00C50813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74EEFE4" w14:textId="77777777" w:rsidR="00C50813" w:rsidRPr="00741627" w:rsidRDefault="00C50813" w:rsidP="00C5081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4A55BB7E" w14:textId="2441E495" w:rsidR="00C50813" w:rsidRPr="00741627" w:rsidRDefault="00C50813" w:rsidP="00741627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606BD6B" w14:textId="77777777" w:rsidR="00C50813" w:rsidRPr="00741627" w:rsidRDefault="00C50813" w:rsidP="00C5081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B9D9A3F" w14:textId="46D63F29" w:rsidR="00C50813" w:rsidRPr="00741627" w:rsidRDefault="00C50813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8333DB3" w14:textId="77777777" w:rsidR="00C50813" w:rsidRPr="00741627" w:rsidRDefault="00C50813" w:rsidP="00C5081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0D2DB8F" w14:textId="185D1AB5" w:rsidR="00C50813" w:rsidRPr="00741627" w:rsidRDefault="00C50813" w:rsidP="00741627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3D2A5E" w:rsidRPr="007671A3" w14:paraId="60A89FB5" w14:textId="77777777" w:rsidTr="00741627">
        <w:trPr>
          <w:trHeight w:hRule="exact" w:val="362"/>
        </w:trPr>
        <w:tc>
          <w:tcPr>
            <w:tcW w:w="3372" w:type="dxa"/>
          </w:tcPr>
          <w:p w14:paraId="6A7323FD" w14:textId="14BE47DC" w:rsidR="003D2A5E" w:rsidRPr="003D2A5E" w:rsidRDefault="003D2A5E" w:rsidP="003D2A5E">
            <w:pPr>
              <w:tabs>
                <w:tab w:val="clear" w:pos="227"/>
                <w:tab w:val="clear" w:pos="454"/>
                <w:tab w:val="left" w:pos="0"/>
              </w:tabs>
              <w:ind w:left="656" w:hanging="522"/>
              <w:rPr>
                <w:rFonts w:ascii="Angsana New" w:hAnsi="Angsana New"/>
                <w:sz w:val="30"/>
                <w:szCs w:val="30"/>
                <w:cs/>
              </w:rPr>
            </w:pPr>
            <w:r w:rsidRPr="003D2A5E">
              <w:rPr>
                <w:rFonts w:ascii="Angsana New" w:hAnsi="Angsana New" w:hint="cs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901" w:type="dxa"/>
          </w:tcPr>
          <w:p w14:paraId="5E389B1E" w14:textId="77777777" w:rsidR="003D2A5E" w:rsidRPr="007671A3" w:rsidRDefault="003D2A5E" w:rsidP="00C50813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14:paraId="3CA3B18E" w14:textId="37A036A5" w:rsidR="003D2A5E" w:rsidRPr="00885B79" w:rsidRDefault="00885B79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85B79">
              <w:rPr>
                <w:rFonts w:ascii="Angsana New" w:hAnsi="Angsana New"/>
                <w:sz w:val="30"/>
                <w:szCs w:val="30"/>
              </w:rPr>
              <w:t>41,077</w:t>
            </w:r>
          </w:p>
        </w:tc>
        <w:tc>
          <w:tcPr>
            <w:tcW w:w="236" w:type="dxa"/>
          </w:tcPr>
          <w:p w14:paraId="6EDF5E63" w14:textId="77777777" w:rsidR="003D2A5E" w:rsidRPr="00885B79" w:rsidRDefault="003D2A5E" w:rsidP="00C5081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0A34F8F3" w14:textId="1E29F32F" w:rsidR="003D2A5E" w:rsidRPr="00885B79" w:rsidRDefault="00885B79" w:rsidP="00885B79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5B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2,861</w:t>
            </w:r>
          </w:p>
        </w:tc>
        <w:tc>
          <w:tcPr>
            <w:tcW w:w="270" w:type="dxa"/>
          </w:tcPr>
          <w:p w14:paraId="2D3F34DB" w14:textId="77777777" w:rsidR="003D2A5E" w:rsidRPr="00885B79" w:rsidRDefault="003D2A5E" w:rsidP="00C5081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6CDB8056" w14:textId="62AA02ED" w:rsidR="003D2A5E" w:rsidRPr="00885B79" w:rsidRDefault="00885B79" w:rsidP="0074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885B79">
              <w:rPr>
                <w:rFonts w:ascii="Angsana New" w:hAnsi="Angsana New"/>
                <w:sz w:val="30"/>
                <w:szCs w:val="30"/>
              </w:rPr>
              <w:t>41,077</w:t>
            </w:r>
          </w:p>
        </w:tc>
        <w:tc>
          <w:tcPr>
            <w:tcW w:w="268" w:type="dxa"/>
          </w:tcPr>
          <w:p w14:paraId="3BD747B9" w14:textId="77777777" w:rsidR="003D2A5E" w:rsidRPr="00885B79" w:rsidRDefault="003D2A5E" w:rsidP="00C50813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4CE74E03" w14:textId="1AFE4CDE" w:rsidR="003D2A5E" w:rsidRPr="00885B79" w:rsidRDefault="00885B79" w:rsidP="00741627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885B79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2,861</w:t>
            </w:r>
          </w:p>
        </w:tc>
      </w:tr>
      <w:tr w:rsidR="00885B79" w:rsidRPr="007671A3" w14:paraId="0CD43A00" w14:textId="77777777" w:rsidTr="00885B79">
        <w:trPr>
          <w:trHeight w:hRule="exact" w:val="362"/>
        </w:trPr>
        <w:tc>
          <w:tcPr>
            <w:tcW w:w="3372" w:type="dxa"/>
          </w:tcPr>
          <w:p w14:paraId="23A8DD95" w14:textId="3296E24E" w:rsidR="00885B79" w:rsidRPr="003D2A5E" w:rsidRDefault="00885B79" w:rsidP="00885B79">
            <w:pPr>
              <w:tabs>
                <w:tab w:val="clear" w:pos="227"/>
                <w:tab w:val="clear" w:pos="454"/>
                <w:tab w:val="left" w:pos="0"/>
              </w:tabs>
              <w:ind w:left="656" w:hanging="52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 ที่บันทึกต่ำไป</w:t>
            </w:r>
          </w:p>
        </w:tc>
        <w:tc>
          <w:tcPr>
            <w:tcW w:w="901" w:type="dxa"/>
          </w:tcPr>
          <w:p w14:paraId="20495447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3832F5A5" w14:textId="0FCD0840" w:rsidR="00885B79" w:rsidRPr="00741627" w:rsidRDefault="00DE3883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551</w:t>
            </w:r>
          </w:p>
        </w:tc>
        <w:tc>
          <w:tcPr>
            <w:tcW w:w="236" w:type="dxa"/>
          </w:tcPr>
          <w:p w14:paraId="16068A38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3F14091" w14:textId="792BB091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545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162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946B353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185A36EB" w14:textId="75C3E812" w:rsidR="00885B79" w:rsidRPr="00741627" w:rsidRDefault="00DE3883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551</w:t>
            </w:r>
          </w:p>
        </w:tc>
        <w:tc>
          <w:tcPr>
            <w:tcW w:w="268" w:type="dxa"/>
            <w:vAlign w:val="bottom"/>
          </w:tcPr>
          <w:p w14:paraId="57F99EF3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1E53B85B" w14:textId="4FEACAD6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25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1627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85B79" w:rsidRPr="007671A3" w14:paraId="6E6BAA9B" w14:textId="77777777" w:rsidTr="00885B79">
        <w:trPr>
          <w:trHeight w:hRule="exact" w:val="362"/>
        </w:trPr>
        <w:tc>
          <w:tcPr>
            <w:tcW w:w="3372" w:type="dxa"/>
          </w:tcPr>
          <w:p w14:paraId="28413995" w14:textId="77777777" w:rsidR="00885B79" w:rsidRDefault="00885B79" w:rsidP="00885B79">
            <w:pPr>
              <w:tabs>
                <w:tab w:val="clear" w:pos="227"/>
                <w:tab w:val="clear" w:pos="454"/>
                <w:tab w:val="left" w:pos="0"/>
              </w:tabs>
              <w:ind w:left="656" w:hanging="52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694AC2C0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E2460" w14:textId="6524BC29" w:rsidR="00885B79" w:rsidRPr="00885B79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5B79">
              <w:rPr>
                <w:rFonts w:ascii="Angsana New" w:hAnsi="Angsana New"/>
                <w:b/>
                <w:bCs/>
                <w:sz w:val="30"/>
                <w:szCs w:val="30"/>
              </w:rPr>
              <w:t>41,628</w:t>
            </w:r>
          </w:p>
        </w:tc>
        <w:tc>
          <w:tcPr>
            <w:tcW w:w="236" w:type="dxa"/>
          </w:tcPr>
          <w:p w14:paraId="436674E8" w14:textId="77777777" w:rsidR="00885B79" w:rsidRPr="00885B79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9FAFD6" w14:textId="78EAE74E" w:rsidR="00885B79" w:rsidRPr="00885B79" w:rsidRDefault="00885B79" w:rsidP="00885B79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85B7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2,861</w:t>
            </w:r>
          </w:p>
        </w:tc>
        <w:tc>
          <w:tcPr>
            <w:tcW w:w="270" w:type="dxa"/>
            <w:vAlign w:val="bottom"/>
          </w:tcPr>
          <w:p w14:paraId="2529907E" w14:textId="77777777" w:rsidR="00885B79" w:rsidRPr="00885B79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98ECE4" w14:textId="4BD27536" w:rsidR="00885B79" w:rsidRPr="00885B79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85B79">
              <w:rPr>
                <w:rFonts w:ascii="Angsana New" w:hAnsi="Angsana New"/>
                <w:b/>
                <w:bCs/>
                <w:sz w:val="30"/>
                <w:szCs w:val="30"/>
              </w:rPr>
              <w:t>41,628</w:t>
            </w:r>
          </w:p>
        </w:tc>
        <w:tc>
          <w:tcPr>
            <w:tcW w:w="268" w:type="dxa"/>
            <w:vAlign w:val="bottom"/>
          </w:tcPr>
          <w:p w14:paraId="73C4CCBA" w14:textId="77777777" w:rsidR="00885B79" w:rsidRPr="00885B79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EFCF8" w14:textId="7338B82B" w:rsidR="00885B79" w:rsidRPr="00885B79" w:rsidRDefault="00885B79" w:rsidP="00885B79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US"/>
              </w:rPr>
            </w:pPr>
            <w:r w:rsidRPr="00885B79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2,861</w:t>
            </w:r>
          </w:p>
        </w:tc>
      </w:tr>
      <w:tr w:rsidR="00885B79" w:rsidRPr="007671A3" w14:paraId="274E142B" w14:textId="77777777" w:rsidTr="00885B79">
        <w:trPr>
          <w:trHeight w:hRule="exact" w:val="362"/>
        </w:trPr>
        <w:tc>
          <w:tcPr>
            <w:tcW w:w="3372" w:type="dxa"/>
          </w:tcPr>
          <w:p w14:paraId="3F8D762F" w14:textId="77777777" w:rsidR="00885B79" w:rsidRPr="007671A3" w:rsidRDefault="00885B79" w:rsidP="00885B79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30FBD1C0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47AA8313" w14:textId="77777777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733EF3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742E252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BF128F3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</w:tcPr>
          <w:p w14:paraId="7DBCBEDA" w14:textId="77777777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8" w:type="dxa"/>
          </w:tcPr>
          <w:p w14:paraId="4CF2A376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</w:tcPr>
          <w:p w14:paraId="1375BFDC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</w:tr>
      <w:tr w:rsidR="00885B79" w:rsidRPr="007671A3" w14:paraId="2C2A5A14" w14:textId="77777777" w:rsidTr="00741627">
        <w:trPr>
          <w:trHeight w:hRule="exact" w:val="362"/>
        </w:trPr>
        <w:tc>
          <w:tcPr>
            <w:tcW w:w="3372" w:type="dxa"/>
          </w:tcPr>
          <w:p w14:paraId="1DB14945" w14:textId="743DBFFE" w:rsidR="00885B79" w:rsidRPr="007054D6" w:rsidRDefault="00885B79" w:rsidP="00885B79">
            <w:pPr>
              <w:tabs>
                <w:tab w:val="clear" w:pos="227"/>
                <w:tab w:val="left" w:pos="0"/>
              </w:tabs>
              <w:ind w:left="252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01" w:type="dxa"/>
          </w:tcPr>
          <w:p w14:paraId="35549F6E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vAlign w:val="bottom"/>
          </w:tcPr>
          <w:p w14:paraId="0A74FDC1" w14:textId="77777777" w:rsidR="00885B79" w:rsidRPr="006364DB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53790D5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FBC0C4C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522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C30C667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63854EE" w14:textId="77777777" w:rsidR="00885B79" w:rsidRPr="006364DB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  <w:vAlign w:val="bottom"/>
          </w:tcPr>
          <w:p w14:paraId="5A1EFD82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vAlign w:val="bottom"/>
          </w:tcPr>
          <w:p w14:paraId="71F05644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511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85B79" w:rsidRPr="007671A3" w14:paraId="7682DD5E" w14:textId="77777777" w:rsidTr="00741627">
        <w:trPr>
          <w:trHeight w:hRule="exact" w:val="362"/>
        </w:trPr>
        <w:tc>
          <w:tcPr>
            <w:tcW w:w="3372" w:type="dxa"/>
          </w:tcPr>
          <w:p w14:paraId="46F1C76E" w14:textId="4667800A" w:rsidR="00885B79" w:rsidRPr="00741627" w:rsidRDefault="00885B79" w:rsidP="00885B79">
            <w:pPr>
              <w:tabs>
                <w:tab w:val="clear" w:pos="227"/>
                <w:tab w:val="left" w:pos="0"/>
              </w:tabs>
              <w:ind w:left="386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41627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</w:t>
            </w:r>
          </w:p>
        </w:tc>
        <w:tc>
          <w:tcPr>
            <w:tcW w:w="901" w:type="dxa"/>
          </w:tcPr>
          <w:p w14:paraId="447C9603" w14:textId="77777777" w:rsidR="00885B79" w:rsidRPr="00265FB0" w:rsidRDefault="00885B79" w:rsidP="00885B79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</w:tcPr>
          <w:p w14:paraId="7A93BCC4" w14:textId="77777777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BD9694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</w:tcPr>
          <w:p w14:paraId="54466A7B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2C6FCBCC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</w:tcPr>
          <w:p w14:paraId="57EA2627" w14:textId="0950ABF6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8" w:type="dxa"/>
          </w:tcPr>
          <w:p w14:paraId="4CC6863A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</w:tcPr>
          <w:p w14:paraId="771833A9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</w:tr>
      <w:tr w:rsidR="00885B79" w:rsidRPr="007671A3" w14:paraId="20FE1490" w14:textId="77777777" w:rsidTr="00741627">
        <w:trPr>
          <w:trHeight w:val="398"/>
        </w:trPr>
        <w:tc>
          <w:tcPr>
            <w:tcW w:w="3372" w:type="dxa"/>
          </w:tcPr>
          <w:p w14:paraId="5954D253" w14:textId="0BA7D6EE" w:rsidR="00885B79" w:rsidRPr="00741627" w:rsidRDefault="00885B79" w:rsidP="00885B79">
            <w:pPr>
              <w:tabs>
                <w:tab w:val="clear" w:pos="227"/>
                <w:tab w:val="left" w:pos="0"/>
              </w:tabs>
              <w:ind w:left="656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741627">
              <w:rPr>
                <w:rFonts w:ascii="Angsana New" w:hAnsi="Angsana New"/>
                <w:sz w:val="30"/>
                <w:szCs w:val="30"/>
                <w:cs/>
              </w:rPr>
              <w:t>ผลแตกต่างชั่วคราว</w:t>
            </w:r>
          </w:p>
        </w:tc>
        <w:tc>
          <w:tcPr>
            <w:tcW w:w="901" w:type="dxa"/>
          </w:tcPr>
          <w:p w14:paraId="261598F0" w14:textId="4F947F82" w:rsidR="00885B79" w:rsidRPr="00265FB0" w:rsidRDefault="00885B79" w:rsidP="00885B79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265FB0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25990069" w14:textId="3F50471B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41627">
              <w:rPr>
                <w:rFonts w:ascii="Angsana New" w:hAnsi="Angsana New"/>
                <w:sz w:val="30"/>
                <w:szCs w:val="30"/>
              </w:rPr>
              <w:t>(4,190)</w:t>
            </w:r>
          </w:p>
        </w:tc>
        <w:tc>
          <w:tcPr>
            <w:tcW w:w="236" w:type="dxa"/>
            <w:vAlign w:val="bottom"/>
          </w:tcPr>
          <w:p w14:paraId="79B19216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C3E3CF2" w14:textId="33343E1A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13,055</w:t>
            </w:r>
          </w:p>
        </w:tc>
        <w:tc>
          <w:tcPr>
            <w:tcW w:w="270" w:type="dxa"/>
            <w:vAlign w:val="bottom"/>
          </w:tcPr>
          <w:p w14:paraId="6AB4D991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bottom w:val="single" w:sz="4" w:space="0" w:color="auto"/>
            </w:tcBorders>
            <w:vAlign w:val="bottom"/>
          </w:tcPr>
          <w:p w14:paraId="370B7EB8" w14:textId="2DA40B42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741627">
              <w:rPr>
                <w:rFonts w:ascii="Angsana New" w:hAnsi="Angsana New"/>
                <w:sz w:val="30"/>
                <w:szCs w:val="30"/>
              </w:rPr>
              <w:t>(3,888)</w:t>
            </w:r>
          </w:p>
        </w:tc>
        <w:tc>
          <w:tcPr>
            <w:tcW w:w="268" w:type="dxa"/>
            <w:vAlign w:val="bottom"/>
          </w:tcPr>
          <w:p w14:paraId="4F093A06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bottom w:val="single" w:sz="4" w:space="0" w:color="auto"/>
            </w:tcBorders>
            <w:vAlign w:val="bottom"/>
          </w:tcPr>
          <w:p w14:paraId="3003E893" w14:textId="137139B1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 w:rsidRPr="00741627"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  <w:t>7,212</w:t>
            </w:r>
          </w:p>
        </w:tc>
      </w:tr>
      <w:tr w:rsidR="00885B79" w:rsidRPr="007671A3" w14:paraId="612D4841" w14:textId="77777777" w:rsidTr="00741627">
        <w:trPr>
          <w:trHeight w:val="424"/>
        </w:trPr>
        <w:tc>
          <w:tcPr>
            <w:tcW w:w="3372" w:type="dxa"/>
          </w:tcPr>
          <w:p w14:paraId="031E4395" w14:textId="09A74E40" w:rsidR="00885B79" w:rsidRDefault="00885B79" w:rsidP="00885B79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01" w:type="dxa"/>
          </w:tcPr>
          <w:p w14:paraId="3B136F3D" w14:textId="77777777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9F5545" w14:textId="7BCD6A34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6" w:type="dxa"/>
            <w:vAlign w:val="bottom"/>
          </w:tcPr>
          <w:p w14:paraId="42972E4E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D83217" w14:textId="732F8040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16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15,916</w:t>
            </w:r>
          </w:p>
        </w:tc>
        <w:tc>
          <w:tcPr>
            <w:tcW w:w="270" w:type="dxa"/>
            <w:vAlign w:val="bottom"/>
          </w:tcPr>
          <w:p w14:paraId="4D066855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DD65C4" w14:textId="5CA50C3B" w:rsidR="00885B79" w:rsidRPr="00741627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="000961DB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741627">
              <w:rPr>
                <w:rFonts w:ascii="Angsana New" w:hAnsi="Angsana New"/>
                <w:b/>
                <w:bCs/>
                <w:sz w:val="30"/>
                <w:szCs w:val="30"/>
              </w:rPr>
              <w:t>,7</w:t>
            </w:r>
            <w:r w:rsidR="000961DB">
              <w:rPr>
                <w:rFonts w:ascii="Angsana New" w:hAnsi="Angsana New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68" w:type="dxa"/>
            <w:vAlign w:val="bottom"/>
          </w:tcPr>
          <w:p w14:paraId="0D95BE5D" w14:textId="77777777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B4A511" w14:textId="30D4AC2F" w:rsidR="00885B79" w:rsidRPr="00741627" w:rsidRDefault="00885B79" w:rsidP="00885B79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41627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10,073</w:t>
            </w:r>
          </w:p>
        </w:tc>
      </w:tr>
    </w:tbl>
    <w:p w14:paraId="36CCCE05" w14:textId="77777777" w:rsidR="007054D6" w:rsidRPr="00A15755" w:rsidRDefault="007054D6" w:rsidP="007054D6">
      <w:pPr>
        <w:tabs>
          <w:tab w:val="left" w:pos="540"/>
        </w:tabs>
        <w:ind w:left="540" w:right="-25"/>
        <w:rPr>
          <w:rFonts w:ascii="Angsana New" w:hAnsi="Angsana New"/>
          <w:sz w:val="30"/>
          <w:szCs w:val="30"/>
        </w:rPr>
      </w:pPr>
    </w:p>
    <w:p w14:paraId="29B52BB6" w14:textId="77777777" w:rsidR="00F93CC4" w:rsidRDefault="00F93CC4" w:rsidP="004F75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39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t>ภาษีเงินได้ที่รับรู้ในกำไรขาดทุนเบ็ดเสร็จอื่น</w:t>
      </w:r>
    </w:p>
    <w:p w14:paraId="54571C84" w14:textId="77777777" w:rsidR="00A15755" w:rsidRPr="007671A3" w:rsidRDefault="00A15755" w:rsidP="00123E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39"/>
        <w:jc w:val="thaiDistribute"/>
        <w:rPr>
          <w:rFonts w:ascii="Angsana New" w:hAnsi="Angsana New"/>
          <w:spacing w:val="8"/>
          <w:sz w:val="28"/>
          <w:szCs w:val="28"/>
        </w:rPr>
      </w:pPr>
    </w:p>
    <w:tbl>
      <w:tblPr>
        <w:tblW w:w="9198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3375"/>
        <w:gridCol w:w="900"/>
        <w:gridCol w:w="1008"/>
        <w:gridCol w:w="236"/>
        <w:gridCol w:w="1024"/>
        <w:gridCol w:w="270"/>
        <w:gridCol w:w="1089"/>
        <w:gridCol w:w="243"/>
        <w:gridCol w:w="1053"/>
      </w:tblGrid>
      <w:tr w:rsidR="00AD5A9F" w:rsidRPr="007671A3" w14:paraId="2198FD65" w14:textId="77777777" w:rsidTr="001B148B">
        <w:trPr>
          <w:trHeight w:hRule="exact" w:val="391"/>
        </w:trPr>
        <w:tc>
          <w:tcPr>
            <w:tcW w:w="3375" w:type="dxa"/>
          </w:tcPr>
          <w:p w14:paraId="265AA3FC" w14:textId="77777777" w:rsidR="00AD5A9F" w:rsidRPr="007671A3" w:rsidRDefault="00AD5A9F" w:rsidP="00B30E0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51BD3B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268" w:type="dxa"/>
            <w:gridSpan w:val="3"/>
          </w:tcPr>
          <w:p w14:paraId="20D5739A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7C09577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85" w:type="dxa"/>
            <w:gridSpan w:val="3"/>
          </w:tcPr>
          <w:p w14:paraId="7232CABF" w14:textId="77777777" w:rsidR="00AD5A9F" w:rsidRPr="007671A3" w:rsidRDefault="00AD5A9F" w:rsidP="00B30E04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5AC83B61" w14:textId="77777777" w:rsidTr="001B148B">
        <w:trPr>
          <w:trHeight w:hRule="exact" w:val="391"/>
        </w:trPr>
        <w:tc>
          <w:tcPr>
            <w:tcW w:w="3375" w:type="dxa"/>
          </w:tcPr>
          <w:p w14:paraId="053DD6D9" w14:textId="77777777" w:rsidR="00673C3C" w:rsidRPr="007671A3" w:rsidRDefault="00673C3C" w:rsidP="00673C3C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3067FD6D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008" w:type="dxa"/>
          </w:tcPr>
          <w:p w14:paraId="20721A16" w14:textId="20BEE100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0B3AF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45F8F83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4" w:type="dxa"/>
          </w:tcPr>
          <w:p w14:paraId="71118667" w14:textId="561B1E05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B3AF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485E1A40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D21D467" w14:textId="78E942EC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0B3AF2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</w:tcPr>
          <w:p w14:paraId="75DE545F" w14:textId="77777777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3" w:type="dxa"/>
          </w:tcPr>
          <w:p w14:paraId="6D57C25C" w14:textId="091C8A38" w:rsidR="00673C3C" w:rsidRPr="007671A3" w:rsidRDefault="00673C3C" w:rsidP="00673C3C">
            <w:pPr>
              <w:pStyle w:val="BodyText"/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0B3AF2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3F38A9F0" w14:textId="77777777" w:rsidTr="001B148B">
        <w:trPr>
          <w:trHeight w:hRule="exact" w:val="391"/>
        </w:trPr>
        <w:tc>
          <w:tcPr>
            <w:tcW w:w="3375" w:type="dxa"/>
          </w:tcPr>
          <w:p w14:paraId="4E9AF119" w14:textId="77777777" w:rsidR="00673C3C" w:rsidRPr="007671A3" w:rsidRDefault="00673C3C" w:rsidP="00673C3C">
            <w:pPr>
              <w:pStyle w:val="Foo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9202566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270"/>
              </w:tabs>
              <w:ind w:right="-108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4923" w:type="dxa"/>
            <w:gridSpan w:val="7"/>
          </w:tcPr>
          <w:p w14:paraId="51478150" w14:textId="77777777" w:rsidR="00673C3C" w:rsidRPr="007671A3" w:rsidRDefault="00673C3C" w:rsidP="00673C3C">
            <w:pPr>
              <w:pStyle w:val="30"/>
              <w:tabs>
                <w:tab w:val="clear" w:pos="360"/>
                <w:tab w:val="clear" w:pos="7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B3AF2" w:rsidRPr="007671A3" w14:paraId="6FF57D7C" w14:textId="77777777" w:rsidTr="001B148B">
        <w:trPr>
          <w:trHeight w:hRule="exact" w:val="839"/>
        </w:trPr>
        <w:tc>
          <w:tcPr>
            <w:tcW w:w="3375" w:type="dxa"/>
          </w:tcPr>
          <w:p w14:paraId="253C0290" w14:textId="77777777" w:rsidR="00A54E39" w:rsidRDefault="00F00F97" w:rsidP="00A54E39">
            <w:pPr>
              <w:tabs>
                <w:tab w:val="clear" w:pos="227"/>
                <w:tab w:val="left" w:pos="0"/>
              </w:tabs>
              <w:ind w:left="252" w:hanging="24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="00A54E39">
              <w:rPr>
                <w:rFonts w:ascii="Angsana New" w:hAnsi="Angsana New" w:hint="cs"/>
                <w:sz w:val="30"/>
                <w:szCs w:val="30"/>
                <w:cs/>
              </w:rPr>
              <w:t>ขาดทุน</w:t>
            </w:r>
            <w:r w:rsidR="00A54E39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="00995D40">
              <w:rPr>
                <w:rFonts w:ascii="Angsana New" w:hAnsi="Angsana New" w:hint="cs"/>
                <w:sz w:val="30"/>
                <w:szCs w:val="30"/>
                <w:cs/>
              </w:rPr>
              <w:t xml:space="preserve">กำไร) </w:t>
            </w:r>
            <w:r w:rsidR="000B3AF2" w:rsidRPr="007671A3">
              <w:rPr>
                <w:rFonts w:ascii="Angsana New" w:hAnsi="Angsana New"/>
                <w:sz w:val="30"/>
                <w:szCs w:val="30"/>
                <w:cs/>
              </w:rPr>
              <w:t>จากการประมาณ</w:t>
            </w:r>
          </w:p>
          <w:p w14:paraId="47EF54C9" w14:textId="23D91BEE" w:rsidR="000B3AF2" w:rsidRPr="007671A3" w:rsidRDefault="00A54E39" w:rsidP="00A54E39">
            <w:pPr>
              <w:tabs>
                <w:tab w:val="clear" w:pos="227"/>
                <w:tab w:val="left" w:pos="0"/>
              </w:tabs>
              <w:ind w:left="252" w:hanging="24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 </w:t>
            </w:r>
            <w:r w:rsidR="000B3AF2" w:rsidRPr="007671A3">
              <w:rPr>
                <w:rFonts w:ascii="Angsana New" w:hAnsi="Angsana New"/>
                <w:sz w:val="30"/>
                <w:szCs w:val="30"/>
                <w:cs/>
              </w:rPr>
              <w:t>กา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</w:t>
            </w:r>
            <w:r w:rsidR="000B3AF2" w:rsidRPr="007671A3">
              <w:rPr>
                <w:rFonts w:ascii="Angsana New" w:hAnsi="Angsana New"/>
                <w:sz w:val="30"/>
                <w:szCs w:val="30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</w:tcPr>
          <w:p w14:paraId="43948C25" w14:textId="77777777" w:rsidR="000B3AF2" w:rsidRPr="007671A3" w:rsidRDefault="000B3AF2" w:rsidP="000B3AF2">
            <w:pPr>
              <w:pStyle w:val="30"/>
              <w:tabs>
                <w:tab w:val="clear" w:pos="360"/>
                <w:tab w:val="clear" w:pos="720"/>
                <w:tab w:val="decimal" w:pos="702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34D13B36" w14:textId="7469B12D" w:rsidR="000B3AF2" w:rsidRPr="007671A3" w:rsidRDefault="000B3AF2" w:rsidP="000B3AF2">
            <w:pPr>
              <w:pStyle w:val="30"/>
              <w:tabs>
                <w:tab w:val="clear" w:pos="360"/>
                <w:tab w:val="clear" w:pos="720"/>
              </w:tabs>
              <w:ind w:left="-90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13</w:t>
            </w: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59D9634D" w14:textId="5BAC81A5" w:rsidR="000B3AF2" w:rsidRPr="00EB7834" w:rsidRDefault="00DE3883" w:rsidP="004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(1,101)</w:t>
            </w:r>
          </w:p>
        </w:tc>
        <w:tc>
          <w:tcPr>
            <w:tcW w:w="236" w:type="dxa"/>
          </w:tcPr>
          <w:p w14:paraId="03C37544" w14:textId="77777777" w:rsidR="000B3AF2" w:rsidRPr="00EB7834" w:rsidRDefault="000B3AF2" w:rsidP="000B3A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i/>
                <w:iCs/>
                <w:strike/>
                <w:sz w:val="30"/>
                <w:szCs w:val="30"/>
                <w:lang w:val="en-US"/>
              </w:rPr>
            </w:pPr>
          </w:p>
        </w:tc>
        <w:tc>
          <w:tcPr>
            <w:tcW w:w="1024" w:type="dxa"/>
            <w:tcBorders>
              <w:bottom w:val="double" w:sz="4" w:space="0" w:color="auto"/>
            </w:tcBorders>
            <w:vAlign w:val="bottom"/>
          </w:tcPr>
          <w:p w14:paraId="7C766194" w14:textId="37006F0B" w:rsidR="000B3AF2" w:rsidRPr="00EB7834" w:rsidRDefault="000B3AF2" w:rsidP="004A2919">
            <w:pPr>
              <w:pStyle w:val="30"/>
              <w:tabs>
                <w:tab w:val="clear" w:pos="360"/>
                <w:tab w:val="clear" w:pos="720"/>
                <w:tab w:val="decimal" w:pos="727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3,197</w:t>
            </w:r>
          </w:p>
        </w:tc>
        <w:tc>
          <w:tcPr>
            <w:tcW w:w="270" w:type="dxa"/>
            <w:vAlign w:val="bottom"/>
          </w:tcPr>
          <w:p w14:paraId="648A6D97" w14:textId="77777777" w:rsidR="000B3AF2" w:rsidRPr="00EB7834" w:rsidRDefault="000B3AF2" w:rsidP="000B3A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</w:p>
        </w:tc>
        <w:tc>
          <w:tcPr>
            <w:tcW w:w="1089" w:type="dxa"/>
            <w:tcBorders>
              <w:bottom w:val="double" w:sz="4" w:space="0" w:color="auto"/>
            </w:tcBorders>
            <w:vAlign w:val="bottom"/>
          </w:tcPr>
          <w:p w14:paraId="2D9B1964" w14:textId="02C9C993" w:rsidR="000B3AF2" w:rsidRPr="00EB7834" w:rsidRDefault="003D2A5E" w:rsidP="004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 w:rsidR="004A2919"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1,024</w:t>
            </w: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  <w:tc>
          <w:tcPr>
            <w:tcW w:w="243" w:type="dxa"/>
            <w:vAlign w:val="bottom"/>
          </w:tcPr>
          <w:p w14:paraId="3229DB82" w14:textId="77777777" w:rsidR="000B3AF2" w:rsidRPr="00EB7834" w:rsidRDefault="000B3AF2" w:rsidP="000B3AF2">
            <w:pPr>
              <w:pStyle w:val="30"/>
              <w:tabs>
                <w:tab w:val="clear" w:pos="360"/>
                <w:tab w:val="clear" w:pos="720"/>
                <w:tab w:val="decimal" w:pos="88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53" w:type="dxa"/>
            <w:tcBorders>
              <w:bottom w:val="double" w:sz="4" w:space="0" w:color="auto"/>
            </w:tcBorders>
            <w:vAlign w:val="bottom"/>
          </w:tcPr>
          <w:p w14:paraId="0AD6DD53" w14:textId="67A97804" w:rsidR="000B3AF2" w:rsidRPr="00EB7834" w:rsidRDefault="000B3AF2" w:rsidP="004A2919">
            <w:pPr>
              <w:pStyle w:val="30"/>
              <w:tabs>
                <w:tab w:val="clear" w:pos="360"/>
                <w:tab w:val="clear" w:pos="720"/>
                <w:tab w:val="decimal" w:pos="708"/>
              </w:tabs>
              <w:ind w:left="-108" w:right="-108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EB7834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  <w:t>2,810</w:t>
            </w:r>
          </w:p>
        </w:tc>
      </w:tr>
    </w:tbl>
    <w:p w14:paraId="37DBF110" w14:textId="0BD242B5" w:rsidR="007A4A65" w:rsidRDefault="007A4A65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2119845C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6AF77D69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339303A1" w14:textId="77777777" w:rsidR="004437D6" w:rsidRDefault="004437D6" w:rsidP="008302F6">
      <w:pPr>
        <w:tabs>
          <w:tab w:val="left" w:pos="540"/>
        </w:tabs>
        <w:ind w:left="540" w:right="-25"/>
        <w:rPr>
          <w:rFonts w:ascii="Angsana New" w:hAnsi="Angsana New"/>
          <w:sz w:val="12"/>
          <w:szCs w:val="12"/>
        </w:rPr>
      </w:pPr>
    </w:p>
    <w:p w14:paraId="74871020" w14:textId="77777777" w:rsidR="004A2919" w:rsidRDefault="004A2919" w:rsidP="004A2919">
      <w:pPr>
        <w:tabs>
          <w:tab w:val="left" w:pos="540"/>
        </w:tabs>
        <w:ind w:right="-25"/>
        <w:rPr>
          <w:rFonts w:ascii="Angsana New" w:hAnsi="Angsana New"/>
          <w:sz w:val="12"/>
          <w:szCs w:val="12"/>
        </w:rPr>
      </w:pPr>
    </w:p>
    <w:p w14:paraId="1AF2E036" w14:textId="1D8EC5B8" w:rsidR="002A322E" w:rsidRPr="007671A3" w:rsidRDefault="002A322E" w:rsidP="002F5B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b/>
          <w:bCs/>
          <w:i/>
          <w:iCs/>
          <w:sz w:val="30"/>
          <w:szCs w:val="30"/>
        </w:rPr>
      </w:pPr>
      <w:r w:rsidRPr="007671A3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 xml:space="preserve">การกระทบยอดเพื่อหาอัตราภาษีที่แท้จริง </w:t>
      </w:r>
      <w:r w:rsidRPr="007671A3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72902E16" w14:textId="77777777" w:rsidR="00C47808" w:rsidRPr="00C62AC2" w:rsidRDefault="00C47808" w:rsidP="00F139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i/>
          <w:iCs/>
          <w:sz w:val="14"/>
          <w:szCs w:val="14"/>
        </w:rPr>
      </w:pPr>
    </w:p>
    <w:tbl>
      <w:tblPr>
        <w:tblW w:w="9189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36"/>
        <w:gridCol w:w="1051"/>
        <w:gridCol w:w="236"/>
        <w:gridCol w:w="1087"/>
        <w:gridCol w:w="236"/>
        <w:gridCol w:w="1033"/>
      </w:tblGrid>
      <w:tr w:rsidR="002A322E" w:rsidRPr="007671A3" w14:paraId="5D631AEB" w14:textId="77777777" w:rsidTr="004A2919">
        <w:tc>
          <w:tcPr>
            <w:tcW w:w="4230" w:type="dxa"/>
            <w:shd w:val="clear" w:color="auto" w:fill="auto"/>
          </w:tcPr>
          <w:p w14:paraId="2045043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9" w:type="dxa"/>
            <w:gridSpan w:val="7"/>
            <w:shd w:val="clear" w:color="auto" w:fill="auto"/>
          </w:tcPr>
          <w:p w14:paraId="12BFA67F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A322E" w:rsidRPr="007671A3" w14:paraId="471786BD" w14:textId="77777777" w:rsidTr="004A2919">
        <w:tc>
          <w:tcPr>
            <w:tcW w:w="4230" w:type="dxa"/>
            <w:shd w:val="clear" w:color="auto" w:fill="auto"/>
          </w:tcPr>
          <w:p w14:paraId="3E0C9FD5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055C8EE4" w14:textId="5C2F5311" w:rsidR="002A322E" w:rsidRPr="007671A3" w:rsidRDefault="00090B52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F062B2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AE27281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6C4FA91C" w14:textId="77301B83" w:rsidR="002A322E" w:rsidRPr="007671A3" w:rsidRDefault="00090B52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 w:rsidR="00673C3C"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F062B2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2A322E" w:rsidRPr="007671A3" w14:paraId="2D78B414" w14:textId="77777777" w:rsidTr="004A2919">
        <w:tc>
          <w:tcPr>
            <w:tcW w:w="4230" w:type="dxa"/>
            <w:shd w:val="clear" w:color="auto" w:fill="auto"/>
          </w:tcPr>
          <w:p w14:paraId="6C98EC54" w14:textId="77777777" w:rsidR="002A322E" w:rsidRPr="007671A3" w:rsidRDefault="002A322E" w:rsidP="001E7729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41AF5364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E1F0D59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0850105D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906B2C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796C30FA" w14:textId="77777777" w:rsidR="002A322E" w:rsidRPr="007671A3" w:rsidRDefault="002A322E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469FD74A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D131502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6019F9D7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F92A0B8" w14:textId="77777777" w:rsidR="002A322E" w:rsidRPr="007671A3" w:rsidRDefault="002A322E" w:rsidP="001E77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72C971A" w14:textId="77777777" w:rsidR="002A322E" w:rsidRPr="007671A3" w:rsidRDefault="002A322E" w:rsidP="001E772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24AD7546" w14:textId="77777777" w:rsidR="002A322E" w:rsidRPr="007671A3" w:rsidRDefault="002A322E" w:rsidP="002A322E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D92F44" w:rsidRPr="007671A3" w14:paraId="75C9EAD7" w14:textId="77777777" w:rsidTr="006857A4">
        <w:tc>
          <w:tcPr>
            <w:tcW w:w="4230" w:type="dxa"/>
            <w:shd w:val="clear" w:color="auto" w:fill="auto"/>
          </w:tcPr>
          <w:p w14:paraId="0AA13F35" w14:textId="78228109" w:rsidR="00D92F44" w:rsidRPr="007671A3" w:rsidRDefault="00D92F44" w:rsidP="00D92F4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70282DB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6630B02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00AA4ACF" w14:textId="2C97F73D" w:rsidR="00D92F44" w:rsidRPr="00D92F44" w:rsidRDefault="004A2919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217</w:t>
            </w:r>
            <w:r>
              <w:rPr>
                <w:rFonts w:ascii="Angsana New" w:hAnsi="Angsana New"/>
                <w:sz w:val="30"/>
                <w:szCs w:val="30"/>
                <w:cs/>
              </w:rPr>
              <w:t>,</w:t>
            </w:r>
            <w:r w:rsidR="00DE3883" w:rsidRPr="00DE3883">
              <w:rPr>
                <w:rFonts w:ascii="Angsana New" w:hAnsi="Angsana New"/>
                <w:sz w:val="30"/>
                <w:szCs w:val="30"/>
                <w:lang w:val="en-US"/>
              </w:rPr>
              <w:t>131</w:t>
            </w:r>
          </w:p>
        </w:tc>
        <w:tc>
          <w:tcPr>
            <w:tcW w:w="236" w:type="dxa"/>
            <w:shd w:val="clear" w:color="auto" w:fill="auto"/>
          </w:tcPr>
          <w:p w14:paraId="20049D13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6C0AAC61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7083FFB5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12F5ABBB" w14:textId="35D62580" w:rsidR="00D92F44" w:rsidRPr="00D83132" w:rsidRDefault="00D92F44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73,186</w:t>
            </w:r>
          </w:p>
        </w:tc>
      </w:tr>
      <w:tr w:rsidR="00D92F44" w:rsidRPr="007671A3" w14:paraId="69EB3EEF" w14:textId="77777777" w:rsidTr="006857A4">
        <w:tc>
          <w:tcPr>
            <w:tcW w:w="4230" w:type="dxa"/>
            <w:shd w:val="clear" w:color="auto" w:fill="auto"/>
          </w:tcPr>
          <w:p w14:paraId="5E432600" w14:textId="77777777" w:rsidR="00D92F44" w:rsidRPr="007671A3" w:rsidRDefault="00D92F44" w:rsidP="00D92F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15BD6B" w14:textId="74BFBCD6" w:rsidR="00D92F44" w:rsidRPr="007671A3" w:rsidRDefault="005720E8" w:rsidP="00D92F44">
            <w:pPr>
              <w:pStyle w:val="acctfourfigures"/>
              <w:tabs>
                <w:tab w:val="clear" w:pos="765"/>
                <w:tab w:val="left" w:pos="539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4A108F88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785F3031" w14:textId="1AD68967" w:rsidR="00D92F44" w:rsidRPr="006857A4" w:rsidRDefault="004A2919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43,426</w:t>
            </w:r>
          </w:p>
        </w:tc>
        <w:tc>
          <w:tcPr>
            <w:tcW w:w="236" w:type="dxa"/>
            <w:shd w:val="clear" w:color="auto" w:fill="auto"/>
          </w:tcPr>
          <w:p w14:paraId="76C8B531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CDC2080" w14:textId="68423621" w:rsidR="00D92F44" w:rsidRPr="007671A3" w:rsidRDefault="00D92F44" w:rsidP="00D92F44">
            <w:pPr>
              <w:pStyle w:val="acctfourfigures"/>
              <w:tabs>
                <w:tab w:val="clear" w:pos="765"/>
                <w:tab w:val="left" w:pos="50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73D7802D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2D5D2899" w14:textId="2FE255F8" w:rsidR="00D92F44" w:rsidRPr="00D83132" w:rsidRDefault="00D92F44" w:rsidP="00D92F4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14,637</w:t>
            </w:r>
          </w:p>
        </w:tc>
      </w:tr>
      <w:tr w:rsidR="00D92F44" w:rsidRPr="007671A3" w14:paraId="429DE5E4" w14:textId="77777777" w:rsidTr="004A2919">
        <w:tc>
          <w:tcPr>
            <w:tcW w:w="4230" w:type="dxa"/>
            <w:shd w:val="clear" w:color="auto" w:fill="auto"/>
          </w:tcPr>
          <w:p w14:paraId="78142F8F" w14:textId="3E892389" w:rsidR="00D92F44" w:rsidRPr="007671A3" w:rsidRDefault="00D92F44" w:rsidP="00D92F44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3971892B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3A81927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2D9C189" w14:textId="64491C96" w:rsidR="00D92F44" w:rsidRPr="006857A4" w:rsidRDefault="00DE3883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(1,075)</w:t>
            </w:r>
          </w:p>
        </w:tc>
        <w:tc>
          <w:tcPr>
            <w:tcW w:w="236" w:type="dxa"/>
            <w:shd w:val="clear" w:color="auto" w:fill="auto"/>
          </w:tcPr>
          <w:p w14:paraId="26E292D7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281580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5CDAFB5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1EDA9549" w14:textId="03A5891F" w:rsidR="00D92F44" w:rsidRPr="00D83132" w:rsidRDefault="00D92F44" w:rsidP="00D92F4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(1,035)</w:t>
            </w:r>
          </w:p>
        </w:tc>
      </w:tr>
      <w:tr w:rsidR="00D92F44" w:rsidRPr="007671A3" w14:paraId="009D582A" w14:textId="77777777" w:rsidTr="004A2919">
        <w:tc>
          <w:tcPr>
            <w:tcW w:w="4230" w:type="dxa"/>
            <w:shd w:val="clear" w:color="auto" w:fill="auto"/>
          </w:tcPr>
          <w:p w14:paraId="5FEEC8F0" w14:textId="784B248C" w:rsidR="00D92F44" w:rsidRPr="007671A3" w:rsidRDefault="00D92F44" w:rsidP="00D92F4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669F7D98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FA22B54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B64F9B3" w14:textId="19129168" w:rsidR="00D92F44" w:rsidRPr="006857A4" w:rsidRDefault="000A624D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4A2919" w:rsidRPr="006857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604</w:t>
            </w:r>
          </w:p>
        </w:tc>
        <w:tc>
          <w:tcPr>
            <w:tcW w:w="236" w:type="dxa"/>
            <w:shd w:val="clear" w:color="auto" w:fill="auto"/>
          </w:tcPr>
          <w:p w14:paraId="4BCC2D1B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EB3FEB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60015C7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0C50536E" w14:textId="50444F12" w:rsidR="00D92F44" w:rsidRPr="00D83132" w:rsidRDefault="00D92F44" w:rsidP="00D92F4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2,930</w:t>
            </w:r>
          </w:p>
        </w:tc>
      </w:tr>
      <w:tr w:rsidR="00D92F44" w:rsidRPr="007671A3" w14:paraId="1D2A6CF7" w14:textId="77777777" w:rsidTr="004A2919">
        <w:tc>
          <w:tcPr>
            <w:tcW w:w="4230" w:type="dxa"/>
            <w:shd w:val="clear" w:color="auto" w:fill="auto"/>
          </w:tcPr>
          <w:p w14:paraId="698D5639" w14:textId="00F37F8D" w:rsidR="00D92F44" w:rsidRPr="00123ED3" w:rsidRDefault="00D92F44" w:rsidP="00D92F44">
            <w:pPr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 w:rsidR="003D2A5E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shd w:val="clear" w:color="auto" w:fill="auto"/>
          </w:tcPr>
          <w:p w14:paraId="6E31C589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6740A24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CB5B3D0" w14:textId="02A8CCEF" w:rsidR="00D92F44" w:rsidRPr="006857A4" w:rsidRDefault="00146E1C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(5,</w:t>
            </w:r>
            <w:r w:rsidR="00DE3883" w:rsidRPr="00DE3883">
              <w:rPr>
                <w:rFonts w:ascii="Angsana New" w:hAnsi="Angsana New"/>
                <w:sz w:val="30"/>
                <w:szCs w:val="30"/>
                <w:lang w:val="en-US"/>
              </w:rPr>
              <w:t>878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BFF6E5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4C6FA235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AE9E1F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2F5076B" w14:textId="22A3D334" w:rsidR="00D92F44" w:rsidRPr="00D83132" w:rsidRDefault="00D92F44" w:rsidP="00D92F4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(13,671)</w:t>
            </w:r>
          </w:p>
        </w:tc>
      </w:tr>
      <w:tr w:rsidR="00D92F44" w:rsidRPr="007671A3" w14:paraId="2FA18211" w14:textId="77777777" w:rsidTr="004A2919">
        <w:tc>
          <w:tcPr>
            <w:tcW w:w="4230" w:type="dxa"/>
            <w:shd w:val="clear" w:color="auto" w:fill="auto"/>
          </w:tcPr>
          <w:p w14:paraId="2F4BF563" w14:textId="77777777" w:rsidR="00D92F44" w:rsidRPr="007671A3" w:rsidRDefault="00D92F44" w:rsidP="00D92F4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10119E4D" w14:textId="77777777" w:rsidR="00D92F44" w:rsidRPr="0027220A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EF2ABF5" w14:textId="77777777" w:rsidR="00D92F44" w:rsidRPr="0027220A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EBB85C6" w14:textId="73EC5724" w:rsidR="00D92F44" w:rsidRPr="001B20C8" w:rsidRDefault="004A2919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1B20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85B79" w:rsidRPr="001B20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1B20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85B79" w:rsidRPr="001B20C8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36" w:type="dxa"/>
            <w:shd w:val="clear" w:color="auto" w:fill="auto"/>
          </w:tcPr>
          <w:p w14:paraId="4B07BBC2" w14:textId="77777777" w:rsidR="00D92F44" w:rsidRPr="006857A4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2BAD3DD" w14:textId="77777777" w:rsidR="00D92F44" w:rsidRPr="0027220A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45E80ED" w14:textId="77777777" w:rsidR="00D92F44" w:rsidRPr="0027220A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4884F46B" w14:textId="1414BA5C" w:rsidR="00D92F44" w:rsidRPr="0027220A" w:rsidRDefault="00D92F44" w:rsidP="005720E8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27220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2,861</w:t>
            </w:r>
          </w:p>
        </w:tc>
      </w:tr>
      <w:tr w:rsidR="004A2919" w:rsidRPr="007671A3" w14:paraId="11BBF3B0" w14:textId="77777777" w:rsidTr="004A2919">
        <w:tc>
          <w:tcPr>
            <w:tcW w:w="4230" w:type="dxa"/>
            <w:shd w:val="clear" w:color="auto" w:fill="auto"/>
          </w:tcPr>
          <w:p w14:paraId="3E4059A4" w14:textId="23D779FF" w:rsidR="004A2919" w:rsidRPr="004A2919" w:rsidRDefault="004A2919" w:rsidP="004A2919">
            <w:pPr>
              <w:tabs>
                <w:tab w:val="clear" w:pos="227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5BBAC3D" w14:textId="77777777" w:rsidR="004A2919" w:rsidRPr="004A2919" w:rsidRDefault="004A2919" w:rsidP="004A291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BCB7AD3" w14:textId="77777777" w:rsidR="004A2919" w:rsidRPr="004A2919" w:rsidRDefault="004A2919" w:rsidP="004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5833C240" w14:textId="75B44C40" w:rsidR="004A2919" w:rsidRPr="006857A4" w:rsidRDefault="00DE3883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883">
              <w:rPr>
                <w:rFonts w:ascii="Angsana New" w:hAnsi="Angsana New" w:hint="cs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14:paraId="54AFE3AC" w14:textId="77777777" w:rsidR="004A2919" w:rsidRPr="004A2919" w:rsidRDefault="004A2919" w:rsidP="004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ABE0FD4" w14:textId="77777777" w:rsidR="004A2919" w:rsidRPr="004A2919" w:rsidRDefault="004A2919" w:rsidP="004A2919">
            <w:pPr>
              <w:pStyle w:val="acctfourfigures"/>
              <w:tabs>
                <w:tab w:val="clear" w:pos="765"/>
              </w:tabs>
              <w:spacing w:line="240" w:lineRule="atLeast"/>
              <w:ind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87229C1" w14:textId="77777777" w:rsidR="004A2919" w:rsidRPr="004A2919" w:rsidRDefault="004A2919" w:rsidP="004A29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EB8C71F" w14:textId="0B923F2C" w:rsidR="004A2919" w:rsidRPr="004A2919" w:rsidRDefault="004A2919" w:rsidP="006857A4">
            <w:pPr>
              <w:pStyle w:val="30"/>
              <w:tabs>
                <w:tab w:val="clear" w:pos="360"/>
                <w:tab w:val="clear" w:pos="720"/>
                <w:tab w:val="decimal" w:pos="490"/>
              </w:tabs>
              <w:ind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D92F44" w:rsidRPr="007671A3" w14:paraId="010FA626" w14:textId="77777777" w:rsidTr="004A2919">
        <w:tc>
          <w:tcPr>
            <w:tcW w:w="4230" w:type="dxa"/>
            <w:shd w:val="clear" w:color="auto" w:fill="auto"/>
          </w:tcPr>
          <w:p w14:paraId="62078DCE" w14:textId="77777777" w:rsidR="00D92F44" w:rsidRPr="007671A3" w:rsidRDefault="00D92F44" w:rsidP="00D92F44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6D80A8D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3919A096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7325A68" w14:textId="4588C335" w:rsidR="00D92F44" w:rsidRPr="006857A4" w:rsidRDefault="001B20C8" w:rsidP="007D4452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7D4452">
              <w:rPr>
                <w:rFonts w:ascii="Angsana New" w:hAnsi="Angsana New"/>
                <w:sz w:val="30"/>
                <w:szCs w:val="30"/>
                <w:lang w:val="en-US"/>
              </w:rPr>
              <w:t>4,190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51C31F4C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45948671" w14:textId="77777777" w:rsidR="00D92F44" w:rsidRPr="007671A3" w:rsidRDefault="00D92F44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6DF6831A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510656C" w14:textId="3A66CF60" w:rsidR="00D92F44" w:rsidRPr="00D83132" w:rsidRDefault="00D92F44" w:rsidP="00D92F4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13,055</w:t>
            </w:r>
          </w:p>
        </w:tc>
      </w:tr>
      <w:tr w:rsidR="00D92F44" w:rsidRPr="007671A3" w14:paraId="2BA167BC" w14:textId="77777777" w:rsidTr="004A2919">
        <w:tc>
          <w:tcPr>
            <w:tcW w:w="4230" w:type="dxa"/>
            <w:shd w:val="clear" w:color="auto" w:fill="auto"/>
          </w:tcPr>
          <w:p w14:paraId="50659EF9" w14:textId="0309F6C8" w:rsidR="00D92F44" w:rsidRPr="007671A3" w:rsidRDefault="00D92F44" w:rsidP="00D92F44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90A5E0" w14:textId="0B932CBF" w:rsidR="00D92F44" w:rsidRPr="007671A3" w:rsidRDefault="004A2919" w:rsidP="00D92F44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</w:t>
            </w:r>
            <w:r w:rsidR="00F917E9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79386B7F" w14:textId="77777777" w:rsidR="00D92F44" w:rsidRPr="007671A3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80E146" w14:textId="2119EF08" w:rsidR="00D92F44" w:rsidRPr="006857A4" w:rsidRDefault="004A2919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 w:rsidR="00885B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,4</w:t>
            </w:r>
            <w:r w:rsidR="00885B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38</w:t>
            </w:r>
          </w:p>
        </w:tc>
        <w:tc>
          <w:tcPr>
            <w:tcW w:w="236" w:type="dxa"/>
            <w:shd w:val="clear" w:color="auto" w:fill="auto"/>
          </w:tcPr>
          <w:p w14:paraId="5F4EF0E7" w14:textId="77777777" w:rsidR="00D92F44" w:rsidRPr="006857A4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7CA9C7" w14:textId="058E226F" w:rsidR="00D92F44" w:rsidRPr="006857A4" w:rsidRDefault="00D92F44" w:rsidP="00D92F44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 xml:space="preserve"> 22</w:t>
            </w:r>
          </w:p>
        </w:tc>
        <w:tc>
          <w:tcPr>
            <w:tcW w:w="236" w:type="dxa"/>
            <w:shd w:val="clear" w:color="auto" w:fill="auto"/>
          </w:tcPr>
          <w:p w14:paraId="338A2BA8" w14:textId="77777777" w:rsidR="00D92F44" w:rsidRPr="006857A4" w:rsidRDefault="00D92F44" w:rsidP="00D92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B9A951" w14:textId="31DC8D04" w:rsidR="00D92F44" w:rsidRPr="006857A4" w:rsidRDefault="00D92F44" w:rsidP="00D92F4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15,916</w:t>
            </w:r>
          </w:p>
        </w:tc>
      </w:tr>
      <w:tr w:rsidR="00A15755" w:rsidRPr="008357A6" w14:paraId="396E0D3C" w14:textId="77777777" w:rsidTr="004A2919">
        <w:tc>
          <w:tcPr>
            <w:tcW w:w="4230" w:type="dxa"/>
            <w:shd w:val="clear" w:color="auto" w:fill="auto"/>
          </w:tcPr>
          <w:p w14:paraId="03B16B9D" w14:textId="77777777" w:rsidR="00A15755" w:rsidRPr="008357A6" w:rsidRDefault="00A15755" w:rsidP="00673C3C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87A2234" w14:textId="77777777" w:rsidR="00A15755" w:rsidRPr="008357A6" w:rsidRDefault="00A15755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07EF943" w14:textId="77777777" w:rsidR="00A15755" w:rsidRPr="008357A6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51" w:type="dxa"/>
            <w:tcBorders>
              <w:top w:val="double" w:sz="4" w:space="0" w:color="auto"/>
            </w:tcBorders>
            <w:shd w:val="clear" w:color="auto" w:fill="auto"/>
          </w:tcPr>
          <w:p w14:paraId="722D470B" w14:textId="77777777" w:rsidR="00A15755" w:rsidRPr="008357A6" w:rsidRDefault="00A15755" w:rsidP="0027220A">
            <w:pPr>
              <w:pStyle w:val="acctfourfigures"/>
              <w:tabs>
                <w:tab w:val="clear" w:pos="765"/>
                <w:tab w:val="decimal" w:pos="808"/>
              </w:tabs>
              <w:spacing w:line="240" w:lineRule="atLeast"/>
              <w:ind w:left="-72" w:right="-108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4E0B6AAE" w14:textId="77777777" w:rsidR="00A15755" w:rsidRPr="008357A6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87" w:type="dxa"/>
            <w:tcBorders>
              <w:top w:val="double" w:sz="4" w:space="0" w:color="auto"/>
            </w:tcBorders>
            <w:shd w:val="clear" w:color="auto" w:fill="auto"/>
          </w:tcPr>
          <w:p w14:paraId="27086E74" w14:textId="77777777" w:rsidR="00A15755" w:rsidRPr="008357A6" w:rsidRDefault="00A15755" w:rsidP="00673C3C">
            <w:pPr>
              <w:pStyle w:val="acctfourfigures"/>
              <w:tabs>
                <w:tab w:val="clear" w:pos="765"/>
                <w:tab w:val="left" w:pos="646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82186F" w14:textId="77777777" w:rsidR="00A15755" w:rsidRPr="008357A6" w:rsidRDefault="00A15755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033" w:type="dxa"/>
            <w:tcBorders>
              <w:top w:val="double" w:sz="4" w:space="0" w:color="auto"/>
            </w:tcBorders>
            <w:shd w:val="clear" w:color="auto" w:fill="auto"/>
          </w:tcPr>
          <w:p w14:paraId="5EF007F4" w14:textId="77777777" w:rsidR="00A15755" w:rsidRPr="008357A6" w:rsidRDefault="00A15755" w:rsidP="00673C3C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14"/>
                <w:szCs w:val="14"/>
                <w:lang w:val="en-US"/>
              </w:rPr>
            </w:pPr>
          </w:p>
        </w:tc>
      </w:tr>
      <w:tr w:rsidR="00673C3C" w:rsidRPr="007671A3" w14:paraId="76CFBBD5" w14:textId="77777777" w:rsidTr="004A2919">
        <w:tc>
          <w:tcPr>
            <w:tcW w:w="4230" w:type="dxa"/>
            <w:shd w:val="clear" w:color="auto" w:fill="auto"/>
          </w:tcPr>
          <w:p w14:paraId="1AB8269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br w:type="page"/>
            </w:r>
            <w:r w:rsidRPr="007671A3">
              <w:br w:type="page"/>
            </w:r>
            <w:r w:rsidRPr="007671A3">
              <w:br w:type="page"/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br w:type="page"/>
            </w:r>
          </w:p>
        </w:tc>
        <w:tc>
          <w:tcPr>
            <w:tcW w:w="4959" w:type="dxa"/>
            <w:gridSpan w:val="7"/>
            <w:shd w:val="clear" w:color="auto" w:fill="auto"/>
          </w:tcPr>
          <w:p w14:paraId="25ACF21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73C3C" w:rsidRPr="007671A3" w14:paraId="7AE25F47" w14:textId="77777777" w:rsidTr="004A2919">
        <w:tc>
          <w:tcPr>
            <w:tcW w:w="4230" w:type="dxa"/>
            <w:shd w:val="clear" w:color="auto" w:fill="auto"/>
          </w:tcPr>
          <w:p w14:paraId="1A65E107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08" w:hanging="162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367" w:type="dxa"/>
            <w:gridSpan w:val="3"/>
            <w:shd w:val="clear" w:color="auto" w:fill="auto"/>
          </w:tcPr>
          <w:p w14:paraId="51768CC1" w14:textId="520AE5FE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="005720E8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4C029F54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56" w:type="dxa"/>
            <w:gridSpan w:val="3"/>
            <w:shd w:val="clear" w:color="auto" w:fill="auto"/>
          </w:tcPr>
          <w:p w14:paraId="1BA743D7" w14:textId="5A3EAC7A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sz w:val="30"/>
                <w:szCs w:val="30"/>
              </w:rPr>
              <w:t>25</w:t>
            </w:r>
            <w:r>
              <w:rPr>
                <w:rFonts w:ascii="Angsana New" w:hAnsi="Angsana New"/>
                <w:bCs/>
                <w:sz w:val="30"/>
                <w:szCs w:val="30"/>
              </w:rPr>
              <w:t>6</w:t>
            </w:r>
            <w:r w:rsidR="005720E8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</w:tr>
      <w:tr w:rsidR="00673C3C" w:rsidRPr="007671A3" w14:paraId="0C9F78D1" w14:textId="77777777" w:rsidTr="004A2919">
        <w:tc>
          <w:tcPr>
            <w:tcW w:w="4230" w:type="dxa"/>
            <w:shd w:val="clear" w:color="auto" w:fill="auto"/>
          </w:tcPr>
          <w:p w14:paraId="596E0E45" w14:textId="77777777" w:rsidR="00673C3C" w:rsidRPr="007671A3" w:rsidRDefault="00673C3C" w:rsidP="00673C3C">
            <w:pPr>
              <w:ind w:left="162" w:hanging="16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E26410F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4C9ACE0A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69DF3D8E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34496E51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0019EB54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  <w:tc>
          <w:tcPr>
            <w:tcW w:w="236" w:type="dxa"/>
            <w:shd w:val="clear" w:color="auto" w:fill="auto"/>
          </w:tcPr>
          <w:p w14:paraId="7D659715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61E8DB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  <w:lang w:bidi="th-TH"/>
              </w:rPr>
              <w:t>อัตราภาษี</w:t>
            </w:r>
          </w:p>
          <w:p w14:paraId="702EF425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6" w:type="dxa"/>
            <w:shd w:val="clear" w:color="auto" w:fill="auto"/>
          </w:tcPr>
          <w:p w14:paraId="5459206F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7A3E18DD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  <w:p w14:paraId="3B4CCE9F" w14:textId="77777777" w:rsidR="00673C3C" w:rsidRPr="007671A3" w:rsidRDefault="00673C3C" w:rsidP="00673C3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720E8" w:rsidRPr="007671A3" w14:paraId="07A0026A" w14:textId="77777777" w:rsidTr="006857A4">
        <w:tc>
          <w:tcPr>
            <w:tcW w:w="4230" w:type="dxa"/>
            <w:shd w:val="clear" w:color="auto" w:fill="auto"/>
          </w:tcPr>
          <w:p w14:paraId="5CEA8F3D" w14:textId="7E5A9BBF" w:rsidR="005720E8" w:rsidRPr="007671A3" w:rsidRDefault="005720E8" w:rsidP="005720E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2D860289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091C006A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1248904B" w14:textId="15D0FA0B" w:rsidR="005720E8" w:rsidRPr="006857A4" w:rsidRDefault="00DE3883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E3883">
              <w:rPr>
                <w:rFonts w:ascii="Angsana New" w:hAnsi="Angsana New" w:hint="cs"/>
                <w:sz w:val="30"/>
                <w:szCs w:val="30"/>
                <w:lang w:val="en-US"/>
              </w:rPr>
              <w:t>189</w:t>
            </w:r>
            <w:r w:rsidR="006857A4">
              <w:rPr>
                <w:rFonts w:ascii="Angsana New" w:hAnsi="Angsana New"/>
                <w:sz w:val="30"/>
                <w:szCs w:val="30"/>
                <w:lang w:val="en-US"/>
              </w:rPr>
              <w:t>,19</w:t>
            </w:r>
            <w:r w:rsidR="000A624D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36" w:type="dxa"/>
            <w:shd w:val="clear" w:color="auto" w:fill="auto"/>
          </w:tcPr>
          <w:p w14:paraId="04D4400D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5DA9EC0B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5AD13A1C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27AF3564" w14:textId="20AAD34C" w:rsidR="005720E8" w:rsidRPr="007671A3" w:rsidRDefault="005720E8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70,742</w:t>
            </w:r>
          </w:p>
        </w:tc>
      </w:tr>
      <w:tr w:rsidR="005720E8" w:rsidRPr="007671A3" w14:paraId="1A4FECFC" w14:textId="77777777" w:rsidTr="006857A4">
        <w:tc>
          <w:tcPr>
            <w:tcW w:w="4230" w:type="dxa"/>
            <w:shd w:val="clear" w:color="auto" w:fill="auto"/>
          </w:tcPr>
          <w:p w14:paraId="2089621E" w14:textId="77777777" w:rsidR="005720E8" w:rsidRPr="007671A3" w:rsidRDefault="005720E8" w:rsidP="005720E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85E8EC" w14:textId="1A44E802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19457F47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A307C98" w14:textId="5DBC0C56" w:rsidR="005720E8" w:rsidRPr="006857A4" w:rsidRDefault="006857A4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37,8</w:t>
            </w:r>
            <w:r w:rsidR="000A624D">
              <w:rPr>
                <w:rFonts w:ascii="Angsana New" w:hAnsi="Angsana New"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512896BA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1D2B50AA" w14:textId="3F52AD65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21C23D3C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33B3F878" w14:textId="36D946E6" w:rsidR="005720E8" w:rsidRPr="007671A3" w:rsidRDefault="005720E8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14,148</w:t>
            </w:r>
          </w:p>
        </w:tc>
      </w:tr>
      <w:tr w:rsidR="005720E8" w:rsidRPr="007671A3" w14:paraId="4CD1D2B4" w14:textId="77777777" w:rsidTr="004A2919">
        <w:tc>
          <w:tcPr>
            <w:tcW w:w="4230" w:type="dxa"/>
            <w:shd w:val="clear" w:color="auto" w:fill="auto"/>
          </w:tcPr>
          <w:p w14:paraId="78D1C10E" w14:textId="77777777" w:rsidR="005720E8" w:rsidRPr="007671A3" w:rsidRDefault="005720E8" w:rsidP="005720E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1080" w:type="dxa"/>
            <w:shd w:val="clear" w:color="auto" w:fill="auto"/>
          </w:tcPr>
          <w:p w14:paraId="21E8279B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2441FFA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6A8B9C46" w14:textId="4D59CD7D" w:rsidR="005720E8" w:rsidRPr="006857A4" w:rsidRDefault="006857A4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(1</w:t>
            </w:r>
            <w:r w:rsidR="000A624D">
              <w:rPr>
                <w:rFonts w:ascii="Angsana New" w:hAnsi="Angsana New"/>
                <w:sz w:val="30"/>
                <w:szCs w:val="30"/>
                <w:lang w:val="en-US"/>
              </w:rPr>
              <w:t>,004</w:t>
            </w: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236" w:type="dxa"/>
            <w:shd w:val="clear" w:color="auto" w:fill="auto"/>
          </w:tcPr>
          <w:p w14:paraId="08F71D33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0B27D2FF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1D62D39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0919A1A" w14:textId="32B84CF6" w:rsidR="005720E8" w:rsidRPr="007671A3" w:rsidRDefault="005720E8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(964)</w:t>
            </w:r>
          </w:p>
        </w:tc>
      </w:tr>
      <w:tr w:rsidR="005720E8" w:rsidRPr="007671A3" w14:paraId="33455A41" w14:textId="77777777" w:rsidTr="004A2919">
        <w:tc>
          <w:tcPr>
            <w:tcW w:w="4230" w:type="dxa"/>
            <w:shd w:val="clear" w:color="auto" w:fill="auto"/>
          </w:tcPr>
          <w:p w14:paraId="3A558AD1" w14:textId="454A5598" w:rsidR="005720E8" w:rsidRPr="007671A3" w:rsidRDefault="005720E8" w:rsidP="005720E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ค่าใช้จ่ายที่ถือเป็นรายจ่ายทางภาษีไม่ได้ และอื่นๆ</w:t>
            </w:r>
          </w:p>
        </w:tc>
        <w:tc>
          <w:tcPr>
            <w:tcW w:w="1080" w:type="dxa"/>
            <w:shd w:val="clear" w:color="auto" w:fill="auto"/>
          </w:tcPr>
          <w:p w14:paraId="7EBB47C4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1BD3438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028938AA" w14:textId="434BB1E2" w:rsidR="005720E8" w:rsidRPr="006857A4" w:rsidRDefault="000A624D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="006857A4" w:rsidRPr="006857A4">
              <w:rPr>
                <w:rFonts w:ascii="Angsana New" w:hAnsi="Angsana New"/>
                <w:sz w:val="30"/>
                <w:szCs w:val="30"/>
                <w:lang w:val="en-US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/>
              </w:rPr>
              <w:t>241</w:t>
            </w:r>
          </w:p>
        </w:tc>
        <w:tc>
          <w:tcPr>
            <w:tcW w:w="236" w:type="dxa"/>
            <w:shd w:val="clear" w:color="auto" w:fill="auto"/>
          </w:tcPr>
          <w:p w14:paraId="654F9005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8550DD9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2011C3E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6FA54B44" w14:textId="73B38EB5" w:rsidR="005720E8" w:rsidRPr="007671A3" w:rsidRDefault="005720E8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2,921</w:t>
            </w:r>
          </w:p>
        </w:tc>
      </w:tr>
      <w:tr w:rsidR="005720E8" w:rsidRPr="007671A3" w14:paraId="40B7CE08" w14:textId="77777777" w:rsidTr="00C85292">
        <w:tc>
          <w:tcPr>
            <w:tcW w:w="4230" w:type="dxa"/>
            <w:shd w:val="clear" w:color="auto" w:fill="auto"/>
          </w:tcPr>
          <w:p w14:paraId="4A783426" w14:textId="64D028F7" w:rsidR="005720E8" w:rsidRPr="006929FA" w:rsidRDefault="005720E8" w:rsidP="005720E8">
            <w:pPr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ผล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ขาดทุนทางภาษี</w:t>
            </w:r>
            <w:r w:rsidR="007D4452">
              <w:rPr>
                <w:rFonts w:ascii="Angsana New" w:hAnsi="Angsana New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1080" w:type="dxa"/>
            <w:shd w:val="clear" w:color="auto" w:fill="auto"/>
          </w:tcPr>
          <w:p w14:paraId="007574AB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350975F3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6FEBD1A" w14:textId="4C910FAE" w:rsidR="005720E8" w:rsidRPr="006857A4" w:rsidRDefault="005720E8" w:rsidP="006857A4">
            <w:pPr>
              <w:pStyle w:val="30"/>
              <w:tabs>
                <w:tab w:val="clear" w:pos="360"/>
                <w:tab w:val="clear" w:pos="720"/>
                <w:tab w:val="decimal" w:pos="587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5A95AE9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D117150" w14:textId="77777777" w:rsidR="005720E8" w:rsidRPr="007671A3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134EDA4" w14:textId="77777777" w:rsidR="005720E8" w:rsidRPr="007671A3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468D95C7" w14:textId="46F8AC22" w:rsidR="005720E8" w:rsidRPr="007671A3" w:rsidRDefault="005720E8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(13,244)</w:t>
            </w:r>
          </w:p>
        </w:tc>
      </w:tr>
      <w:tr w:rsidR="005720E8" w:rsidRPr="007671A3" w14:paraId="0C07AF2A" w14:textId="77777777" w:rsidTr="00C85292">
        <w:tc>
          <w:tcPr>
            <w:tcW w:w="4230" w:type="dxa"/>
            <w:shd w:val="clear" w:color="auto" w:fill="auto"/>
          </w:tcPr>
          <w:p w14:paraId="06A42E7B" w14:textId="77777777" w:rsidR="005720E8" w:rsidRPr="0027220A" w:rsidRDefault="005720E8" w:rsidP="005720E8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220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1080" w:type="dxa"/>
            <w:shd w:val="clear" w:color="auto" w:fill="auto"/>
          </w:tcPr>
          <w:p w14:paraId="6397E75E" w14:textId="77777777" w:rsidR="005720E8" w:rsidRPr="0027220A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593F450" w14:textId="77777777" w:rsidR="005720E8" w:rsidRPr="0027220A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281081DF" w14:textId="2A8AFF99" w:rsidR="005720E8" w:rsidRPr="006857A4" w:rsidRDefault="006857A4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  <w:r w:rsidR="00885B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</w:t>
            </w:r>
            <w:r w:rsidR="00885B79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077</w:t>
            </w:r>
          </w:p>
        </w:tc>
        <w:tc>
          <w:tcPr>
            <w:tcW w:w="236" w:type="dxa"/>
            <w:shd w:val="clear" w:color="auto" w:fill="auto"/>
          </w:tcPr>
          <w:p w14:paraId="1C531591" w14:textId="77777777" w:rsidR="005720E8" w:rsidRPr="006857A4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3A6F0F14" w14:textId="77777777" w:rsidR="005720E8" w:rsidRPr="006857A4" w:rsidRDefault="005720E8" w:rsidP="005720E8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51A23CF8" w14:textId="77777777" w:rsidR="005720E8" w:rsidRPr="006857A4" w:rsidRDefault="005720E8" w:rsidP="005720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shd w:val="clear" w:color="auto" w:fill="auto"/>
          </w:tcPr>
          <w:p w14:paraId="5809D39A" w14:textId="3EEB3D88" w:rsidR="005720E8" w:rsidRPr="006857A4" w:rsidRDefault="005720E8" w:rsidP="006857A4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2,861</w:t>
            </w:r>
          </w:p>
        </w:tc>
      </w:tr>
      <w:tr w:rsidR="00885B79" w:rsidRPr="007671A3" w14:paraId="3C8EB502" w14:textId="77777777" w:rsidTr="00C85292">
        <w:tc>
          <w:tcPr>
            <w:tcW w:w="4230" w:type="dxa"/>
            <w:shd w:val="clear" w:color="auto" w:fill="auto"/>
          </w:tcPr>
          <w:p w14:paraId="353B8C04" w14:textId="1EFB2068" w:rsidR="00885B79" w:rsidRPr="0027220A" w:rsidRDefault="00885B79" w:rsidP="00885B7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ภาษีงวดก่อนๆที่บันทึกต่ำไป</w:t>
            </w:r>
          </w:p>
        </w:tc>
        <w:tc>
          <w:tcPr>
            <w:tcW w:w="1080" w:type="dxa"/>
            <w:shd w:val="clear" w:color="auto" w:fill="auto"/>
          </w:tcPr>
          <w:p w14:paraId="48774840" w14:textId="77777777" w:rsidR="00885B79" w:rsidRPr="0027220A" w:rsidRDefault="00885B79" w:rsidP="00885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1B8E14" w14:textId="77777777" w:rsidR="00885B79" w:rsidRPr="0027220A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shd w:val="clear" w:color="auto" w:fill="auto"/>
          </w:tcPr>
          <w:p w14:paraId="73264C09" w14:textId="0A349416" w:rsidR="00885B79" w:rsidRPr="006857A4" w:rsidRDefault="00DE3883" w:rsidP="00885B7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E3883">
              <w:rPr>
                <w:rFonts w:ascii="Angsana New" w:hAnsi="Angsana New" w:hint="cs"/>
                <w:sz w:val="30"/>
                <w:szCs w:val="30"/>
                <w:lang w:val="en-US"/>
              </w:rPr>
              <w:t>551</w:t>
            </w:r>
          </w:p>
        </w:tc>
        <w:tc>
          <w:tcPr>
            <w:tcW w:w="236" w:type="dxa"/>
            <w:shd w:val="clear" w:color="auto" w:fill="auto"/>
          </w:tcPr>
          <w:p w14:paraId="1F3FED02" w14:textId="77777777" w:rsidR="00885B79" w:rsidRPr="006857A4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shd w:val="clear" w:color="auto" w:fill="auto"/>
          </w:tcPr>
          <w:p w14:paraId="72742364" w14:textId="77777777" w:rsidR="00885B79" w:rsidRPr="006857A4" w:rsidRDefault="00885B79" w:rsidP="00885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6C7E9FF9" w14:textId="77777777" w:rsidR="00885B79" w:rsidRPr="006857A4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shd w:val="clear" w:color="auto" w:fill="auto"/>
          </w:tcPr>
          <w:p w14:paraId="50CBFBFB" w14:textId="44973144" w:rsidR="00885B79" w:rsidRPr="006857A4" w:rsidRDefault="00885B79" w:rsidP="00885B79">
            <w:pPr>
              <w:pStyle w:val="30"/>
              <w:tabs>
                <w:tab w:val="clear" w:pos="360"/>
                <w:tab w:val="clear" w:pos="720"/>
                <w:tab w:val="decimal" w:pos="490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885B79" w:rsidRPr="007671A3" w14:paraId="1F5E1AA6" w14:textId="77777777" w:rsidTr="006857A4">
        <w:tc>
          <w:tcPr>
            <w:tcW w:w="4230" w:type="dxa"/>
            <w:shd w:val="clear" w:color="auto" w:fill="auto"/>
          </w:tcPr>
          <w:p w14:paraId="1DD7872C" w14:textId="77777777" w:rsidR="00885B79" w:rsidRPr="007671A3" w:rsidRDefault="00885B79" w:rsidP="00885B79">
            <w:pPr>
              <w:tabs>
                <w:tab w:val="clear" w:pos="22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695D33" w14:textId="77777777" w:rsidR="00885B79" w:rsidRPr="007671A3" w:rsidRDefault="00885B79" w:rsidP="00885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152972E7" w14:textId="77777777" w:rsidR="00885B79" w:rsidRPr="007671A3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229C7AE" w14:textId="2F15C99B" w:rsidR="00885B79" w:rsidRPr="006857A4" w:rsidRDefault="00885B79" w:rsidP="00885B7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sz w:val="30"/>
                <w:szCs w:val="30"/>
                <w:lang w:val="en-US"/>
              </w:rPr>
              <w:t>(3,888)</w:t>
            </w:r>
          </w:p>
        </w:tc>
        <w:tc>
          <w:tcPr>
            <w:tcW w:w="236" w:type="dxa"/>
            <w:shd w:val="clear" w:color="auto" w:fill="auto"/>
          </w:tcPr>
          <w:p w14:paraId="47DE4E27" w14:textId="77777777" w:rsidR="00885B79" w:rsidRPr="007671A3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87" w:type="dxa"/>
            <w:tcBorders>
              <w:bottom w:val="single" w:sz="4" w:space="0" w:color="auto"/>
            </w:tcBorders>
            <w:shd w:val="clear" w:color="auto" w:fill="auto"/>
          </w:tcPr>
          <w:p w14:paraId="36691665" w14:textId="77777777" w:rsidR="00885B79" w:rsidRPr="007671A3" w:rsidRDefault="00885B79" w:rsidP="00885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788CED91" w14:textId="77777777" w:rsidR="00885B79" w:rsidRPr="007671A3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shd w:val="clear" w:color="auto" w:fill="auto"/>
          </w:tcPr>
          <w:p w14:paraId="5182BB73" w14:textId="7CD15D98" w:rsidR="00885B79" w:rsidRPr="007671A3" w:rsidRDefault="00885B79" w:rsidP="00885B7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7220A">
              <w:rPr>
                <w:rFonts w:ascii="Angsana New" w:hAnsi="Angsana New"/>
                <w:sz w:val="30"/>
                <w:szCs w:val="30"/>
                <w:lang w:val="en-US"/>
              </w:rPr>
              <w:t>7,212</w:t>
            </w:r>
          </w:p>
        </w:tc>
      </w:tr>
      <w:tr w:rsidR="00885B79" w:rsidRPr="007671A3" w14:paraId="528FF9C0" w14:textId="77777777" w:rsidTr="006857A4">
        <w:tc>
          <w:tcPr>
            <w:tcW w:w="4230" w:type="dxa"/>
            <w:shd w:val="clear" w:color="auto" w:fill="auto"/>
          </w:tcPr>
          <w:p w14:paraId="78310D0C" w14:textId="19614A6B" w:rsidR="00885B79" w:rsidRPr="007671A3" w:rsidRDefault="00885B79" w:rsidP="00885B79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E6EC9" w14:textId="0178EED9" w:rsidR="00885B79" w:rsidRPr="006857A4" w:rsidRDefault="00885B79" w:rsidP="00885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236" w:type="dxa"/>
            <w:shd w:val="clear" w:color="auto" w:fill="auto"/>
          </w:tcPr>
          <w:p w14:paraId="667CDE5F" w14:textId="77777777" w:rsidR="00885B79" w:rsidRPr="006857A4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6BDC0B" w14:textId="33B56EEB" w:rsidR="00885B79" w:rsidRPr="006857A4" w:rsidRDefault="00885B79" w:rsidP="00885B7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</w:t>
            </w: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,7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40</w:t>
            </w:r>
          </w:p>
        </w:tc>
        <w:tc>
          <w:tcPr>
            <w:tcW w:w="236" w:type="dxa"/>
            <w:shd w:val="clear" w:color="auto" w:fill="auto"/>
          </w:tcPr>
          <w:p w14:paraId="47E583AA" w14:textId="77777777" w:rsidR="00885B79" w:rsidRPr="006857A4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F8D94A" w14:textId="04F51A0F" w:rsidR="00885B79" w:rsidRPr="006857A4" w:rsidRDefault="00885B79" w:rsidP="00885B79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6" w:type="dxa"/>
            <w:shd w:val="clear" w:color="auto" w:fill="auto"/>
          </w:tcPr>
          <w:p w14:paraId="47B4BF21" w14:textId="77777777" w:rsidR="00885B79" w:rsidRPr="006857A4" w:rsidRDefault="00885B79" w:rsidP="0088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152742" w14:textId="3D29E01D" w:rsidR="00885B79" w:rsidRPr="006857A4" w:rsidRDefault="00885B79" w:rsidP="00885B79">
            <w:pPr>
              <w:pStyle w:val="30"/>
              <w:tabs>
                <w:tab w:val="clear" w:pos="360"/>
                <w:tab w:val="clear" w:pos="720"/>
                <w:tab w:val="decimal" w:pos="799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57A4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10,073</w:t>
            </w:r>
          </w:p>
        </w:tc>
      </w:tr>
    </w:tbl>
    <w:p w14:paraId="511033DC" w14:textId="77777777" w:rsidR="004F756D" w:rsidRDefault="004F756D" w:rsidP="004F756D">
      <w:pPr>
        <w:autoSpaceDE w:val="0"/>
        <w:autoSpaceDN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30"/>
          <w:szCs w:val="30"/>
          <w:cs/>
        </w:rPr>
        <w:tab/>
      </w:r>
      <w:r>
        <w:rPr>
          <w:rFonts w:ascii="Angsana New" w:hAnsi="Angsana New"/>
          <w:i/>
          <w:iCs/>
          <w:sz w:val="30"/>
          <w:szCs w:val="30"/>
          <w:cs/>
        </w:rPr>
        <w:tab/>
      </w:r>
    </w:p>
    <w:p w14:paraId="429AD58F" w14:textId="767A68B7" w:rsidR="004F756D" w:rsidRPr="004F756D" w:rsidRDefault="004F756D" w:rsidP="004F756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9" w:right="-29"/>
        <w:jc w:val="thaiDistribute"/>
        <w:rPr>
          <w:rFonts w:ascii="Angsana New" w:hAnsi="Angsana New"/>
          <w:sz w:val="30"/>
          <w:szCs w:val="30"/>
        </w:rPr>
      </w:pPr>
      <w:r w:rsidRPr="004F756D">
        <w:rPr>
          <w:rFonts w:ascii="Angsana New" w:hAnsi="Angsana New" w:hint="cs"/>
          <w:sz w:val="30"/>
          <w:szCs w:val="30"/>
          <w:cs/>
        </w:rPr>
        <w:lastRenderedPageBreak/>
        <w:t>อัตราภาษีเงินได้ที่แท้จริงของกลุ่มบริษัทไม่เท่ากับอัตราร้อยละ 20 ตามประมวลรัษฎากร เนื่องจากมีค่าใช้จ่ายภาษีเงินได้คำนวณจากกำไรทางบัญชีปรับปรุงด้วยรายการซึ่งไม่ถือเป็นค่าใช้จ่ายและหักรายได้หรือค่าใช้จ่ายที่ได้รับการยกเว้นทางภาษีตามประมวลรัษฎากรรวมถึงการใช้ผลขาดทุนสะสมทางภาษียกมาจากปีก่อน</w:t>
      </w:r>
    </w:p>
    <w:p w14:paraId="125586E1" w14:textId="76240E92" w:rsidR="00AA0914" w:rsidRDefault="00AA0914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0E736C78" w14:textId="1776E6C9" w:rsidR="00AA0914" w:rsidRDefault="00AA0914" w:rsidP="00AA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color w:val="000000"/>
          <w:sz w:val="30"/>
          <w:szCs w:val="30"/>
        </w:rPr>
        <w:t>2</w:t>
      </w:r>
      <w:r>
        <w:rPr>
          <w:rFonts w:ascii="Angsana New" w:hAnsi="Angsana New"/>
          <w:b/>
          <w:bCs/>
          <w:color w:val="000000"/>
          <w:sz w:val="30"/>
          <w:szCs w:val="30"/>
        </w:rPr>
        <w:t>6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Pr="00AA0914">
        <w:rPr>
          <w:rFonts w:ascii="Angsana New" w:hAnsi="Angsana New" w:hint="cs"/>
          <w:b/>
          <w:bCs/>
          <w:sz w:val="30"/>
          <w:szCs w:val="30"/>
          <w:cs/>
        </w:rPr>
        <w:t>สิทธิประโยชน์จากการส่งเสริมการลงทุน</w:t>
      </w:r>
    </w:p>
    <w:p w14:paraId="47805FF8" w14:textId="77777777" w:rsidR="00AA0914" w:rsidRPr="001A0314" w:rsidRDefault="00AA0914" w:rsidP="00AA0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10DAA87D" w14:textId="77777777" w:rsidR="00AA0914" w:rsidRDefault="00AA0914" w:rsidP="00AA09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9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คณะกรรมการส่งเสริมการลงทุนอนุมัติให้กลุ่มบริษัท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>
        <w:rPr>
          <w:rFonts w:ascii="Angsana New" w:hAnsi="Angsana New" w:hint="cs"/>
          <w:sz w:val="30"/>
          <w:szCs w:val="30"/>
        </w:rPr>
        <w:t>2520</w:t>
      </w:r>
      <w:r>
        <w:rPr>
          <w:rFonts w:ascii="Angsana New" w:hAnsi="Angsana New" w:hint="cs"/>
          <w:sz w:val="30"/>
          <w:szCs w:val="30"/>
          <w:cs/>
        </w:rPr>
        <w:t xml:space="preserve"> เกี่ยวกับ ผลิตและจำหน่ายอิฐมวลเบา แผ่นผนัง พื้นคอนกรีตมวลเบาและคานทับหลังมวลเบาซึ่งพอสรุปสาระสำคัญได้ดังนี้ </w:t>
      </w:r>
    </w:p>
    <w:p w14:paraId="2F7E8CC4" w14:textId="77777777" w:rsidR="00AA0914" w:rsidRDefault="00AA0914" w:rsidP="00AA0914">
      <w:pPr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</w:p>
    <w:p w14:paraId="24EB0E60" w14:textId="77777777" w:rsidR="00AA0914" w:rsidRDefault="00AA0914" w:rsidP="00F00F9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080"/>
        </w:tabs>
        <w:spacing w:line="240" w:lineRule="auto"/>
        <w:ind w:left="1170" w:right="-25" w:hanging="62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ห้ได้รับยกเว้นอากรขาเข้าและภาษีสำหรับเครื่องจักรที่ได้รับอนุมัติโดยคณะกรรมการส่งเสริมการลงทุน</w:t>
      </w:r>
    </w:p>
    <w:p w14:paraId="6893442D" w14:textId="77777777" w:rsidR="00AA0914" w:rsidRDefault="00AA0914" w:rsidP="00AA0914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75" w:right="-25"/>
        <w:jc w:val="thaiDistribute"/>
        <w:rPr>
          <w:rFonts w:ascii="Angsana New" w:hAnsi="Angsana New"/>
          <w:sz w:val="24"/>
          <w:szCs w:val="24"/>
        </w:rPr>
      </w:pPr>
    </w:p>
    <w:p w14:paraId="74AB613D" w14:textId="77777777" w:rsidR="00AA0914" w:rsidRDefault="00AA0914" w:rsidP="00F00F9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440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ให้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</w:r>
      <w:r>
        <w:rPr>
          <w:rFonts w:ascii="Angsana New" w:hAnsi="Angsana New" w:hint="cs"/>
          <w:sz w:val="30"/>
          <w:szCs w:val="30"/>
          <w:cs/>
        </w:rPr>
        <w:br/>
        <w:t>มีกำหนดเวลาแปดปี นับแต่วันที่เริ่มมีรายได้จากการประกอบกิจการนั้น</w:t>
      </w:r>
    </w:p>
    <w:p w14:paraId="6DBE5AC4" w14:textId="77777777" w:rsidR="00AA0914" w:rsidRDefault="00AA0914" w:rsidP="00AA09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="Angsana New" w:hAnsi="Angsana New"/>
          <w:sz w:val="24"/>
          <w:szCs w:val="24"/>
        </w:rPr>
      </w:pPr>
    </w:p>
    <w:p w14:paraId="3AAD09EA" w14:textId="77777777" w:rsidR="00AA0914" w:rsidRDefault="00AA0914" w:rsidP="00F00F97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552"/>
          <w:tab w:val="left" w:pos="720"/>
          <w:tab w:val="left" w:pos="1260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ให้ได้รับลดหย่อนภาษีเงินได้นิติบุคคลร้อยละ </w:t>
      </w:r>
      <w:r>
        <w:rPr>
          <w:rFonts w:ascii="Angsana New" w:hAnsi="Angsana New" w:hint="cs"/>
          <w:sz w:val="30"/>
          <w:szCs w:val="30"/>
        </w:rPr>
        <w:t xml:space="preserve">50 </w:t>
      </w:r>
      <w:r>
        <w:rPr>
          <w:rFonts w:ascii="Angsana New" w:hAnsi="Angsana New" w:hint="cs"/>
          <w:sz w:val="30"/>
          <w:szCs w:val="30"/>
          <w:cs/>
        </w:rPr>
        <w:t>สำหรับกำไรสุทธิที่ได้จากการประกอบกิจการที่ได้รับ</w:t>
      </w:r>
      <w:r>
        <w:rPr>
          <w:rFonts w:ascii="Angsana New" w:hAnsi="Angsana New" w:hint="cs"/>
          <w:sz w:val="30"/>
          <w:szCs w:val="30"/>
          <w:cs/>
        </w:rPr>
        <w:br/>
        <w:t>การส่งเสริมมีกำหนดเวลาห้าปีนับแต่วันที่สิ้นสุดสิทธิประโยชน์ตามข้อ (ข) และ</w:t>
      </w:r>
    </w:p>
    <w:p w14:paraId="1B622177" w14:textId="77777777" w:rsidR="00AA0914" w:rsidRDefault="00AA0914" w:rsidP="00AA09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right="-25"/>
        <w:jc w:val="thaiDistribute"/>
        <w:rPr>
          <w:rFonts w:ascii="Angsana New" w:hAnsi="Angsana New"/>
          <w:sz w:val="30"/>
          <w:szCs w:val="30"/>
        </w:rPr>
      </w:pPr>
    </w:p>
    <w:p w14:paraId="1EAA8256" w14:textId="77777777" w:rsidR="00AA0914" w:rsidRDefault="00AA0914" w:rsidP="00F00F97">
      <w:pPr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left" w:pos="552"/>
          <w:tab w:val="left" w:pos="720"/>
        </w:tabs>
        <w:spacing w:line="240" w:lineRule="auto"/>
        <w:ind w:left="108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pacing w:val="4"/>
          <w:sz w:val="30"/>
          <w:szCs w:val="30"/>
          <w:cs/>
        </w:rPr>
        <w:t xml:space="preserve">ให้ได้รับอนุญาตให้หักค่าขนส่ง ค่าไฟฟ้าและค่าประปา </w:t>
      </w:r>
      <w:r>
        <w:rPr>
          <w:rFonts w:ascii="Angsana New" w:hAnsi="Angsana New" w:hint="cs"/>
          <w:spacing w:val="4"/>
          <w:sz w:val="30"/>
          <w:szCs w:val="30"/>
        </w:rPr>
        <w:t xml:space="preserve">2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เท่า ของค่าใช้จ่ายดังกล่าวเป็นระยะเวลา </w:t>
      </w:r>
      <w:r>
        <w:rPr>
          <w:rFonts w:ascii="Angsana New" w:hAnsi="Angsana New" w:hint="cs"/>
          <w:spacing w:val="4"/>
          <w:sz w:val="30"/>
          <w:szCs w:val="30"/>
        </w:rPr>
        <w:t xml:space="preserve">10 </w:t>
      </w:r>
      <w:r>
        <w:rPr>
          <w:rFonts w:ascii="Angsana New" w:hAnsi="Angsana New" w:hint="cs"/>
          <w:spacing w:val="4"/>
          <w:sz w:val="30"/>
          <w:szCs w:val="30"/>
          <w:cs/>
        </w:rPr>
        <w:t>ปี</w:t>
      </w:r>
      <w:r>
        <w:rPr>
          <w:rFonts w:ascii="Angsana New" w:hAnsi="Angsana New" w:hint="cs"/>
          <w:sz w:val="30"/>
          <w:szCs w:val="30"/>
          <w:cs/>
        </w:rPr>
        <w:t>นับแต่วันที่มีรายได้จากการประกอบกิจการนั้น</w:t>
      </w:r>
    </w:p>
    <w:p w14:paraId="0E56E840" w14:textId="77777777" w:rsidR="00AA0914" w:rsidRDefault="00AA0914" w:rsidP="00AA09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075" w:right="-25"/>
        <w:jc w:val="thaiDistribute"/>
        <w:rPr>
          <w:rFonts w:ascii="Angsana New" w:hAnsi="Angsana New"/>
          <w:sz w:val="30"/>
          <w:szCs w:val="30"/>
        </w:rPr>
      </w:pPr>
    </w:p>
    <w:p w14:paraId="37188BE8" w14:textId="77777777" w:rsidR="00AA0914" w:rsidRDefault="00AA0914" w:rsidP="00F00F97">
      <w:pPr>
        <w:tabs>
          <w:tab w:val="clear" w:pos="227"/>
          <w:tab w:val="clear" w:pos="454"/>
          <w:tab w:val="left" w:pos="540"/>
          <w:tab w:val="left" w:pos="630"/>
        </w:tabs>
        <w:spacing w:line="240" w:lineRule="auto"/>
        <w:ind w:left="540" w:right="-2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เนื่องจากเป็นกิจการที่ได้รับการส่งเสริมการลงทุน กลุ่มบริษัทจะต้องปฏิบัติตามเงื่อนไขและข้อกำหนดตามที่ระบุ</w:t>
      </w:r>
      <w:r>
        <w:rPr>
          <w:rFonts w:ascii="Angsana New" w:hAnsi="Angsana New" w:hint="cs"/>
          <w:sz w:val="30"/>
          <w:szCs w:val="30"/>
          <w:cs/>
        </w:rPr>
        <w:br/>
        <w:t>ไว้ในบัตรส่งเสริมการลงทุน</w:t>
      </w:r>
    </w:p>
    <w:p w14:paraId="7FD62318" w14:textId="77777777" w:rsidR="004437D6" w:rsidRDefault="004437D6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64A472B8" w14:textId="77777777" w:rsidR="00006AC4" w:rsidRDefault="00006AC4" w:rsidP="00FC4175">
      <w:pPr>
        <w:tabs>
          <w:tab w:val="left" w:pos="540"/>
        </w:tabs>
        <w:spacing w:line="240" w:lineRule="auto"/>
        <w:ind w:right="-25"/>
        <w:rPr>
          <w:rFonts w:ascii="Angsana New" w:hAnsi="Angsana New"/>
          <w:i/>
          <w:iCs/>
          <w:sz w:val="30"/>
          <w:szCs w:val="30"/>
        </w:rPr>
      </w:pPr>
    </w:p>
    <w:p w14:paraId="15CE699A" w14:textId="22EE9AB7" w:rsidR="006172CA" w:rsidRDefault="006172CA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6B22E5B" w14:textId="6CA924A9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FF04BCD" w14:textId="5E518E5C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CF53C8" w14:textId="01B599B1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ED5D42C" w14:textId="7CD3C461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321BF2A" w14:textId="3A613F41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FC468D8" w14:textId="6B3CA05D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FE0FF6E" w14:textId="0742CA84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27E5E0" w14:textId="77777777" w:rsidR="00AA0914" w:rsidRDefault="00AA0914" w:rsidP="00AA0914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lastRenderedPageBreak/>
        <w:t>รายได้ที่ได้รับการส่งเสริมการลงทุนและที่ไม่ได้รับการส่งเสริมการลงทุนสรุปได้ดังนี้</w:t>
      </w:r>
    </w:p>
    <w:p w14:paraId="43AA6930" w14:textId="77777777" w:rsidR="00AA0914" w:rsidRDefault="00AA0914" w:rsidP="00AA091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firstLine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32" w:type="dxa"/>
        <w:tblLayout w:type="fixed"/>
        <w:tblLook w:val="01E0" w:firstRow="1" w:lastRow="1" w:firstColumn="1" w:lastColumn="1" w:noHBand="0" w:noVBand="0"/>
      </w:tblPr>
      <w:tblGrid>
        <w:gridCol w:w="1998"/>
        <w:gridCol w:w="960"/>
        <w:gridCol w:w="236"/>
        <w:gridCol w:w="1023"/>
        <w:gridCol w:w="236"/>
        <w:gridCol w:w="1052"/>
        <w:gridCol w:w="243"/>
        <w:gridCol w:w="987"/>
        <w:gridCol w:w="11"/>
        <w:gridCol w:w="225"/>
        <w:gridCol w:w="18"/>
        <w:gridCol w:w="926"/>
        <w:gridCol w:w="18"/>
        <w:gridCol w:w="225"/>
        <w:gridCol w:w="18"/>
        <w:gridCol w:w="1022"/>
      </w:tblGrid>
      <w:tr w:rsidR="00AA0914" w14:paraId="01E0E698" w14:textId="77777777" w:rsidTr="00AA0914">
        <w:tc>
          <w:tcPr>
            <w:tcW w:w="1998" w:type="dxa"/>
          </w:tcPr>
          <w:p w14:paraId="7B9233B8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5"/>
            <w:hideMark/>
          </w:tcPr>
          <w:p w14:paraId="32D71F84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AA0914" w14:paraId="57961B46" w14:textId="77777777" w:rsidTr="00AA0914">
        <w:tc>
          <w:tcPr>
            <w:tcW w:w="1998" w:type="dxa"/>
          </w:tcPr>
          <w:p w14:paraId="2BFB0E51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60FCA3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78C8E76E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636E95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AA0914" w14:paraId="3E1CAA3E" w14:textId="77777777" w:rsidTr="00AA0914">
        <w:tc>
          <w:tcPr>
            <w:tcW w:w="1998" w:type="dxa"/>
          </w:tcPr>
          <w:p w14:paraId="34A141C5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64E747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957ED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7EDD5D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51FF1073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6F98C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04DAC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0F082D9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D87DA0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</w:tcPr>
          <w:p w14:paraId="2D581ED8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8" w:type="dxa"/>
            <w:gridSpan w:val="2"/>
            <w:hideMark/>
          </w:tcPr>
          <w:p w14:paraId="28A41565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43" w:type="dxa"/>
            <w:gridSpan w:val="2"/>
          </w:tcPr>
          <w:p w14:paraId="39D57DC3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hideMark/>
          </w:tcPr>
          <w:p w14:paraId="4E4672E9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</w:p>
          <w:p w14:paraId="7FB34303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gridSpan w:val="2"/>
          </w:tcPr>
          <w:p w14:paraId="1B1EB949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</w:tcPr>
          <w:p w14:paraId="04B6EE47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8DFDB94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EF7A90A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A0914" w14:paraId="30C9E54B" w14:textId="77777777" w:rsidTr="00AA0914">
        <w:tc>
          <w:tcPr>
            <w:tcW w:w="1998" w:type="dxa"/>
          </w:tcPr>
          <w:p w14:paraId="6CBBDC8B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5"/>
            <w:hideMark/>
          </w:tcPr>
          <w:p w14:paraId="7E08C065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83D" w14:paraId="0D081F5B" w14:textId="77777777" w:rsidTr="00AA0914">
        <w:trPr>
          <w:trHeight w:val="407"/>
        </w:trPr>
        <w:tc>
          <w:tcPr>
            <w:tcW w:w="1998" w:type="dxa"/>
            <w:hideMark/>
          </w:tcPr>
          <w:p w14:paraId="4C6E38CD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60" w:type="dxa"/>
            <w:hideMark/>
          </w:tcPr>
          <w:p w14:paraId="3B85E00C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5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F10274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4DF7EAAA" w14:textId="7404CF11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71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118,049</w:t>
            </w:r>
          </w:p>
        </w:tc>
        <w:tc>
          <w:tcPr>
            <w:tcW w:w="236" w:type="dxa"/>
          </w:tcPr>
          <w:p w14:paraId="3AF26362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484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52" w:type="dxa"/>
            <w:hideMark/>
          </w:tcPr>
          <w:p w14:paraId="7FDB8874" w14:textId="3ED91EAE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118,049</w:t>
            </w:r>
          </w:p>
        </w:tc>
        <w:tc>
          <w:tcPr>
            <w:tcW w:w="243" w:type="dxa"/>
          </w:tcPr>
          <w:p w14:paraId="240ED2E3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hideMark/>
          </w:tcPr>
          <w:p w14:paraId="67BD14F8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8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5BDA6B5F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hideMark/>
          </w:tcPr>
          <w:p w14:paraId="65561053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213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253,001</w:t>
            </w:r>
          </w:p>
        </w:tc>
        <w:tc>
          <w:tcPr>
            <w:tcW w:w="243" w:type="dxa"/>
            <w:gridSpan w:val="2"/>
          </w:tcPr>
          <w:p w14:paraId="31BD20D0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hideMark/>
          </w:tcPr>
          <w:p w14:paraId="3FA08B2D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</w:tabs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253,001</w:t>
            </w:r>
          </w:p>
        </w:tc>
      </w:tr>
      <w:tr w:rsidR="0002183D" w14:paraId="63F2981E" w14:textId="77777777" w:rsidTr="00AA0914">
        <w:tc>
          <w:tcPr>
            <w:tcW w:w="1998" w:type="dxa"/>
            <w:hideMark/>
          </w:tcPr>
          <w:p w14:paraId="0BA7B004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60" w:type="dxa"/>
            <w:hideMark/>
          </w:tcPr>
          <w:p w14:paraId="3B1847A5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5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8155A4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55BF401B" w14:textId="7CD9798E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1,948,252</w:t>
            </w:r>
          </w:p>
        </w:tc>
        <w:tc>
          <w:tcPr>
            <w:tcW w:w="236" w:type="dxa"/>
          </w:tcPr>
          <w:p w14:paraId="250B293F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484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hideMark/>
          </w:tcPr>
          <w:p w14:paraId="383A1CC5" w14:textId="42C64500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1,948,252</w:t>
            </w:r>
          </w:p>
        </w:tc>
        <w:tc>
          <w:tcPr>
            <w:tcW w:w="243" w:type="dxa"/>
          </w:tcPr>
          <w:p w14:paraId="286E84F7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hideMark/>
          </w:tcPr>
          <w:p w14:paraId="32EFB194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8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307C36EF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5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hideMark/>
          </w:tcPr>
          <w:p w14:paraId="28544332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213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1,669,542</w:t>
            </w:r>
          </w:p>
        </w:tc>
        <w:tc>
          <w:tcPr>
            <w:tcW w:w="243" w:type="dxa"/>
            <w:gridSpan w:val="2"/>
          </w:tcPr>
          <w:p w14:paraId="43A29CDF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802"/>
              </w:tabs>
              <w:ind w:left="-98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2" w:type="dxa"/>
            <w:hideMark/>
          </w:tcPr>
          <w:p w14:paraId="5068EA55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</w:tabs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1,669,542</w:t>
            </w:r>
          </w:p>
        </w:tc>
      </w:tr>
      <w:tr w:rsidR="0002183D" w14:paraId="30ED02FE" w14:textId="77777777" w:rsidTr="00AA0914">
        <w:tc>
          <w:tcPr>
            <w:tcW w:w="1998" w:type="dxa"/>
            <w:hideMark/>
          </w:tcPr>
          <w:p w14:paraId="6CC29D8C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0122FE39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decimal" w:pos="45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67F75A6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decimal" w:pos="53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2D129D6" w14:textId="6660E408" w:rsidR="0002183D" w:rsidRPr="00AA3625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625">
              <w:rPr>
                <w:rFonts w:ascii="Angsana New" w:hAnsi="Angsana New"/>
                <w:b/>
                <w:bCs/>
                <w:sz w:val="30"/>
                <w:szCs w:val="30"/>
              </w:rPr>
              <w:t>2,066,30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3D3ED574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484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E8F8D65" w14:textId="22267AB5" w:rsidR="0002183D" w:rsidRP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83D">
              <w:rPr>
                <w:rFonts w:ascii="Angsana New" w:hAnsi="Angsana New"/>
                <w:b/>
                <w:bCs/>
                <w:sz w:val="30"/>
                <w:szCs w:val="30"/>
              </w:rPr>
              <w:t>2,066,301</w:t>
            </w:r>
          </w:p>
        </w:tc>
        <w:tc>
          <w:tcPr>
            <w:tcW w:w="243" w:type="dxa"/>
          </w:tcPr>
          <w:p w14:paraId="543035C1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88B13B0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decimal" w:pos="484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  <w:gridSpan w:val="2"/>
          </w:tcPr>
          <w:p w14:paraId="6A7F3A53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decimal" w:pos="53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DED77DE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213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1,922,543</w:t>
            </w:r>
          </w:p>
        </w:tc>
        <w:tc>
          <w:tcPr>
            <w:tcW w:w="243" w:type="dxa"/>
            <w:gridSpan w:val="2"/>
          </w:tcPr>
          <w:p w14:paraId="0A1C40D7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802"/>
              </w:tabs>
              <w:ind w:left="-98" w:right="-9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8F02CA1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</w:tabs>
              <w:ind w:left="-108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1,922,543</w:t>
            </w:r>
          </w:p>
        </w:tc>
      </w:tr>
      <w:tr w:rsidR="00AA0914" w14:paraId="0FDC9D83" w14:textId="77777777" w:rsidTr="00AA0914">
        <w:tc>
          <w:tcPr>
            <w:tcW w:w="1998" w:type="dxa"/>
          </w:tcPr>
          <w:p w14:paraId="0F989056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5"/>
          </w:tcPr>
          <w:p w14:paraId="6AE5E059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A0914" w14:paraId="13B89A72" w14:textId="77777777" w:rsidTr="00AA0914">
        <w:tc>
          <w:tcPr>
            <w:tcW w:w="1998" w:type="dxa"/>
          </w:tcPr>
          <w:p w14:paraId="1D9362B7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5"/>
            <w:hideMark/>
          </w:tcPr>
          <w:p w14:paraId="3A3EBBD5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A0914" w14:paraId="305A0509" w14:textId="77777777" w:rsidTr="00AA0914">
        <w:tc>
          <w:tcPr>
            <w:tcW w:w="1998" w:type="dxa"/>
          </w:tcPr>
          <w:p w14:paraId="2C09C681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111A75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2562</w:t>
            </w:r>
          </w:p>
        </w:tc>
        <w:tc>
          <w:tcPr>
            <w:tcW w:w="243" w:type="dxa"/>
          </w:tcPr>
          <w:p w14:paraId="4130BAF1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45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80917C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2561</w:t>
            </w:r>
          </w:p>
        </w:tc>
      </w:tr>
      <w:tr w:rsidR="00AA0914" w14:paraId="3115976C" w14:textId="77777777" w:rsidTr="00AA0914">
        <w:tc>
          <w:tcPr>
            <w:tcW w:w="1998" w:type="dxa"/>
          </w:tcPr>
          <w:p w14:paraId="087FEC96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EA3E074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pacing w:val="-6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69130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B5CD07B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กิจการที่ไม่ได้รับการส่งเสริม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B6C3B2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E424E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EC27E7A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67B0DDA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43" w:type="dxa"/>
          </w:tcPr>
          <w:p w14:paraId="39CF1DAB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7" w:type="dxa"/>
            <w:hideMark/>
          </w:tcPr>
          <w:p w14:paraId="59B1E8CF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กิจการที่ได้รับการส่งเสริม</w:t>
            </w:r>
          </w:p>
        </w:tc>
        <w:tc>
          <w:tcPr>
            <w:tcW w:w="236" w:type="dxa"/>
            <w:gridSpan w:val="2"/>
          </w:tcPr>
          <w:p w14:paraId="193D362D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hideMark/>
          </w:tcPr>
          <w:p w14:paraId="5C54222E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กิจการที่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ไม่ได้รับการ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ส่งเสริม</w:t>
            </w:r>
          </w:p>
        </w:tc>
        <w:tc>
          <w:tcPr>
            <w:tcW w:w="243" w:type="dxa"/>
            <w:gridSpan w:val="2"/>
          </w:tcPr>
          <w:p w14:paraId="22B023A4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</w:tcPr>
          <w:p w14:paraId="5A5417C1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7202466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13C5D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A0914" w14:paraId="4A85AC97" w14:textId="77777777" w:rsidTr="00AA0914">
        <w:tc>
          <w:tcPr>
            <w:tcW w:w="1998" w:type="dxa"/>
          </w:tcPr>
          <w:p w14:paraId="245EE9B2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200" w:type="dxa"/>
            <w:gridSpan w:val="15"/>
            <w:hideMark/>
          </w:tcPr>
          <w:p w14:paraId="683814DF" w14:textId="77777777" w:rsidR="00AA0914" w:rsidRDefault="00AA091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2183D" w14:paraId="1C70E1CE" w14:textId="77777777" w:rsidTr="00AA0914">
        <w:trPr>
          <w:trHeight w:val="407"/>
        </w:trPr>
        <w:tc>
          <w:tcPr>
            <w:tcW w:w="1998" w:type="dxa"/>
            <w:hideMark/>
          </w:tcPr>
          <w:p w14:paraId="053B072F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ขายต่างประเทศ</w:t>
            </w:r>
          </w:p>
        </w:tc>
        <w:tc>
          <w:tcPr>
            <w:tcW w:w="960" w:type="dxa"/>
            <w:hideMark/>
          </w:tcPr>
          <w:p w14:paraId="448F3FE2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5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692A894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035A09B0" w14:textId="0329D3CA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117,813</w:t>
            </w:r>
          </w:p>
        </w:tc>
        <w:tc>
          <w:tcPr>
            <w:tcW w:w="236" w:type="dxa"/>
          </w:tcPr>
          <w:p w14:paraId="30326933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hideMark/>
          </w:tcPr>
          <w:p w14:paraId="18FA8F37" w14:textId="3A8D73BD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117,813</w:t>
            </w:r>
          </w:p>
        </w:tc>
        <w:tc>
          <w:tcPr>
            <w:tcW w:w="243" w:type="dxa"/>
          </w:tcPr>
          <w:p w14:paraId="5F54E19B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565FF317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8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39FD95E5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hideMark/>
          </w:tcPr>
          <w:p w14:paraId="506C322E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213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253,001</w:t>
            </w:r>
          </w:p>
        </w:tc>
        <w:tc>
          <w:tcPr>
            <w:tcW w:w="243" w:type="dxa"/>
            <w:gridSpan w:val="2"/>
          </w:tcPr>
          <w:p w14:paraId="61CDED32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hideMark/>
          </w:tcPr>
          <w:p w14:paraId="341172E1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</w:tabs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253,001</w:t>
            </w:r>
          </w:p>
        </w:tc>
      </w:tr>
      <w:tr w:rsidR="0002183D" w14:paraId="04C29BDA" w14:textId="77777777" w:rsidTr="00AA0914">
        <w:tc>
          <w:tcPr>
            <w:tcW w:w="1998" w:type="dxa"/>
            <w:hideMark/>
          </w:tcPr>
          <w:p w14:paraId="31935AED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ขายในประเทศ</w:t>
            </w:r>
          </w:p>
        </w:tc>
        <w:tc>
          <w:tcPr>
            <w:tcW w:w="960" w:type="dxa"/>
            <w:hideMark/>
          </w:tcPr>
          <w:p w14:paraId="7D140DAF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5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55DFFBE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23" w:type="dxa"/>
            <w:hideMark/>
          </w:tcPr>
          <w:p w14:paraId="0228D798" w14:textId="45A6AF90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1,607,111</w:t>
            </w:r>
          </w:p>
        </w:tc>
        <w:tc>
          <w:tcPr>
            <w:tcW w:w="236" w:type="dxa"/>
          </w:tcPr>
          <w:p w14:paraId="73E3A534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2" w:type="dxa"/>
            <w:hideMark/>
          </w:tcPr>
          <w:p w14:paraId="7F45A490" w14:textId="47124403" w:rsid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1,607,111</w:t>
            </w:r>
          </w:p>
        </w:tc>
        <w:tc>
          <w:tcPr>
            <w:tcW w:w="243" w:type="dxa"/>
          </w:tcPr>
          <w:p w14:paraId="2DC73601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4E6F8A6C" w14:textId="77777777" w:rsidR="0002183D" w:rsidRDefault="0002183D" w:rsidP="0002183D">
            <w:pPr>
              <w:tabs>
                <w:tab w:val="clear" w:pos="227"/>
                <w:tab w:val="clear" w:pos="454"/>
                <w:tab w:val="decimal" w:pos="484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81E24B5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hideMark/>
          </w:tcPr>
          <w:p w14:paraId="2772F492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213"/>
              </w:tabs>
              <w:ind w:left="-108" w:right="-2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1,367,405</w:t>
            </w:r>
          </w:p>
        </w:tc>
        <w:tc>
          <w:tcPr>
            <w:tcW w:w="243" w:type="dxa"/>
            <w:gridSpan w:val="2"/>
          </w:tcPr>
          <w:p w14:paraId="001D3D17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hideMark/>
          </w:tcPr>
          <w:p w14:paraId="7CBD49BC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</w:tabs>
              <w:ind w:left="-108" w:right="-1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</w:rPr>
              <w:t>1,367,405</w:t>
            </w:r>
          </w:p>
        </w:tc>
      </w:tr>
      <w:tr w:rsidR="0002183D" w14:paraId="7BE16E28" w14:textId="77777777" w:rsidTr="00AA0914">
        <w:tc>
          <w:tcPr>
            <w:tcW w:w="1998" w:type="dxa"/>
            <w:hideMark/>
          </w:tcPr>
          <w:p w14:paraId="38E1A0EF" w14:textId="77777777" w:rsidR="0002183D" w:rsidRDefault="0002183D" w:rsidP="0002183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2E7C724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decimal" w:pos="45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0CF9382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5ABD7D" w14:textId="6BD6109A" w:rsidR="0002183D" w:rsidRPr="00AA3625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3625">
              <w:rPr>
                <w:rFonts w:ascii="Angsana New" w:hAnsi="Angsana New"/>
                <w:b/>
                <w:bCs/>
                <w:sz w:val="30"/>
                <w:szCs w:val="30"/>
              </w:rPr>
              <w:t>1,724,924</w:t>
            </w:r>
          </w:p>
        </w:tc>
        <w:tc>
          <w:tcPr>
            <w:tcW w:w="236" w:type="dxa"/>
          </w:tcPr>
          <w:p w14:paraId="22244764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4D39F24" w14:textId="6D851FE1" w:rsidR="0002183D" w:rsidRPr="0002183D" w:rsidRDefault="0002183D" w:rsidP="0002183D">
            <w:pPr>
              <w:tabs>
                <w:tab w:val="clear" w:pos="227"/>
                <w:tab w:val="clear" w:pos="454"/>
                <w:tab w:val="clear" w:pos="907"/>
                <w:tab w:val="decimal" w:pos="761"/>
              </w:tabs>
              <w:ind w:lef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2183D">
              <w:rPr>
                <w:rFonts w:ascii="Angsana New" w:hAnsi="Angsana New"/>
                <w:b/>
                <w:bCs/>
                <w:sz w:val="30"/>
                <w:szCs w:val="30"/>
              </w:rPr>
              <w:t>1,724,924</w:t>
            </w:r>
          </w:p>
        </w:tc>
        <w:tc>
          <w:tcPr>
            <w:tcW w:w="243" w:type="dxa"/>
          </w:tcPr>
          <w:p w14:paraId="258D23C9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2A2AB97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decimal" w:pos="484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  <w:gridSpan w:val="2"/>
          </w:tcPr>
          <w:p w14:paraId="259D83F8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4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6DC78D8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0"/>
                <w:tab w:val="decimal" w:pos="213"/>
              </w:tabs>
              <w:ind w:left="-108" w:right="-2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1,620,406</w:t>
            </w:r>
          </w:p>
        </w:tc>
        <w:tc>
          <w:tcPr>
            <w:tcW w:w="243" w:type="dxa"/>
            <w:gridSpan w:val="2"/>
          </w:tcPr>
          <w:p w14:paraId="7314AF56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decimal" w:pos="77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7B977145" w14:textId="77777777" w:rsidR="0002183D" w:rsidRPr="00AA0914" w:rsidRDefault="0002183D" w:rsidP="00021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47"/>
              </w:tabs>
              <w:ind w:left="-108" w:right="-1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0914">
              <w:rPr>
                <w:rFonts w:ascii="Angsana New" w:hAnsi="Angsana New" w:hint="cs"/>
                <w:b/>
                <w:bCs/>
                <w:sz w:val="30"/>
                <w:szCs w:val="30"/>
              </w:rPr>
              <w:t>1,620,406</w:t>
            </w:r>
          </w:p>
        </w:tc>
      </w:tr>
    </w:tbl>
    <w:p w14:paraId="124BEBBF" w14:textId="77777777" w:rsidR="00AA0914" w:rsidRDefault="00AA0914" w:rsidP="00AA0914">
      <w:pPr>
        <w:tabs>
          <w:tab w:val="clear" w:pos="227"/>
          <w:tab w:val="clear" w:pos="454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B9D4311" w14:textId="7250B4D4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D361C1C" w14:textId="3FE111A6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386EDEFA" w14:textId="6CED8138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E8333AF" w14:textId="1AC0A17A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AFF8D2D" w14:textId="24C8EE7B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B71A964" w14:textId="5AA04B09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26B860A" w14:textId="2DCBAC16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959AB6" w14:textId="41C7E971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537E4D" w14:textId="7BDD1D75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CBFFFA5" w14:textId="77777777" w:rsidR="00AA0914" w:rsidRDefault="00AA0914" w:rsidP="00157C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92FA469" w14:textId="26DE3F76" w:rsidR="005B3B34" w:rsidRPr="001A0314" w:rsidRDefault="001054C3" w:rsidP="0087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bookmarkStart w:id="3" w:name="_Hlk30673770"/>
      <w:r w:rsidRPr="007671A3"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AA0914">
        <w:rPr>
          <w:rFonts w:ascii="Angsana New" w:hAnsi="Angsana New"/>
          <w:b/>
          <w:bCs/>
          <w:color w:val="000000"/>
          <w:sz w:val="30"/>
          <w:szCs w:val="30"/>
        </w:rPr>
        <w:t>7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กำไรต่อหุ้นขั้นพื้นฐาน</w:t>
      </w:r>
    </w:p>
    <w:bookmarkEnd w:id="3"/>
    <w:p w14:paraId="23C31814" w14:textId="77777777" w:rsidR="005B3B34" w:rsidRPr="007671A3" w:rsidRDefault="005B3B34" w:rsidP="005B3B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E7F7922" w14:textId="7BE8577C" w:rsidR="007B3CBA" w:rsidRPr="007671A3" w:rsidRDefault="007B3CBA" w:rsidP="00157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39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7671A3">
        <w:rPr>
          <w:rFonts w:ascii="Angsana New" w:hAnsi="Angsana New"/>
          <w:sz w:val="30"/>
          <w:szCs w:val="30"/>
        </w:rPr>
        <w:t xml:space="preserve">31 </w:t>
      </w:r>
      <w:r w:rsidRPr="007671A3">
        <w:rPr>
          <w:rFonts w:ascii="Angsana New" w:hAnsi="Angsana New"/>
          <w:sz w:val="30"/>
          <w:szCs w:val="30"/>
          <w:cs/>
        </w:rPr>
        <w:t>ธันวาคม คำนวณจากกำไรสำหรับปีและจำนวนหุ้นสามัญ</w:t>
      </w:r>
      <w:r w:rsidR="002951C6" w:rsidRPr="007671A3">
        <w:rPr>
          <w:rFonts w:ascii="Angsana New" w:hAnsi="Angsana New"/>
          <w:sz w:val="30"/>
          <w:szCs w:val="30"/>
          <w:cs/>
        </w:rPr>
        <w:t>ถัวเฉลี่ยถ่วงน้ำหนัก</w:t>
      </w:r>
      <w:r w:rsidRPr="007671A3">
        <w:rPr>
          <w:rFonts w:ascii="Angsana New" w:hAnsi="Angsana New"/>
          <w:sz w:val="30"/>
          <w:szCs w:val="30"/>
          <w:cs/>
        </w:rPr>
        <w:t>ที่ออกจำหน่ายแล้วระหว่างปี</w:t>
      </w:r>
      <w:r w:rsidR="00B264EA" w:rsidRPr="007671A3">
        <w:rPr>
          <w:rFonts w:ascii="Angsana New" w:hAnsi="Angsana New" w:hint="cs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z w:val="30"/>
          <w:szCs w:val="30"/>
          <w:cs/>
        </w:rPr>
        <w:t>โดยแสดงการคำนวณดังนี้</w:t>
      </w:r>
    </w:p>
    <w:p w14:paraId="4B56B3DD" w14:textId="1267A2FF" w:rsidR="007A4A65" w:rsidRPr="007671A3" w:rsidRDefault="007A4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05" w:type="dxa"/>
        <w:tblLayout w:type="fixed"/>
        <w:tblLook w:val="0000" w:firstRow="0" w:lastRow="0" w:firstColumn="0" w:lastColumn="0" w:noHBand="0" w:noVBand="0"/>
      </w:tblPr>
      <w:tblGrid>
        <w:gridCol w:w="4932"/>
        <w:gridCol w:w="934"/>
        <w:gridCol w:w="236"/>
        <w:gridCol w:w="918"/>
        <w:gridCol w:w="243"/>
        <w:gridCol w:w="882"/>
        <w:gridCol w:w="243"/>
        <w:gridCol w:w="837"/>
      </w:tblGrid>
      <w:tr w:rsidR="003741AB" w:rsidRPr="007671A3" w14:paraId="4944F275" w14:textId="77777777" w:rsidTr="0015711A">
        <w:tc>
          <w:tcPr>
            <w:tcW w:w="4932" w:type="dxa"/>
          </w:tcPr>
          <w:p w14:paraId="583F0D0F" w14:textId="77777777" w:rsidR="003741AB" w:rsidRPr="007671A3" w:rsidRDefault="003741AB" w:rsidP="00744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088" w:type="dxa"/>
            <w:gridSpan w:val="3"/>
            <w:shd w:val="clear" w:color="auto" w:fill="auto"/>
          </w:tcPr>
          <w:p w14:paraId="05E4E83F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43" w:type="dxa"/>
            <w:shd w:val="clear" w:color="auto" w:fill="auto"/>
          </w:tcPr>
          <w:p w14:paraId="39AE6CAA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62" w:type="dxa"/>
            <w:gridSpan w:val="3"/>
            <w:shd w:val="clear" w:color="auto" w:fill="auto"/>
          </w:tcPr>
          <w:p w14:paraId="738B7CF0" w14:textId="77777777" w:rsidR="003741AB" w:rsidRPr="007671A3" w:rsidRDefault="003741AB" w:rsidP="003741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</w:tr>
      <w:tr w:rsidR="00673C3C" w:rsidRPr="007671A3" w14:paraId="1BD901C5" w14:textId="77777777" w:rsidTr="0015711A">
        <w:tc>
          <w:tcPr>
            <w:tcW w:w="4932" w:type="dxa"/>
          </w:tcPr>
          <w:p w14:paraId="7516424D" w14:textId="77777777" w:rsidR="00673C3C" w:rsidRPr="007671A3" w:rsidRDefault="00673C3C" w:rsidP="00673C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34" w:type="dxa"/>
            <w:shd w:val="clear" w:color="auto" w:fill="auto"/>
          </w:tcPr>
          <w:p w14:paraId="71FA6EF8" w14:textId="4FC0F956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9377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2F80089F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18" w:type="dxa"/>
            <w:shd w:val="clear" w:color="auto" w:fill="auto"/>
          </w:tcPr>
          <w:p w14:paraId="5DD77E39" w14:textId="267C1703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377D3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2F122EF8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auto"/>
          </w:tcPr>
          <w:p w14:paraId="67A0A6E6" w14:textId="64EA1050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256</w:t>
            </w:r>
            <w:r w:rsidR="009377D3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43" w:type="dxa"/>
            <w:shd w:val="clear" w:color="auto" w:fill="auto"/>
          </w:tcPr>
          <w:p w14:paraId="192FB85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37" w:type="dxa"/>
            <w:shd w:val="clear" w:color="auto" w:fill="auto"/>
          </w:tcPr>
          <w:p w14:paraId="56BFEC4C" w14:textId="20194052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t>25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9377D3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673C3C" w:rsidRPr="007671A3" w14:paraId="502BB95A" w14:textId="77777777" w:rsidTr="0015711A">
        <w:tc>
          <w:tcPr>
            <w:tcW w:w="4932" w:type="dxa"/>
          </w:tcPr>
          <w:p w14:paraId="6F259417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293" w:type="dxa"/>
            <w:gridSpan w:val="7"/>
          </w:tcPr>
          <w:p w14:paraId="0FAF3909" w14:textId="77777777" w:rsidR="00673C3C" w:rsidRPr="007671A3" w:rsidRDefault="00673C3C" w:rsidP="00673C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after="0"/>
              <w:ind w:right="-13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พันหุ้น)</w:t>
            </w:r>
          </w:p>
        </w:tc>
      </w:tr>
      <w:tr w:rsidR="009377D3" w:rsidRPr="007671A3" w14:paraId="48D04F2A" w14:textId="77777777" w:rsidTr="0015711A">
        <w:tc>
          <w:tcPr>
            <w:tcW w:w="4932" w:type="dxa"/>
          </w:tcPr>
          <w:p w14:paraId="336F1E7D" w14:textId="3838524F" w:rsidR="009377D3" w:rsidRPr="007671A3" w:rsidRDefault="004817F9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กำไรสำหรับปี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48F17D6C" w14:textId="06A5AB9B" w:rsidR="009377D3" w:rsidRPr="009377D3" w:rsidRDefault="00DE3883" w:rsidP="008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179</w:t>
            </w:r>
            <w:r w:rsidR="008718D6">
              <w:rPr>
                <w:rFonts w:ascii="Angsana New" w:hAnsi="Angsana New"/>
                <w:sz w:val="30"/>
                <w:szCs w:val="30"/>
              </w:rPr>
              <w:t>,6</w:t>
            </w:r>
            <w:r w:rsidRPr="00DE3883">
              <w:rPr>
                <w:rFonts w:ascii="Angsana New" w:hAnsi="Angsana New" w:hint="cs"/>
                <w:sz w:val="30"/>
                <w:szCs w:val="30"/>
              </w:rPr>
              <w:t>93</w:t>
            </w:r>
          </w:p>
        </w:tc>
        <w:tc>
          <w:tcPr>
            <w:tcW w:w="236" w:type="dxa"/>
          </w:tcPr>
          <w:p w14:paraId="7365742B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162690F5" w14:textId="429902DB" w:rsidR="009377D3" w:rsidRPr="007671A3" w:rsidRDefault="009377D3" w:rsidP="009377D3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57,271</w:t>
            </w:r>
          </w:p>
        </w:tc>
        <w:tc>
          <w:tcPr>
            <w:tcW w:w="243" w:type="dxa"/>
          </w:tcPr>
          <w:p w14:paraId="6093B9E1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14:paraId="1E4ED364" w14:textId="0C7FA358" w:rsidR="009377D3" w:rsidRPr="009377D3" w:rsidRDefault="008718D6" w:rsidP="008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8" w:right="-6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  <w:r w:rsidR="00DE3883" w:rsidRPr="00DE3883">
              <w:rPr>
                <w:rFonts w:ascii="Angsana New" w:hAnsi="Angsana New" w:hint="cs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,4</w:t>
            </w:r>
            <w:r w:rsidR="00DE3883" w:rsidRPr="00DE3883">
              <w:rPr>
                <w:rFonts w:ascii="Angsana New" w:hAnsi="Angsana New" w:hint="cs"/>
                <w:sz w:val="30"/>
                <w:szCs w:val="30"/>
              </w:rPr>
              <w:t>58</w:t>
            </w:r>
          </w:p>
        </w:tc>
        <w:tc>
          <w:tcPr>
            <w:tcW w:w="243" w:type="dxa"/>
          </w:tcPr>
          <w:p w14:paraId="51107752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7FBE7660" w14:textId="62773198" w:rsidR="009377D3" w:rsidRPr="007671A3" w:rsidRDefault="009377D3" w:rsidP="009377D3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60,669</w:t>
            </w:r>
          </w:p>
        </w:tc>
      </w:tr>
      <w:tr w:rsidR="009377D3" w:rsidRPr="007671A3" w14:paraId="55416ADF" w14:textId="77777777" w:rsidTr="0015711A">
        <w:tc>
          <w:tcPr>
            <w:tcW w:w="4932" w:type="dxa"/>
          </w:tcPr>
          <w:p w14:paraId="7A79D5B2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934" w:type="dxa"/>
            <w:tcBorders>
              <w:top w:val="double" w:sz="4" w:space="0" w:color="auto"/>
              <w:bottom w:val="double" w:sz="4" w:space="0" w:color="auto"/>
            </w:tcBorders>
          </w:tcPr>
          <w:p w14:paraId="2F080CE5" w14:textId="0616E820" w:rsidR="009377D3" w:rsidRPr="009377D3" w:rsidRDefault="008718D6" w:rsidP="008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36" w:type="dxa"/>
          </w:tcPr>
          <w:p w14:paraId="62E37126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top w:val="double" w:sz="4" w:space="0" w:color="auto"/>
              <w:bottom w:val="double" w:sz="4" w:space="0" w:color="auto"/>
            </w:tcBorders>
          </w:tcPr>
          <w:p w14:paraId="4A78B557" w14:textId="7E02CAA2" w:rsidR="009377D3" w:rsidRPr="007671A3" w:rsidRDefault="009377D3" w:rsidP="009377D3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246F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  <w:tc>
          <w:tcPr>
            <w:tcW w:w="243" w:type="dxa"/>
          </w:tcPr>
          <w:p w14:paraId="13D1B216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top w:val="double" w:sz="4" w:space="0" w:color="auto"/>
              <w:bottom w:val="double" w:sz="4" w:space="0" w:color="auto"/>
            </w:tcBorders>
          </w:tcPr>
          <w:p w14:paraId="6EA9A38C" w14:textId="597DCD24" w:rsidR="009377D3" w:rsidRPr="009377D3" w:rsidRDefault="008718D6" w:rsidP="008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3"/>
              </w:tabs>
              <w:ind w:left="-108" w:right="-6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400,000</w:t>
            </w:r>
          </w:p>
        </w:tc>
        <w:tc>
          <w:tcPr>
            <w:tcW w:w="243" w:type="dxa"/>
          </w:tcPr>
          <w:p w14:paraId="7CF41C7B" w14:textId="77777777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top w:val="double" w:sz="4" w:space="0" w:color="auto"/>
              <w:bottom w:val="double" w:sz="4" w:space="0" w:color="auto"/>
            </w:tcBorders>
          </w:tcPr>
          <w:p w14:paraId="3BF586CE" w14:textId="1FCB5A10" w:rsidR="009377D3" w:rsidRPr="007671A3" w:rsidRDefault="009377D3" w:rsidP="009377D3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B246F9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400,000</w:t>
            </w:r>
          </w:p>
        </w:tc>
      </w:tr>
      <w:tr w:rsidR="009377D3" w:rsidRPr="007671A3" w14:paraId="4EC74380" w14:textId="77777777" w:rsidTr="0015711A">
        <w:tc>
          <w:tcPr>
            <w:tcW w:w="4932" w:type="dxa"/>
          </w:tcPr>
          <w:p w14:paraId="1DE2F703" w14:textId="29CC028A" w:rsidR="009377D3" w:rsidRPr="007671A3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4" w:type="dxa"/>
            <w:tcBorders>
              <w:bottom w:val="double" w:sz="4" w:space="0" w:color="auto"/>
            </w:tcBorders>
          </w:tcPr>
          <w:p w14:paraId="272AE52A" w14:textId="1B2F6D58" w:rsidR="009377D3" w:rsidRPr="008718D6" w:rsidRDefault="008718D6" w:rsidP="008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3"/>
              </w:tabs>
              <w:ind w:left="-108" w:right="3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8D6">
              <w:rPr>
                <w:rFonts w:ascii="Angsana New" w:hAnsi="Angsana New"/>
                <w:b/>
                <w:bCs/>
                <w:sz w:val="30"/>
                <w:szCs w:val="30"/>
              </w:rPr>
              <w:t>0.45</w:t>
            </w:r>
          </w:p>
        </w:tc>
        <w:tc>
          <w:tcPr>
            <w:tcW w:w="236" w:type="dxa"/>
          </w:tcPr>
          <w:p w14:paraId="33A64324" w14:textId="77777777" w:rsidR="009377D3" w:rsidRPr="008718D6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18" w:type="dxa"/>
            <w:tcBorders>
              <w:bottom w:val="double" w:sz="4" w:space="0" w:color="auto"/>
            </w:tcBorders>
          </w:tcPr>
          <w:p w14:paraId="0C6A8F7A" w14:textId="33851D36" w:rsidR="009377D3" w:rsidRPr="008718D6" w:rsidRDefault="009377D3" w:rsidP="009377D3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18D6">
              <w:rPr>
                <w:rFonts w:ascii="Angsana New" w:hAnsi="Angsana New" w:cs="Angsana New"/>
                <w:color w:val="000000"/>
                <w:sz w:val="30"/>
                <w:szCs w:val="30"/>
              </w:rPr>
              <w:t>0.14</w:t>
            </w:r>
          </w:p>
        </w:tc>
        <w:tc>
          <w:tcPr>
            <w:tcW w:w="243" w:type="dxa"/>
          </w:tcPr>
          <w:p w14:paraId="6F0EF52A" w14:textId="77777777" w:rsidR="009377D3" w:rsidRPr="008718D6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82" w:type="dxa"/>
            <w:tcBorders>
              <w:bottom w:val="double" w:sz="4" w:space="0" w:color="auto"/>
            </w:tcBorders>
          </w:tcPr>
          <w:p w14:paraId="2BE02ECA" w14:textId="38755C4A" w:rsidR="009377D3" w:rsidRPr="008718D6" w:rsidRDefault="008718D6" w:rsidP="00871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ind w:left="-108" w:right="-65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718D6">
              <w:rPr>
                <w:rFonts w:ascii="Angsana New" w:hAnsi="Angsana New"/>
                <w:b/>
                <w:bCs/>
                <w:sz w:val="30"/>
                <w:szCs w:val="30"/>
              </w:rPr>
              <w:t>0.38</w:t>
            </w:r>
          </w:p>
        </w:tc>
        <w:tc>
          <w:tcPr>
            <w:tcW w:w="243" w:type="dxa"/>
          </w:tcPr>
          <w:p w14:paraId="526FCFD4" w14:textId="77777777" w:rsidR="009377D3" w:rsidRPr="008718D6" w:rsidRDefault="009377D3" w:rsidP="009377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7" w:type="dxa"/>
            <w:tcBorders>
              <w:bottom w:val="double" w:sz="4" w:space="0" w:color="auto"/>
            </w:tcBorders>
          </w:tcPr>
          <w:p w14:paraId="2684C6B1" w14:textId="6C31BE5F" w:rsidR="009377D3" w:rsidRPr="008718D6" w:rsidRDefault="009377D3" w:rsidP="009377D3">
            <w:pPr>
              <w:pStyle w:val="Heading5"/>
              <w:ind w:left="-139" w:right="-18"/>
              <w:jc w:val="right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8718D6">
              <w:rPr>
                <w:rFonts w:ascii="Angsana New" w:hAnsi="Angsana New" w:cs="Angsana New"/>
                <w:color w:val="000000"/>
                <w:sz w:val="30"/>
                <w:szCs w:val="30"/>
              </w:rPr>
              <w:t>0.15</w:t>
            </w:r>
          </w:p>
        </w:tc>
      </w:tr>
    </w:tbl>
    <w:p w14:paraId="1EF723D5" w14:textId="4A36C8C3" w:rsidR="008718D6" w:rsidRPr="008718D6" w:rsidRDefault="008718D6" w:rsidP="0087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</w:rPr>
      </w:pPr>
    </w:p>
    <w:p w14:paraId="2ACEBEAB" w14:textId="16B9D8B5" w:rsidR="005B3B34" w:rsidRPr="007671A3" w:rsidRDefault="008718D6" w:rsidP="00871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25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t>2</w:t>
      </w:r>
      <w:r w:rsidR="00AA0914">
        <w:rPr>
          <w:rFonts w:ascii="Angsana New" w:hAnsi="Angsana New"/>
          <w:b/>
          <w:bCs/>
          <w:color w:val="000000"/>
          <w:sz w:val="30"/>
          <w:szCs w:val="30"/>
        </w:rPr>
        <w:t>8</w:t>
      </w:r>
      <w:r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>
        <w:rPr>
          <w:rFonts w:ascii="Angsana New" w:hAnsi="Angsana New" w:hint="cs"/>
          <w:b/>
          <w:bCs/>
          <w:color w:val="000000"/>
          <w:sz w:val="30"/>
          <w:szCs w:val="30"/>
          <w:cs/>
        </w:rPr>
        <w:t>เ</w:t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งินปันผล</w:t>
      </w:r>
    </w:p>
    <w:p w14:paraId="6465AAAC" w14:textId="77777777" w:rsidR="009D0C41" w:rsidRPr="007671A3" w:rsidRDefault="009D0C41" w:rsidP="00105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608DD967" w14:textId="77777777" w:rsidR="00061492" w:rsidRPr="00756E40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260"/>
          <w:tab w:val="left" w:pos="198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6E40">
        <w:rPr>
          <w:rFonts w:ascii="Angsana New" w:hAnsi="Angsana New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3CDA1C4F" w14:textId="77777777" w:rsidR="00061492" w:rsidRPr="00756E40" w:rsidRDefault="00061492" w:rsidP="00A53F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W w:w="9273" w:type="dxa"/>
        <w:tblInd w:w="360" w:type="dxa"/>
        <w:tblLook w:val="04A0" w:firstRow="1" w:lastRow="0" w:firstColumn="1" w:lastColumn="0" w:noHBand="0" w:noVBand="1"/>
      </w:tblPr>
      <w:tblGrid>
        <w:gridCol w:w="2759"/>
        <w:gridCol w:w="1831"/>
        <w:gridCol w:w="1713"/>
        <w:gridCol w:w="1440"/>
        <w:gridCol w:w="270"/>
        <w:gridCol w:w="1260"/>
      </w:tblGrid>
      <w:tr w:rsidR="00061492" w:rsidRPr="000307FB" w14:paraId="7299868A" w14:textId="77777777" w:rsidTr="00A53FBA">
        <w:tc>
          <w:tcPr>
            <w:tcW w:w="2759" w:type="dxa"/>
            <w:shd w:val="clear" w:color="auto" w:fill="auto"/>
            <w:vAlign w:val="bottom"/>
          </w:tcPr>
          <w:p w14:paraId="167CDF04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shd w:val="clear" w:color="auto" w:fill="auto"/>
            <w:vAlign w:val="bottom"/>
          </w:tcPr>
          <w:p w14:paraId="4F844789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9"/>
              </w:tabs>
              <w:spacing w:line="240" w:lineRule="auto"/>
              <w:ind w:left="279"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shd w:val="clear" w:color="auto" w:fill="auto"/>
            <w:vAlign w:val="bottom"/>
          </w:tcPr>
          <w:p w14:paraId="20B93D9F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8" w:firstLine="25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7D7DB0FC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151"/>
              </w:tabs>
              <w:spacing w:line="240" w:lineRule="auto"/>
              <w:ind w:left="341" w:right="318" w:hanging="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FBA48A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25E418AD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  <w:shd w:val="clear" w:color="auto" w:fill="auto"/>
          </w:tcPr>
          <w:p w14:paraId="3A9376D2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6422530" w14:textId="77777777" w:rsidR="00061492" w:rsidRPr="009F4166" w:rsidDel="00D43E7A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061492" w:rsidRPr="000307FB" w14:paraId="179D8E0D" w14:textId="77777777" w:rsidTr="00A53FBA">
        <w:tc>
          <w:tcPr>
            <w:tcW w:w="2759" w:type="dxa"/>
            <w:shd w:val="clear" w:color="auto" w:fill="auto"/>
          </w:tcPr>
          <w:p w14:paraId="06CB4FC0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40BF36B7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02A2ECA4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F5D011B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6E00451F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B689EB7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61492" w:rsidRPr="000307FB" w14:paraId="484FB933" w14:textId="77777777" w:rsidTr="00A53FBA">
        <w:tc>
          <w:tcPr>
            <w:tcW w:w="2759" w:type="dxa"/>
            <w:shd w:val="clear" w:color="auto" w:fill="auto"/>
          </w:tcPr>
          <w:p w14:paraId="125F4BB6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9F4166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31" w:type="dxa"/>
            <w:shd w:val="clear" w:color="auto" w:fill="auto"/>
          </w:tcPr>
          <w:p w14:paraId="6CE8476D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26091749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45CF1A92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353B1EB8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8163DDB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492" w14:paraId="48823CAB" w14:textId="77777777" w:rsidTr="00A53FBA">
        <w:tc>
          <w:tcPr>
            <w:tcW w:w="2759" w:type="dxa"/>
            <w:shd w:val="clear" w:color="auto" w:fill="auto"/>
          </w:tcPr>
          <w:p w14:paraId="22F0B6CE" w14:textId="167757BA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F4166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31" w:type="dxa"/>
            <w:shd w:val="clear" w:color="auto" w:fill="auto"/>
          </w:tcPr>
          <w:p w14:paraId="07A1CB11" w14:textId="1F0AC412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</w:rPr>
              <w:t>2</w:t>
            </w:r>
            <w:r w:rsidR="00DE3883" w:rsidRPr="00DE3883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9F4166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9F4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3" w:type="dxa"/>
            <w:shd w:val="clear" w:color="auto" w:fill="auto"/>
          </w:tcPr>
          <w:p w14:paraId="64F7F090" w14:textId="2A270A85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9F416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9F4166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6D4B6A8" w14:textId="1ECF7D2E" w:rsidR="00061492" w:rsidRPr="009F4166" w:rsidRDefault="00DE3883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0614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DE3883">
              <w:rPr>
                <w:rFonts w:ascii="Angsana New" w:hAnsi="Angsana New" w:hint="cs"/>
                <w:b/>
                <w:bCs/>
                <w:sz w:val="30"/>
                <w:szCs w:val="30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7970058C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991C6BE" w14:textId="31B7FA34" w:rsidR="00061492" w:rsidRPr="009F4166" w:rsidRDefault="00DE3883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b/>
                <w:bCs/>
                <w:sz w:val="30"/>
                <w:szCs w:val="30"/>
              </w:rPr>
              <w:t>24</w:t>
            </w:r>
          </w:p>
        </w:tc>
      </w:tr>
      <w:tr w:rsidR="00061492" w:rsidRPr="00526E2F" w14:paraId="66B5DED7" w14:textId="77777777" w:rsidTr="00A53FBA">
        <w:tc>
          <w:tcPr>
            <w:tcW w:w="2759" w:type="dxa"/>
            <w:shd w:val="clear" w:color="auto" w:fill="auto"/>
          </w:tcPr>
          <w:p w14:paraId="475E3733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1" w:type="dxa"/>
            <w:shd w:val="clear" w:color="auto" w:fill="auto"/>
          </w:tcPr>
          <w:p w14:paraId="04787985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  <w:shd w:val="clear" w:color="auto" w:fill="auto"/>
          </w:tcPr>
          <w:p w14:paraId="1CDA9C90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14:paraId="09B51177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6BAAD8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85E52D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61492" w:rsidRPr="000307FB" w14:paraId="7998E4B1" w14:textId="77777777" w:rsidTr="00A53FBA">
        <w:trPr>
          <w:trHeight w:val="80"/>
        </w:trPr>
        <w:tc>
          <w:tcPr>
            <w:tcW w:w="2759" w:type="dxa"/>
            <w:shd w:val="clear" w:color="auto" w:fill="auto"/>
          </w:tcPr>
          <w:p w14:paraId="6A32D9CF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9F4166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31" w:type="dxa"/>
            <w:shd w:val="clear" w:color="auto" w:fill="auto"/>
          </w:tcPr>
          <w:p w14:paraId="3BDAD622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5559A76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50137EFA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</w:tcPr>
          <w:p w14:paraId="16FB1C0F" w14:textId="77777777" w:rsidR="00061492" w:rsidRPr="009F4166" w:rsidRDefault="00061492" w:rsidP="000A0D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3A7019C1" w14:textId="77777777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61492" w:rsidRPr="000C3925" w14:paraId="5C2D21F1" w14:textId="77777777" w:rsidTr="00A53FBA">
        <w:tc>
          <w:tcPr>
            <w:tcW w:w="2759" w:type="dxa"/>
            <w:shd w:val="clear" w:color="auto" w:fill="auto"/>
          </w:tcPr>
          <w:p w14:paraId="7188589B" w14:textId="5A42E16D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6"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F4166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Pr="009F4166">
              <w:rPr>
                <w:rFonts w:ascii="Angsana New" w:hAnsi="Angsana New"/>
                <w:sz w:val="30"/>
                <w:szCs w:val="30"/>
              </w:rPr>
              <w:t xml:space="preserve"> 2560</w:t>
            </w:r>
          </w:p>
        </w:tc>
        <w:tc>
          <w:tcPr>
            <w:tcW w:w="1831" w:type="dxa"/>
            <w:shd w:val="clear" w:color="auto" w:fill="auto"/>
          </w:tcPr>
          <w:p w14:paraId="16BC1AFD" w14:textId="38C4F2AC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F4166">
              <w:rPr>
                <w:rFonts w:ascii="Angsana New" w:hAnsi="Angsana New"/>
                <w:sz w:val="30"/>
                <w:szCs w:val="30"/>
              </w:rPr>
              <w:t>2</w:t>
            </w:r>
            <w:r w:rsidR="00DE3883" w:rsidRPr="00DE3883">
              <w:rPr>
                <w:rFonts w:ascii="Angsana New" w:hAnsi="Angsana New" w:hint="cs"/>
                <w:sz w:val="30"/>
                <w:szCs w:val="30"/>
              </w:rPr>
              <w:t>6</w:t>
            </w:r>
            <w:r w:rsidRPr="009F41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9F416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9F4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3" w:type="dxa"/>
            <w:shd w:val="clear" w:color="auto" w:fill="auto"/>
          </w:tcPr>
          <w:p w14:paraId="49641CDF" w14:textId="1951260D" w:rsidR="00061492" w:rsidRPr="009F4166" w:rsidRDefault="00DE3883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25</w:t>
            </w:r>
            <w:r w:rsidR="00061492" w:rsidRPr="009F416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061492" w:rsidRPr="009F416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="00061492" w:rsidRPr="009F416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20B4835C" w14:textId="0D6BC008" w:rsidR="00061492" w:rsidRPr="009F4166" w:rsidRDefault="00DE3883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5"/>
                <w:tab w:val="left" w:pos="1145"/>
              </w:tabs>
              <w:spacing w:line="240" w:lineRule="auto"/>
              <w:ind w:left="-122" w:right="-831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b/>
                <w:bCs/>
                <w:sz w:val="30"/>
                <w:szCs w:val="30"/>
              </w:rPr>
              <w:t>0</w:t>
            </w:r>
            <w:r w:rsidR="0006149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.</w:t>
            </w:r>
            <w:r w:rsidRPr="00DE3883">
              <w:rPr>
                <w:rFonts w:ascii="Angsana New" w:hAnsi="Angsana New" w:hint="cs"/>
                <w:b/>
                <w:bCs/>
                <w:sz w:val="30"/>
                <w:szCs w:val="30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48202CEC" w14:textId="5A6F4BAC" w:rsidR="00061492" w:rsidRPr="009F4166" w:rsidRDefault="00061492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5684509" w14:textId="233D47F3" w:rsidR="00061492" w:rsidRPr="009F4166" w:rsidRDefault="00DE3883" w:rsidP="000614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56"/>
                <w:tab w:val="decimal" w:pos="883"/>
              </w:tabs>
              <w:spacing w:line="240" w:lineRule="auto"/>
              <w:ind w:left="-156" w:right="7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b/>
                <w:bCs/>
                <w:sz w:val="30"/>
                <w:szCs w:val="30"/>
              </w:rPr>
              <w:t>12</w:t>
            </w:r>
          </w:p>
        </w:tc>
      </w:tr>
    </w:tbl>
    <w:p w14:paraId="7288E8E1" w14:textId="136A93B0" w:rsidR="00710370" w:rsidRDefault="00710370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AB08D4B" w14:textId="2E40043F" w:rsidR="00061492" w:rsidRDefault="00061492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68EFB7AE" w14:textId="4F668366" w:rsidR="00061492" w:rsidRDefault="00061492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ACBBD31" w14:textId="6525D22C" w:rsidR="00061492" w:rsidRDefault="00061492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76FCC5DC" w14:textId="63BA6CAD" w:rsidR="00061492" w:rsidRDefault="00061492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01E809BC" w14:textId="77777777" w:rsidR="004817F9" w:rsidRDefault="004817F9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  <w:cs/>
        </w:rPr>
      </w:pPr>
    </w:p>
    <w:p w14:paraId="533739E4" w14:textId="28121854" w:rsidR="00061492" w:rsidRDefault="00061492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593C091C" w14:textId="77777777" w:rsidR="008A215D" w:rsidRPr="007671A3" w:rsidRDefault="008A215D" w:rsidP="00B264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Cs/>
          <w:sz w:val="30"/>
          <w:szCs w:val="30"/>
        </w:rPr>
      </w:pPr>
    </w:p>
    <w:p w14:paraId="264DD1C6" w14:textId="1578B129" w:rsidR="005B3B34" w:rsidRPr="007671A3" w:rsidRDefault="00157C1A" w:rsidP="00835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2</w:t>
      </w:r>
      <w:r w:rsidR="00AA0914">
        <w:rPr>
          <w:rFonts w:ascii="Angsana New" w:hAnsi="Angsana New"/>
          <w:b/>
          <w:bCs/>
          <w:color w:val="000000"/>
          <w:sz w:val="30"/>
          <w:szCs w:val="30"/>
        </w:rPr>
        <w:t>9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27570C0" w14:textId="77777777" w:rsidR="005B3B34" w:rsidRPr="008A215D" w:rsidRDefault="005B3B34" w:rsidP="00EB1A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E7324BB" w14:textId="77777777" w:rsidR="003D3005" w:rsidRPr="007671A3" w:rsidRDefault="003D3005" w:rsidP="00835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ความเสี่ยงด้านสภาพคล่อง</w:t>
      </w:r>
    </w:p>
    <w:p w14:paraId="6254EF80" w14:textId="77777777" w:rsidR="003D3005" w:rsidRPr="008A215D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2"/>
          <w:szCs w:val="12"/>
        </w:rPr>
      </w:pPr>
    </w:p>
    <w:p w14:paraId="6F74EBF8" w14:textId="49023306" w:rsidR="003D3005" w:rsidRPr="007671A3" w:rsidRDefault="006E68F2" w:rsidP="008357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357A6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="003D3005" w:rsidRPr="008357A6">
        <w:rPr>
          <w:rFonts w:ascii="Angsana New" w:hAnsi="Angsana New"/>
          <w:spacing w:val="6"/>
          <w:sz w:val="30"/>
          <w:szCs w:val="30"/>
          <w:cs/>
        </w:rPr>
        <w:t>ควบคุมความเสี่ยงด้านสภาพคล่อง และรักษาระดับเงินสดและรายการเทียบเท่าเงินสดให้เพียง</w:t>
      </w:r>
      <w:r w:rsidR="00FE17BD" w:rsidRPr="008357A6">
        <w:rPr>
          <w:rFonts w:ascii="Angsana New" w:hAnsi="Angsana New" w:hint="cs"/>
          <w:spacing w:val="6"/>
          <w:sz w:val="30"/>
          <w:szCs w:val="30"/>
          <w:cs/>
        </w:rPr>
        <w:t>พอ</w:t>
      </w:r>
      <w:r w:rsidR="003D3005" w:rsidRPr="008357A6">
        <w:rPr>
          <w:rFonts w:ascii="Angsana New" w:hAnsi="Angsana New"/>
          <w:spacing w:val="2"/>
          <w:sz w:val="30"/>
          <w:szCs w:val="30"/>
          <w:cs/>
        </w:rPr>
        <w:t>เพื่อสนับสนุนการดำเนินงานของ</w:t>
      </w:r>
      <w:r w:rsidRPr="008357A6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="003D3005" w:rsidRPr="008357A6">
        <w:rPr>
          <w:rFonts w:ascii="Angsana New" w:hAnsi="Angsana New"/>
          <w:spacing w:val="2"/>
          <w:sz w:val="30"/>
          <w:szCs w:val="30"/>
          <w:cs/>
        </w:rPr>
        <w:t xml:space="preserve"> และลดความเสี่ยงที่อาจเกิดจากผลกระทบของความผันผวนใน</w:t>
      </w:r>
      <w:r w:rsidR="003D3005" w:rsidRPr="007671A3">
        <w:rPr>
          <w:rFonts w:ascii="Angsana New" w:hAnsi="Angsana New"/>
          <w:sz w:val="30"/>
          <w:szCs w:val="30"/>
          <w:cs/>
        </w:rPr>
        <w:t>กระแสเงินสด</w:t>
      </w:r>
    </w:p>
    <w:p w14:paraId="7FC0912A" w14:textId="77777777" w:rsidR="00413798" w:rsidRPr="008A215D" w:rsidRDefault="00413798" w:rsidP="0041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12"/>
          <w:szCs w:val="12"/>
        </w:rPr>
      </w:pPr>
    </w:p>
    <w:p w14:paraId="187CD2EA" w14:textId="7B657EDB" w:rsidR="003D3005" w:rsidRPr="007671A3" w:rsidRDefault="003D3005" w:rsidP="004137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ความเสี่ยงด้านสินเชื่อ</w:t>
      </w:r>
    </w:p>
    <w:p w14:paraId="07B40964" w14:textId="77777777" w:rsidR="003D3005" w:rsidRPr="008A215D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2"/>
          <w:szCs w:val="12"/>
        </w:rPr>
      </w:pPr>
    </w:p>
    <w:p w14:paraId="20D90584" w14:textId="39AA9D13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 xml:space="preserve">ความเสี่ยงด้านสินเชื่อเกิดจากการที่ลูกค้าไม่ปฏิบัติตามสัญญาทำให้เกิดความสูญเสียทางการเงิน 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ได้มีนโยบายป้องกันความเสี่ยงนี้ โดยการพิจารณาการให้สินเชื่อกับลูกค้า กำหนดวงเงินสินเชื่อวงเงินค้ำประกันจากธนาคาร และ/หรือวงเงินค้ำประกันบุคคล กำหนดระยะเวลาการให้สินเชื่อ มีระบบงานในการควบคุมการให้สินเชื่อ</w:t>
      </w:r>
      <w:r w:rsidRPr="00FE17BD">
        <w:rPr>
          <w:rFonts w:ascii="Angsana New" w:hAnsi="Angsana New"/>
          <w:spacing w:val="-8"/>
          <w:sz w:val="30"/>
          <w:szCs w:val="30"/>
          <w:cs/>
        </w:rPr>
        <w:t>และมีการติดตามลูกหนี้ที่มีการค้างชำระ มูลค่ายุติธรรมของลูกหนี้ซึ่งแสดงไว้ในงบแสดงฐานะการเงิน คือ ยอดสุทธิของ</w:t>
      </w:r>
      <w:r w:rsidRPr="007671A3">
        <w:rPr>
          <w:rFonts w:ascii="Angsana New" w:hAnsi="Angsana New"/>
          <w:sz w:val="30"/>
          <w:szCs w:val="30"/>
          <w:cs/>
        </w:rPr>
        <w:t>ลูกหนี้หลังจากหักค่าเผื่อหนี้สงสัยจะสูญ</w:t>
      </w:r>
    </w:p>
    <w:p w14:paraId="40B557AB" w14:textId="225BF155" w:rsidR="007A4A65" w:rsidRPr="008A215D" w:rsidRDefault="007A4A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2"/>
          <w:szCs w:val="12"/>
        </w:rPr>
      </w:pPr>
    </w:p>
    <w:p w14:paraId="07F1163D" w14:textId="77777777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ความเสี่ยงจากอัตราดอกเบี้ย</w:t>
      </w:r>
    </w:p>
    <w:p w14:paraId="46EED0D7" w14:textId="77777777" w:rsidR="003D3005" w:rsidRPr="008A215D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12"/>
          <w:szCs w:val="12"/>
        </w:rPr>
      </w:pPr>
    </w:p>
    <w:p w14:paraId="52CEA82A" w14:textId="206A04C3" w:rsidR="003D3005" w:rsidRPr="007671A3" w:rsidRDefault="003D3005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FE17BD">
        <w:rPr>
          <w:rFonts w:ascii="Angsana New" w:hAnsi="Angsana New"/>
          <w:spacing w:val="8"/>
          <w:sz w:val="30"/>
          <w:szCs w:val="30"/>
          <w:cs/>
        </w:rPr>
        <w:t>ความเสี่ยงจากอัตราดอกเบี้ยเกิดจากการเปลี่ยนแปลงของอัตราดอกเบี้ยในตลาด อันจะมีผลต่อดอกเบี้ยสุทธิ</w:t>
      </w:r>
      <w:r w:rsidRPr="007671A3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7671A3">
        <w:rPr>
          <w:rFonts w:ascii="Angsana New" w:hAnsi="Angsana New"/>
          <w:spacing w:val="2"/>
          <w:sz w:val="30"/>
          <w:szCs w:val="30"/>
          <w:cs/>
        </w:rPr>
        <w:t>ซึ่ง</w:t>
      </w:r>
      <w:r w:rsidR="006E68F2">
        <w:rPr>
          <w:rFonts w:ascii="Angsana New" w:hAnsi="Angsana New"/>
          <w:sz w:val="30"/>
          <w:szCs w:val="30"/>
          <w:cs/>
        </w:rPr>
        <w:t>กลุ่มบริษัท</w:t>
      </w:r>
      <w:r w:rsidRPr="007671A3">
        <w:rPr>
          <w:rFonts w:ascii="Angsana New" w:hAnsi="Angsana New"/>
          <w:sz w:val="30"/>
          <w:szCs w:val="30"/>
          <w:cs/>
        </w:rPr>
        <w:t>บริหารหนี้สินโดยการกู้ยืมที่มีทั้งอัตราดอกเบี้ยคงที่ และอัตราดอกเบี้ยลอยตัวตามความเหมาะสมของสภาพตลาด</w:t>
      </w:r>
      <w:r w:rsidR="005B0127" w:rsidRPr="007671A3">
        <w:rPr>
          <w:rFonts w:ascii="Angsana New" w:hAnsi="Angsana New"/>
          <w:sz w:val="30"/>
          <w:szCs w:val="30"/>
        </w:rPr>
        <w:tab/>
      </w:r>
    </w:p>
    <w:p w14:paraId="120DEEEB" w14:textId="77777777" w:rsidR="008A215D" w:rsidRPr="008A215D" w:rsidRDefault="008A215D" w:rsidP="00155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3603B2CF" w14:textId="6F3652A8" w:rsidR="00466520" w:rsidRPr="007671A3" w:rsidRDefault="00466520" w:rsidP="001556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7671A3">
        <w:rPr>
          <w:rFonts w:ascii="Angsana New" w:hAnsi="Angsana New"/>
          <w:spacing w:val="2"/>
          <w:sz w:val="30"/>
          <w:szCs w:val="30"/>
          <w:cs/>
        </w:rPr>
        <w:t>อัตรา</w:t>
      </w:r>
      <w:r w:rsidRPr="007671A3">
        <w:rPr>
          <w:rFonts w:ascii="Angsana New" w:hAnsi="Angsana New"/>
          <w:sz w:val="30"/>
          <w:szCs w:val="30"/>
          <w:cs/>
        </w:rPr>
        <w:t>ผลตอบแทน</w:t>
      </w:r>
      <w:r w:rsidRPr="007671A3">
        <w:rPr>
          <w:rFonts w:ascii="Angsana New" w:hAnsi="Angsana New"/>
          <w:spacing w:val="2"/>
          <w:sz w:val="30"/>
          <w:szCs w:val="30"/>
          <w:cs/>
        </w:rPr>
        <w:t>ที่แท้จริงของ</w:t>
      </w:r>
      <w:r w:rsidR="001A0314">
        <w:rPr>
          <w:rFonts w:ascii="Angsana New" w:hAnsi="Angsana New" w:hint="cs"/>
          <w:spacing w:val="2"/>
          <w:sz w:val="30"/>
          <w:szCs w:val="30"/>
          <w:cs/>
        </w:rPr>
        <w:t>หนี้สินทางการเงินที่มีภาระดอกเบี้ย</w:t>
      </w:r>
      <w:r w:rsidRPr="007671A3">
        <w:rPr>
          <w:rFonts w:ascii="Angsana New" w:hAnsi="Angsana New"/>
          <w:spacing w:val="2"/>
          <w:sz w:val="30"/>
          <w:szCs w:val="30"/>
          <w:cs/>
        </w:rPr>
        <w:t xml:space="preserve"> ณ วันที่ </w:t>
      </w:r>
      <w:r w:rsidRPr="007671A3">
        <w:rPr>
          <w:rFonts w:ascii="Angsana New" w:hAnsi="Angsana New"/>
          <w:spacing w:val="2"/>
          <w:sz w:val="30"/>
          <w:szCs w:val="30"/>
        </w:rPr>
        <w:t>31</w:t>
      </w:r>
      <w:r w:rsidRPr="007671A3">
        <w:rPr>
          <w:rFonts w:ascii="Angsana New" w:hAnsi="Angsana New"/>
          <w:spacing w:val="2"/>
          <w:sz w:val="30"/>
          <w:szCs w:val="30"/>
          <w:cs/>
        </w:rPr>
        <w:t xml:space="preserve"> ธันวาคม และระยะเวลาที่ครบกำหนดชำระมีดังนี้</w:t>
      </w:r>
    </w:p>
    <w:p w14:paraId="08580264" w14:textId="77777777" w:rsidR="00155647" w:rsidRPr="00B41853" w:rsidRDefault="00155647" w:rsidP="007E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2"/>
          <w:sz w:val="2"/>
          <w:szCs w:val="2"/>
        </w:rPr>
      </w:pPr>
    </w:p>
    <w:tbl>
      <w:tblPr>
        <w:tblW w:w="9200" w:type="dxa"/>
        <w:tblInd w:w="387" w:type="dxa"/>
        <w:tblLayout w:type="fixed"/>
        <w:tblLook w:val="01E0" w:firstRow="1" w:lastRow="1" w:firstColumn="1" w:lastColumn="1" w:noHBand="0" w:noVBand="0"/>
      </w:tblPr>
      <w:tblGrid>
        <w:gridCol w:w="4743"/>
        <w:gridCol w:w="1440"/>
        <w:gridCol w:w="1393"/>
        <w:gridCol w:w="236"/>
        <w:gridCol w:w="1388"/>
      </w:tblGrid>
      <w:tr w:rsidR="00155647" w:rsidRPr="007671A3" w14:paraId="1C2D35A5" w14:textId="77777777" w:rsidTr="006F1710">
        <w:tc>
          <w:tcPr>
            <w:tcW w:w="4743" w:type="dxa"/>
          </w:tcPr>
          <w:p w14:paraId="14381BFA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F7FE066" w14:textId="77777777" w:rsidR="00852A73" w:rsidRDefault="00852A73" w:rsidP="006F17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bidi="th-TH"/>
              </w:rPr>
            </w:pPr>
          </w:p>
          <w:p w14:paraId="30B07BB6" w14:textId="3A2B7314" w:rsidR="00155647" w:rsidRPr="00BE42A0" w:rsidRDefault="00852A73" w:rsidP="006F1710">
            <w:pPr>
              <w:pStyle w:val="acctfourfigures"/>
              <w:tabs>
                <w:tab w:val="clear" w:pos="765"/>
              </w:tabs>
              <w:spacing w:line="240" w:lineRule="atLeast"/>
              <w:ind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7B625F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bidi="th-TH"/>
              </w:rPr>
              <w:t>อัตรา</w:t>
            </w:r>
          </w:p>
        </w:tc>
        <w:tc>
          <w:tcPr>
            <w:tcW w:w="1393" w:type="dxa"/>
          </w:tcPr>
          <w:p w14:paraId="47960715" w14:textId="23773EC9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  <w:p w14:paraId="619A927C" w14:textId="2FEA86A1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7622C20" w14:textId="77777777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1388" w:type="dxa"/>
          </w:tcPr>
          <w:p w14:paraId="4F5C1F65" w14:textId="32E08E40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</w:tr>
      <w:tr w:rsidR="00852A73" w:rsidRPr="007671A3" w14:paraId="266E5895" w14:textId="77777777" w:rsidTr="003C4D6A">
        <w:tc>
          <w:tcPr>
            <w:tcW w:w="4743" w:type="dxa"/>
          </w:tcPr>
          <w:p w14:paraId="664B011E" w14:textId="77777777" w:rsidR="00852A73" w:rsidRPr="007671A3" w:rsidRDefault="00852A73" w:rsidP="003C4D6A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676BC67" w14:textId="5172C074" w:rsidR="00852A73" w:rsidRPr="00BE42A0" w:rsidRDefault="00852A73" w:rsidP="003C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cs/>
                <w:lang w:bidi="th-TH"/>
              </w:rPr>
            </w:pPr>
            <w:r w:rsidRPr="00BE42A0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  <w:lang w:bidi="th-TH"/>
              </w:rPr>
              <w:t>ผลตอบแทน</w:t>
            </w:r>
          </w:p>
        </w:tc>
        <w:tc>
          <w:tcPr>
            <w:tcW w:w="1393" w:type="dxa"/>
          </w:tcPr>
          <w:p w14:paraId="7426B9D2" w14:textId="77777777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B3978A" w14:textId="77777777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60C9527C" w14:textId="0CA03686" w:rsidR="00852A73" w:rsidRPr="006F1710" w:rsidRDefault="00852A73" w:rsidP="006F1710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</w:t>
            </w:r>
          </w:p>
        </w:tc>
      </w:tr>
      <w:tr w:rsidR="00852A73" w:rsidRPr="007671A3" w14:paraId="18589238" w14:textId="77777777" w:rsidTr="003C4D6A">
        <w:tc>
          <w:tcPr>
            <w:tcW w:w="4743" w:type="dxa"/>
          </w:tcPr>
          <w:p w14:paraId="4EB5A640" w14:textId="77777777" w:rsidR="00852A73" w:rsidRPr="007671A3" w:rsidRDefault="00852A73" w:rsidP="003C4D6A">
            <w:pPr>
              <w:ind w:left="234" w:hanging="234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9B7CD41" w14:textId="134D0386" w:rsidR="00852A73" w:rsidRPr="007671A3" w:rsidRDefault="00852A73" w:rsidP="003C4D6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ที่แท้จริง</w:t>
            </w:r>
          </w:p>
        </w:tc>
        <w:tc>
          <w:tcPr>
            <w:tcW w:w="1393" w:type="dxa"/>
          </w:tcPr>
          <w:p w14:paraId="0B49EE97" w14:textId="6D25169B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36" w:type="dxa"/>
          </w:tcPr>
          <w:p w14:paraId="2E52BE45" w14:textId="77777777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375A2560" w14:textId="6C1043BC" w:rsidR="00852A73" w:rsidRPr="007671A3" w:rsidRDefault="00852A73" w:rsidP="003C4D6A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155647" w:rsidRPr="007671A3" w14:paraId="04E15AEE" w14:textId="77777777" w:rsidTr="006F1710">
        <w:tc>
          <w:tcPr>
            <w:tcW w:w="4743" w:type="dxa"/>
          </w:tcPr>
          <w:p w14:paraId="0D6FBE28" w14:textId="77777777" w:rsidR="00155647" w:rsidRPr="007671A3" w:rsidRDefault="00155647" w:rsidP="004F658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8A73433" w14:textId="6BBDEF2F" w:rsidR="00155647" w:rsidRPr="007671A3" w:rsidRDefault="00852A73" w:rsidP="00B264EA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3017" w:type="dxa"/>
            <w:gridSpan w:val="3"/>
          </w:tcPr>
          <w:p w14:paraId="12DEB563" w14:textId="34AD6878" w:rsidR="00155647" w:rsidRPr="007671A3" w:rsidRDefault="00155647" w:rsidP="004F658C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  <w:lang w:val="en-US" w:bidi="th-TH"/>
              </w:rPr>
              <w:t>(พัน</w:t>
            </w:r>
            <w:r w:rsidRPr="007671A3">
              <w:rPr>
                <w:rFonts w:ascii="Angsana New" w:hAnsi="Angsana New"/>
                <w:b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BE42A0" w:rsidRPr="007671A3" w14:paraId="0995FF79" w14:textId="77777777" w:rsidTr="006F1710">
        <w:tc>
          <w:tcPr>
            <w:tcW w:w="4743" w:type="dxa"/>
          </w:tcPr>
          <w:p w14:paraId="7253E59C" w14:textId="31C5CA90" w:rsidR="00BE42A0" w:rsidRPr="007671A3" w:rsidRDefault="00BE42A0" w:rsidP="008A0AA1">
            <w:pPr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8A0AA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2706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1440" w:type="dxa"/>
          </w:tcPr>
          <w:p w14:paraId="179C977F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6D6CA67F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C3C3B49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2DBB681E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BE42A0" w:rsidRPr="007671A3" w14:paraId="3C4C65FF" w14:textId="77777777" w:rsidTr="006F1710">
        <w:tc>
          <w:tcPr>
            <w:tcW w:w="4743" w:type="dxa"/>
          </w:tcPr>
          <w:p w14:paraId="5A767DC0" w14:textId="77777777" w:rsidR="00BE42A0" w:rsidRPr="007671A3" w:rsidRDefault="00BE42A0" w:rsidP="00CF2413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0EC322D1" w14:textId="77777777" w:rsidR="00BE42A0" w:rsidRPr="007671A3" w:rsidRDefault="00BE42A0" w:rsidP="00CF241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393" w:type="dxa"/>
          </w:tcPr>
          <w:p w14:paraId="6F1B6D43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A3B8C2B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52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297D0598" w14:textId="77777777" w:rsidR="00BE42A0" w:rsidRPr="007671A3" w:rsidRDefault="00BE42A0" w:rsidP="00CF2413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color w:val="000000"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79B482D7" w14:textId="77777777" w:rsidTr="006F1710">
        <w:tc>
          <w:tcPr>
            <w:tcW w:w="4743" w:type="dxa"/>
          </w:tcPr>
          <w:p w14:paraId="59F1AFF1" w14:textId="77777777" w:rsidR="008A0AA1" w:rsidRPr="007671A3" w:rsidRDefault="008A0AA1" w:rsidP="008A0AA1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14:paraId="27F79542" w14:textId="708DD848" w:rsidR="008A0AA1" w:rsidRPr="007671A3" w:rsidRDefault="00852A7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3.53</w:t>
            </w: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14:paraId="6025BD3F" w14:textId="5791A9C3" w:rsidR="008A0AA1" w:rsidRPr="008357A6" w:rsidRDefault="008A0AA1" w:rsidP="00B12C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357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2DA038A" w14:textId="77777777" w:rsidR="008A0AA1" w:rsidRPr="008357A6" w:rsidRDefault="008A0AA1" w:rsidP="008A0A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center"/>
          </w:tcPr>
          <w:p w14:paraId="20C67CF5" w14:textId="07975F23" w:rsidR="008A0AA1" w:rsidRPr="008357A6" w:rsidRDefault="0027065C" w:rsidP="008A0AA1">
            <w:pPr>
              <w:pStyle w:val="acctfourfigures"/>
              <w:tabs>
                <w:tab w:val="clear" w:pos="765"/>
                <w:tab w:val="decimal" w:pos="1107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357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2</w:t>
            </w:r>
            <w:r w:rsidR="008A0AA1" w:rsidRPr="008357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00,000</w:t>
            </w:r>
          </w:p>
        </w:tc>
      </w:tr>
      <w:tr w:rsidR="008A0AA1" w:rsidRPr="008357A6" w14:paraId="2CDD208B" w14:textId="77777777" w:rsidTr="006F1710">
        <w:tc>
          <w:tcPr>
            <w:tcW w:w="4743" w:type="dxa"/>
          </w:tcPr>
          <w:p w14:paraId="26CA1612" w14:textId="77777777" w:rsidR="008A0AA1" w:rsidRPr="008357A6" w:rsidRDefault="008A0AA1" w:rsidP="008A0AA1">
            <w:pPr>
              <w:tabs>
                <w:tab w:val="left" w:pos="0"/>
              </w:tabs>
              <w:ind w:left="234" w:hanging="234"/>
              <w:rPr>
                <w:rFonts w:ascii="Angsana New" w:hAnsi="Angsan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31BD6AD6" w14:textId="77777777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12"/>
                <w:szCs w:val="12"/>
                <w:lang w:val="en-US" w:bidi="th-TH"/>
              </w:rPr>
            </w:pPr>
          </w:p>
        </w:tc>
        <w:tc>
          <w:tcPr>
            <w:tcW w:w="1393" w:type="dxa"/>
            <w:tcBorders>
              <w:top w:val="double" w:sz="4" w:space="0" w:color="auto"/>
            </w:tcBorders>
          </w:tcPr>
          <w:p w14:paraId="4AB8535B" w14:textId="77777777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236" w:type="dxa"/>
          </w:tcPr>
          <w:p w14:paraId="1C62AC11" w14:textId="77777777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  <w:tc>
          <w:tcPr>
            <w:tcW w:w="1388" w:type="dxa"/>
            <w:tcBorders>
              <w:top w:val="double" w:sz="4" w:space="0" w:color="auto"/>
            </w:tcBorders>
          </w:tcPr>
          <w:p w14:paraId="106FD222" w14:textId="77777777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12"/>
                <w:szCs w:val="12"/>
                <w:lang w:val="en-US" w:bidi="th-TH"/>
              </w:rPr>
            </w:pPr>
          </w:p>
        </w:tc>
      </w:tr>
      <w:tr w:rsidR="008A0AA1" w:rsidRPr="007671A3" w14:paraId="120EA123" w14:textId="77777777" w:rsidTr="006F1710">
        <w:tc>
          <w:tcPr>
            <w:tcW w:w="4743" w:type="dxa"/>
          </w:tcPr>
          <w:p w14:paraId="546A0645" w14:textId="60EF1584" w:rsidR="008A0AA1" w:rsidRPr="007671A3" w:rsidRDefault="008A0AA1" w:rsidP="008A0AA1">
            <w:pPr>
              <w:tabs>
                <w:tab w:val="left" w:pos="0"/>
              </w:tabs>
              <w:ind w:left="234" w:hanging="234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ปี </w:t>
            </w: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27065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</w:t>
            </w:r>
          </w:p>
        </w:tc>
        <w:tc>
          <w:tcPr>
            <w:tcW w:w="1440" w:type="dxa"/>
          </w:tcPr>
          <w:p w14:paraId="3695EEAE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027F6C8C" w14:textId="018A6D76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C6159D5" w14:textId="77777777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</w:tcPr>
          <w:p w14:paraId="6D73E46A" w14:textId="006DB910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0B2C9744" w14:textId="77777777" w:rsidTr="006F1710">
        <w:tc>
          <w:tcPr>
            <w:tcW w:w="4743" w:type="dxa"/>
          </w:tcPr>
          <w:p w14:paraId="56487209" w14:textId="29317465" w:rsidR="008A0AA1" w:rsidRPr="007671A3" w:rsidRDefault="008A0AA1" w:rsidP="008A0AA1">
            <w:pPr>
              <w:ind w:left="234" w:hanging="234"/>
              <w:rPr>
                <w:rFonts w:ascii="Angsana New" w:hAnsi="Angsana New"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440" w:type="dxa"/>
          </w:tcPr>
          <w:p w14:paraId="5E5300E8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393" w:type="dxa"/>
          </w:tcPr>
          <w:p w14:paraId="344BB78F" w14:textId="30F26680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169965A4" w14:textId="77777777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vAlign w:val="center"/>
          </w:tcPr>
          <w:p w14:paraId="57CDBF31" w14:textId="0DBFEAA5" w:rsidR="008A0AA1" w:rsidRPr="008357A6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A0AA1" w:rsidRPr="007671A3" w14:paraId="07138E7A" w14:textId="77777777" w:rsidTr="006F1710">
        <w:tc>
          <w:tcPr>
            <w:tcW w:w="4743" w:type="dxa"/>
          </w:tcPr>
          <w:p w14:paraId="4DE5385A" w14:textId="25D81AB2" w:rsidR="008A0AA1" w:rsidRPr="007671A3" w:rsidRDefault="008A0AA1" w:rsidP="008A0AA1">
            <w:pPr>
              <w:spacing w:line="240" w:lineRule="auto"/>
              <w:ind w:left="180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40" w:type="dxa"/>
          </w:tcPr>
          <w:p w14:paraId="6DAFACBC" w14:textId="4D92F8C9" w:rsidR="008A0AA1" w:rsidRPr="007671A3" w:rsidRDefault="00834BAD" w:rsidP="008A0AA1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2.2</w:t>
            </w:r>
            <w:r w:rsidR="00C141E9">
              <w:rPr>
                <w:rFonts w:ascii="Angsana New" w:hAnsi="Angsana New"/>
                <w:sz w:val="30"/>
                <w:szCs w:val="30"/>
                <w:lang w:bidi="th-TH"/>
              </w:rPr>
              <w:t>0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 xml:space="preserve">- 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3.53</w:t>
            </w:r>
          </w:p>
        </w:tc>
        <w:tc>
          <w:tcPr>
            <w:tcW w:w="1393" w:type="dxa"/>
            <w:tcBorders>
              <w:bottom w:val="double" w:sz="4" w:space="0" w:color="auto"/>
            </w:tcBorders>
          </w:tcPr>
          <w:p w14:paraId="0782928D" w14:textId="3F05B534" w:rsidR="008A0AA1" w:rsidRPr="008357A6" w:rsidRDefault="007F29CC" w:rsidP="00B12C8A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357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73CCE37" w14:textId="77777777" w:rsidR="008A0AA1" w:rsidRPr="008357A6" w:rsidRDefault="008A0AA1" w:rsidP="008A0AA1">
            <w:pPr>
              <w:pStyle w:val="acctfourfigures"/>
              <w:tabs>
                <w:tab w:val="clear" w:pos="765"/>
                <w:tab w:val="decimal" w:pos="1602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</w:p>
        </w:tc>
        <w:tc>
          <w:tcPr>
            <w:tcW w:w="1388" w:type="dxa"/>
            <w:tcBorders>
              <w:bottom w:val="double" w:sz="4" w:space="0" w:color="auto"/>
            </w:tcBorders>
            <w:vAlign w:val="center"/>
          </w:tcPr>
          <w:p w14:paraId="32BFE727" w14:textId="30FABC10" w:rsidR="008A0AA1" w:rsidRPr="008357A6" w:rsidRDefault="0027065C" w:rsidP="0027065C">
            <w:pPr>
              <w:pStyle w:val="acctfourfigures"/>
              <w:tabs>
                <w:tab w:val="clear" w:pos="765"/>
                <w:tab w:val="decimal" w:pos="774"/>
              </w:tabs>
              <w:spacing w:line="240" w:lineRule="atLeast"/>
              <w:ind w:left="-108" w:right="-108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</w:pPr>
            <w:r w:rsidRPr="008357A6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4E97E747" w14:textId="3B9378D3" w:rsidR="003D3005" w:rsidRPr="007671A3" w:rsidRDefault="008A215D" w:rsidP="008A21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  <w:r>
        <w:rPr>
          <w:rFonts w:ascii="Angsana New" w:hAnsi="Angsana New"/>
          <w:i/>
          <w:iCs/>
          <w:sz w:val="22"/>
          <w:szCs w:val="22"/>
          <w:cs/>
        </w:rPr>
        <w:lastRenderedPageBreak/>
        <w:tab/>
      </w:r>
      <w:r w:rsidR="003D3005" w:rsidRPr="007671A3">
        <w:rPr>
          <w:rFonts w:ascii="Angsana New" w:hAnsi="Angsana New"/>
          <w:i/>
          <w:iCs/>
          <w:sz w:val="30"/>
          <w:szCs w:val="30"/>
          <w:cs/>
        </w:rPr>
        <w:t>ความเสี่ยงจาก</w:t>
      </w:r>
      <w:r w:rsidR="00875AF4">
        <w:rPr>
          <w:rFonts w:ascii="Angsana New" w:hAnsi="Angsana New" w:hint="cs"/>
          <w:i/>
          <w:iCs/>
          <w:sz w:val="30"/>
          <w:szCs w:val="30"/>
          <w:cs/>
        </w:rPr>
        <w:t>เงินตราต่างประเทศ</w:t>
      </w:r>
    </w:p>
    <w:p w14:paraId="34907200" w14:textId="77777777" w:rsidR="00C4655F" w:rsidRPr="00B41853" w:rsidRDefault="00C4655F" w:rsidP="003D30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22"/>
          <w:szCs w:val="22"/>
        </w:rPr>
      </w:pPr>
    </w:p>
    <w:p w14:paraId="2472305C" w14:textId="442AC3E3" w:rsidR="003D3005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  <w:spacing w:val="4"/>
        </w:rPr>
      </w:pPr>
      <w:r w:rsidRPr="007671A3">
        <w:rPr>
          <w:rFonts w:ascii="Angsana New" w:hAnsi="Angsana New" w:cs="Angsana New"/>
          <w:spacing w:val="4"/>
          <w:cs/>
        </w:rPr>
        <w:t>ความเสี่ยงจากอัตราแลกเปลี่ยน</w:t>
      </w:r>
      <w:r w:rsidR="00875AF4">
        <w:rPr>
          <w:rFonts w:ascii="Angsana New" w:hAnsi="Angsana New" w:cs="Angsana New" w:hint="cs"/>
          <w:spacing w:val="4"/>
          <w:cs/>
        </w:rPr>
        <w:t>เงินตราต่างประเทศ</w:t>
      </w:r>
      <w:r w:rsidRPr="007671A3">
        <w:rPr>
          <w:rFonts w:ascii="Angsana New" w:hAnsi="Angsana New" w:cs="Angsana New"/>
          <w:spacing w:val="4"/>
          <w:cs/>
        </w:rPr>
        <w:t>เกิดจาก</w:t>
      </w:r>
      <w:r w:rsidR="005A7470" w:rsidRPr="007671A3">
        <w:rPr>
          <w:rFonts w:ascii="Angsana New" w:hAnsi="Angsana New" w:cs="Angsana New" w:hint="cs"/>
          <w:spacing w:val="4"/>
          <w:cs/>
        </w:rPr>
        <w:t>ความผันผวนของอัตราแลกเปลี่ยน</w:t>
      </w:r>
    </w:p>
    <w:p w14:paraId="4BB60267" w14:textId="77777777" w:rsidR="00C4655F" w:rsidRPr="00B4185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  <w:sz w:val="22"/>
          <w:szCs w:val="22"/>
        </w:rPr>
      </w:pPr>
    </w:p>
    <w:p w14:paraId="2087001D" w14:textId="6AEB02CA" w:rsidR="00C4655F" w:rsidRPr="007671A3" w:rsidRDefault="00C4655F" w:rsidP="003D3005">
      <w:pPr>
        <w:pStyle w:val="BodyText3"/>
        <w:tabs>
          <w:tab w:val="clear" w:pos="540"/>
        </w:tabs>
        <w:spacing w:line="240" w:lineRule="auto"/>
        <w:ind w:left="562" w:right="0"/>
        <w:jc w:val="thaiDistribute"/>
        <w:rPr>
          <w:rFonts w:ascii="Angsana New" w:hAnsi="Angsana New" w:cs="Angsana New"/>
        </w:rPr>
      </w:pPr>
      <w:r w:rsidRPr="007671A3">
        <w:rPr>
          <w:rFonts w:ascii="Angsana New" w:hAnsi="Angsana New" w:cs="Angsana New"/>
          <w:cs/>
        </w:rPr>
        <w:t xml:space="preserve">ณ วันที่ </w:t>
      </w:r>
      <w:r w:rsidRPr="007671A3">
        <w:rPr>
          <w:rFonts w:ascii="Angsana New" w:hAnsi="Angsana New" w:cs="Angsana New"/>
        </w:rPr>
        <w:t xml:space="preserve">31 </w:t>
      </w:r>
      <w:r w:rsidR="005A7470" w:rsidRPr="007671A3">
        <w:rPr>
          <w:rFonts w:ascii="Angsana New" w:hAnsi="Angsana New" w:cs="Angsana New"/>
          <w:cs/>
        </w:rPr>
        <w:t xml:space="preserve">ธันวาคม </w:t>
      </w:r>
      <w:r w:rsidR="006E68F2">
        <w:rPr>
          <w:rFonts w:ascii="Angsana New" w:hAnsi="Angsana New" w:cs="Angsana New"/>
          <w:cs/>
        </w:rPr>
        <w:t>กลุ่มบริษัท</w:t>
      </w:r>
      <w:r w:rsidRPr="007671A3">
        <w:rPr>
          <w:rFonts w:ascii="Angsana New" w:hAnsi="Angsana New" w:cs="Angsana New"/>
          <w:cs/>
        </w:rPr>
        <w:t>มี</w:t>
      </w:r>
      <w:r w:rsidR="005A7470" w:rsidRPr="007671A3">
        <w:rPr>
          <w:rFonts w:ascii="Angsana New" w:hAnsi="Angsana New" w:cs="Angsana New"/>
          <w:cs/>
        </w:rPr>
        <w:t>ส</w:t>
      </w:r>
      <w:r w:rsidR="00622C2B">
        <w:rPr>
          <w:rFonts w:ascii="Angsana New" w:hAnsi="Angsana New" w:cs="Angsana New"/>
          <w:cs/>
        </w:rPr>
        <w:t>ินทรัพย์และหนี้สินซึ่งมีสกุล</w:t>
      </w:r>
      <w:r w:rsidRPr="007671A3">
        <w:rPr>
          <w:rFonts w:ascii="Angsana New" w:hAnsi="Angsana New" w:cs="Angsana New"/>
          <w:cs/>
        </w:rPr>
        <w:t>ต่างประเทศดังนี้</w:t>
      </w:r>
    </w:p>
    <w:p w14:paraId="4ADB873E" w14:textId="3C4618A1" w:rsidR="00BE34B2" w:rsidRPr="00B41853" w:rsidRDefault="00BE34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142" w:type="dxa"/>
        <w:tblInd w:w="477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2"/>
        <w:gridCol w:w="990"/>
        <w:gridCol w:w="180"/>
        <w:gridCol w:w="1080"/>
        <w:gridCol w:w="270"/>
        <w:gridCol w:w="990"/>
        <w:gridCol w:w="180"/>
        <w:gridCol w:w="1170"/>
        <w:gridCol w:w="180"/>
        <w:gridCol w:w="1080"/>
      </w:tblGrid>
      <w:tr w:rsidR="005B3B34" w:rsidRPr="007671A3" w14:paraId="36CE1055" w14:textId="77777777" w:rsidTr="009B374C">
        <w:trPr>
          <w:cantSplit/>
          <w:tblHeader/>
        </w:trPr>
        <w:tc>
          <w:tcPr>
            <w:tcW w:w="3022" w:type="dxa"/>
            <w:shd w:val="clear" w:color="auto" w:fill="auto"/>
          </w:tcPr>
          <w:p w14:paraId="2DEE764A" w14:textId="71EAF460" w:rsidR="005B3B34" w:rsidRPr="007671A3" w:rsidRDefault="00BE34B2" w:rsidP="00474C81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  <w:r w:rsidRPr="007671A3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990" w:type="dxa"/>
            <w:shd w:val="clear" w:color="auto" w:fill="auto"/>
          </w:tcPr>
          <w:p w14:paraId="303CB373" w14:textId="77777777" w:rsidR="005B3B34" w:rsidRPr="007671A3" w:rsidRDefault="005B3B34" w:rsidP="00474C81">
            <w:pPr>
              <w:outlineLvl w:val="0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3BD0FF5" w14:textId="77777777" w:rsidR="005B3B34" w:rsidRPr="007671A3" w:rsidRDefault="005B3B34" w:rsidP="00474C81">
            <w:pPr>
              <w:outlineLvl w:val="0"/>
              <w:rPr>
                <w:rFonts w:ascii="Angsana New" w:hAnsi="Angsana New"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shd w:val="clear" w:color="auto" w:fill="auto"/>
          </w:tcPr>
          <w:p w14:paraId="2719E0EE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26D6C369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813486C" w14:textId="77777777" w:rsidR="005B3B34" w:rsidRPr="007671A3" w:rsidRDefault="005B3B34" w:rsidP="00474C8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A0AA1" w:rsidRPr="007671A3" w14:paraId="3784C140" w14:textId="77777777" w:rsidTr="009B374C">
        <w:trPr>
          <w:cantSplit/>
          <w:tblHeader/>
        </w:trPr>
        <w:tc>
          <w:tcPr>
            <w:tcW w:w="3022" w:type="dxa"/>
            <w:shd w:val="clear" w:color="auto" w:fill="auto"/>
          </w:tcPr>
          <w:p w14:paraId="1A555018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5EE5992" w14:textId="3F675E8B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3EF205D" w14:textId="7777777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B95FF5" w14:textId="09851D5B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3E6ED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DA3217B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6483FAE" w14:textId="3E77A70C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E6EDD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shd w:val="clear" w:color="auto" w:fill="auto"/>
          </w:tcPr>
          <w:p w14:paraId="6CBFC170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36CCD9E" w14:textId="161CF0A7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 w:rsidR="003E6EDD"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</w:tcPr>
          <w:p w14:paraId="5018D77A" w14:textId="77777777" w:rsidR="008A0AA1" w:rsidRPr="007671A3" w:rsidRDefault="008A0AA1" w:rsidP="008A0AA1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40F3C2F" w14:textId="5C371482" w:rsidR="008A0AA1" w:rsidRPr="007671A3" w:rsidRDefault="008A0AA1" w:rsidP="008A0AA1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30"/>
                <w:szCs w:val="30"/>
                <w:lang w:bidi="th-TH"/>
              </w:rPr>
            </w:pPr>
            <w:r w:rsidRPr="007671A3">
              <w:rPr>
                <w:rFonts w:ascii="Angsana New" w:hAnsi="Angsana New"/>
                <w:sz w:val="30"/>
                <w:szCs w:val="30"/>
                <w:lang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6</w:t>
            </w:r>
            <w:r w:rsidR="003E6EDD">
              <w:rPr>
                <w:rFonts w:ascii="Angsana New" w:hAnsi="Angsana New"/>
                <w:sz w:val="30"/>
                <w:szCs w:val="30"/>
                <w:lang w:bidi="th-TH"/>
              </w:rPr>
              <w:t>1</w:t>
            </w:r>
          </w:p>
        </w:tc>
      </w:tr>
      <w:tr w:rsidR="008A0AA1" w:rsidRPr="007671A3" w14:paraId="7386F921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7AF6767C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C2C62C3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DD5CC73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7E112A0C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7671A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671A3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A0AA1" w:rsidRPr="007671A3" w14:paraId="1DA498A6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1C10610D" w14:textId="1A3448A4" w:rsidR="008A0AA1" w:rsidRPr="007671A3" w:rsidRDefault="008A0AA1" w:rsidP="008A0AA1">
            <w:pPr>
              <w:tabs>
                <w:tab w:val="clear" w:pos="227"/>
                <w:tab w:val="left" w:pos="22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ดอลลาร์ออสเตรเลีย</w:t>
            </w:r>
          </w:p>
        </w:tc>
        <w:tc>
          <w:tcPr>
            <w:tcW w:w="990" w:type="dxa"/>
            <w:shd w:val="clear" w:color="auto" w:fill="auto"/>
          </w:tcPr>
          <w:p w14:paraId="3B67DF27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AE8B42F" w14:textId="77777777" w:rsidR="008A0AA1" w:rsidRPr="007671A3" w:rsidRDefault="008A0AA1" w:rsidP="008A0AA1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6C5540D2" w14:textId="77777777" w:rsidR="008A0AA1" w:rsidRPr="007671A3" w:rsidRDefault="008A0AA1" w:rsidP="008A0AA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3E6EDD" w:rsidRPr="007671A3" w14:paraId="549F69E2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4E80E28F" w14:textId="77777777" w:rsidR="003E6EDD" w:rsidRPr="007671A3" w:rsidRDefault="003E6EDD" w:rsidP="003E6E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990" w:type="dxa"/>
            <w:shd w:val="clear" w:color="auto" w:fill="auto"/>
          </w:tcPr>
          <w:p w14:paraId="41806203" w14:textId="528A3EDC" w:rsidR="003E6EDD" w:rsidRPr="007671A3" w:rsidRDefault="003E6EDD" w:rsidP="003E6ED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3CF3AA" w14:textId="77777777" w:rsidR="003E6EDD" w:rsidRPr="007671A3" w:rsidRDefault="003E6EDD" w:rsidP="003E6E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E5CB426" w14:textId="4F1CC0A2" w:rsidR="003E6EDD" w:rsidRPr="007671A3" w:rsidRDefault="003E6EDD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77E528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639EF0B8" w14:textId="2AB75397" w:rsidR="003E6EDD" w:rsidRPr="007671A3" w:rsidRDefault="003E6EDD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24,131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859DBB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800F570" w14:textId="5FE3FA8F" w:rsidR="003E6EDD" w:rsidRPr="007671A3" w:rsidRDefault="003E6EDD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D48FBE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09B65DC" w14:textId="3F36F584" w:rsidR="003E6EDD" w:rsidRPr="007671A3" w:rsidRDefault="003E6EDD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24,131</w:t>
            </w:r>
          </w:p>
        </w:tc>
      </w:tr>
      <w:tr w:rsidR="003E6EDD" w:rsidRPr="007671A3" w14:paraId="6EB83792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022AAA61" w14:textId="4BF65824" w:rsidR="00B41853" w:rsidRPr="007671A3" w:rsidRDefault="00B41853" w:rsidP="003E6EDD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9D6F9B2" w14:textId="77777777" w:rsidR="003E6EDD" w:rsidRPr="007671A3" w:rsidRDefault="003E6EDD" w:rsidP="003E6ED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735ECD3" w14:textId="77777777" w:rsidR="003E6EDD" w:rsidRPr="007671A3" w:rsidRDefault="003E6EDD" w:rsidP="003E6E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ACB05E3" w14:textId="77777777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ADA7E3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360E81D0" w14:textId="77777777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6D3F0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664D940C" w14:textId="77777777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93585D9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55CA87B" w14:textId="77777777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E6EDD" w:rsidRPr="007671A3" w14:paraId="7B24129F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699435D9" w14:textId="12271CA1" w:rsidR="003E6EDD" w:rsidRPr="007671A3" w:rsidRDefault="003E6EDD" w:rsidP="003E6E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ยูโร</w:t>
            </w:r>
          </w:p>
        </w:tc>
        <w:tc>
          <w:tcPr>
            <w:tcW w:w="990" w:type="dxa"/>
            <w:shd w:val="clear" w:color="auto" w:fill="auto"/>
          </w:tcPr>
          <w:p w14:paraId="75E2BA91" w14:textId="77777777" w:rsidR="003E6EDD" w:rsidRPr="007671A3" w:rsidRDefault="003E6EDD" w:rsidP="003E6E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61C4CBB" w14:textId="77777777" w:rsidR="003E6EDD" w:rsidRPr="007671A3" w:rsidRDefault="003E6EDD" w:rsidP="003E6EDD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56B865BE" w14:textId="77777777" w:rsidR="003E6EDD" w:rsidRPr="007671A3" w:rsidRDefault="003E6EDD" w:rsidP="003E6E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30"/>
                <w:szCs w:val="30"/>
                <w:rtl/>
                <w:cs/>
              </w:rPr>
            </w:pPr>
          </w:p>
        </w:tc>
      </w:tr>
      <w:tr w:rsidR="003E6EDD" w:rsidRPr="007671A3" w14:paraId="0AD6596D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31EB4D7B" w14:textId="77777777" w:rsidR="003E6EDD" w:rsidRPr="007671A3" w:rsidRDefault="003E6EDD" w:rsidP="003E6E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990" w:type="dxa"/>
            <w:shd w:val="clear" w:color="auto" w:fill="auto"/>
          </w:tcPr>
          <w:p w14:paraId="2B083AEE" w14:textId="03204C89" w:rsidR="003E6EDD" w:rsidRPr="007671A3" w:rsidRDefault="003E6EDD" w:rsidP="003E6ED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5C98EBB" w14:textId="77777777" w:rsidR="003E6EDD" w:rsidRPr="007671A3" w:rsidRDefault="003E6EDD" w:rsidP="003E6E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07586B5" w14:textId="15C49AD0" w:rsidR="003E6EDD" w:rsidRPr="007671A3" w:rsidRDefault="00B41853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BDA173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0E78E7F" w14:textId="2055D13E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(10,347)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2702F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1BA690F2" w14:textId="54E5F5FA" w:rsidR="003E6EDD" w:rsidRPr="007671A3" w:rsidRDefault="00B41853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(8,550)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134D88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924E65" w14:textId="74A6C22E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(10,347)</w:t>
            </w:r>
          </w:p>
        </w:tc>
      </w:tr>
      <w:tr w:rsidR="003E6EDD" w:rsidRPr="007671A3" w14:paraId="1D09EF61" w14:textId="77777777" w:rsidTr="009B374C">
        <w:trPr>
          <w:cantSplit/>
        </w:trPr>
        <w:tc>
          <w:tcPr>
            <w:tcW w:w="3022" w:type="dxa"/>
            <w:shd w:val="clear" w:color="auto" w:fill="auto"/>
          </w:tcPr>
          <w:p w14:paraId="5C31712E" w14:textId="213C4061" w:rsidR="003E6EDD" w:rsidRPr="007671A3" w:rsidRDefault="003E6EDD" w:rsidP="003E6EDD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7671A3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</w:p>
        </w:tc>
        <w:tc>
          <w:tcPr>
            <w:tcW w:w="990" w:type="dxa"/>
            <w:shd w:val="clear" w:color="auto" w:fill="auto"/>
          </w:tcPr>
          <w:p w14:paraId="6FCFCF98" w14:textId="64CCE449" w:rsidR="003E6EDD" w:rsidRPr="007671A3" w:rsidRDefault="003E6EDD" w:rsidP="003E6ED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25BEAEA" w14:textId="77777777" w:rsidR="003E6EDD" w:rsidRPr="007671A3" w:rsidRDefault="003E6EDD" w:rsidP="003E6E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B4FCDAD" w14:textId="13D336AA" w:rsidR="003E6EDD" w:rsidRPr="007671A3" w:rsidRDefault="003E6EDD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92484D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ECA5E3" w14:textId="651B5D45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A4CF4D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BB1B502" w14:textId="153B0C96" w:rsidR="003E6EDD" w:rsidRPr="007671A3" w:rsidRDefault="003E6EDD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8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B79E71E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EA43820" w14:textId="566FF3EE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(201)</w:t>
            </w:r>
          </w:p>
        </w:tc>
      </w:tr>
      <w:tr w:rsidR="003E6EDD" w:rsidRPr="007671A3" w14:paraId="716CF3F3" w14:textId="77777777" w:rsidTr="002C559B">
        <w:trPr>
          <w:cantSplit/>
        </w:trPr>
        <w:tc>
          <w:tcPr>
            <w:tcW w:w="3022" w:type="dxa"/>
            <w:shd w:val="clear" w:color="auto" w:fill="auto"/>
          </w:tcPr>
          <w:p w14:paraId="21312838" w14:textId="77777777" w:rsidR="003E6EDD" w:rsidRPr="007671A3" w:rsidRDefault="003E6EDD" w:rsidP="003E6EDD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</w:p>
          <w:p w14:paraId="75E0A6DC" w14:textId="77777777" w:rsidR="003E6EDD" w:rsidRPr="007671A3" w:rsidRDefault="003E6EDD" w:rsidP="00F46FBD">
            <w:pPr>
              <w:tabs>
                <w:tab w:val="clear" w:pos="227"/>
                <w:tab w:val="clear" w:pos="454"/>
                <w:tab w:val="left" w:pos="1516"/>
              </w:tabs>
              <w:spacing w:line="240" w:lineRule="auto"/>
              <w:ind w:left="16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671A3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990" w:type="dxa"/>
            <w:shd w:val="clear" w:color="auto" w:fill="auto"/>
          </w:tcPr>
          <w:p w14:paraId="466E40CE" w14:textId="77777777" w:rsidR="003E6EDD" w:rsidRPr="007671A3" w:rsidRDefault="003E6EDD" w:rsidP="003E6EDD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0EB8F47B" w14:textId="77777777" w:rsidR="003E6EDD" w:rsidRPr="007671A3" w:rsidRDefault="003E6EDD" w:rsidP="003E6EDD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535BD4" w14:textId="1E179C79" w:rsidR="003E6EDD" w:rsidRPr="00B41853" w:rsidRDefault="00B41853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853">
              <w:rPr>
                <w:rFonts w:ascii="Angsana New" w:hAnsi="Angsana New"/>
                <w:b/>
                <w:bCs/>
                <w:sz w:val="30"/>
                <w:szCs w:val="30"/>
              </w:rPr>
              <w:t>(8,550)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F6B39F" w14:textId="77777777" w:rsidR="003E6EDD" w:rsidRPr="00B4185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70967A" w14:textId="61E8D103" w:rsidR="003E6EDD" w:rsidRPr="00B4185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853">
              <w:rPr>
                <w:rFonts w:ascii="Angsana New" w:hAnsi="Angsana New"/>
                <w:b/>
                <w:bCs/>
                <w:sz w:val="30"/>
                <w:szCs w:val="30"/>
              </w:rPr>
              <w:t>13,583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49B85D" w14:textId="77777777" w:rsidR="003E6EDD" w:rsidRPr="00B4185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55EC7D" w14:textId="2DD570E7" w:rsidR="003E6EDD" w:rsidRPr="00B41853" w:rsidRDefault="00B41853" w:rsidP="00B41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41853">
              <w:rPr>
                <w:rFonts w:ascii="Angsana New" w:hAnsi="Angsana New"/>
                <w:b/>
                <w:bCs/>
                <w:sz w:val="30"/>
                <w:szCs w:val="30"/>
              </w:rPr>
              <w:t>(8,550)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5E69AC" w14:textId="77777777" w:rsidR="003E6EDD" w:rsidRPr="007671A3" w:rsidRDefault="003E6EDD" w:rsidP="003E6EDD">
            <w:pPr>
              <w:pStyle w:val="acctfourfigures"/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49707B" w14:textId="0288A489" w:rsidR="003E6EDD" w:rsidRPr="007671A3" w:rsidRDefault="003E6EDD" w:rsidP="003E6E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13,583</w:t>
            </w:r>
          </w:p>
        </w:tc>
      </w:tr>
    </w:tbl>
    <w:p w14:paraId="305EDDAE" w14:textId="77777777" w:rsidR="00B41853" w:rsidRPr="007671A3" w:rsidRDefault="00B41853" w:rsidP="00B41853">
      <w:pPr>
        <w:tabs>
          <w:tab w:val="left" w:pos="540"/>
          <w:tab w:val="left" w:pos="1080"/>
          <w:tab w:val="left" w:pos="9504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B1160D5" w14:textId="77777777" w:rsidR="00E81C4A" w:rsidRPr="008357A6" w:rsidRDefault="00E81C4A" w:rsidP="00E8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8357A6">
        <w:rPr>
          <w:rFonts w:ascii="Angsana New" w:hAnsi="Angsana New"/>
          <w:i/>
          <w:iCs/>
          <w:sz w:val="30"/>
          <w:szCs w:val="30"/>
          <w:cs/>
        </w:rPr>
        <w:t>มูลค่ายุติธรรมของสินทรัพย์และหนี้สินทางการเงิน</w:t>
      </w:r>
      <w:r w:rsidRPr="008357A6">
        <w:rPr>
          <w:rFonts w:ascii="Angsana New" w:hAnsi="Angsana New"/>
          <w:i/>
          <w:iCs/>
          <w:sz w:val="30"/>
          <w:szCs w:val="30"/>
        </w:rPr>
        <w:t xml:space="preserve"> </w:t>
      </w:r>
      <w:r w:rsidRPr="008357A6">
        <w:rPr>
          <w:rFonts w:ascii="Angsana New" w:hAnsi="Angsana New" w:hint="cs"/>
          <w:i/>
          <w:iCs/>
          <w:sz w:val="30"/>
          <w:szCs w:val="30"/>
          <w:cs/>
        </w:rPr>
        <w:t xml:space="preserve">  </w:t>
      </w:r>
    </w:p>
    <w:p w14:paraId="04BC89CC" w14:textId="77777777" w:rsidR="00E81C4A" w:rsidRPr="00AF78CA" w:rsidRDefault="00E81C4A" w:rsidP="00E81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05C1A0F8" w14:textId="238F0D1F" w:rsidR="006D6CBD" w:rsidRDefault="002431B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  <w:r w:rsidRPr="007671A3">
        <w:rPr>
          <w:rFonts w:ascii="Angsana New" w:hAnsi="Angsana New"/>
          <w:sz w:val="30"/>
          <w:szCs w:val="30"/>
          <w:cs/>
        </w:rPr>
        <w:t>เนื่องจากสินทรัพย์และหนี้สินทางการเงินส่วนใหญ่จัดอยู่ในประเภทระยะสั้น และเงินกู้ยืมมีอัตราดอกเบี้ยใกล้เคียง</w:t>
      </w:r>
      <w:r w:rsidRPr="00F0672A">
        <w:rPr>
          <w:rFonts w:ascii="Angsana New" w:hAnsi="Angsana New"/>
          <w:spacing w:val="2"/>
          <w:sz w:val="30"/>
          <w:szCs w:val="30"/>
          <w:cs/>
        </w:rPr>
        <w:t>กับอัตราดอกเบี้ยในตลาด ฝ่ายบริหารของ</w:t>
      </w:r>
      <w:r w:rsidR="006E68F2" w:rsidRPr="00F0672A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F0672A">
        <w:rPr>
          <w:rFonts w:ascii="Angsana New" w:hAnsi="Angsana New"/>
          <w:spacing w:val="2"/>
          <w:sz w:val="30"/>
          <w:szCs w:val="30"/>
          <w:cs/>
        </w:rPr>
        <w:t xml:space="preserve">เชื่อว่า ณ วันที่ </w:t>
      </w:r>
      <w:r w:rsidRPr="00F0672A">
        <w:rPr>
          <w:rFonts w:ascii="Angsana New" w:hAnsi="Angsana New"/>
          <w:spacing w:val="2"/>
          <w:sz w:val="30"/>
          <w:szCs w:val="30"/>
        </w:rPr>
        <w:t>31</w:t>
      </w:r>
      <w:r w:rsidRPr="00F0672A">
        <w:rPr>
          <w:rFonts w:ascii="Angsana New" w:hAnsi="Angsana New" w:hint="cs"/>
          <w:spacing w:val="2"/>
          <w:sz w:val="30"/>
          <w:szCs w:val="30"/>
          <w:cs/>
        </w:rPr>
        <w:t xml:space="preserve"> ธันวาคม </w:t>
      </w:r>
      <w:r w:rsidR="00FE17BD" w:rsidRPr="00F0672A">
        <w:rPr>
          <w:rFonts w:ascii="Angsana New" w:hAnsi="Angsana New"/>
          <w:spacing w:val="2"/>
          <w:sz w:val="30"/>
          <w:szCs w:val="30"/>
        </w:rPr>
        <w:t>256</w:t>
      </w:r>
      <w:r w:rsidR="00A47876" w:rsidRPr="00F0672A">
        <w:rPr>
          <w:rFonts w:ascii="Angsana New" w:hAnsi="Angsana New"/>
          <w:spacing w:val="2"/>
          <w:sz w:val="30"/>
          <w:szCs w:val="30"/>
        </w:rPr>
        <w:t>2</w:t>
      </w:r>
      <w:r w:rsidRPr="00F0672A">
        <w:rPr>
          <w:rFonts w:ascii="Angsana New" w:hAnsi="Angsana New" w:hint="cs"/>
          <w:spacing w:val="2"/>
          <w:sz w:val="30"/>
          <w:szCs w:val="30"/>
          <w:cs/>
        </w:rPr>
        <w:t xml:space="preserve"> และ </w:t>
      </w:r>
      <w:r w:rsidR="00FE17BD" w:rsidRPr="00F0672A">
        <w:rPr>
          <w:rFonts w:ascii="Angsana New" w:hAnsi="Angsana New"/>
          <w:spacing w:val="2"/>
          <w:sz w:val="30"/>
          <w:szCs w:val="30"/>
        </w:rPr>
        <w:t>256</w:t>
      </w:r>
      <w:r w:rsidR="00A47876" w:rsidRPr="00F0672A">
        <w:rPr>
          <w:rFonts w:ascii="Angsana New" w:hAnsi="Angsana New"/>
          <w:spacing w:val="2"/>
          <w:sz w:val="30"/>
          <w:szCs w:val="30"/>
        </w:rPr>
        <w:t>1</w:t>
      </w:r>
      <w:r w:rsidRPr="00F0672A">
        <w:rPr>
          <w:rFonts w:ascii="Angsana New" w:hAnsi="Angsana New" w:hint="cs"/>
          <w:spacing w:val="2"/>
          <w:sz w:val="30"/>
          <w:szCs w:val="30"/>
          <w:cs/>
        </w:rPr>
        <w:t xml:space="preserve"> มูลค่าตามบัญชีของ</w:t>
      </w:r>
      <w:r w:rsidRPr="007671A3">
        <w:rPr>
          <w:rFonts w:ascii="Angsana New" w:hAnsi="Angsana New" w:hint="cs"/>
          <w:sz w:val="30"/>
          <w:szCs w:val="30"/>
          <w:cs/>
        </w:rPr>
        <w:t>เครื่องมือทางการเงินของ</w:t>
      </w:r>
      <w:r w:rsidR="006E68F2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671A3">
        <w:rPr>
          <w:rFonts w:ascii="Angsana New" w:hAnsi="Angsana New" w:hint="cs"/>
          <w:sz w:val="30"/>
          <w:szCs w:val="30"/>
          <w:cs/>
        </w:rPr>
        <w:t>ไม่แตกต่างไปจากมูลค่ายุติธรรมอย่างมีสาระสำคัญ</w:t>
      </w:r>
    </w:p>
    <w:p w14:paraId="41F72944" w14:textId="41F6E8B9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384AE4F0" w14:textId="2C3D9BF6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5294FEDD" w14:textId="39023D9A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26020434" w14:textId="36680EC4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510B40CE" w14:textId="37C2033E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29032449" w14:textId="7893D849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5ADD6B91" w14:textId="7B748E09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4179F2D8" w14:textId="7E6620CE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2F0584F5" w14:textId="01CA8A3E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52261AD4" w14:textId="77777777" w:rsidR="008A215D" w:rsidRDefault="008A215D" w:rsidP="00F067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 w:right="-25"/>
        <w:jc w:val="thaiDistribute"/>
        <w:rPr>
          <w:rFonts w:ascii="Angsana New" w:hAnsi="Angsana New"/>
          <w:sz w:val="30"/>
          <w:szCs w:val="30"/>
        </w:rPr>
      </w:pPr>
    </w:p>
    <w:p w14:paraId="64602967" w14:textId="77777777" w:rsidR="00B41853" w:rsidRPr="00AF78CA" w:rsidRDefault="00B41853" w:rsidP="00B418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12"/>
          <w:szCs w:val="12"/>
        </w:rPr>
      </w:pPr>
    </w:p>
    <w:p w14:paraId="64FD8B7B" w14:textId="7123A32C" w:rsidR="005B3B34" w:rsidRDefault="00AA0914" w:rsidP="00A2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>
        <w:rPr>
          <w:rFonts w:ascii="Angsana New" w:hAnsi="Angsana New"/>
          <w:b/>
          <w:bCs/>
          <w:color w:val="000000"/>
          <w:sz w:val="30"/>
          <w:szCs w:val="30"/>
        </w:rPr>
        <w:lastRenderedPageBreak/>
        <w:t>30</w:t>
      </w:r>
      <w:r w:rsidR="001054C3" w:rsidRPr="007671A3">
        <w:rPr>
          <w:rFonts w:ascii="Angsana New" w:hAnsi="Angsana New"/>
          <w:b/>
          <w:bCs/>
          <w:color w:val="000000"/>
          <w:sz w:val="30"/>
          <w:szCs w:val="30"/>
        </w:rPr>
        <w:tab/>
      </w:r>
      <w:r w:rsidR="00215983" w:rsidRPr="007671A3">
        <w:rPr>
          <w:rFonts w:ascii="Angsana New" w:hAnsi="Angsana New"/>
          <w:b/>
          <w:bCs/>
          <w:color w:val="000000"/>
          <w:sz w:val="30"/>
          <w:szCs w:val="30"/>
          <w:cs/>
        </w:rPr>
        <w:t>ภาระผูกพันและหนี้สินที่อาจเกิดขึ้น</w:t>
      </w:r>
    </w:p>
    <w:p w14:paraId="623C5011" w14:textId="77777777" w:rsidR="00016AFF" w:rsidRPr="00AF78CA" w:rsidRDefault="00016AFF" w:rsidP="00A214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color w:val="000000"/>
          <w:sz w:val="12"/>
          <w:szCs w:val="12"/>
        </w:rPr>
      </w:pPr>
    </w:p>
    <w:p w14:paraId="69EAD5D2" w14:textId="77777777" w:rsidR="004437D6" w:rsidRDefault="004437D6" w:rsidP="00681D3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  </w:t>
      </w:r>
      <w:r>
        <w:rPr>
          <w:rFonts w:ascii="Angsana New" w:hAnsi="Angsana New"/>
          <w:sz w:val="30"/>
          <w:szCs w:val="30"/>
          <w:cs/>
        </w:rPr>
        <w:t>ภาระผูกพัน</w:t>
      </w:r>
    </w:p>
    <w:p w14:paraId="7119B9A5" w14:textId="77777777" w:rsidR="004437D6" w:rsidRPr="00AF78CA" w:rsidRDefault="004437D6" w:rsidP="004437D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line="240" w:lineRule="auto"/>
        <w:ind w:left="900"/>
        <w:jc w:val="thaiDistribute"/>
        <w:rPr>
          <w:rFonts w:ascii="Angsana New" w:hAnsi="Angsana New"/>
          <w:sz w:val="16"/>
          <w:szCs w:val="16"/>
        </w:rPr>
      </w:pPr>
    </w:p>
    <w:tbl>
      <w:tblPr>
        <w:tblW w:w="8829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72"/>
        <w:gridCol w:w="1179"/>
        <w:gridCol w:w="236"/>
        <w:gridCol w:w="1159"/>
        <w:gridCol w:w="236"/>
        <w:gridCol w:w="1069"/>
        <w:gridCol w:w="236"/>
        <w:gridCol w:w="1042"/>
      </w:tblGrid>
      <w:tr w:rsidR="004437D6" w14:paraId="34A08C11" w14:textId="77777777" w:rsidTr="0064505B">
        <w:tc>
          <w:tcPr>
            <w:tcW w:w="3672" w:type="dxa"/>
          </w:tcPr>
          <w:p w14:paraId="02F3DF6A" w14:textId="77777777" w:rsidR="004437D6" w:rsidRDefault="004437D6" w:rsidP="0064505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574" w:type="dxa"/>
            <w:gridSpan w:val="3"/>
          </w:tcPr>
          <w:p w14:paraId="60CE8B58" w14:textId="77777777" w:rsidR="004437D6" w:rsidRDefault="004437D6" w:rsidP="0064505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EC4A4C1" w14:textId="77777777" w:rsidR="004437D6" w:rsidRDefault="004437D6" w:rsidP="0064505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7" w:type="dxa"/>
            <w:gridSpan w:val="3"/>
          </w:tcPr>
          <w:p w14:paraId="08F185A4" w14:textId="77777777" w:rsidR="004437D6" w:rsidRDefault="004437D6" w:rsidP="0064505B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437D6" w14:paraId="486076BA" w14:textId="77777777" w:rsidTr="0064505B">
        <w:tc>
          <w:tcPr>
            <w:tcW w:w="3672" w:type="dxa"/>
          </w:tcPr>
          <w:p w14:paraId="2D0F5199" w14:textId="77777777" w:rsidR="004437D6" w:rsidRDefault="004437D6" w:rsidP="0064505B">
            <w:pPr>
              <w:spacing w:line="240" w:lineRule="auto"/>
              <w:ind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3FBA249D" w14:textId="4A02A048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71A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31B7732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FB8A30A" w14:textId="5F05D802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71AE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953835C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73E33A42" w14:textId="798470D9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71AE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6F3EEE02" w14:textId="77777777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3DC2A1" w14:textId="7CF8A0E4" w:rsidR="004437D6" w:rsidRDefault="004437D6" w:rsidP="006450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95" w:right="-8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F71AEF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4437D6" w14:paraId="55B727BA" w14:textId="77777777" w:rsidTr="0064505B">
        <w:trPr>
          <w:trHeight w:val="247"/>
        </w:trPr>
        <w:tc>
          <w:tcPr>
            <w:tcW w:w="3672" w:type="dxa"/>
          </w:tcPr>
          <w:p w14:paraId="37B7880D" w14:textId="77777777" w:rsidR="004437D6" w:rsidRDefault="004437D6" w:rsidP="0064505B">
            <w:pPr>
              <w:tabs>
                <w:tab w:val="left" w:pos="720"/>
              </w:tabs>
              <w:spacing w:line="240" w:lineRule="auto"/>
              <w:ind w:left="72" w:right="-10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157" w:type="dxa"/>
            <w:gridSpan w:val="7"/>
          </w:tcPr>
          <w:p w14:paraId="16EB2355" w14:textId="77777777" w:rsidR="004437D6" w:rsidRDefault="004437D6" w:rsidP="0064505B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4437D6" w14:paraId="698812CB" w14:textId="77777777" w:rsidTr="0064505B">
        <w:trPr>
          <w:trHeight w:hRule="exact" w:val="420"/>
        </w:trPr>
        <w:tc>
          <w:tcPr>
            <w:tcW w:w="3672" w:type="dxa"/>
          </w:tcPr>
          <w:p w14:paraId="6E7BFF15" w14:textId="77777777" w:rsidR="004437D6" w:rsidRDefault="004437D6" w:rsidP="004437D6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79" w:type="dxa"/>
          </w:tcPr>
          <w:p w14:paraId="25F5B3C7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FEA98A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159" w:type="dxa"/>
          </w:tcPr>
          <w:p w14:paraId="0DBB0195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385A90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EF7314F" w14:textId="77777777" w:rsidR="004437D6" w:rsidRDefault="004437D6" w:rsidP="0064505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</w:tcPr>
          <w:p w14:paraId="2C2B8C3A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42" w:type="dxa"/>
          </w:tcPr>
          <w:p w14:paraId="1DAF4F76" w14:textId="77777777" w:rsidR="004437D6" w:rsidRDefault="004437D6" w:rsidP="0064505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437D6" w14:paraId="4A74AFD9" w14:textId="77777777" w:rsidTr="0064505B">
        <w:trPr>
          <w:trHeight w:hRule="exact" w:val="420"/>
        </w:trPr>
        <w:tc>
          <w:tcPr>
            <w:tcW w:w="3672" w:type="dxa"/>
          </w:tcPr>
          <w:p w14:paraId="2445E70A" w14:textId="77777777" w:rsidR="004437D6" w:rsidRDefault="004437D6" w:rsidP="0064505B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179" w:type="dxa"/>
          </w:tcPr>
          <w:p w14:paraId="28BD36B0" w14:textId="77777777" w:rsidR="004437D6" w:rsidRDefault="004437D6" w:rsidP="0064505B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7BF6C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EA788FF" w14:textId="77777777" w:rsidR="004437D6" w:rsidRDefault="004437D6" w:rsidP="0064505B">
            <w:pPr>
              <w:pStyle w:val="Heading5"/>
              <w:tabs>
                <w:tab w:val="decimal" w:pos="819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3F74BB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696DF875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18821" w14:textId="77777777" w:rsidR="004437D6" w:rsidRDefault="004437D6" w:rsidP="0064505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79303BD7" w14:textId="77777777" w:rsidR="004437D6" w:rsidRDefault="004437D6" w:rsidP="006450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203" w14:paraId="2E48CD22" w14:textId="77777777" w:rsidTr="0064505B">
        <w:trPr>
          <w:trHeight w:hRule="exact" w:val="420"/>
        </w:trPr>
        <w:tc>
          <w:tcPr>
            <w:tcW w:w="3672" w:type="dxa"/>
          </w:tcPr>
          <w:p w14:paraId="798B04B3" w14:textId="77777777" w:rsidR="00F04203" w:rsidRDefault="00F04203" w:rsidP="00F042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ที่ดิน อาคารและสิ่งปลูกสร้างอื่น</w:t>
            </w:r>
          </w:p>
        </w:tc>
        <w:tc>
          <w:tcPr>
            <w:tcW w:w="1179" w:type="dxa"/>
          </w:tcPr>
          <w:p w14:paraId="6540444E" w14:textId="69E2D3BB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6D895926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92DE776" w14:textId="081C5922" w:rsidR="00F04203" w:rsidRDefault="00F04203" w:rsidP="00AF78CA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1,414</w:t>
            </w:r>
          </w:p>
        </w:tc>
        <w:tc>
          <w:tcPr>
            <w:tcW w:w="236" w:type="dxa"/>
          </w:tcPr>
          <w:p w14:paraId="01158000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30DC2338" w14:textId="45EDF617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  <w:tc>
          <w:tcPr>
            <w:tcW w:w="236" w:type="dxa"/>
          </w:tcPr>
          <w:p w14:paraId="083FDD10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151052E5" w14:textId="2D4D45B6" w:rsidR="00F04203" w:rsidRDefault="00F04203" w:rsidP="00AF78CA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1,393</w:t>
            </w:r>
          </w:p>
        </w:tc>
      </w:tr>
      <w:tr w:rsidR="00F04203" w14:paraId="1C0B1DE0" w14:textId="77777777" w:rsidTr="0064505B">
        <w:trPr>
          <w:trHeight w:hRule="exact" w:val="420"/>
        </w:trPr>
        <w:tc>
          <w:tcPr>
            <w:tcW w:w="3672" w:type="dxa"/>
          </w:tcPr>
          <w:p w14:paraId="39F25A72" w14:textId="77777777" w:rsidR="00F04203" w:rsidRDefault="00F04203" w:rsidP="00F0420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9" w:type="dxa"/>
          </w:tcPr>
          <w:p w14:paraId="21849561" w14:textId="7A58AC3B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17,656</w:t>
            </w:r>
          </w:p>
        </w:tc>
        <w:tc>
          <w:tcPr>
            <w:tcW w:w="236" w:type="dxa"/>
          </w:tcPr>
          <w:p w14:paraId="766370D1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FEC062C" w14:textId="4A48B955" w:rsidR="00F04203" w:rsidRPr="00852A73" w:rsidRDefault="00F04203" w:rsidP="00F04203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  <w:tc>
          <w:tcPr>
            <w:tcW w:w="236" w:type="dxa"/>
          </w:tcPr>
          <w:p w14:paraId="7CB5B6C0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6230CBC0" w14:textId="7C8C1E42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13,911</w:t>
            </w:r>
          </w:p>
        </w:tc>
        <w:tc>
          <w:tcPr>
            <w:tcW w:w="236" w:type="dxa"/>
          </w:tcPr>
          <w:p w14:paraId="05056317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3AB710C5" w14:textId="05AA7C4D" w:rsidR="00F04203" w:rsidRPr="00852A73" w:rsidRDefault="00F04203" w:rsidP="00F04203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3,928</w:t>
            </w:r>
          </w:p>
        </w:tc>
      </w:tr>
      <w:tr w:rsidR="00F04203" w14:paraId="51246C26" w14:textId="77777777" w:rsidTr="0064505B">
        <w:trPr>
          <w:trHeight w:hRule="exact" w:val="420"/>
        </w:trPr>
        <w:tc>
          <w:tcPr>
            <w:tcW w:w="3672" w:type="dxa"/>
          </w:tcPr>
          <w:p w14:paraId="1E86A740" w14:textId="60FC2C84" w:rsidR="00F04203" w:rsidRDefault="00F04203" w:rsidP="00F0420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9" w:type="dxa"/>
          </w:tcPr>
          <w:p w14:paraId="2ECAF427" w14:textId="0C2641DC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36" w:type="dxa"/>
          </w:tcPr>
          <w:p w14:paraId="3B0554F5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56991E35" w14:textId="481E9DC5" w:rsidR="00F04203" w:rsidRPr="00852A73" w:rsidRDefault="00F04203" w:rsidP="00F04203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  <w:tc>
          <w:tcPr>
            <w:tcW w:w="236" w:type="dxa"/>
          </w:tcPr>
          <w:p w14:paraId="4B28C3F9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880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75F316CC" w14:textId="5D0913D2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266</w:t>
            </w:r>
          </w:p>
        </w:tc>
        <w:tc>
          <w:tcPr>
            <w:tcW w:w="236" w:type="dxa"/>
          </w:tcPr>
          <w:p w14:paraId="09BE8D2B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880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6E3A643D" w14:textId="605BD2B5" w:rsidR="00F04203" w:rsidRPr="00852A73" w:rsidRDefault="00F04203" w:rsidP="00F04203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F1710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217</w:t>
            </w:r>
          </w:p>
        </w:tc>
      </w:tr>
      <w:tr w:rsidR="00F71AEF" w14:paraId="775E2A5E" w14:textId="77777777" w:rsidTr="0064505B">
        <w:trPr>
          <w:trHeight w:hRule="exact" w:val="420"/>
        </w:trPr>
        <w:tc>
          <w:tcPr>
            <w:tcW w:w="3672" w:type="dxa"/>
          </w:tcPr>
          <w:p w14:paraId="7185D8B6" w14:textId="77777777" w:rsidR="00F71AEF" w:rsidRDefault="00F71AEF" w:rsidP="00F71AEF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D7C31E" w14:textId="41C898CA" w:rsidR="00F71AEF" w:rsidRP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8CA">
              <w:rPr>
                <w:rFonts w:ascii="Angsana New" w:hAnsi="Angsana New"/>
                <w:b/>
                <w:bCs/>
                <w:sz w:val="30"/>
                <w:szCs w:val="30"/>
              </w:rPr>
              <w:t>18,107</w:t>
            </w:r>
          </w:p>
        </w:tc>
        <w:tc>
          <w:tcPr>
            <w:tcW w:w="236" w:type="dxa"/>
          </w:tcPr>
          <w:p w14:paraId="0E651943" w14:textId="77777777" w:rsidR="00F71AEF" w:rsidRPr="00AF78CA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5786DE21" w14:textId="1F5F5D09" w:rsidR="00F71AEF" w:rsidRPr="00AF78CA" w:rsidRDefault="00F71AEF" w:rsidP="00F71AEF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78CA">
              <w:rPr>
                <w:rFonts w:ascii="Angsana New" w:hAnsi="Angsana New" w:cs="Angsana New"/>
                <w:sz w:val="30"/>
                <w:szCs w:val="30"/>
              </w:rPr>
              <w:t>5,559</w:t>
            </w:r>
          </w:p>
        </w:tc>
        <w:tc>
          <w:tcPr>
            <w:tcW w:w="236" w:type="dxa"/>
          </w:tcPr>
          <w:p w14:paraId="6C047A11" w14:textId="77777777" w:rsidR="00F71AEF" w:rsidRPr="00AF78CA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2CBD577" w14:textId="2C23DCDD" w:rsidR="00F71AEF" w:rsidRP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8CA">
              <w:rPr>
                <w:rFonts w:ascii="Angsana New" w:hAnsi="Angsana New"/>
                <w:b/>
                <w:bCs/>
                <w:sz w:val="30"/>
                <w:szCs w:val="30"/>
              </w:rPr>
              <w:t>14,362</w:t>
            </w:r>
          </w:p>
        </w:tc>
        <w:tc>
          <w:tcPr>
            <w:tcW w:w="236" w:type="dxa"/>
          </w:tcPr>
          <w:p w14:paraId="60C8F04C" w14:textId="77777777" w:rsidR="00F71AEF" w:rsidRPr="00AF78CA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7B78B0D" w14:textId="08EBE272" w:rsidR="00F71AEF" w:rsidRPr="00AF78CA" w:rsidRDefault="00F71AEF" w:rsidP="00F71AEF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78CA">
              <w:rPr>
                <w:rFonts w:ascii="Angsana New" w:hAnsi="Angsana New" w:cs="Angsana New"/>
                <w:sz w:val="30"/>
                <w:szCs w:val="30"/>
              </w:rPr>
              <w:t>5,538</w:t>
            </w:r>
          </w:p>
        </w:tc>
      </w:tr>
      <w:tr w:rsidR="00C9524B" w14:paraId="28005ED6" w14:textId="77777777" w:rsidTr="0064505B">
        <w:trPr>
          <w:trHeight w:hRule="exact" w:val="420"/>
        </w:trPr>
        <w:tc>
          <w:tcPr>
            <w:tcW w:w="3672" w:type="dxa"/>
          </w:tcPr>
          <w:p w14:paraId="728C3E46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9" w:type="dxa"/>
          </w:tcPr>
          <w:p w14:paraId="093DF373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8B14B89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4AB888F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A29BD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0420C76" w14:textId="77777777" w:rsidR="00C9524B" w:rsidRDefault="00C9524B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0E4AD90" w14:textId="77777777" w:rsidR="00C9524B" w:rsidRDefault="00C9524B" w:rsidP="00C9524B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FE3249C" w14:textId="77777777" w:rsidR="00C9524B" w:rsidRDefault="00C9524B" w:rsidP="00C9524B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9524B" w14:paraId="5E06D547" w14:textId="77777777" w:rsidTr="0064505B">
        <w:trPr>
          <w:trHeight w:hRule="exact" w:val="420"/>
        </w:trPr>
        <w:tc>
          <w:tcPr>
            <w:tcW w:w="4851" w:type="dxa"/>
            <w:gridSpan w:val="2"/>
          </w:tcPr>
          <w:p w14:paraId="3142EE97" w14:textId="77777777" w:rsidR="00C9524B" w:rsidRDefault="00C9524B" w:rsidP="00C9524B">
            <w:pPr>
              <w:tabs>
                <w:tab w:val="left" w:pos="540"/>
                <w:tab w:val="decimal" w:pos="864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ภาระผูกพันตามสัญญาเช่าดำเนินงานที่</w:t>
            </w:r>
          </w:p>
        </w:tc>
        <w:tc>
          <w:tcPr>
            <w:tcW w:w="236" w:type="dxa"/>
          </w:tcPr>
          <w:p w14:paraId="6FC7EF31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643030EC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7D1ACF8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31E57AC4" w14:textId="77777777" w:rsidR="00C9524B" w:rsidRPr="00AF78CA" w:rsidRDefault="00C9524B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36E6B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57CFE812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C9524B" w14:paraId="55C635BE" w14:textId="77777777" w:rsidTr="0064505B">
        <w:trPr>
          <w:trHeight w:hRule="exact" w:val="420"/>
        </w:trPr>
        <w:tc>
          <w:tcPr>
            <w:tcW w:w="3672" w:type="dxa"/>
          </w:tcPr>
          <w:p w14:paraId="4730DD5C" w14:textId="77777777" w:rsidR="00C9524B" w:rsidRDefault="00C9524B" w:rsidP="00C9524B">
            <w:pPr>
              <w:tabs>
                <w:tab w:val="left" w:pos="326"/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ยกเลิกไม่ได้</w:t>
            </w:r>
          </w:p>
        </w:tc>
        <w:tc>
          <w:tcPr>
            <w:tcW w:w="1179" w:type="dxa"/>
          </w:tcPr>
          <w:p w14:paraId="38A8E0B9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1C1EBEE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59" w:type="dxa"/>
          </w:tcPr>
          <w:p w14:paraId="4784D151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5EF1AF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4E6A9792" w14:textId="77777777" w:rsidR="00C9524B" w:rsidRPr="00AF78CA" w:rsidRDefault="00C9524B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A45A370" w14:textId="77777777" w:rsidR="00C9524B" w:rsidRDefault="00C9524B" w:rsidP="00C9524B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42" w:type="dxa"/>
          </w:tcPr>
          <w:p w14:paraId="0C9BF301" w14:textId="77777777" w:rsidR="00C9524B" w:rsidRDefault="00C9524B" w:rsidP="00C952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F04203" w14:paraId="3164DE4C" w14:textId="77777777" w:rsidTr="0064505B">
        <w:trPr>
          <w:trHeight w:hRule="exact" w:val="420"/>
        </w:trPr>
        <w:tc>
          <w:tcPr>
            <w:tcW w:w="3672" w:type="dxa"/>
          </w:tcPr>
          <w:p w14:paraId="3008A5B2" w14:textId="77777777" w:rsidR="00F04203" w:rsidRDefault="00F04203" w:rsidP="00F0420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1179" w:type="dxa"/>
          </w:tcPr>
          <w:p w14:paraId="56C9782D" w14:textId="77916364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20,679</w:t>
            </w:r>
          </w:p>
        </w:tc>
        <w:tc>
          <w:tcPr>
            <w:tcW w:w="236" w:type="dxa"/>
          </w:tcPr>
          <w:p w14:paraId="0A144060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45F6572D" w14:textId="1A086814" w:rsidR="00F04203" w:rsidRDefault="00F04203" w:rsidP="00F04203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DE3883" w:rsidRPr="00DE38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DE3883" w:rsidRPr="00DE38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616</w:t>
            </w:r>
          </w:p>
        </w:tc>
        <w:tc>
          <w:tcPr>
            <w:tcW w:w="236" w:type="dxa"/>
          </w:tcPr>
          <w:p w14:paraId="167B2AF3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0E2B5857" w14:textId="3EFE8F31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16,072</w:t>
            </w:r>
          </w:p>
        </w:tc>
        <w:tc>
          <w:tcPr>
            <w:tcW w:w="236" w:type="dxa"/>
          </w:tcPr>
          <w:p w14:paraId="2FE8AD97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0C58453D" w14:textId="04ABC2C7" w:rsidR="00F04203" w:rsidRDefault="00F04203" w:rsidP="00F04203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0A62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0A62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556</w:t>
            </w:r>
          </w:p>
        </w:tc>
      </w:tr>
      <w:tr w:rsidR="00F04203" w14:paraId="37160079" w14:textId="77777777" w:rsidTr="0064505B">
        <w:trPr>
          <w:trHeight w:hRule="exact" w:val="420"/>
        </w:trPr>
        <w:tc>
          <w:tcPr>
            <w:tcW w:w="3672" w:type="dxa"/>
          </w:tcPr>
          <w:p w14:paraId="05B0D8BD" w14:textId="77777777" w:rsidR="00F04203" w:rsidRDefault="00F04203" w:rsidP="00F04203">
            <w:pPr>
              <w:tabs>
                <w:tab w:val="clear" w:pos="53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1179" w:type="dxa"/>
          </w:tcPr>
          <w:p w14:paraId="6C7776F1" w14:textId="5EBA3635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22,489</w:t>
            </w:r>
          </w:p>
        </w:tc>
        <w:tc>
          <w:tcPr>
            <w:tcW w:w="236" w:type="dxa"/>
          </w:tcPr>
          <w:p w14:paraId="3E1AE2CD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</w:tcPr>
          <w:p w14:paraId="287BB801" w14:textId="6C02F548" w:rsidR="00F04203" w:rsidRDefault="00F04203" w:rsidP="00F04203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  <w:r w:rsidR="00DE3883" w:rsidRPr="00DE388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</w:rPr>
              <w:t>7</w:t>
            </w:r>
            <w:r w:rsidR="000A624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,504</w:t>
            </w:r>
          </w:p>
        </w:tc>
        <w:tc>
          <w:tcPr>
            <w:tcW w:w="236" w:type="dxa"/>
          </w:tcPr>
          <w:p w14:paraId="2D4EB690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</w:tcPr>
          <w:p w14:paraId="3FBE6EA1" w14:textId="271856FF" w:rsidR="00F04203" w:rsidRPr="00F0420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17,034</w:t>
            </w:r>
          </w:p>
        </w:tc>
        <w:tc>
          <w:tcPr>
            <w:tcW w:w="236" w:type="dxa"/>
          </w:tcPr>
          <w:p w14:paraId="07A6F8CC" w14:textId="77777777" w:rsidR="00F04203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</w:tcPr>
          <w:p w14:paraId="2BA36993" w14:textId="34E22E79" w:rsidR="00F04203" w:rsidRDefault="000A624D" w:rsidP="00F04203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31</w:t>
            </w:r>
            <w:r w:rsidR="00F0420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143</w:t>
            </w:r>
          </w:p>
        </w:tc>
      </w:tr>
      <w:tr w:rsidR="00F04203" w14:paraId="1FA1B058" w14:textId="77777777" w:rsidTr="0064505B">
        <w:trPr>
          <w:trHeight w:hRule="exact" w:val="420"/>
        </w:trPr>
        <w:tc>
          <w:tcPr>
            <w:tcW w:w="3672" w:type="dxa"/>
          </w:tcPr>
          <w:p w14:paraId="621CF427" w14:textId="77777777" w:rsidR="00F04203" w:rsidRDefault="00F04203" w:rsidP="00F04203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0BCF5FFA" w14:textId="76E49086" w:rsidR="00F04203" w:rsidRP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8CA">
              <w:rPr>
                <w:rFonts w:ascii="Angsana New" w:hAnsi="Angsana New"/>
                <w:b/>
                <w:bCs/>
                <w:sz w:val="30"/>
                <w:szCs w:val="30"/>
              </w:rPr>
              <w:t>43,168</w:t>
            </w:r>
          </w:p>
        </w:tc>
        <w:tc>
          <w:tcPr>
            <w:tcW w:w="236" w:type="dxa"/>
          </w:tcPr>
          <w:p w14:paraId="2DA1AB33" w14:textId="77777777" w:rsidR="00F04203" w:rsidRPr="00AF78CA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2E3191E7" w14:textId="50A492AA" w:rsidR="00F04203" w:rsidRPr="00AF78CA" w:rsidRDefault="00F04203" w:rsidP="00F04203">
            <w:pPr>
              <w:pStyle w:val="Heading5"/>
              <w:tabs>
                <w:tab w:val="decimal" w:pos="880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78C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0A624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F78CA">
              <w:rPr>
                <w:rFonts w:ascii="Angsana New" w:hAnsi="Angsana New" w:cs="Angsana New"/>
                <w:sz w:val="30"/>
                <w:szCs w:val="30"/>
              </w:rPr>
              <w:t>,1</w:t>
            </w:r>
            <w:r w:rsidR="000A624D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236" w:type="dxa"/>
          </w:tcPr>
          <w:p w14:paraId="3EB7249C" w14:textId="77777777" w:rsidR="00F04203" w:rsidRPr="00AF78CA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3043869" w14:textId="42F2E04A" w:rsidR="00F04203" w:rsidRP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F78CA">
              <w:rPr>
                <w:rFonts w:ascii="Angsana New" w:hAnsi="Angsana New"/>
                <w:b/>
                <w:bCs/>
                <w:sz w:val="30"/>
                <w:szCs w:val="30"/>
              </w:rPr>
              <w:t>33,106</w:t>
            </w:r>
          </w:p>
        </w:tc>
        <w:tc>
          <w:tcPr>
            <w:tcW w:w="236" w:type="dxa"/>
          </w:tcPr>
          <w:p w14:paraId="23F4CF6A" w14:textId="77777777" w:rsidR="00F04203" w:rsidRPr="00AF78CA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01C5E2FD" w14:textId="2740D7F6" w:rsidR="00F04203" w:rsidRPr="00AF78CA" w:rsidRDefault="00F04203" w:rsidP="00F04203">
            <w:pPr>
              <w:pStyle w:val="Heading5"/>
              <w:tabs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 w:cs="Angsana New"/>
                <w:sz w:val="30"/>
                <w:szCs w:val="30"/>
              </w:rPr>
            </w:pPr>
            <w:r w:rsidRPr="00AF78CA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0A624D"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AF78CA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0A624D">
              <w:rPr>
                <w:rFonts w:ascii="Angsana New" w:hAnsi="Angsana New" w:cs="Angsana New"/>
                <w:sz w:val="30"/>
                <w:szCs w:val="30"/>
              </w:rPr>
              <w:t>699</w:t>
            </w:r>
          </w:p>
        </w:tc>
      </w:tr>
      <w:tr w:rsidR="00F71AEF" w14:paraId="748FF2B8" w14:textId="77777777" w:rsidTr="0064505B">
        <w:trPr>
          <w:trHeight w:hRule="exact" w:val="420"/>
        </w:trPr>
        <w:tc>
          <w:tcPr>
            <w:tcW w:w="3672" w:type="dxa"/>
          </w:tcPr>
          <w:p w14:paraId="18F6EECC" w14:textId="77777777" w:rsidR="00F71AEF" w:rsidRDefault="00F71AEF" w:rsidP="00F71AEF">
            <w:pPr>
              <w:tabs>
                <w:tab w:val="left" w:pos="540"/>
                <w:tab w:val="center" w:pos="5580"/>
                <w:tab w:val="center" w:pos="6660"/>
                <w:tab w:val="center" w:pos="7522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9" w:type="dxa"/>
          </w:tcPr>
          <w:p w14:paraId="5433D5E2" w14:textId="77777777" w:rsidR="00F71AEF" w:rsidRDefault="00F71AEF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12DC5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3965C345" w14:textId="77777777" w:rsidR="00F71AEF" w:rsidRDefault="00F71AEF" w:rsidP="00F7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10010CB4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35118AE" w14:textId="77777777" w:rsidR="00F71AEF" w:rsidRDefault="00F71AEF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2C8309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2BABB01C" w14:textId="77777777" w:rsidR="00F71AEF" w:rsidRDefault="00F71AEF" w:rsidP="00F71AE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AEF" w14:paraId="4F177909" w14:textId="77777777" w:rsidTr="0064505B">
        <w:trPr>
          <w:trHeight w:hRule="exact" w:val="420"/>
        </w:trPr>
        <w:tc>
          <w:tcPr>
            <w:tcW w:w="3672" w:type="dxa"/>
          </w:tcPr>
          <w:p w14:paraId="515F60CC" w14:textId="77777777" w:rsidR="00F71AEF" w:rsidRDefault="00F71AEF" w:rsidP="00F71AEF">
            <w:pPr>
              <w:tabs>
                <w:tab w:val="left" w:pos="540"/>
                <w:tab w:val="center" w:pos="5580"/>
                <w:tab w:val="center" w:pos="6660"/>
                <w:tab w:val="center" w:pos="7830"/>
                <w:tab w:val="center" w:pos="9000"/>
              </w:tabs>
              <w:spacing w:line="240" w:lineRule="auto"/>
              <w:ind w:right="27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79" w:type="dxa"/>
          </w:tcPr>
          <w:p w14:paraId="531157F0" w14:textId="77777777" w:rsidR="00F71AEF" w:rsidRDefault="00F71AEF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5B676641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28CAC42D" w14:textId="77777777" w:rsidR="00F71AEF" w:rsidRDefault="00F71AEF" w:rsidP="00F7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D4AFCB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B68B020" w14:textId="77777777" w:rsidR="00F71AEF" w:rsidRDefault="00F71AEF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98A01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C6FFBB0" w14:textId="77777777" w:rsidR="00F71AEF" w:rsidRDefault="00F71AEF" w:rsidP="00F71AEF">
            <w:pPr>
              <w:pStyle w:val="acctfourfigures"/>
              <w:tabs>
                <w:tab w:val="clear" w:pos="765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F71AEF" w14:paraId="7CDFF901" w14:textId="77777777" w:rsidTr="0064505B">
        <w:trPr>
          <w:trHeight w:hRule="exact" w:val="420"/>
        </w:trPr>
        <w:tc>
          <w:tcPr>
            <w:tcW w:w="3672" w:type="dxa"/>
          </w:tcPr>
          <w:p w14:paraId="528B2FE6" w14:textId="77777777" w:rsidR="00F71AEF" w:rsidRDefault="00F71AEF" w:rsidP="00F71AEF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เลตเตอร์ออฟเครดิต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ที่เปิดแล้ว</w:t>
            </w:r>
          </w:p>
        </w:tc>
        <w:tc>
          <w:tcPr>
            <w:tcW w:w="1179" w:type="dxa"/>
          </w:tcPr>
          <w:p w14:paraId="40B97E65" w14:textId="77777777" w:rsidR="00F71AEF" w:rsidRDefault="00F71AEF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32BB7D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04F793C" w14:textId="77777777" w:rsidR="00F71AEF" w:rsidRDefault="00F71AEF" w:rsidP="00F7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EACFEE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237D532" w14:textId="77777777" w:rsidR="00F71AEF" w:rsidRDefault="00F71AEF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2FAC30A" w14:textId="77777777" w:rsidR="00F71AEF" w:rsidRDefault="00F71AEF" w:rsidP="00F71AEF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19195BB5" w14:textId="77777777" w:rsidR="00F71AEF" w:rsidRDefault="00F71AEF" w:rsidP="00F71A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spacing w:line="240" w:lineRule="auto"/>
              <w:ind w:left="-115" w:right="-108" w:firstLine="2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04203" w14:paraId="48ADFDEE" w14:textId="77777777" w:rsidTr="0064505B">
        <w:trPr>
          <w:trHeight w:hRule="exact" w:val="420"/>
        </w:trPr>
        <w:tc>
          <w:tcPr>
            <w:tcW w:w="3672" w:type="dxa"/>
          </w:tcPr>
          <w:p w14:paraId="37609BCB" w14:textId="77777777" w:rsidR="00F04203" w:rsidRDefault="00F04203" w:rsidP="00F04203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แต่ยังไม่เข้าเงื่อนไขการเป็นหนี้สิน</w:t>
            </w:r>
          </w:p>
        </w:tc>
        <w:tc>
          <w:tcPr>
            <w:tcW w:w="1179" w:type="dxa"/>
          </w:tcPr>
          <w:p w14:paraId="10457B1D" w14:textId="21F3C75C" w:rsidR="00F04203" w:rsidRPr="00852A7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36" w:type="dxa"/>
          </w:tcPr>
          <w:p w14:paraId="5490BC22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4F8E51D2" w14:textId="0D84E9F5" w:rsidR="00F04203" w:rsidRPr="00852A73" w:rsidRDefault="00F04203" w:rsidP="00F042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 w:rsidRPr="006F1710">
              <w:rPr>
                <w:rFonts w:ascii="Angsana New" w:hAnsi="Angsana New"/>
                <w:sz w:val="30"/>
                <w:szCs w:val="30"/>
              </w:rPr>
              <w:t>12,253</w:t>
            </w:r>
          </w:p>
        </w:tc>
        <w:tc>
          <w:tcPr>
            <w:tcW w:w="236" w:type="dxa"/>
          </w:tcPr>
          <w:p w14:paraId="21E5CD97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080CEDB4" w14:textId="1BCFFAE1" w:rsidR="00F04203" w:rsidRPr="00852A73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2,522</w:t>
            </w:r>
          </w:p>
        </w:tc>
        <w:tc>
          <w:tcPr>
            <w:tcW w:w="236" w:type="dxa"/>
          </w:tcPr>
          <w:p w14:paraId="7307CFAE" w14:textId="77777777" w:rsidR="00F04203" w:rsidRPr="00C9524B" w:rsidRDefault="00F04203" w:rsidP="00F04203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0DB73662" w14:textId="5BAF4352" w:rsidR="00F04203" w:rsidRPr="00AF78CA" w:rsidRDefault="00F04203" w:rsidP="00F04203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76D6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12,253</w:t>
            </w:r>
          </w:p>
        </w:tc>
      </w:tr>
      <w:tr w:rsidR="00AF78CA" w14:paraId="0FC8E483" w14:textId="77777777" w:rsidTr="0064505B">
        <w:trPr>
          <w:trHeight w:hRule="exact" w:val="420"/>
        </w:trPr>
        <w:tc>
          <w:tcPr>
            <w:tcW w:w="3672" w:type="dxa"/>
          </w:tcPr>
          <w:p w14:paraId="428441FB" w14:textId="48D056B7" w:rsidR="00AF78CA" w:rsidRDefault="00AF78CA" w:rsidP="00AF78CA">
            <w:pPr>
              <w:tabs>
                <w:tab w:val="clear" w:pos="227"/>
                <w:tab w:val="clear" w:pos="454"/>
                <w:tab w:val="left" w:pos="432"/>
                <w:tab w:val="left" w:pos="52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179" w:type="dxa"/>
          </w:tcPr>
          <w:p w14:paraId="66E407BB" w14:textId="7B9B9759" w:rsid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14,145</w:t>
            </w:r>
          </w:p>
        </w:tc>
        <w:tc>
          <w:tcPr>
            <w:tcW w:w="236" w:type="dxa"/>
          </w:tcPr>
          <w:p w14:paraId="5509910F" w14:textId="77777777" w:rsidR="00AF78CA" w:rsidRPr="00C9524B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</w:tcPr>
          <w:p w14:paraId="6B0EDD84" w14:textId="1B0A2E9D" w:rsidR="00AF78CA" w:rsidRPr="006F1710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14,614</w:t>
            </w:r>
          </w:p>
        </w:tc>
        <w:tc>
          <w:tcPr>
            <w:tcW w:w="236" w:type="dxa"/>
          </w:tcPr>
          <w:p w14:paraId="3454EE77" w14:textId="77777777" w:rsidR="00AF78CA" w:rsidRPr="00C9524B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</w:tcPr>
          <w:p w14:paraId="394D1915" w14:textId="70AB0B7C" w:rsid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6,500</w:t>
            </w:r>
          </w:p>
        </w:tc>
        <w:tc>
          <w:tcPr>
            <w:tcW w:w="236" w:type="dxa"/>
          </w:tcPr>
          <w:p w14:paraId="5DC809E7" w14:textId="77777777" w:rsidR="00AF78CA" w:rsidRPr="00C9524B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</w:tcPr>
          <w:p w14:paraId="5E30C380" w14:textId="6CE474B4" w:rsidR="00AF78CA" w:rsidRPr="00976D67" w:rsidRDefault="00AF78CA" w:rsidP="00AF78CA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976D67">
              <w:rPr>
                <w:rFonts w:ascii="Angsana New" w:hAnsi="Angsana New"/>
                <w:b w:val="0"/>
                <w:bCs w:val="0"/>
                <w:sz w:val="30"/>
                <w:szCs w:val="30"/>
              </w:rPr>
              <w:t>6,969</w:t>
            </w:r>
          </w:p>
        </w:tc>
      </w:tr>
      <w:tr w:rsidR="00AF78CA" w14:paraId="033EDCDD" w14:textId="77777777" w:rsidTr="00AF78CA">
        <w:trPr>
          <w:trHeight w:hRule="exact" w:val="839"/>
        </w:trPr>
        <w:tc>
          <w:tcPr>
            <w:tcW w:w="3672" w:type="dxa"/>
          </w:tcPr>
          <w:p w14:paraId="6BB33F58" w14:textId="77777777" w:rsidR="00AF78CA" w:rsidRDefault="00AF78CA" w:rsidP="00AF78CA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ค่าใช้จ่ายสำหรับการก่อสร้าง</w:t>
            </w:r>
          </w:p>
          <w:p w14:paraId="5691F546" w14:textId="77777777" w:rsidR="00AF78CA" w:rsidRDefault="00AF78CA" w:rsidP="00AF78CA">
            <w:pPr>
              <w:tabs>
                <w:tab w:val="left" w:pos="612"/>
              </w:tabs>
              <w:spacing w:line="240" w:lineRule="auto"/>
              <w:ind w:left="236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เขื่อนป้องกันน้ำท่วม</w:t>
            </w:r>
          </w:p>
          <w:p w14:paraId="387B6442" w14:textId="77777777" w:rsidR="00AF78CA" w:rsidRDefault="00AF78CA" w:rsidP="00AF78CA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70C20C0B" w14:textId="77777777" w:rsidR="00AF78CA" w:rsidRDefault="00AF78CA" w:rsidP="00AF78CA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5F3735E" w14:textId="5F54FA8E" w:rsidR="00AF78CA" w:rsidRDefault="00AF78CA" w:rsidP="00AF78CA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น้ำท่วม</w:t>
            </w: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5349CF1" w14:textId="77777777" w:rsid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779DCA2B" w14:textId="55E7EC4C" w:rsidR="00AF78CA" w:rsidRDefault="00DE3883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DE3883">
              <w:rPr>
                <w:rFonts w:ascii="Angsana New" w:hAnsi="Angsana New" w:hint="cs"/>
                <w:sz w:val="30"/>
                <w:szCs w:val="30"/>
              </w:rPr>
              <w:t>10</w:t>
            </w:r>
            <w:r w:rsidR="00AF78CA">
              <w:rPr>
                <w:rFonts w:ascii="Angsana New" w:hAnsi="Angsana New"/>
                <w:sz w:val="30"/>
                <w:szCs w:val="30"/>
              </w:rPr>
              <w:t>,870</w:t>
            </w:r>
          </w:p>
        </w:tc>
        <w:tc>
          <w:tcPr>
            <w:tcW w:w="236" w:type="dxa"/>
          </w:tcPr>
          <w:p w14:paraId="7B61B879" w14:textId="77777777" w:rsidR="00AF78CA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</w:tcPr>
          <w:p w14:paraId="2C38A148" w14:textId="77777777" w:rsid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</w:p>
          <w:p w14:paraId="6EEEE6AD" w14:textId="1390221F" w:rsidR="00AF78CA" w:rsidRPr="00DB021F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12,025</w:t>
            </w:r>
          </w:p>
        </w:tc>
        <w:tc>
          <w:tcPr>
            <w:tcW w:w="236" w:type="dxa"/>
          </w:tcPr>
          <w:p w14:paraId="5E146A44" w14:textId="77777777" w:rsidR="00AF78CA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29BBEC73" w14:textId="77777777" w:rsid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  <w:p w14:paraId="503D9070" w14:textId="296ACBA0" w:rsidR="00AF78CA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10,870</w:t>
            </w:r>
          </w:p>
        </w:tc>
        <w:tc>
          <w:tcPr>
            <w:tcW w:w="236" w:type="dxa"/>
          </w:tcPr>
          <w:p w14:paraId="64DAFB71" w14:textId="77777777" w:rsidR="00AF78CA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42" w:type="dxa"/>
            <w:tcBorders>
              <w:bottom w:val="single" w:sz="4" w:space="0" w:color="auto"/>
            </w:tcBorders>
          </w:tcPr>
          <w:p w14:paraId="3C55B0AD" w14:textId="77777777" w:rsidR="00AF78CA" w:rsidRDefault="00AF78CA" w:rsidP="00AF78CA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</w:p>
          <w:p w14:paraId="3FED0753" w14:textId="3E67B377" w:rsidR="00AF78CA" w:rsidRPr="00AF78CA" w:rsidRDefault="00AF78CA" w:rsidP="00AF78CA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b w:val="0"/>
                <w:bCs w:val="0"/>
                <w:sz w:val="30"/>
                <w:szCs w:val="30"/>
              </w:rPr>
            </w:pPr>
            <w:r w:rsidRPr="00AF78CA">
              <w:rPr>
                <w:rFonts w:ascii="Angsana New" w:hAnsi="Angsana New"/>
                <w:b w:val="0"/>
                <w:bCs w:val="0"/>
                <w:sz w:val="30"/>
                <w:szCs w:val="30"/>
              </w:rPr>
              <w:t>12,025</w:t>
            </w:r>
          </w:p>
        </w:tc>
      </w:tr>
      <w:tr w:rsidR="00AF78CA" w14:paraId="54B6721C" w14:textId="77777777" w:rsidTr="0064505B">
        <w:trPr>
          <w:trHeight w:hRule="exact" w:val="420"/>
        </w:trPr>
        <w:tc>
          <w:tcPr>
            <w:tcW w:w="3672" w:type="dxa"/>
          </w:tcPr>
          <w:p w14:paraId="1DABB85E" w14:textId="77777777" w:rsidR="00AF78CA" w:rsidRDefault="00AF78CA" w:rsidP="00AF78CA">
            <w:pPr>
              <w:tabs>
                <w:tab w:val="left" w:pos="612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FCCBCD3" w14:textId="3B89C918" w:rsidR="00AF78CA" w:rsidRPr="00503B39" w:rsidRDefault="00755A68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="00AF78CA" w:rsidRPr="00503B3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537</w:t>
            </w:r>
          </w:p>
        </w:tc>
        <w:tc>
          <w:tcPr>
            <w:tcW w:w="236" w:type="dxa"/>
          </w:tcPr>
          <w:p w14:paraId="4C74D0DB" w14:textId="77777777" w:rsidR="00AF78CA" w:rsidRPr="00503B39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</w:tcPr>
          <w:p w14:paraId="387D321B" w14:textId="35148A0F" w:rsidR="00AF78CA" w:rsidRPr="00503B39" w:rsidRDefault="00755A68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38</w:t>
            </w:r>
            <w:r w:rsidR="00AF78CA" w:rsidRPr="00503B39">
              <w:rPr>
                <w:rFonts w:ascii="Angsana New" w:hAnsi="Angsana New"/>
                <w:b/>
                <w:bCs/>
                <w:sz w:val="30"/>
                <w:szCs w:val="30"/>
              </w:rPr>
              <w:t>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14:paraId="35F819C4" w14:textId="77777777" w:rsidR="00AF78CA" w:rsidRPr="00503B39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0A013385" w14:textId="743AEAF4" w:rsidR="00AF78CA" w:rsidRPr="00503B39" w:rsidRDefault="00AF78CA" w:rsidP="00AF78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03B39">
              <w:rPr>
                <w:rFonts w:ascii="Angsana New" w:hAnsi="Angsana New"/>
                <w:b/>
                <w:bCs/>
                <w:sz w:val="30"/>
                <w:szCs w:val="30"/>
              </w:rPr>
              <w:t>19,892</w:t>
            </w:r>
          </w:p>
        </w:tc>
        <w:tc>
          <w:tcPr>
            <w:tcW w:w="236" w:type="dxa"/>
          </w:tcPr>
          <w:p w14:paraId="6B223B72" w14:textId="77777777" w:rsidR="00AF78CA" w:rsidRPr="00503B39" w:rsidRDefault="00AF78CA" w:rsidP="00AF78CA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108" w:right="-108" w:firstLine="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42" w:type="dxa"/>
            <w:tcBorders>
              <w:top w:val="single" w:sz="4" w:space="0" w:color="auto"/>
              <w:bottom w:val="double" w:sz="4" w:space="0" w:color="auto"/>
            </w:tcBorders>
          </w:tcPr>
          <w:p w14:paraId="1B4F8538" w14:textId="74BFBB5B" w:rsidR="00AF78CA" w:rsidRPr="00503B39" w:rsidRDefault="00755A68" w:rsidP="00AF78CA">
            <w:pPr>
              <w:pStyle w:val="Heading5"/>
              <w:tabs>
                <w:tab w:val="decimal" w:pos="790"/>
              </w:tabs>
              <w:spacing w:line="240" w:lineRule="auto"/>
              <w:ind w:left="-115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AF78CA" w:rsidRPr="00503B39">
              <w:rPr>
                <w:rFonts w:ascii="Angsana New" w:hAnsi="Angsana New"/>
                <w:sz w:val="30"/>
                <w:szCs w:val="30"/>
              </w:rPr>
              <w:t>,2</w:t>
            </w: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</w:tr>
    </w:tbl>
    <w:p w14:paraId="324B3FAE" w14:textId="1AE01A9A" w:rsidR="004437D6" w:rsidRDefault="004437D6" w:rsidP="00AF78CA">
      <w:p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2269396C" w14:textId="39CCB5E8" w:rsidR="008A215D" w:rsidRDefault="008A215D" w:rsidP="00AF78CA">
      <w:p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7D6B5EAB" w14:textId="1B1BBAB6" w:rsidR="008A215D" w:rsidRDefault="008A215D" w:rsidP="00AF78CA">
      <w:p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1D6A3DF" w14:textId="72596DFC" w:rsidR="008A215D" w:rsidRDefault="008A215D" w:rsidP="00AF78CA">
      <w:p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BDD63CA" w14:textId="274A3758" w:rsidR="008A215D" w:rsidRDefault="008A215D" w:rsidP="00AF78CA">
      <w:p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539E14A" w14:textId="77777777" w:rsidR="008A215D" w:rsidRPr="00AF78CA" w:rsidRDefault="008A215D" w:rsidP="00AF78CA">
      <w:p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69791C6" w14:textId="4BD041EF" w:rsidR="004437D6" w:rsidRPr="009C201A" w:rsidRDefault="009C201A" w:rsidP="009C201A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lastRenderedPageBreak/>
        <w:t>สัญญาระยะยาวอื่น</w:t>
      </w:r>
    </w:p>
    <w:p w14:paraId="0F7E4AE4" w14:textId="77777777" w:rsidR="009C201A" w:rsidRPr="009C201A" w:rsidRDefault="009C201A" w:rsidP="009C201A">
      <w:pPr>
        <w:pStyle w:val="ListParagraph"/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14531515" w14:textId="4F4B200C" w:rsidR="009C201A" w:rsidRDefault="009C201A" w:rsidP="009C201A">
      <w:pPr>
        <w:pStyle w:val="ListParagraph"/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ind w:left="900"/>
        <w:jc w:val="thaiDistribute"/>
        <w:rPr>
          <w:rFonts w:ascii="Angsana New" w:hAnsi="Angsana New"/>
          <w:spacing w:val="8"/>
          <w:sz w:val="30"/>
          <w:szCs w:val="30"/>
        </w:rPr>
      </w:pPr>
      <w:r w:rsidRPr="009C201A">
        <w:rPr>
          <w:rFonts w:ascii="Angsana New" w:hAnsi="Angsana New" w:hint="cs"/>
          <w:spacing w:val="6"/>
          <w:sz w:val="30"/>
          <w:szCs w:val="30"/>
          <w:cs/>
        </w:rPr>
        <w:t xml:space="preserve">ในปี </w:t>
      </w:r>
      <w:r w:rsidR="00DE3883" w:rsidRPr="00DE3883">
        <w:rPr>
          <w:rFonts w:ascii="Angsana New" w:hAnsi="Angsana New" w:hint="cs"/>
          <w:spacing w:val="6"/>
          <w:sz w:val="30"/>
          <w:szCs w:val="30"/>
        </w:rPr>
        <w:t>2556</w:t>
      </w:r>
      <w:r w:rsidRPr="009C201A">
        <w:rPr>
          <w:rFonts w:ascii="Angsana New" w:hAnsi="Angsana New" w:hint="cs"/>
          <w:spacing w:val="6"/>
          <w:sz w:val="30"/>
          <w:szCs w:val="30"/>
          <w:cs/>
        </w:rPr>
        <w:t xml:space="preserve"> บริษัทได้ทำสัญญาระยาวในการซื้อไอน้ำกับบริษัทแห่งหนึ่ง โดยมีระยะเวลาของสัญญา </w:t>
      </w:r>
      <w:r w:rsidR="00DE3883" w:rsidRPr="00DE3883">
        <w:rPr>
          <w:rFonts w:ascii="Angsana New" w:hAnsi="Angsana New" w:hint="cs"/>
          <w:spacing w:val="6"/>
          <w:sz w:val="30"/>
          <w:szCs w:val="30"/>
        </w:rPr>
        <w:t>10</w:t>
      </w:r>
      <w:r w:rsidRPr="009C201A">
        <w:rPr>
          <w:rFonts w:ascii="Angsana New" w:hAnsi="Angsana New" w:hint="cs"/>
          <w:spacing w:val="6"/>
          <w:sz w:val="30"/>
          <w:szCs w:val="30"/>
          <w:cs/>
        </w:rPr>
        <w:t xml:space="preserve"> ปี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นับจากวันเริ่มต้นอายุสัญญา และในไตรมาส </w:t>
      </w:r>
      <w:r w:rsidR="00DE3883" w:rsidRPr="00DE3883">
        <w:rPr>
          <w:rFonts w:ascii="Angsana New" w:hAnsi="Angsana New" w:hint="cs"/>
          <w:spacing w:val="8"/>
          <w:sz w:val="30"/>
          <w:szCs w:val="30"/>
        </w:rPr>
        <w:t>2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ปี </w:t>
      </w:r>
      <w:r w:rsidR="00DE3883" w:rsidRPr="00DE3883">
        <w:rPr>
          <w:rFonts w:ascii="Angsana New" w:hAnsi="Angsana New" w:hint="cs"/>
          <w:spacing w:val="8"/>
          <w:sz w:val="30"/>
          <w:szCs w:val="30"/>
        </w:rPr>
        <w:t>2562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 บริษัทได้ทำสัญญาระยะยาวในการซื้อไอน้ำกับ</w:t>
      </w:r>
      <w:r w:rsidRPr="009C201A">
        <w:rPr>
          <w:rFonts w:ascii="Angsana New" w:hAnsi="Angsana New" w:hint="cs"/>
          <w:spacing w:val="6"/>
          <w:sz w:val="30"/>
          <w:szCs w:val="30"/>
          <w:cs/>
        </w:rPr>
        <w:t xml:space="preserve">บริษัทอีกแห่งหนึ่ง โดยมีระยะเวลาของสัญญา </w:t>
      </w:r>
      <w:r w:rsidR="00DE3883" w:rsidRPr="00DE3883">
        <w:rPr>
          <w:rFonts w:ascii="Angsana New" w:hAnsi="Angsana New" w:hint="cs"/>
          <w:spacing w:val="6"/>
          <w:sz w:val="30"/>
          <w:szCs w:val="30"/>
        </w:rPr>
        <w:t>15</w:t>
      </w:r>
      <w:r w:rsidRPr="009C201A">
        <w:rPr>
          <w:rFonts w:ascii="Angsana New" w:hAnsi="Angsana New" w:hint="cs"/>
          <w:spacing w:val="6"/>
          <w:sz w:val="30"/>
          <w:szCs w:val="30"/>
          <w:cs/>
        </w:rPr>
        <w:t xml:space="preserve"> ปีนับแต่วันเริ่มต้นซื้อขายไอน้ำ โดยสัญญาทั้งสองฉบับ</w:t>
      </w:r>
      <w:r>
        <w:rPr>
          <w:rFonts w:ascii="Angsana New" w:hAnsi="Angsana New" w:hint="cs"/>
          <w:spacing w:val="8"/>
          <w:sz w:val="30"/>
          <w:szCs w:val="30"/>
          <w:cs/>
        </w:rPr>
        <w:t>กำหนดราคาสินค้าอ้างอิงบนพื้นฐานของราคาตลาด</w:t>
      </w:r>
    </w:p>
    <w:p w14:paraId="065EB80C" w14:textId="7AC753C9" w:rsidR="008A215D" w:rsidRDefault="008A215D" w:rsidP="009C201A">
      <w:pPr>
        <w:pStyle w:val="ListParagraph"/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ind w:left="900"/>
        <w:jc w:val="thaiDistribute"/>
        <w:rPr>
          <w:rFonts w:ascii="Angsana New" w:hAnsi="Angsana New"/>
          <w:spacing w:val="8"/>
          <w:sz w:val="30"/>
          <w:szCs w:val="30"/>
        </w:rPr>
      </w:pPr>
    </w:p>
    <w:p w14:paraId="4BE64566" w14:textId="3EF68C0D" w:rsidR="008A215D" w:rsidRPr="009C201A" w:rsidRDefault="008A215D" w:rsidP="009C201A">
      <w:pPr>
        <w:pStyle w:val="ListParagraph"/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</w:rPr>
      </w:pPr>
      <w:r>
        <w:rPr>
          <w:rFonts w:ascii="Angsana New" w:hAnsi="Angsana New" w:hint="cs"/>
          <w:spacing w:val="8"/>
          <w:sz w:val="30"/>
          <w:szCs w:val="30"/>
          <w:cs/>
        </w:rPr>
        <w:t xml:space="preserve">ในเดือนมีนาคม </w:t>
      </w:r>
      <w:r>
        <w:rPr>
          <w:rFonts w:ascii="Angsana New" w:hAnsi="Angsana New"/>
          <w:spacing w:val="8"/>
          <w:sz w:val="30"/>
          <w:szCs w:val="30"/>
        </w:rPr>
        <w:t xml:space="preserve">2557 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บริษัทได้ทำสัญญาซื้อไอน้ำกับบริษัทในประเทศแห่งหนึ่งสำหรับโรงงานในจังหวัดลำพูน บริษัทมีภาระที่จะต้องซื้อไอน้ำในปริมาณตามที่กำหนดในสัญญา โดยมีระยะเวลาของสัญญา </w:t>
      </w:r>
      <w:r>
        <w:rPr>
          <w:rFonts w:ascii="Angsana New" w:hAnsi="Angsana New"/>
          <w:spacing w:val="8"/>
          <w:sz w:val="30"/>
          <w:szCs w:val="30"/>
        </w:rPr>
        <w:t xml:space="preserve">10 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ปี นับจากวันเริ่มต้นอายุสัญญา ซึ่งวันเริ่มต้นอายุสัญญาจะต้องไม่เกินวันที่ </w:t>
      </w:r>
      <w:r>
        <w:rPr>
          <w:rFonts w:ascii="Angsana New" w:hAnsi="Angsana New"/>
          <w:spacing w:val="8"/>
          <w:sz w:val="30"/>
          <w:szCs w:val="30"/>
        </w:rPr>
        <w:t xml:space="preserve">1 </w:t>
      </w:r>
      <w:r>
        <w:rPr>
          <w:rFonts w:ascii="Angsana New" w:hAnsi="Angsana New" w:hint="cs"/>
          <w:spacing w:val="8"/>
          <w:sz w:val="30"/>
          <w:szCs w:val="30"/>
          <w:cs/>
        </w:rPr>
        <w:t xml:space="preserve">ตุลาคม </w:t>
      </w:r>
      <w:r>
        <w:rPr>
          <w:rFonts w:ascii="Angsana New" w:hAnsi="Angsana New"/>
          <w:spacing w:val="8"/>
          <w:sz w:val="30"/>
          <w:szCs w:val="30"/>
        </w:rPr>
        <w:t>2564</w:t>
      </w:r>
    </w:p>
    <w:p w14:paraId="68651C56" w14:textId="77777777" w:rsidR="009C201A" w:rsidRPr="009C201A" w:rsidRDefault="009C201A" w:rsidP="009C201A">
      <w:pPr>
        <w:pStyle w:val="ListParagraph"/>
        <w:tabs>
          <w:tab w:val="clear" w:pos="227"/>
          <w:tab w:val="clear" w:pos="454"/>
          <w:tab w:val="left" w:pos="360"/>
          <w:tab w:val="decimal" w:pos="450"/>
        </w:tabs>
        <w:spacing w:line="240" w:lineRule="auto"/>
        <w:ind w:left="900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6F1A97B1" w14:textId="19BB45B5" w:rsidR="005B3B34" w:rsidRDefault="00EA05ED" w:rsidP="00694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t>3</w:t>
      </w:r>
      <w:r w:rsidR="00AA0914">
        <w:rPr>
          <w:rFonts w:ascii="Angsana New" w:hAnsi="Angsana New"/>
          <w:b/>
          <w:bCs/>
          <w:sz w:val="30"/>
          <w:szCs w:val="30"/>
        </w:rPr>
        <w:t>1</w:t>
      </w:r>
      <w:r w:rsidR="001054C3" w:rsidRPr="007671A3">
        <w:rPr>
          <w:rFonts w:ascii="Angsana New" w:hAnsi="Angsana New"/>
          <w:b/>
          <w:bCs/>
          <w:sz w:val="30"/>
          <w:szCs w:val="30"/>
        </w:rPr>
        <w:tab/>
      </w:r>
      <w:r w:rsidR="005B3B34" w:rsidRPr="007671A3">
        <w:rPr>
          <w:rFonts w:ascii="Angsana New" w:hAnsi="Angsana New"/>
          <w:b/>
          <w:bCs/>
          <w:sz w:val="30"/>
          <w:szCs w:val="30"/>
          <w:cs/>
        </w:rPr>
        <w:t>การบริหารจัดการส่วนทุน</w:t>
      </w:r>
    </w:p>
    <w:p w14:paraId="24664F69" w14:textId="77777777" w:rsidR="00694862" w:rsidRPr="00694862" w:rsidRDefault="00694862" w:rsidP="006948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DBDBBD" w14:textId="75B1361D" w:rsidR="000E05BE" w:rsidRPr="000C2240" w:rsidRDefault="005B3B34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0C2240">
        <w:rPr>
          <w:rFonts w:ascii="Angsana New" w:hAnsi="Angsana New"/>
          <w:spacing w:val="2"/>
          <w:sz w:val="30"/>
          <w:szCs w:val="30"/>
          <w:cs/>
        </w:rPr>
        <w:t>ผู้บริหารของ</w:t>
      </w:r>
      <w:r w:rsidR="006E68F2" w:rsidRPr="000C2240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0C2240">
        <w:rPr>
          <w:rFonts w:ascii="Angsana New" w:hAnsi="Angsana New"/>
          <w:spacing w:val="2"/>
          <w:sz w:val="30"/>
          <w:szCs w:val="30"/>
          <w:cs/>
        </w:rPr>
        <w:t>มีนโยบายการบริหารจัดการส่วนทุน</w:t>
      </w:r>
      <w:r w:rsidR="008429AE">
        <w:rPr>
          <w:rFonts w:ascii="Angsana New" w:hAnsi="Angsana New"/>
          <w:spacing w:val="2"/>
          <w:sz w:val="30"/>
          <w:szCs w:val="30"/>
        </w:rPr>
        <w:t xml:space="preserve"> </w:t>
      </w:r>
      <w:r w:rsidRPr="000C2240">
        <w:rPr>
          <w:rFonts w:ascii="Angsana New" w:hAnsi="Angsana New"/>
          <w:spacing w:val="2"/>
          <w:sz w:val="30"/>
          <w:szCs w:val="30"/>
          <w:cs/>
        </w:rPr>
        <w:t>ซึ่งมีวัตถุประสงค์เพื่</w:t>
      </w:r>
      <w:r w:rsidR="00EC6F33" w:rsidRPr="000C2240">
        <w:rPr>
          <w:rFonts w:ascii="Angsana New" w:hAnsi="Angsana New"/>
          <w:spacing w:val="2"/>
          <w:sz w:val="30"/>
          <w:szCs w:val="30"/>
          <w:cs/>
        </w:rPr>
        <w:t xml:space="preserve">อดำรงฐานเงินทุนให้แข็งแกร่ง </w:t>
      </w:r>
      <w:r w:rsidRPr="000C2240">
        <w:rPr>
          <w:rFonts w:ascii="Angsana New" w:hAnsi="Angsana New"/>
          <w:spacing w:val="2"/>
          <w:sz w:val="30"/>
          <w:szCs w:val="30"/>
          <w:cs/>
        </w:rPr>
        <w:t>โดยการวางแผนการกำหนดกลยุทธ์ในการดำเนินงานเพื่อให้ธุรกิจมีผลประกอบการและการบริหาร</w:t>
      </w:r>
      <w:r w:rsidR="002411DC" w:rsidRPr="000C2240">
        <w:rPr>
          <w:rFonts w:ascii="Angsana New" w:hAnsi="Angsana New"/>
          <w:spacing w:val="2"/>
          <w:sz w:val="30"/>
          <w:szCs w:val="30"/>
          <w:cs/>
        </w:rPr>
        <w:br/>
      </w:r>
      <w:r w:rsidRPr="000C2240">
        <w:rPr>
          <w:rFonts w:ascii="Angsana New" w:hAnsi="Angsana New"/>
          <w:spacing w:val="2"/>
          <w:sz w:val="30"/>
          <w:szCs w:val="30"/>
          <w:cs/>
        </w:rPr>
        <w:t>กระแสเงินสดที่ดีอย่างต่อเนื่อง นอกจากนี้</w:t>
      </w:r>
      <w:r w:rsidR="006E68F2" w:rsidRPr="000C2240">
        <w:rPr>
          <w:rFonts w:ascii="Angsana New" w:hAnsi="Angsana New"/>
          <w:spacing w:val="2"/>
          <w:sz w:val="30"/>
          <w:szCs w:val="30"/>
          <w:cs/>
        </w:rPr>
        <w:t>กลุ่มบริษัท</w:t>
      </w:r>
      <w:r w:rsidRPr="000C2240">
        <w:rPr>
          <w:rFonts w:ascii="Angsana New" w:hAnsi="Angsana New"/>
          <w:spacing w:val="2"/>
          <w:sz w:val="30"/>
          <w:szCs w:val="30"/>
          <w:cs/>
        </w:rPr>
        <w:t>ยังคำนึงถึงการมีฐานะการเงินที่ดี โดยพิจารณาลงทุน</w:t>
      </w:r>
      <w:r w:rsidR="002411DC" w:rsidRPr="000C2240">
        <w:rPr>
          <w:rFonts w:ascii="Angsana New" w:hAnsi="Angsana New"/>
          <w:spacing w:val="2"/>
          <w:sz w:val="30"/>
          <w:szCs w:val="30"/>
          <w:cs/>
        </w:rPr>
        <w:br/>
      </w:r>
      <w:r w:rsidRPr="000C2240">
        <w:rPr>
          <w:rFonts w:ascii="Angsana New" w:hAnsi="Angsana New"/>
          <w:spacing w:val="2"/>
          <w:sz w:val="30"/>
          <w:szCs w:val="30"/>
          <w:cs/>
        </w:rPr>
        <w:t>ในโครงการที่มีอัตราผลตอบแทนอยู่ในเกณฑ์ดี รักษาระดับเงินทุนหมุนเวียนที่เหมาะสม รวมทั้งสร้างความ</w:t>
      </w:r>
      <w:r w:rsidRPr="008429AE">
        <w:rPr>
          <w:rFonts w:ascii="Angsana New" w:hAnsi="Angsana New"/>
          <w:spacing w:val="4"/>
          <w:sz w:val="30"/>
          <w:szCs w:val="30"/>
          <w:cs/>
        </w:rPr>
        <w:t>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</w:t>
      </w:r>
      <w:r w:rsidRPr="008429AE">
        <w:rPr>
          <w:rFonts w:ascii="Angsana New" w:hAnsi="Angsana New"/>
          <w:spacing w:val="8"/>
          <w:sz w:val="30"/>
          <w:szCs w:val="30"/>
          <w:cs/>
        </w:rPr>
        <w:t>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</w:t>
      </w:r>
      <w:r w:rsidRPr="008429AE">
        <w:rPr>
          <w:rFonts w:ascii="Angsana New" w:hAnsi="Angsana New"/>
          <w:spacing w:val="6"/>
          <w:sz w:val="30"/>
          <w:szCs w:val="30"/>
          <w:cs/>
        </w:rPr>
        <w:t>ได้</w:t>
      </w:r>
      <w:r w:rsidRPr="000C2240">
        <w:rPr>
          <w:rFonts w:ascii="Angsana New" w:hAnsi="Angsana New"/>
          <w:spacing w:val="2"/>
          <w:sz w:val="30"/>
          <w:szCs w:val="30"/>
          <w:cs/>
        </w:rPr>
        <w:t>เสียอื่นๆ</w:t>
      </w:r>
    </w:p>
    <w:p w14:paraId="6567C7E3" w14:textId="77777777" w:rsidR="00072883" w:rsidRDefault="00072883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112040CC" w14:textId="5E95F0A1" w:rsidR="00974947" w:rsidRDefault="00AA0914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32</w:t>
      </w:r>
      <w:r w:rsidR="00974947">
        <w:rPr>
          <w:rFonts w:ascii="Angsana New" w:hAnsi="Angsana New"/>
          <w:b/>
          <w:bCs/>
          <w:sz w:val="30"/>
          <w:szCs w:val="30"/>
        </w:rPr>
        <w:tab/>
      </w:r>
      <w:r w:rsidR="00974947" w:rsidRPr="009105D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500C1162" w14:textId="77777777" w:rsidR="00974947" w:rsidRPr="00F44923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D8BC6EC" w14:textId="05948062" w:rsidR="00974947" w:rsidRDefault="00974947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993988">
        <w:rPr>
          <w:rFonts w:ascii="Angsana New" w:hAnsi="Angsana New"/>
          <w:sz w:val="30"/>
          <w:szCs w:val="30"/>
          <w:cs/>
        </w:rPr>
        <w:t>เมื่อวันที่</w:t>
      </w:r>
      <w:r w:rsidRPr="00993988">
        <w:rPr>
          <w:rFonts w:ascii="Angsana New" w:hAnsi="Angsana New"/>
          <w:sz w:val="30"/>
          <w:szCs w:val="30"/>
        </w:rPr>
        <w:t> </w:t>
      </w:r>
      <w:r w:rsidR="00993988" w:rsidRPr="00993988">
        <w:rPr>
          <w:rFonts w:ascii="Angsana New" w:hAnsi="Angsana New"/>
          <w:sz w:val="30"/>
          <w:szCs w:val="30"/>
        </w:rPr>
        <w:t>13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กุมภาพันธ์</w:t>
      </w:r>
      <w:r w:rsidRPr="00993988">
        <w:rPr>
          <w:rFonts w:ascii="Angsana New" w:hAnsi="Angsana New"/>
          <w:sz w:val="30"/>
          <w:szCs w:val="30"/>
        </w:rPr>
        <w:t> </w:t>
      </w:r>
      <w:r w:rsidR="00DE3883" w:rsidRPr="00993988">
        <w:rPr>
          <w:rFonts w:ascii="Angsana New" w:hAnsi="Angsana New"/>
          <w:sz w:val="30"/>
          <w:szCs w:val="30"/>
        </w:rPr>
        <w:t>256</w:t>
      </w:r>
      <w:r w:rsidR="00993988" w:rsidRPr="00993988">
        <w:rPr>
          <w:rFonts w:ascii="Angsana New" w:hAnsi="Angsana New"/>
          <w:sz w:val="30"/>
          <w:szCs w:val="30"/>
        </w:rPr>
        <w:t>3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ที่ประชุมคณะกรรมการบริษัทมีมติอนุมัติให้เสนอที่ประชุมสามัญผู้ถือหุ้นเพื่ออนุมัติจ่ายเงินปันผลสำหรับปี</w:t>
      </w:r>
      <w:r w:rsidRPr="00993988">
        <w:rPr>
          <w:rFonts w:ascii="Angsana New" w:hAnsi="Angsana New"/>
          <w:sz w:val="30"/>
          <w:szCs w:val="30"/>
        </w:rPr>
        <w:t> </w:t>
      </w:r>
      <w:r w:rsidR="00DE3883" w:rsidRPr="00993988">
        <w:rPr>
          <w:rFonts w:ascii="Angsana New" w:hAnsi="Angsana New"/>
          <w:sz w:val="30"/>
          <w:szCs w:val="30"/>
        </w:rPr>
        <w:t>256</w:t>
      </w:r>
      <w:r w:rsidR="00993988" w:rsidRPr="00993988">
        <w:rPr>
          <w:rFonts w:ascii="Angsana New" w:hAnsi="Angsana New"/>
          <w:sz w:val="30"/>
          <w:szCs w:val="30"/>
        </w:rPr>
        <w:t>2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ในอัตราหุ้นละ</w:t>
      </w:r>
      <w:r w:rsidRPr="00993988">
        <w:rPr>
          <w:rFonts w:ascii="Angsana New" w:hAnsi="Angsana New"/>
          <w:sz w:val="30"/>
          <w:szCs w:val="30"/>
        </w:rPr>
        <w:t> </w:t>
      </w:r>
      <w:r w:rsidR="00DE3883" w:rsidRPr="00993988">
        <w:rPr>
          <w:rFonts w:ascii="Angsana New" w:hAnsi="Angsana New"/>
          <w:sz w:val="30"/>
          <w:szCs w:val="30"/>
        </w:rPr>
        <w:t>0</w:t>
      </w:r>
      <w:r w:rsidR="00F44923" w:rsidRPr="00993988">
        <w:rPr>
          <w:rFonts w:ascii="Angsana New" w:hAnsi="Angsana New"/>
          <w:sz w:val="30"/>
          <w:szCs w:val="30"/>
          <w:cs/>
        </w:rPr>
        <w:t>.</w:t>
      </w:r>
      <w:r w:rsidR="00993988" w:rsidRPr="00993988">
        <w:rPr>
          <w:rFonts w:ascii="Angsana New" w:hAnsi="Angsana New"/>
          <w:sz w:val="30"/>
          <w:szCs w:val="30"/>
        </w:rPr>
        <w:t>18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บาท เป็นจำนวนเงิน</w:t>
      </w:r>
      <w:r w:rsidRPr="00993988">
        <w:rPr>
          <w:rFonts w:ascii="Angsana New" w:hAnsi="Angsana New"/>
          <w:sz w:val="30"/>
          <w:szCs w:val="30"/>
        </w:rPr>
        <w:t> </w:t>
      </w:r>
      <w:r w:rsidR="00993988" w:rsidRPr="00993988">
        <w:rPr>
          <w:rFonts w:ascii="Angsana New" w:hAnsi="Angsana New"/>
          <w:sz w:val="30"/>
          <w:szCs w:val="30"/>
        </w:rPr>
        <w:t>72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ล้านบาท เงินปันผลดังกล่าวจะจ่ายให้แก่ผู้ถือหุ้นในระหว่างปี</w:t>
      </w:r>
      <w:r w:rsidRPr="00993988">
        <w:rPr>
          <w:rFonts w:ascii="Angsana New" w:hAnsi="Angsana New"/>
          <w:sz w:val="30"/>
          <w:szCs w:val="30"/>
        </w:rPr>
        <w:t> </w:t>
      </w:r>
      <w:r w:rsidR="00DE3883" w:rsidRPr="00993988">
        <w:rPr>
          <w:rFonts w:ascii="Angsana New" w:hAnsi="Angsana New"/>
          <w:sz w:val="30"/>
          <w:szCs w:val="30"/>
        </w:rPr>
        <w:t>256</w:t>
      </w:r>
      <w:r w:rsidR="00993988" w:rsidRPr="00993988">
        <w:rPr>
          <w:rFonts w:ascii="Angsana New" w:hAnsi="Angsana New"/>
          <w:sz w:val="30"/>
          <w:szCs w:val="30"/>
        </w:rPr>
        <w:t>3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การจ่ายเงินปันผลดังกล่าวขึ้นอยู่กับการอนุมัติจากที่</w:t>
      </w:r>
      <w:r w:rsidR="00F44923" w:rsidRPr="00993988">
        <w:rPr>
          <w:rFonts w:ascii="Angsana New" w:hAnsi="Angsana New"/>
          <w:sz w:val="30"/>
          <w:szCs w:val="30"/>
          <w:cs/>
        </w:rPr>
        <w:t xml:space="preserve">ประชุมสามัญผู้ถือหุ้นในวันที่ </w:t>
      </w:r>
      <w:r w:rsidR="00DE3883" w:rsidRPr="00993988">
        <w:rPr>
          <w:rFonts w:ascii="Angsana New" w:hAnsi="Angsana New"/>
          <w:sz w:val="30"/>
          <w:szCs w:val="30"/>
        </w:rPr>
        <w:t>2</w:t>
      </w:r>
      <w:r w:rsidR="00993988" w:rsidRPr="00993988">
        <w:rPr>
          <w:rFonts w:ascii="Angsana New" w:hAnsi="Angsana New"/>
          <w:sz w:val="30"/>
          <w:szCs w:val="30"/>
        </w:rPr>
        <w:t>7</w:t>
      </w:r>
      <w:r w:rsidRPr="00993988">
        <w:rPr>
          <w:rFonts w:ascii="Angsana New" w:hAnsi="Angsana New"/>
          <w:sz w:val="30"/>
          <w:szCs w:val="30"/>
        </w:rPr>
        <w:t> </w:t>
      </w:r>
      <w:r w:rsidRPr="00993988">
        <w:rPr>
          <w:rFonts w:ascii="Angsana New" w:hAnsi="Angsana New"/>
          <w:sz w:val="30"/>
          <w:szCs w:val="30"/>
          <w:cs/>
        </w:rPr>
        <w:t>มีนาคม</w:t>
      </w:r>
      <w:r w:rsidRPr="00993988">
        <w:rPr>
          <w:rFonts w:ascii="Angsana New" w:hAnsi="Angsana New"/>
          <w:sz w:val="30"/>
          <w:szCs w:val="30"/>
        </w:rPr>
        <w:t> </w:t>
      </w:r>
      <w:r w:rsidR="00DE3883" w:rsidRPr="00993988">
        <w:rPr>
          <w:rFonts w:ascii="Angsana New" w:hAnsi="Angsana New"/>
          <w:sz w:val="30"/>
          <w:szCs w:val="30"/>
        </w:rPr>
        <w:t>256</w:t>
      </w:r>
      <w:r w:rsidR="00993988" w:rsidRPr="00993988">
        <w:rPr>
          <w:rFonts w:ascii="Angsana New" w:hAnsi="Angsana New"/>
          <w:sz w:val="30"/>
          <w:szCs w:val="30"/>
        </w:rPr>
        <w:t>3</w:t>
      </w:r>
    </w:p>
    <w:p w14:paraId="3EE12E29" w14:textId="5FB4B70E" w:rsidR="00694862" w:rsidRDefault="00694862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2DF7DF6" w14:textId="42F01318" w:rsidR="00694862" w:rsidRDefault="00694862" w:rsidP="00974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10D7179" w14:textId="03AE006E" w:rsidR="009C201A" w:rsidRDefault="009C201A" w:rsidP="0086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45533056" w14:textId="77777777" w:rsidR="00864136" w:rsidRPr="00F44923" w:rsidRDefault="00864136" w:rsidP="008641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decimal" w:pos="450"/>
        </w:tabs>
        <w:spacing w:line="240" w:lineRule="auto"/>
        <w:jc w:val="thaiDistribute"/>
        <w:rPr>
          <w:rFonts w:ascii="Angsana New" w:hAnsi="Angsana New"/>
          <w:spacing w:val="4"/>
          <w:sz w:val="30"/>
          <w:szCs w:val="30"/>
          <w:cs/>
        </w:rPr>
      </w:pPr>
    </w:p>
    <w:p w14:paraId="031D2BA6" w14:textId="77777777" w:rsidR="00974947" w:rsidRDefault="00974947" w:rsidP="000329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</w:p>
    <w:p w14:paraId="03D0E9B4" w14:textId="5C2A303E" w:rsidR="00F21209" w:rsidRDefault="00F21209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671A3"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AA0914">
        <w:rPr>
          <w:rFonts w:ascii="Angsana New" w:hAnsi="Angsana New"/>
          <w:b/>
          <w:bCs/>
          <w:sz w:val="30"/>
          <w:szCs w:val="30"/>
        </w:rPr>
        <w:t>3</w:t>
      </w:r>
      <w:r>
        <w:rPr>
          <w:rFonts w:ascii="Angsana New" w:hAnsi="Angsana New"/>
          <w:b/>
          <w:bCs/>
          <w:sz w:val="30"/>
          <w:szCs w:val="30"/>
        </w:rPr>
        <w:tab/>
      </w:r>
      <w:r w:rsidR="00171FED" w:rsidRPr="00171FE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785982">
        <w:rPr>
          <w:rFonts w:ascii="Angsana New" w:hAnsi="Angsana New" w:hint="cs"/>
          <w:b/>
          <w:bCs/>
          <w:sz w:val="30"/>
          <w:szCs w:val="30"/>
          <w:cs/>
        </w:rPr>
        <w:t>ประกาศแล้วแต่ยังไม่มีผลบังคับใช้</w:t>
      </w:r>
    </w:p>
    <w:p w14:paraId="5999D5C9" w14:textId="77777777" w:rsidR="00171FED" w:rsidRDefault="00171FED" w:rsidP="00F212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BCF89EA" w14:textId="68E1F822" w:rsidR="00171FED" w:rsidRPr="00171FED" w:rsidRDefault="00171FED" w:rsidP="00171F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766592">
        <w:rPr>
          <w:rFonts w:ascii="Angsana New" w:hAnsi="Angsana New"/>
          <w:spacing w:val="6"/>
          <w:sz w:val="30"/>
          <w:szCs w:val="30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และมี</w:t>
      </w:r>
      <w:r w:rsidRPr="00171FED">
        <w:rPr>
          <w:rFonts w:ascii="Angsana New" w:hAnsi="Angsana New"/>
          <w:sz w:val="30"/>
          <w:szCs w:val="30"/>
          <w:cs/>
        </w:rPr>
        <w:t xml:space="preserve">ผลบังคับใช้กับงบการเงินสำหรับรอบระยะเวลาบัญชีที่เริ่มในหรือหลังวันที่ </w:t>
      </w:r>
      <w:r w:rsidR="00DE3883" w:rsidRPr="00DE3883">
        <w:rPr>
          <w:rFonts w:ascii="Angsana New" w:hAnsi="Angsana New"/>
          <w:sz w:val="30"/>
          <w:szCs w:val="30"/>
        </w:rPr>
        <w:t>1</w:t>
      </w:r>
      <w:r w:rsidRPr="00171FED">
        <w:rPr>
          <w:rFonts w:ascii="Angsana New" w:hAnsi="Angsana New"/>
          <w:sz w:val="30"/>
          <w:szCs w:val="30"/>
          <w:cs/>
        </w:rPr>
        <w:t xml:space="preserve"> มกราคม </w:t>
      </w:r>
      <w:r w:rsidR="00DE3883" w:rsidRPr="00DE3883">
        <w:rPr>
          <w:rFonts w:ascii="Angsana New" w:hAnsi="Angsana New"/>
          <w:sz w:val="30"/>
          <w:szCs w:val="30"/>
        </w:rPr>
        <w:t>2563</w:t>
      </w:r>
      <w:r w:rsidR="00131614">
        <w:rPr>
          <w:rFonts w:ascii="Angsana New" w:hAnsi="Angsana New" w:hint="cs"/>
          <w:sz w:val="30"/>
          <w:szCs w:val="30"/>
          <w:cs/>
        </w:rPr>
        <w:t xml:space="preserve"> กลุ่มบริษัทไม่ได้นำมาตรฐานการรายงานทางการเงินนี้มาใช้ก่อนวันถือปฏิบัติ</w:t>
      </w:r>
      <w:r w:rsidRPr="00171FED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1CB566" w14:textId="77777777" w:rsidR="00072883" w:rsidRPr="004437D6" w:rsidRDefault="00072883" w:rsidP="00072883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0"/>
        <w:gridCol w:w="5220"/>
      </w:tblGrid>
      <w:tr w:rsidR="00864136" w:rsidRPr="004437D6" w14:paraId="6C9418D7" w14:textId="77777777" w:rsidTr="00864136">
        <w:trPr>
          <w:tblHeader/>
        </w:trPr>
        <w:tc>
          <w:tcPr>
            <w:tcW w:w="3960" w:type="dxa"/>
            <w:vAlign w:val="bottom"/>
          </w:tcPr>
          <w:p w14:paraId="3C67FC2C" w14:textId="77777777" w:rsidR="00864136" w:rsidRPr="004437D6" w:rsidRDefault="00864136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5220" w:type="dxa"/>
            <w:vAlign w:val="bottom"/>
          </w:tcPr>
          <w:p w14:paraId="7C41EFF5" w14:textId="77777777" w:rsidR="00864136" w:rsidRPr="004437D6" w:rsidRDefault="00864136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864136" w:rsidRPr="004437D6" w14:paraId="03C13CA6" w14:textId="77777777" w:rsidTr="00864136">
        <w:tc>
          <w:tcPr>
            <w:tcW w:w="3960" w:type="dxa"/>
          </w:tcPr>
          <w:p w14:paraId="0889F315" w14:textId="77777777" w:rsidR="00864136" w:rsidRPr="004437D6" w:rsidRDefault="00864136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4437D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5220" w:type="dxa"/>
          </w:tcPr>
          <w:p w14:paraId="2F3F3396" w14:textId="77777777" w:rsidR="00864136" w:rsidRPr="004437D6" w:rsidRDefault="00864136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864136" w:rsidRPr="004437D6" w14:paraId="462D4331" w14:textId="77777777" w:rsidTr="00864136">
        <w:tc>
          <w:tcPr>
            <w:tcW w:w="3960" w:type="dxa"/>
          </w:tcPr>
          <w:p w14:paraId="274068D9" w14:textId="77777777" w:rsidR="00864136" w:rsidRPr="004437D6" w:rsidRDefault="00864136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5220" w:type="dxa"/>
          </w:tcPr>
          <w:p w14:paraId="6D031DAD" w14:textId="77777777" w:rsidR="00864136" w:rsidRPr="004437D6" w:rsidRDefault="00864136" w:rsidP="00F5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F00F97" w:rsidRPr="004437D6" w14:paraId="11C75C04" w14:textId="77777777" w:rsidTr="00864136">
        <w:tc>
          <w:tcPr>
            <w:tcW w:w="3960" w:type="dxa"/>
          </w:tcPr>
          <w:p w14:paraId="35C5A985" w14:textId="41D81EBD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9F4166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5220" w:type="dxa"/>
          </w:tcPr>
          <w:p w14:paraId="7B0534CB" w14:textId="1B202263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9F4166">
              <w:rPr>
                <w:rFonts w:ascii="Angsana New" w:eastAsia="Calibri" w:hAnsi="Angsana New"/>
                <w:sz w:val="30"/>
                <w:szCs w:val="30"/>
                <w:cs/>
              </w:rPr>
              <w:t>สัญญาเช่า</w:t>
            </w:r>
          </w:p>
        </w:tc>
      </w:tr>
      <w:tr w:rsidR="00F00F97" w:rsidRPr="004437D6" w14:paraId="4B6B7E3E" w14:textId="77777777" w:rsidTr="00864136">
        <w:tc>
          <w:tcPr>
            <w:tcW w:w="3960" w:type="dxa"/>
          </w:tcPr>
          <w:p w14:paraId="0794E48F" w14:textId="77777777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32*</w:t>
            </w:r>
          </w:p>
        </w:tc>
        <w:tc>
          <w:tcPr>
            <w:tcW w:w="5220" w:type="dxa"/>
          </w:tcPr>
          <w:p w14:paraId="7610FF2A" w14:textId="77777777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F00F97" w:rsidRPr="004437D6" w14:paraId="591103D7" w14:textId="77777777" w:rsidTr="00864136">
        <w:tc>
          <w:tcPr>
            <w:tcW w:w="3960" w:type="dxa"/>
          </w:tcPr>
          <w:p w14:paraId="75D6E916" w14:textId="77777777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5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5220" w:type="dxa"/>
          </w:tcPr>
          <w:p w14:paraId="50B8E5A8" w14:textId="77777777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F00F97" w:rsidRPr="004437D6" w14:paraId="36C5A0FE" w14:textId="77777777" w:rsidTr="00864136">
        <w:tc>
          <w:tcPr>
            <w:tcW w:w="3960" w:type="dxa"/>
          </w:tcPr>
          <w:p w14:paraId="7CCD2C3D" w14:textId="77777777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4" w:hanging="27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4437D6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5220" w:type="dxa"/>
          </w:tcPr>
          <w:p w14:paraId="662717E5" w14:textId="76899B59" w:rsidR="00F00F97" w:rsidRPr="004437D6" w:rsidRDefault="00F00F97" w:rsidP="00F00F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437D6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6BDF249" w14:textId="77777777" w:rsidR="00072883" w:rsidRPr="004437D6" w:rsidRDefault="00072883" w:rsidP="000453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4437D6">
        <w:rPr>
          <w:rFonts w:ascii="Angsana New" w:hAnsi="Angsana New"/>
          <w:i/>
          <w:iCs/>
          <w:sz w:val="30"/>
          <w:szCs w:val="30"/>
        </w:rPr>
        <w:t xml:space="preserve">* </w:t>
      </w:r>
      <w:r w:rsidRPr="004437D6">
        <w:rPr>
          <w:rFonts w:ascii="Angsana New" w:hAnsi="Angsana New"/>
          <w:i/>
          <w:iCs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C5A0665" w14:textId="77777777" w:rsidR="00694862" w:rsidRPr="004437D6" w:rsidRDefault="00694862" w:rsidP="000728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17C724F5" w14:textId="77777777" w:rsidR="00072883" w:rsidRPr="004437D6" w:rsidRDefault="00072883" w:rsidP="00681D37">
      <w:pPr>
        <w:pStyle w:val="ListParagraph"/>
        <w:numPr>
          <w:ilvl w:val="0"/>
          <w:numId w:val="27"/>
        </w:num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4437D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4DE17DA8" w14:textId="77777777" w:rsidR="00072883" w:rsidRPr="004437D6" w:rsidRDefault="00072883" w:rsidP="0007288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657E59C5" w14:textId="359E93B0" w:rsidR="00072883" w:rsidRDefault="00171FED" w:rsidP="005A7610">
      <w:pPr>
        <w:pStyle w:val="block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  <w:r w:rsidRPr="00171FED">
        <w:rPr>
          <w:rFonts w:ascii="Angsana New" w:hAnsi="Angsana New"/>
          <w:sz w:val="30"/>
          <w:szCs w:val="30"/>
          <w:cs/>
          <w:lang w:bidi="th-TH"/>
        </w:rPr>
        <w:t>มาตรฐานการรายงานทางการเงินที่เกี่ยวข้องกับ</w:t>
      </w:r>
      <w:r w:rsidRPr="005A7610">
        <w:rPr>
          <w:rFonts w:ascii="Angsana New" w:hAnsi="Angsana New"/>
          <w:color w:val="000000"/>
          <w:spacing w:val="4"/>
          <w:sz w:val="30"/>
          <w:szCs w:val="30"/>
          <w:cs/>
          <w:lang w:val="en-US" w:bidi="th-TH"/>
        </w:rPr>
        <w:t>เครื่องมือ</w:t>
      </w:r>
      <w:r w:rsidRPr="00171FED">
        <w:rPr>
          <w:rFonts w:ascii="Angsana New" w:hAnsi="Angsana New"/>
          <w:sz w:val="30"/>
          <w:szCs w:val="30"/>
          <w:cs/>
          <w:lang w:bidi="th-TH"/>
        </w:rPr>
        <w:t>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</w:t>
      </w:r>
      <w:r w:rsidRPr="00F129E0">
        <w:rPr>
          <w:rFonts w:ascii="Angsana New" w:hAnsi="Angsana New"/>
          <w:spacing w:val="6"/>
          <w:sz w:val="30"/>
          <w:szCs w:val="30"/>
          <w:cs/>
          <w:lang w:bidi="th-TH"/>
        </w:rPr>
        <w:t>หลักการบัญชีของอนุพันธ์และการบัญชีป้องกันความเสี่ยง เมื่อมาตรฐานการรายงานทางการเงินกลุ่มนี้มี</w:t>
      </w:r>
      <w:r w:rsidRPr="00171FED">
        <w:rPr>
          <w:rFonts w:ascii="Angsana New" w:hAnsi="Angsana New"/>
          <w:sz w:val="30"/>
          <w:szCs w:val="30"/>
          <w:cs/>
          <w:lang w:bidi="th-TH"/>
        </w:rPr>
        <w:t>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 ผลกระทบจากการถือปฏิบัติตามมาตรฐานการรายงานทางการเงินที่เกี่ยวข้องกับเครื่องมือทางการเงินขึ้นอยู่กับเครื่องมือทางการเงินของกลุ่มบริษัท โดยการถือปฏิบัติตามมาตรฐานการรายงานทางการเงินที่เกี่ยวข้องกับเครื่องมือทางการเงิน มีดังนี้</w:t>
      </w:r>
    </w:p>
    <w:p w14:paraId="71194CA8" w14:textId="729EC5B6" w:rsidR="000F47B5" w:rsidRDefault="000F47B5" w:rsidP="005A7610">
      <w:pPr>
        <w:pStyle w:val="block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5013BA8C" w14:textId="0A06FB77" w:rsidR="000F47B5" w:rsidRDefault="000F47B5" w:rsidP="005A7610">
      <w:pPr>
        <w:pStyle w:val="block"/>
        <w:ind w:left="90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31F2301D" w14:textId="77777777" w:rsidR="000F47B5" w:rsidRDefault="000F47B5" w:rsidP="00DE3883">
      <w:pPr>
        <w:pStyle w:val="block"/>
        <w:ind w:left="0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B67E1CC" w14:textId="77777777" w:rsidR="00171FED" w:rsidRPr="005A7610" w:rsidRDefault="00171FED" w:rsidP="00171FE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7610">
        <w:rPr>
          <w:rFonts w:ascii="Angsana New" w:hAnsi="Angsana New" w:hint="cs"/>
          <w:sz w:val="30"/>
          <w:szCs w:val="30"/>
          <w:cs/>
        </w:rPr>
        <w:lastRenderedPageBreak/>
        <w:t>การจัดประเภทรายการของสินทรัพย์ทางการเงิน</w:t>
      </w:r>
    </w:p>
    <w:p w14:paraId="6B4E20EE" w14:textId="77777777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F5231CA" w14:textId="244A7F92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  <w:r w:rsidRPr="005A7610">
        <w:rPr>
          <w:rFonts w:ascii="Angsana New" w:hAnsi="Angsana New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="00DE3883" w:rsidRPr="00DE3883">
        <w:rPr>
          <w:rFonts w:ascii="Angsana New" w:hAnsi="Angsana New" w:hint="cs"/>
          <w:sz w:val="30"/>
          <w:szCs w:val="30"/>
        </w:rPr>
        <w:t>9</w:t>
      </w:r>
      <w:r w:rsidRPr="005A7610">
        <w:rPr>
          <w:rFonts w:ascii="Angsana New" w:hAnsi="Angsana New" w:hint="cs"/>
          <w:sz w:val="30"/>
          <w:szCs w:val="30"/>
          <w:cs/>
        </w:rPr>
        <w:t xml:space="preserve"> (“</w:t>
      </w:r>
      <w:r w:rsidRPr="005A7610">
        <w:rPr>
          <w:rFonts w:ascii="Angsana New" w:hAnsi="Angsana New" w:hint="cs"/>
          <w:sz w:val="30"/>
          <w:szCs w:val="30"/>
        </w:rPr>
        <w:t xml:space="preserve">TFRS </w:t>
      </w:r>
      <w:r w:rsidR="00DE3883" w:rsidRPr="00DE3883">
        <w:rPr>
          <w:rFonts w:ascii="Angsana New" w:hAnsi="Angsana New" w:hint="cs"/>
          <w:sz w:val="30"/>
          <w:szCs w:val="30"/>
        </w:rPr>
        <w:t>9</w:t>
      </w:r>
      <w:r w:rsidRPr="005A7610">
        <w:rPr>
          <w:rFonts w:ascii="Angsana New" w:hAnsi="Angsana New" w:hint="cs"/>
          <w:sz w:val="30"/>
          <w:szCs w:val="30"/>
          <w:cs/>
        </w:rPr>
        <w:t xml:space="preserve">”) จัดประเภทสินทรัพย์ทางการเงินเป็น </w:t>
      </w:r>
      <w:r w:rsidR="00DE3883" w:rsidRPr="00DE3883">
        <w:rPr>
          <w:rFonts w:ascii="Angsana New" w:hAnsi="Angsana New" w:hint="cs"/>
          <w:sz w:val="30"/>
          <w:szCs w:val="30"/>
        </w:rPr>
        <w:t>3</w:t>
      </w:r>
      <w:r w:rsidRPr="005A7610">
        <w:rPr>
          <w:rFonts w:ascii="Angsana New" w:hAnsi="Angsana New" w:hint="cs"/>
          <w:sz w:val="30"/>
          <w:szCs w:val="30"/>
          <w:cs/>
        </w:rPr>
        <w:t xml:space="preserve"> ประเภท ได้แก่ การวัดมูลค่าด้วยราคาทุนตัดจำหน่าย มูลค่ายุติธรรมผ่านกำไรขาดทุนเบ็ดเสร็จอื่น และมูลค่ายุติธรรมผ่านกำไรหรือขาดทุน ทั้งนี้ มาตรฐานการรายงานทางการเงินฉบับนี้จะยกเลิกการจัดประเภท 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DE3883" w:rsidRPr="00DE3883">
        <w:rPr>
          <w:rFonts w:ascii="Angsana New" w:hAnsi="Angsana New" w:hint="cs"/>
          <w:sz w:val="30"/>
          <w:szCs w:val="30"/>
        </w:rPr>
        <w:t>105</w:t>
      </w:r>
      <w:r w:rsidRPr="005A7610">
        <w:rPr>
          <w:rFonts w:ascii="Angsana New" w:hAnsi="Angsana New" w:hint="cs"/>
          <w:sz w:val="30"/>
          <w:szCs w:val="30"/>
          <w:cs/>
        </w:rPr>
        <w:t xml:space="preserve"> โดยการจัดประเภทตาม </w:t>
      </w:r>
      <w:r w:rsidRPr="005A7610">
        <w:rPr>
          <w:rFonts w:ascii="Angsana New" w:hAnsi="Angsana New" w:hint="cs"/>
          <w:sz w:val="30"/>
          <w:szCs w:val="30"/>
        </w:rPr>
        <w:t xml:space="preserve">TFRS </w:t>
      </w:r>
      <w:r w:rsidR="00DE3883" w:rsidRPr="00DE3883">
        <w:rPr>
          <w:rFonts w:ascii="Angsana New" w:hAnsi="Angsana New" w:hint="cs"/>
          <w:sz w:val="30"/>
          <w:szCs w:val="30"/>
        </w:rPr>
        <w:t>9</w:t>
      </w:r>
      <w:r w:rsidRPr="005A7610">
        <w:rPr>
          <w:rFonts w:ascii="Angsana New" w:hAnsi="Angsana New" w:hint="cs"/>
          <w:sz w:val="30"/>
          <w:szCs w:val="30"/>
          <w:cs/>
        </w:rPr>
        <w:t xml:space="preserve"> 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และอนุพันธ์วัดมูลค่าด้วยมูลค่ายุติธรรมผ่านกำไรหรือขาดทุนตาม </w:t>
      </w:r>
      <w:r w:rsidRPr="005A7610">
        <w:rPr>
          <w:rFonts w:ascii="Angsana New" w:hAnsi="Angsana New" w:hint="cs"/>
          <w:sz w:val="30"/>
          <w:szCs w:val="30"/>
        </w:rPr>
        <w:t xml:space="preserve">TFRS </w:t>
      </w:r>
      <w:r w:rsidR="00DE3883" w:rsidRPr="00DE3883">
        <w:rPr>
          <w:rFonts w:ascii="Angsana New" w:hAnsi="Angsana New" w:hint="cs"/>
          <w:sz w:val="30"/>
          <w:szCs w:val="30"/>
        </w:rPr>
        <w:t>9</w:t>
      </w:r>
      <w:r w:rsidRPr="005A7610">
        <w:rPr>
          <w:rFonts w:ascii="Angsana New" w:hAnsi="Angsana New" w:hint="cs"/>
          <w:sz w:val="30"/>
          <w:szCs w:val="30"/>
          <w:cs/>
        </w:rPr>
        <w:t xml:space="preserve"> โดยนำมาใช้แทนนโยบายการบัญชีของกลุ่มบริษัทในปัจจุบันที่รับรู้รายการโดยการปรับมูลค่าตามอัตราแลกเปลี่ยน ณ สิ้นงวด หรือเมื่ออนุพันธ์ดังกล่าวถูกนำมาใช้</w:t>
      </w:r>
    </w:p>
    <w:p w14:paraId="7F4CD870" w14:textId="77777777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42183A85" w14:textId="4F7C3C03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31614">
        <w:rPr>
          <w:rFonts w:ascii="Angsana New" w:hAnsi="Angsana New" w:hint="cs"/>
          <w:spacing w:val="4"/>
          <w:sz w:val="30"/>
          <w:szCs w:val="30"/>
          <w:cs/>
        </w:rPr>
        <w:t>กลุ่มบริษัท</w:t>
      </w:r>
      <w:r w:rsidR="00FF4024" w:rsidRPr="00131614">
        <w:rPr>
          <w:rFonts w:ascii="Angsana New" w:hAnsi="Angsana New" w:hint="cs"/>
          <w:spacing w:val="4"/>
          <w:sz w:val="30"/>
          <w:szCs w:val="30"/>
          <w:cs/>
        </w:rPr>
        <w:t>ได้</w:t>
      </w:r>
      <w:r w:rsidRPr="00131614">
        <w:rPr>
          <w:rFonts w:ascii="Angsana New" w:hAnsi="Angsana New" w:hint="cs"/>
          <w:spacing w:val="4"/>
          <w:sz w:val="30"/>
          <w:szCs w:val="30"/>
          <w:cs/>
        </w:rPr>
        <w:t xml:space="preserve">ประเมินการจัดประเภทรายการของสินทรัพย์ทางการเงินตาม </w:t>
      </w:r>
      <w:r w:rsidRPr="00131614">
        <w:rPr>
          <w:rFonts w:ascii="Angsana New" w:hAnsi="Angsana New" w:hint="cs"/>
          <w:spacing w:val="4"/>
          <w:sz w:val="30"/>
          <w:szCs w:val="30"/>
        </w:rPr>
        <w:t xml:space="preserve">TFRS 9 </w:t>
      </w:r>
      <w:r w:rsidRPr="00131614">
        <w:rPr>
          <w:rFonts w:ascii="Angsana New" w:hAnsi="Angsana New" w:hint="cs"/>
          <w:spacing w:val="4"/>
          <w:sz w:val="30"/>
          <w:szCs w:val="30"/>
          <w:cs/>
        </w:rPr>
        <w:t xml:space="preserve">ซึ่งการนำ </w:t>
      </w:r>
      <w:r w:rsidRPr="00131614">
        <w:rPr>
          <w:rFonts w:ascii="Angsana New" w:hAnsi="Angsana New" w:hint="cs"/>
          <w:spacing w:val="4"/>
          <w:sz w:val="30"/>
          <w:szCs w:val="30"/>
        </w:rPr>
        <w:t>TFRS 9</w:t>
      </w:r>
      <w:r w:rsidRPr="005A7610">
        <w:rPr>
          <w:rFonts w:ascii="Angsana New" w:hAnsi="Angsana New" w:hint="cs"/>
          <w:sz w:val="30"/>
          <w:szCs w:val="30"/>
          <w:cs/>
        </w:rPr>
        <w:t xml:space="preserve"> มาใช้ไม่มีผลกระทบอย่างมีสาระสำคัญสำหรับรายการลูกหนี้การค้า</w:t>
      </w:r>
      <w:r w:rsidR="00F00F97">
        <w:rPr>
          <w:rFonts w:ascii="Angsana New" w:hAnsi="Angsana New" w:hint="cs"/>
          <w:sz w:val="30"/>
          <w:szCs w:val="30"/>
          <w:cs/>
        </w:rPr>
        <w:t>และ</w:t>
      </w:r>
      <w:r w:rsidRPr="005A7610">
        <w:rPr>
          <w:rFonts w:ascii="Angsana New" w:hAnsi="Angsana New" w:hint="cs"/>
          <w:sz w:val="30"/>
          <w:szCs w:val="30"/>
          <w:cs/>
        </w:rPr>
        <w:t>เงินลงทุนชั่วคราว อย่างไรก็ตามกลุ่มบริษัทมีเงินลงทุนระยะยาวอื่นซึ่งปัจจุบันวัดมูลค่าด้วยราคาทุนหักผลขาดทุนจากการด้อยค่าสะสม กลุ่มบริษัทจัดประเภทเงินลงทุนดังกล่าวเป็นเงินลงทุนที่วัดมูลค่าด้วยมูลค่ายุติธรรมผ่าน</w:t>
      </w:r>
      <w:r w:rsidRPr="00F00F97">
        <w:rPr>
          <w:rFonts w:ascii="Angsana New" w:hAnsi="Angsana New" w:hint="cs"/>
          <w:spacing w:val="2"/>
          <w:sz w:val="30"/>
          <w:szCs w:val="30"/>
          <w:cs/>
        </w:rPr>
        <w:t>กำไร</w:t>
      </w:r>
      <w:r w:rsidRPr="00F00F97">
        <w:rPr>
          <w:rFonts w:asciiTheme="majorBidi" w:hAnsiTheme="majorBidi" w:cstheme="majorBidi" w:hint="cs"/>
          <w:spacing w:val="2"/>
          <w:sz w:val="30"/>
          <w:szCs w:val="30"/>
          <w:cs/>
        </w:rPr>
        <w:t>ขาดทุน</w:t>
      </w:r>
      <w:r w:rsidR="00F00F97" w:rsidRPr="00F00F97">
        <w:rPr>
          <w:rFonts w:asciiTheme="majorBidi" w:hAnsiTheme="majorBidi" w:cstheme="majorBidi" w:hint="cs"/>
          <w:spacing w:val="2"/>
          <w:sz w:val="30"/>
          <w:szCs w:val="30"/>
          <w:cs/>
        </w:rPr>
        <w:t xml:space="preserve"> ทั้งนี้จากการประเมินของกลุ่มบริษัท การจัดประเภทรายการสินทรัพย์ทางการเงินตาม </w:t>
      </w:r>
      <w:r w:rsidR="00F00F97" w:rsidRPr="00F00F97">
        <w:rPr>
          <w:rFonts w:asciiTheme="majorBidi" w:hAnsiTheme="majorBidi" w:cstheme="majorBidi"/>
          <w:spacing w:val="2"/>
          <w:sz w:val="30"/>
          <w:szCs w:val="30"/>
        </w:rPr>
        <w:t>TFRS</w:t>
      </w:r>
      <w:r w:rsidR="00F00F97">
        <w:rPr>
          <w:rFonts w:asciiTheme="majorBidi" w:hAnsiTheme="majorBidi" w:cstheme="majorBidi"/>
          <w:sz w:val="30"/>
          <w:szCs w:val="30"/>
        </w:rPr>
        <w:t xml:space="preserve"> 9 </w:t>
      </w:r>
      <w:r w:rsidR="00F00F97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ไม่มีผลกระทบอย่างมีสาระสำคัญต่องบการเงินรวม</w:t>
      </w:r>
      <w:r w:rsidR="00487019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และงบการเงินเฉพาะกิจการ</w:t>
      </w:r>
    </w:p>
    <w:p w14:paraId="3689E7A5" w14:textId="332C9C3B" w:rsidR="00171FED" w:rsidRPr="005A7610" w:rsidRDefault="00171FED" w:rsidP="00171FED">
      <w:pPr>
        <w:rPr>
          <w:rFonts w:cstheme="minorBidi"/>
          <w:cs/>
        </w:rPr>
      </w:pPr>
    </w:p>
    <w:p w14:paraId="63886AEC" w14:textId="77777777" w:rsidR="00171FED" w:rsidRPr="005A7610" w:rsidRDefault="00171FED" w:rsidP="00171FE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7610">
        <w:rPr>
          <w:rFonts w:ascii="Angsana New" w:hAnsi="Angsana New" w:hint="cs"/>
          <w:sz w:val="30"/>
          <w:szCs w:val="30"/>
          <w:cs/>
        </w:rPr>
        <w:t xml:space="preserve">การวัดมูลค่าด้วยวิธีราคาทุนตัดจำหน่าย </w:t>
      </w:r>
    </w:p>
    <w:p w14:paraId="037AD29A" w14:textId="77777777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19EE22E2" w14:textId="3FF92F5C" w:rsidR="00171FED" w:rsidRPr="004C1683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C1683">
        <w:rPr>
          <w:rFonts w:asciiTheme="majorBidi" w:hAnsiTheme="majorBidi" w:cstheme="majorBidi" w:hint="cs"/>
          <w:sz w:val="30"/>
          <w:szCs w:val="30"/>
          <w:cs/>
        </w:rPr>
        <w:t>ตาม</w:t>
      </w:r>
      <w:r w:rsidRPr="004C1683">
        <w:rPr>
          <w:rFonts w:asciiTheme="majorBidi" w:hAnsiTheme="majorBidi" w:cstheme="majorBidi" w:hint="cs"/>
          <w:sz w:val="30"/>
          <w:szCs w:val="30"/>
        </w:rPr>
        <w:t xml:space="preserve"> TFRS 9 </w:t>
      </w:r>
      <w:r w:rsidRPr="004C1683">
        <w:rPr>
          <w:rFonts w:asciiTheme="majorBidi" w:hAnsiTheme="majorBidi" w:cstheme="majorBidi" w:hint="cs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</w:t>
      </w:r>
      <w:r w:rsidR="006B6BE3" w:rsidRPr="004C1683">
        <w:rPr>
          <w:rFonts w:asciiTheme="majorBidi" w:hAnsiTheme="majorBidi" w:cstheme="majorBidi"/>
          <w:sz w:val="30"/>
          <w:szCs w:val="30"/>
        </w:rPr>
        <w:t xml:space="preserve"> </w:t>
      </w:r>
      <w:r w:rsidRPr="004C1683">
        <w:rPr>
          <w:rFonts w:asciiTheme="majorBidi" w:hAnsiTheme="majorBidi" w:cstheme="majorBidi" w:hint="cs"/>
          <w:sz w:val="30"/>
          <w:szCs w:val="30"/>
          <w:cs/>
        </w:rPr>
        <w:t>รับรู้ดอกเบี้ยรับและ</w:t>
      </w:r>
      <w:r w:rsidRPr="004C168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ดอกเบี้ยจ่ายด้วยอัตราดอกเบี้ยที่แท้จริง ซึ่งการนำ </w:t>
      </w:r>
      <w:r w:rsidRPr="004C1683">
        <w:rPr>
          <w:rFonts w:asciiTheme="majorBidi" w:hAnsiTheme="majorBidi" w:cstheme="majorBidi" w:hint="cs"/>
          <w:spacing w:val="4"/>
          <w:sz w:val="30"/>
          <w:szCs w:val="30"/>
        </w:rPr>
        <w:t>TFRS 9</w:t>
      </w:r>
      <w:r w:rsidRPr="004C168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 มาใช้ไม่มีผลกระทบอย่างมีสาระสำคัญต่อ</w:t>
      </w:r>
      <w:r w:rsidRPr="004C1683">
        <w:rPr>
          <w:rFonts w:asciiTheme="majorBidi" w:hAnsiTheme="majorBidi" w:cstheme="majorBidi" w:hint="cs"/>
          <w:sz w:val="30"/>
          <w:szCs w:val="30"/>
          <w:cs/>
        </w:rPr>
        <w:t>งบการเงินรวม</w:t>
      </w:r>
      <w:r w:rsidR="00487019" w:rsidRPr="004C1683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และงบการเงินเฉพาะกิจการ</w:t>
      </w:r>
    </w:p>
    <w:p w14:paraId="5FBCEFC6" w14:textId="77777777" w:rsidR="00171FED" w:rsidRPr="005A7610" w:rsidRDefault="00171FED" w:rsidP="00171FE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6E475731" w14:textId="77777777" w:rsidR="00171FED" w:rsidRPr="005A7610" w:rsidRDefault="00171FED" w:rsidP="00171FED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7610">
        <w:rPr>
          <w:rFonts w:ascii="Angsana New" w:hAnsi="Angsana New" w:hint="cs"/>
          <w:sz w:val="30"/>
          <w:szCs w:val="30"/>
          <w:cs/>
        </w:rPr>
        <w:t xml:space="preserve">การด้อยค่าของสินทรัพย์ทางการเงิน </w:t>
      </w:r>
    </w:p>
    <w:p w14:paraId="41E8F1F4" w14:textId="77777777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5C0B2B0F" w14:textId="559AA254" w:rsidR="00171FED" w:rsidRDefault="00171FED" w:rsidP="00F00F9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A7610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>ให้วิธีการพิจารณาผลขาดทุนด้านเครดิตที่คาดว่าจะเกิดขึ้นตลอดอายุของ</w:t>
      </w:r>
      <w:r w:rsidR="006B6BE3">
        <w:rPr>
          <w:rFonts w:asciiTheme="majorBidi" w:hAnsiTheme="majorBidi" w:cstheme="majorBidi" w:hint="cs"/>
          <w:sz w:val="30"/>
          <w:szCs w:val="30"/>
          <w:cs/>
        </w:rPr>
        <w:t>สินทรัพย์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และการคาดการณ์เกี่ยวกับการชำระหนี้ในอนาคตของลูกหนี้ </w:t>
      </w:r>
      <w:r w:rsidRPr="005A7610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>กำหนดให้พิจารณา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</w:t>
      </w:r>
      <w:r w:rsidR="00DE3883">
        <w:rPr>
          <w:rFonts w:asciiTheme="majorBidi" w:hAnsiTheme="majorBidi" w:cstheme="majorBidi" w:hint="cs"/>
          <w:sz w:val="30"/>
          <w:szCs w:val="30"/>
          <w:cs/>
        </w:rPr>
        <w:t>์</w:t>
      </w:r>
    </w:p>
    <w:p w14:paraId="41C4FD7F" w14:textId="77777777" w:rsidR="00DE3883" w:rsidRPr="00F00F97" w:rsidRDefault="00DE3883" w:rsidP="00F00F9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7FC9AC" w14:textId="77777777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A7610">
        <w:rPr>
          <w:rFonts w:asciiTheme="majorBidi" w:hAnsiTheme="majorBidi" w:cstheme="majorBidi" w:hint="cs"/>
          <w:sz w:val="30"/>
          <w:szCs w:val="30"/>
          <w:cs/>
        </w:rPr>
        <w:lastRenderedPageBreak/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 ซึ่งไม่รวมเงินลงทุนในตราสารทุน</w:t>
      </w:r>
    </w:p>
    <w:p w14:paraId="4868A28D" w14:textId="77777777" w:rsidR="00171FED" w:rsidRPr="005A7610" w:rsidRDefault="00171FED" w:rsidP="00171FED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130D79B" w14:textId="6E2A875E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bookmarkStart w:id="4" w:name="_Hlk22930269"/>
      <w:r w:rsidRPr="00F00F97">
        <w:rPr>
          <w:rFonts w:asciiTheme="majorBidi" w:hAnsiTheme="majorBidi" w:cstheme="majorBidi" w:hint="cs"/>
          <w:spacing w:val="-2"/>
          <w:sz w:val="30"/>
          <w:szCs w:val="30"/>
          <w:cs/>
        </w:rPr>
        <w:t>กลุ่มบริษัท</w:t>
      </w:r>
      <w:r w:rsidR="00FF4024">
        <w:rPr>
          <w:rFonts w:asciiTheme="majorBidi" w:hAnsiTheme="majorBidi" w:cstheme="majorBidi" w:hint="cs"/>
          <w:spacing w:val="-2"/>
          <w:sz w:val="30"/>
          <w:szCs w:val="30"/>
          <w:cs/>
        </w:rPr>
        <w:t>ได้</w:t>
      </w:r>
      <w:r w:rsidR="00FF4024" w:rsidRPr="00BE3180">
        <w:rPr>
          <w:rFonts w:ascii="Angsana New" w:hAnsi="Angsana New" w:hint="cs"/>
          <w:spacing w:val="6"/>
          <w:sz w:val="30"/>
          <w:szCs w:val="30"/>
          <w:cs/>
        </w:rPr>
        <w:t>ประเมิน</w:t>
      </w:r>
      <w:r w:rsidRPr="00BE3180">
        <w:rPr>
          <w:rFonts w:asciiTheme="majorBidi" w:hAnsiTheme="majorBidi" w:cstheme="majorBidi" w:hint="cs"/>
          <w:spacing w:val="-2"/>
          <w:sz w:val="30"/>
          <w:szCs w:val="30"/>
          <w:cs/>
        </w:rPr>
        <w:t>การด้อยค่าของสิ</w:t>
      </w:r>
      <w:r w:rsidRPr="00F00F9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นทรัพย์ทางการเงินตาม </w:t>
      </w:r>
      <w:r w:rsidRPr="00F00F97">
        <w:rPr>
          <w:rFonts w:asciiTheme="majorBidi" w:hAnsiTheme="majorBidi" w:cstheme="majorBidi" w:hint="cs"/>
          <w:spacing w:val="-2"/>
          <w:sz w:val="30"/>
          <w:szCs w:val="30"/>
        </w:rPr>
        <w:t xml:space="preserve">TFRS 9 </w:t>
      </w:r>
      <w:r w:rsidRPr="00F00F97">
        <w:rPr>
          <w:rFonts w:asciiTheme="majorBidi" w:hAnsiTheme="majorBidi" w:cstheme="majorBidi" w:hint="cs"/>
          <w:spacing w:val="-2"/>
          <w:sz w:val="30"/>
          <w:szCs w:val="30"/>
          <w:cs/>
        </w:rPr>
        <w:t>ซึ่ง</w:t>
      </w:r>
      <w:r w:rsidRPr="00F00F97">
        <w:rPr>
          <w:rFonts w:asciiTheme="majorBidi" w:hAnsiTheme="majorBidi" w:hint="cs"/>
          <w:spacing w:val="-2"/>
          <w:sz w:val="30"/>
          <w:szCs w:val="30"/>
          <w:cs/>
        </w:rPr>
        <w:t xml:space="preserve">การนำ </w:t>
      </w:r>
      <w:r w:rsidRPr="00F00F97">
        <w:rPr>
          <w:rFonts w:asciiTheme="majorBidi" w:hAnsiTheme="majorBidi" w:cstheme="majorBidi" w:hint="cs"/>
          <w:spacing w:val="-2"/>
          <w:sz w:val="30"/>
          <w:szCs w:val="30"/>
        </w:rPr>
        <w:t xml:space="preserve">TFRS </w:t>
      </w:r>
      <w:r w:rsidRPr="00F00F97">
        <w:rPr>
          <w:rFonts w:asciiTheme="majorBidi" w:hAnsiTheme="majorBidi" w:hint="cs"/>
          <w:spacing w:val="-2"/>
          <w:sz w:val="30"/>
          <w:szCs w:val="30"/>
        </w:rPr>
        <w:t>9</w:t>
      </w:r>
      <w:r w:rsidRPr="005A7610">
        <w:rPr>
          <w:rFonts w:asciiTheme="majorBidi" w:hAnsiTheme="majorBidi" w:hint="cs"/>
          <w:sz w:val="30"/>
          <w:szCs w:val="30"/>
          <w:cs/>
        </w:rPr>
        <w:t xml:space="preserve"> มาใช้ไม่มีผลกระทบอย่างมีสาระสำคัญต่องบการเงินรวม</w:t>
      </w:r>
      <w:r w:rsidR="00487019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และงบการเงินเฉพาะกิจการ</w:t>
      </w:r>
    </w:p>
    <w:bookmarkEnd w:id="4"/>
    <w:p w14:paraId="79CC5416" w14:textId="77777777" w:rsidR="00171FED" w:rsidRPr="005A7610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2DEFC84E" w14:textId="06D2C165" w:rsidR="00F00F97" w:rsidRDefault="00171FED" w:rsidP="00F00F9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5A7610">
        <w:rPr>
          <w:rFonts w:ascii="Angsana New" w:hAnsi="Angsana New" w:hint="cs"/>
          <w:sz w:val="30"/>
          <w:szCs w:val="30"/>
          <w:cs/>
        </w:rPr>
        <w:t xml:space="preserve">การจัดประเภทรายการของหนี้สินทางการเงิน </w:t>
      </w:r>
    </w:p>
    <w:p w14:paraId="5E51E5C1" w14:textId="06E80172" w:rsidR="00F00F97" w:rsidRDefault="00F00F97" w:rsidP="00F00F9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29D0CB1F" w14:textId="77777777" w:rsidR="00F00F97" w:rsidRPr="005A7610" w:rsidRDefault="00F00F97" w:rsidP="00F00F97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A7610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ให้วิธีการจัดประเภทและการวัดมูลค่าหนี้สินทางการเงินใหม่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5A7610">
        <w:rPr>
          <w:rFonts w:asciiTheme="majorBidi" w:hAnsiTheme="majorBidi" w:cstheme="majorBidi" w:hint="cs"/>
          <w:sz w:val="30"/>
          <w:szCs w:val="30"/>
        </w:rPr>
        <w:t>2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</w:t>
      </w:r>
      <w:r w:rsidRPr="00F00F97">
        <w:rPr>
          <w:rFonts w:asciiTheme="majorBidi" w:hAnsiTheme="majorBidi" w:cstheme="majorBidi" w:hint="cs"/>
          <w:spacing w:val="4"/>
          <w:sz w:val="30"/>
          <w:szCs w:val="30"/>
          <w:cs/>
        </w:rPr>
        <w:t>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>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4A0D200E" w14:textId="77777777" w:rsidR="00F00F97" w:rsidRPr="005A7610" w:rsidRDefault="00F00F97" w:rsidP="00F00F97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749390F9" w14:textId="1F2221B0" w:rsidR="00F00F97" w:rsidRPr="005A7610" w:rsidRDefault="00F00F97" w:rsidP="00F00F97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จัดประเภทหนี้สินทางการเงินอื่นที่ไม่ได้ถือไว้เพื่อค้าหรือเป็นอนุพันธ์ด้วยวิธีราคาทุนตัดจำหน่าย ทั้งนี้จากการประเมินของกลุ่มบริษัท การจัดประเภทรายการหนี้สินทางการเงินตาม </w:t>
      </w:r>
      <w:r w:rsidRPr="005A7610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>ไม่มีผลกระทบอย่างมีสาระสำคัญต่องบการเงินรวม</w:t>
      </w:r>
      <w:r w:rsidR="00487019">
        <w:rPr>
          <w:rFonts w:asciiTheme="majorBidi" w:hAnsiTheme="majorBidi" w:cstheme="majorBidi" w:hint="cs"/>
          <w:sz w:val="30"/>
          <w:szCs w:val="30"/>
          <w:cs/>
        </w:rPr>
        <w:t>และงบการเงินเฉพาะกิจการ</w:t>
      </w:r>
    </w:p>
    <w:p w14:paraId="646BF7A8" w14:textId="26A26D60" w:rsidR="00F00F97" w:rsidRPr="00F00F97" w:rsidRDefault="00F00F97" w:rsidP="00F00F9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566A027" w14:textId="1B9B3FEB" w:rsidR="00F00F97" w:rsidRPr="00F00F97" w:rsidRDefault="00F00F97" w:rsidP="00F00F97">
      <w:pPr>
        <w:pStyle w:val="ListParagraph"/>
        <w:numPr>
          <w:ilvl w:val="0"/>
          <w:numId w:val="29"/>
        </w:num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F00F97">
        <w:rPr>
          <w:rFonts w:ascii="Angsana New" w:hAnsi="Angsana New" w:hint="cs"/>
          <w:sz w:val="30"/>
          <w:szCs w:val="30"/>
          <w:cs/>
        </w:rPr>
        <w:t xml:space="preserve">การบัญชีป้องกันความเสี่ยง </w:t>
      </w:r>
    </w:p>
    <w:p w14:paraId="278F4EC4" w14:textId="77777777" w:rsidR="00F00F97" w:rsidRPr="00F00F97" w:rsidRDefault="00F00F97" w:rsidP="00F00F9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645E304B" w14:textId="075B8E57" w:rsidR="00171FED" w:rsidRPr="005A7610" w:rsidRDefault="00171FED" w:rsidP="00131614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  <w:r w:rsidRPr="005A7610">
        <w:rPr>
          <w:rFonts w:asciiTheme="majorBidi" w:hAnsiTheme="majorBidi" w:cstheme="majorBidi" w:hint="cs"/>
          <w:sz w:val="30"/>
          <w:szCs w:val="30"/>
        </w:rPr>
        <w:t xml:space="preserve">TFRS 9 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ให้แนวปฏิบัติเกี่ยวกับการบัญชีป้องกันความเสี่ยงในขณะที่มาตรฐานการรายงานทางการเงินในปัจจุบันไม่ได้กล่าวถึง โดยการบัญชีป้องกันความเสี่ยงมี </w:t>
      </w:r>
      <w:r w:rsidRPr="005A7610">
        <w:rPr>
          <w:rFonts w:asciiTheme="majorBidi" w:hAnsiTheme="majorBidi" w:cstheme="majorBidi" w:hint="cs"/>
          <w:sz w:val="30"/>
          <w:szCs w:val="30"/>
        </w:rPr>
        <w:t>3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 ประเภทและการถือปฏิบัติในแต่ละประเภทนั้นขึ้นอยู่กับลักษณะของความเสี่ยงที่ทำการป้องกัน ได้แก่ 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ตาม</w:t>
      </w:r>
      <w:r w:rsidRPr="005A7610">
        <w:rPr>
          <w:rFonts w:asciiTheme="majorBidi" w:hAnsiTheme="majorBidi" w:cstheme="majorBidi" w:hint="cs"/>
          <w:sz w:val="30"/>
          <w:szCs w:val="30"/>
        </w:rPr>
        <w:t xml:space="preserve"> TFRS 9 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ทั้งนี้ </w:t>
      </w:r>
      <w:r w:rsidRPr="005A7610">
        <w:rPr>
          <w:rFonts w:asciiTheme="majorBidi" w:hAnsiTheme="majorBidi" w:cstheme="majorBidi" w:hint="cs"/>
          <w:sz w:val="30"/>
          <w:szCs w:val="30"/>
        </w:rPr>
        <w:t>TFRS 9</w:t>
      </w:r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 ให้ทางเลือก</w:t>
      </w:r>
      <w:r w:rsidRPr="004209E6">
        <w:rPr>
          <w:rFonts w:asciiTheme="majorBidi" w:hAnsiTheme="majorBidi" w:cstheme="majorBidi" w:hint="cs"/>
          <w:spacing w:val="-6"/>
          <w:sz w:val="30"/>
          <w:szCs w:val="30"/>
          <w:cs/>
        </w:rPr>
        <w:t>ในการถือปฏิบัติตามการบัญชีป้องกันความเสี่ยงสำหรับรายการ</w:t>
      </w:r>
      <w:bookmarkStart w:id="5" w:name="_Hlk22915064"/>
      <w:r w:rsidRPr="004209E6">
        <w:rPr>
          <w:rFonts w:asciiTheme="majorBidi" w:hAnsiTheme="majorBidi" w:cstheme="majorBidi" w:hint="cs"/>
          <w:spacing w:val="-6"/>
          <w:sz w:val="30"/>
          <w:szCs w:val="30"/>
          <w:cs/>
        </w:rPr>
        <w:t>ที่เข้าเงื่อนไข</w:t>
      </w:r>
      <w:bookmarkEnd w:id="5"/>
      <w:r w:rsidRPr="004209E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131614" w:rsidRPr="004209E6">
        <w:rPr>
          <w:rFonts w:asciiTheme="majorBidi" w:hAnsiTheme="majorBidi" w:cstheme="majorBidi" w:hint="cs"/>
          <w:spacing w:val="-6"/>
          <w:sz w:val="30"/>
          <w:szCs w:val="30"/>
          <w:cs/>
        </w:rPr>
        <w:t>ซึ่ง</w:t>
      </w:r>
      <w:bookmarkStart w:id="6" w:name="_Hlk22914542"/>
      <w:r w:rsidRPr="004209E6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ณ วันที่ถือปฏิบัติเป็นครั้งแรก</w:t>
      </w:r>
      <w:bookmarkEnd w:id="6"/>
      <w:r w:rsidRPr="005A7610">
        <w:rPr>
          <w:rFonts w:asciiTheme="majorBidi" w:hAnsiTheme="majorBidi" w:cstheme="majorBidi" w:hint="cs"/>
          <w:sz w:val="30"/>
          <w:szCs w:val="30"/>
          <w:cs/>
        </w:rPr>
        <w:t xml:space="preserve"> กลุ่มบริษัท</w:t>
      </w:r>
      <w:r w:rsidR="00131614">
        <w:rPr>
          <w:rFonts w:asciiTheme="majorBidi" w:hAnsiTheme="majorBidi" w:cstheme="majorBidi" w:hint="cs"/>
          <w:sz w:val="30"/>
          <w:szCs w:val="30"/>
          <w:cs/>
        </w:rPr>
        <w:t>ไม่มีผลกระทบจากเรื่องดังกล่าว</w:t>
      </w:r>
    </w:p>
    <w:p w14:paraId="561C0D6C" w14:textId="5E705600" w:rsidR="00BC63D7" w:rsidRDefault="00BC63D7" w:rsidP="00BC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A03943" w14:textId="1BC16B1A" w:rsidR="00131614" w:rsidRDefault="00131614" w:rsidP="00BC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67AEB" w14:textId="5316653B" w:rsidR="00131614" w:rsidRDefault="00131614" w:rsidP="00BC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D367CCD" w14:textId="4E5E7B52" w:rsidR="00131614" w:rsidRDefault="00131614" w:rsidP="00BC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ADD122" w14:textId="77777777" w:rsidR="00131614" w:rsidRDefault="00131614" w:rsidP="00BC63D7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A8576A" w14:textId="77777777" w:rsidR="00171FED" w:rsidRPr="005A7610" w:rsidRDefault="00171FED" w:rsidP="00BE3180">
      <w:pPr>
        <w:pStyle w:val="ListParagraph"/>
        <w:numPr>
          <w:ilvl w:val="0"/>
          <w:numId w:val="27"/>
        </w:numPr>
        <w:tabs>
          <w:tab w:val="num" w:pos="63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5A761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Pr="005A7610">
        <w:rPr>
          <w:rFonts w:ascii="Angsana New" w:hAnsi="Angsana New" w:hint="cs"/>
          <w:b/>
          <w:bCs/>
          <w:i/>
          <w:iCs/>
          <w:color w:val="000000"/>
          <w:sz w:val="30"/>
          <w:szCs w:val="30"/>
        </w:rPr>
        <w:t>16</w:t>
      </w:r>
      <w:r w:rsidRPr="005A7610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92E655B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  <w:cs/>
        </w:rPr>
      </w:pPr>
    </w:p>
    <w:p w14:paraId="03F34AF9" w14:textId="77777777" w:rsidR="00171FED" w:rsidRPr="005A7610" w:rsidRDefault="00171FED" w:rsidP="00BE318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มาตรฐานการรายงานทางการเงิน ฉบับที่ </w:t>
      </w:r>
      <w:r w:rsidRPr="005A7610">
        <w:rPr>
          <w:rFonts w:asciiTheme="majorBidi" w:eastAsia="Calibri" w:hAnsiTheme="majorBidi" w:cstheme="majorBidi" w:hint="cs"/>
          <w:sz w:val="30"/>
          <w:szCs w:val="30"/>
        </w:rPr>
        <w:t>16</w:t>
      </w: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A7610">
        <w:rPr>
          <w:rFonts w:asciiTheme="majorBidi" w:eastAsia="Calibri" w:hAnsiTheme="majorBidi" w:cstheme="majorBidi" w:hint="cs"/>
          <w:sz w:val="30"/>
          <w:szCs w:val="30"/>
        </w:rPr>
        <w:t xml:space="preserve">(“TFRS 16”) </w:t>
      </w:r>
      <w:bookmarkStart w:id="7" w:name="_Hlk23243098"/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>ให้</w:t>
      </w:r>
      <w:bookmarkEnd w:id="7"/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 </w:t>
      </w:r>
      <w:r w:rsidRPr="00F7175E">
        <w:rPr>
          <w:rFonts w:asciiTheme="majorBidi" w:eastAsia="Calibri" w:hAnsiTheme="majorBidi" w:cstheme="majorBidi" w:hint="cs"/>
          <w:spacing w:val="8"/>
          <w:sz w:val="30"/>
          <w:szCs w:val="30"/>
          <w:cs/>
        </w:rPr>
        <w:t>ในปัจจุบันเมื่อมาตรฐานการรายงานทางการเงินฉบับนี้มีผลบังคับใช้ จะทำให้มาตรฐานการบัญชีและ</w:t>
      </w: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>การตีความมาตรฐานการรายงานทางการเงินบางฉบับที่มีผลบังคับใช้อยู่ในปัจจุบันถูกยกเลิกไป โดยปัจจุบันกลุ่มบริษัทรับรู้รายจ่ายภายใต้สัญญาเช่าดำเนินงานในงบกำไรหรือขาดทุนโดยวิธีเส้นตรงตลอดอายุสัญญาเช่า</w:t>
      </w:r>
    </w:p>
    <w:p w14:paraId="278FF020" w14:textId="31B1F847" w:rsidR="00171FED" w:rsidRDefault="00171FED" w:rsidP="00171FED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138E94F6" w14:textId="28525C6A" w:rsidR="005F21C1" w:rsidRPr="005F21C1" w:rsidRDefault="005F21C1" w:rsidP="005F21C1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bookmarkStart w:id="8" w:name="_Hlk31881232"/>
      <w:r w:rsidRPr="005F21C1">
        <w:rPr>
          <w:rFonts w:asciiTheme="majorBidi" w:eastAsia="Calibri" w:hAnsiTheme="majorBidi" w:cstheme="majorBidi"/>
          <w:sz w:val="30"/>
          <w:szCs w:val="30"/>
          <w:cs/>
        </w:rPr>
        <w:t xml:space="preserve">กลุ่มบริษัทได้ประเมินสินทรัพย์ตามสัญญาเช่าตาม </w:t>
      </w:r>
      <w:r w:rsidRPr="005F21C1">
        <w:rPr>
          <w:rFonts w:asciiTheme="majorBidi" w:eastAsia="Calibri" w:hAnsiTheme="majorBidi" w:cstheme="majorBidi"/>
          <w:sz w:val="30"/>
          <w:szCs w:val="30"/>
        </w:rPr>
        <w:t>TFRS 16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5F21C1">
        <w:rPr>
          <w:rFonts w:asciiTheme="majorBidi" w:eastAsia="Calibri" w:hAnsiTheme="majorBidi" w:cstheme="majorBidi" w:hint="cs"/>
          <w:sz w:val="30"/>
          <w:szCs w:val="30"/>
          <w:cs/>
        </w:rPr>
        <w:t xml:space="preserve">โดย 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 xml:space="preserve">ณ วันที่ </w:t>
      </w:r>
      <w:r w:rsidRPr="005F21C1">
        <w:rPr>
          <w:rFonts w:asciiTheme="majorBidi" w:eastAsia="Calibri" w:hAnsiTheme="majorBidi" w:cstheme="majorBidi"/>
          <w:sz w:val="30"/>
          <w:szCs w:val="30"/>
        </w:rPr>
        <w:t>1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</w:t>
      </w:r>
      <w:r w:rsidRPr="005F21C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F21C1">
        <w:rPr>
          <w:rFonts w:asciiTheme="majorBidi" w:eastAsia="Calibri" w:hAnsiTheme="majorBidi" w:cstheme="majorBidi"/>
          <w:sz w:val="30"/>
          <w:szCs w:val="30"/>
        </w:rPr>
        <w:t xml:space="preserve">2563 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>กลุ่มบริษัทรับรู้</w:t>
      </w:r>
      <w:r w:rsidRPr="00F26B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สินทรัพย์สิทธิการใช้</w:t>
      </w:r>
      <w:r w:rsidR="00246987" w:rsidRPr="00F26B70">
        <w:rPr>
          <w:rFonts w:asciiTheme="majorBidi" w:eastAsia="Calibri" w:hAnsiTheme="majorBidi" w:cstheme="majorBidi" w:hint="cs"/>
          <w:spacing w:val="-8"/>
          <w:sz w:val="30"/>
          <w:szCs w:val="30"/>
          <w:cs/>
        </w:rPr>
        <w:t>และ</w:t>
      </w:r>
      <w:r w:rsidR="00246987" w:rsidRPr="00F26B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หนี้สินตามสัญญาเช่า</w:t>
      </w:r>
      <w:r w:rsidR="00CC48D6" w:rsidRPr="00F26B70">
        <w:rPr>
          <w:rFonts w:asciiTheme="majorBidi" w:eastAsia="Calibri" w:hAnsiTheme="majorBidi"/>
          <w:spacing w:val="-8"/>
          <w:sz w:val="30"/>
          <w:szCs w:val="30"/>
          <w:cs/>
        </w:rPr>
        <w:t>ในงบ</w:t>
      </w:r>
      <w:r w:rsidR="00F26B70" w:rsidRPr="00F26B70">
        <w:rPr>
          <w:rFonts w:asciiTheme="majorBidi" w:eastAsia="Calibri" w:hAnsiTheme="majorBidi" w:hint="cs"/>
          <w:spacing w:val="-8"/>
          <w:sz w:val="30"/>
          <w:szCs w:val="30"/>
          <w:cs/>
        </w:rPr>
        <w:t>แสดงฐานะการเงิน</w:t>
      </w:r>
      <w:r w:rsidR="00CC48D6" w:rsidRPr="00F26B70">
        <w:rPr>
          <w:rFonts w:asciiTheme="majorBidi" w:eastAsia="Calibri" w:hAnsiTheme="majorBidi"/>
          <w:spacing w:val="-8"/>
          <w:sz w:val="30"/>
          <w:szCs w:val="30"/>
          <w:cs/>
        </w:rPr>
        <w:t>รวมและงบ</w:t>
      </w:r>
      <w:r w:rsidR="00F26B70" w:rsidRPr="00F26B70">
        <w:rPr>
          <w:rFonts w:asciiTheme="majorBidi" w:eastAsia="Calibri" w:hAnsiTheme="majorBidi" w:hint="cs"/>
          <w:spacing w:val="-8"/>
          <w:sz w:val="30"/>
          <w:szCs w:val="30"/>
          <w:cs/>
        </w:rPr>
        <w:t>แสดงฐานะการเงิน</w:t>
      </w:r>
      <w:r w:rsidR="00CC48D6" w:rsidRPr="00F26B70">
        <w:rPr>
          <w:rFonts w:asciiTheme="majorBidi" w:eastAsia="Calibri" w:hAnsiTheme="majorBidi"/>
          <w:spacing w:val="-8"/>
          <w:sz w:val="30"/>
          <w:szCs w:val="30"/>
          <w:cs/>
        </w:rPr>
        <w:t>เฉพาะกิจการ</w:t>
      </w:r>
      <w:r w:rsidRPr="00246987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เพิ่มขึ้น</w:t>
      </w:r>
      <w:r w:rsidRPr="0024698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ประมาณ </w:t>
      </w:r>
      <w:r w:rsidR="00246987" w:rsidRPr="00246987">
        <w:rPr>
          <w:rFonts w:asciiTheme="majorBidi" w:eastAsia="Calibri" w:hAnsiTheme="majorBidi" w:cstheme="majorBidi"/>
          <w:spacing w:val="-4"/>
          <w:sz w:val="30"/>
          <w:szCs w:val="30"/>
        </w:rPr>
        <w:t>47</w:t>
      </w:r>
      <w:r w:rsidRPr="0024698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ล้านบาท และ </w:t>
      </w:r>
      <w:r w:rsidR="00246987" w:rsidRPr="00246987">
        <w:rPr>
          <w:rFonts w:asciiTheme="majorBidi" w:eastAsia="Calibri" w:hAnsiTheme="majorBidi" w:cstheme="majorBidi"/>
          <w:spacing w:val="-4"/>
          <w:sz w:val="30"/>
          <w:szCs w:val="30"/>
        </w:rPr>
        <w:t>38</w:t>
      </w:r>
      <w:r w:rsidRPr="00246987">
        <w:rPr>
          <w:rFonts w:asciiTheme="majorBidi" w:eastAsia="Calibri" w:hAnsiTheme="majorBidi" w:cstheme="majorBidi"/>
          <w:spacing w:val="-4"/>
          <w:sz w:val="30"/>
          <w:szCs w:val="30"/>
        </w:rPr>
        <w:t xml:space="preserve"> </w:t>
      </w:r>
      <w:r w:rsidRPr="00246987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>ล้านบาท</w:t>
      </w:r>
      <w:r w:rsidRPr="005F21C1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5F21C1">
        <w:rPr>
          <w:rFonts w:asciiTheme="majorBidi" w:eastAsia="Calibri" w:hAnsiTheme="majorBidi"/>
          <w:sz w:val="30"/>
          <w:szCs w:val="30"/>
          <w:cs/>
        </w:rPr>
        <w:t>ตามลำดับ</w:t>
      </w:r>
      <w:r w:rsidRPr="005F21C1">
        <w:rPr>
          <w:rFonts w:asciiTheme="majorBidi" w:eastAsia="Calibri" w:hAnsiTheme="majorBidi" w:cstheme="majorBidi" w:hint="cs"/>
          <w:sz w:val="30"/>
          <w:szCs w:val="30"/>
          <w:cs/>
        </w:rPr>
        <w:t xml:space="preserve"> และ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>ลักษณะของค่าใช้จ่ายที่เกี่ยวข้องกับสัญญาเช่าดังกล่าว</w:t>
      </w:r>
      <w:r w:rsidRPr="005F21C1">
        <w:rPr>
          <w:rFonts w:asciiTheme="majorBidi" w:eastAsia="Calibri" w:hAnsiTheme="majorBidi" w:cstheme="majorBidi" w:hint="cs"/>
          <w:sz w:val="30"/>
          <w:szCs w:val="30"/>
          <w:cs/>
        </w:rPr>
        <w:t>จะ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>เปลี่ยนแปลงไป โดยกลุ่</w:t>
      </w:r>
      <w:r w:rsidRPr="005F21C1">
        <w:rPr>
          <w:rFonts w:asciiTheme="majorBidi" w:eastAsia="Calibri" w:hAnsiTheme="majorBidi" w:cstheme="majorBidi" w:hint="cs"/>
          <w:sz w:val="30"/>
          <w:szCs w:val="30"/>
          <w:cs/>
        </w:rPr>
        <w:t>ม</w:t>
      </w:r>
      <w:r w:rsidRPr="005F21C1">
        <w:rPr>
          <w:rFonts w:asciiTheme="majorBidi" w:eastAsia="Calibri" w:hAnsiTheme="majorBidi" w:cstheme="majorBidi"/>
          <w:sz w:val="30"/>
          <w:szCs w:val="30"/>
          <w:cs/>
        </w:rPr>
        <w:t>บริษัทจะรับรู้ค่าเสื่อมราคาของสินทรัพย์สิทธิการใช้และดอกเบี้ยจ่ายของหนี้สินตามสัญญาเช่า</w:t>
      </w:r>
      <w:bookmarkEnd w:id="8"/>
    </w:p>
    <w:p w14:paraId="704AC9A7" w14:textId="77777777" w:rsidR="00171FED" w:rsidRPr="005F21C1" w:rsidRDefault="00171FED" w:rsidP="005F21C1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270CD9" w14:textId="77777777" w:rsidR="00171FED" w:rsidRPr="00BE3180" w:rsidRDefault="00171FED" w:rsidP="00BE318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BE3180">
        <w:rPr>
          <w:rFonts w:asciiTheme="majorBidi" w:eastAsia="Calibri" w:hAnsiTheme="majorBidi" w:cstheme="majorBidi" w:hint="cs"/>
          <w:i/>
          <w:iCs/>
          <w:sz w:val="30"/>
          <w:szCs w:val="30"/>
          <w:cs/>
        </w:rPr>
        <w:t>การปฏิบัติในช่วงเปลี่ยนแปลง</w:t>
      </w:r>
    </w:p>
    <w:p w14:paraId="75249A00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1834E28C" w14:textId="4B8E17CC" w:rsidR="00171FED" w:rsidRPr="00BE3180" w:rsidRDefault="00171FED" w:rsidP="00BE3180">
      <w:pPr>
        <w:pStyle w:val="ListParagraph"/>
        <w:tabs>
          <w:tab w:val="clear" w:pos="227"/>
          <w:tab w:val="clear" w:pos="454"/>
          <w:tab w:val="clear" w:pos="680"/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กลุ่มบริษัทจะถือปฏิบัติตาม </w:t>
      </w:r>
      <w:r w:rsidRPr="005A7610">
        <w:rPr>
          <w:rFonts w:asciiTheme="majorBidi" w:eastAsia="Calibri" w:hAnsiTheme="majorBidi" w:cstheme="majorBidi" w:hint="cs"/>
          <w:sz w:val="30"/>
          <w:szCs w:val="30"/>
        </w:rPr>
        <w:t xml:space="preserve">TFRS 16 </w:t>
      </w: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เป็นครั้งแรก ณ วันที่ </w:t>
      </w:r>
      <w:r w:rsidRPr="005A7610">
        <w:rPr>
          <w:rFonts w:asciiTheme="majorBidi" w:eastAsia="Calibri" w:hAnsiTheme="majorBidi" w:cstheme="majorBidi" w:hint="cs"/>
          <w:sz w:val="30"/>
          <w:szCs w:val="30"/>
        </w:rPr>
        <w:t>1</w:t>
      </w: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 มกราคม </w:t>
      </w:r>
      <w:r w:rsidRPr="005A7610">
        <w:rPr>
          <w:rFonts w:asciiTheme="majorBidi" w:eastAsia="Calibri" w:hAnsiTheme="majorBidi" w:cstheme="majorBidi" w:hint="cs"/>
          <w:sz w:val="30"/>
          <w:szCs w:val="30"/>
        </w:rPr>
        <w:t>2563</w:t>
      </w:r>
      <w:r w:rsidRPr="005A7610">
        <w:rPr>
          <w:rFonts w:asciiTheme="majorBidi" w:eastAsia="Calibri" w:hAnsiTheme="majorBidi" w:cstheme="majorBidi" w:hint="cs"/>
          <w:sz w:val="30"/>
          <w:szCs w:val="30"/>
          <w:cs/>
        </w:rPr>
        <w:t xml:space="preserve"> ด้วยวิธีปรับปรุงผลกระทบสะสมย้อนหลัง โดยรับรู้สินทรัพย์สิทธิการใช้และหนี้สินตามสัญญาเช่าและไม่ถือปฏิบัติกับข้อมูลที่แสดงเปรียบเทียบ</w:t>
      </w:r>
    </w:p>
    <w:p w14:paraId="3FE3CFFA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FF"/>
          <w:sz w:val="24"/>
          <w:szCs w:val="24"/>
          <w:shd w:val="clear" w:color="auto" w:fill="E0E0E0"/>
        </w:rPr>
      </w:pPr>
    </w:p>
    <w:p w14:paraId="40CC873F" w14:textId="77777777" w:rsidR="00171FED" w:rsidRPr="005A7610" w:rsidRDefault="00171FED" w:rsidP="00171FED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color w:val="000000"/>
          <w:sz w:val="24"/>
          <w:szCs w:val="24"/>
        </w:rPr>
      </w:pPr>
    </w:p>
    <w:sectPr w:rsidR="00171FED" w:rsidRPr="005A7610" w:rsidSect="00F1391B">
      <w:pgSz w:w="11909" w:h="16834" w:code="9"/>
      <w:pgMar w:top="691" w:right="1152" w:bottom="576" w:left="1152" w:header="720" w:footer="18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48C7DD" w14:textId="77777777" w:rsidR="00814EC1" w:rsidRDefault="00814EC1">
      <w:r>
        <w:separator/>
      </w:r>
    </w:p>
  </w:endnote>
  <w:endnote w:type="continuationSeparator" w:id="0">
    <w:p w14:paraId="6B1D05E2" w14:textId="77777777" w:rsidR="00814EC1" w:rsidRDefault="00814E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Bold">
    <w:altName w:val="Times New Roman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A65A3C" w14:textId="77777777" w:rsidR="009F4685" w:rsidRPr="00782199" w:rsidRDefault="009F4685" w:rsidP="00782199">
    <w:pPr>
      <w:pStyle w:val="Footer"/>
      <w:jc w:val="center"/>
      <w:rPr>
        <w:rFonts w:ascii="Angsana New" w:hAnsi="Angsana New"/>
        <w:sz w:val="30"/>
        <w:szCs w:val="30"/>
      </w:rPr>
    </w:pPr>
    <w:r w:rsidRPr="001B5B0B">
      <w:rPr>
        <w:rFonts w:ascii="Angsana New" w:hAnsi="Angsana New"/>
        <w:sz w:val="30"/>
        <w:szCs w:val="30"/>
      </w:rPr>
      <w:fldChar w:fldCharType="begin"/>
    </w:r>
    <w:r w:rsidRPr="001B5B0B">
      <w:rPr>
        <w:rFonts w:ascii="Angsana New" w:hAnsi="Angsana New"/>
        <w:sz w:val="30"/>
        <w:szCs w:val="30"/>
      </w:rPr>
      <w:instrText xml:space="preserve"> PAGE   \* MERGEFORMAT </w:instrText>
    </w:r>
    <w:r w:rsidRPr="001B5B0B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43</w:t>
    </w:r>
    <w:r w:rsidRPr="001B5B0B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61C52E" w14:textId="5DA3BF39" w:rsidR="009F4685" w:rsidRPr="00F00659" w:rsidRDefault="009F4685" w:rsidP="00B12A96">
    <w:pPr>
      <w:pStyle w:val="Footer"/>
      <w:framePr w:wrap="around" w:vAnchor="text" w:hAnchor="page" w:x="8476" w:y="49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4</w:t>
    </w:r>
    <w:r w:rsidRPr="00DE3883">
      <w:rPr>
        <w:rStyle w:val="PageNumber"/>
        <w:rFonts w:ascii="Angsana New" w:hAnsi="Angsana New"/>
        <w:noProof/>
        <w:sz w:val="30"/>
        <w:szCs w:val="30"/>
      </w:rPr>
      <w:t>9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5D645F6" w14:textId="77777777" w:rsidR="009F4685" w:rsidRPr="006D2137" w:rsidRDefault="009F4685" w:rsidP="00B12A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AC0E3" w14:textId="10C60477" w:rsidR="009F4685" w:rsidRPr="00F00659" w:rsidRDefault="009F4685" w:rsidP="00E82F2B">
    <w:pPr>
      <w:pStyle w:val="Footer"/>
      <w:framePr w:wrap="around" w:vAnchor="text" w:hAnchor="page" w:x="5856" w:y="34"/>
      <w:tabs>
        <w:tab w:val="clear" w:pos="227"/>
        <w:tab w:val="clear" w:pos="454"/>
        <w:tab w:val="left" w:pos="1080"/>
      </w:tabs>
      <w:ind w:left="695" w:right="-960" w:hanging="345"/>
      <w:rPr>
        <w:rStyle w:val="PageNumber"/>
        <w:rFonts w:ascii="Angsana New" w:hAnsi="Angsana New"/>
        <w:sz w:val="30"/>
        <w:szCs w:val="30"/>
      </w:rPr>
    </w:pPr>
    <w:r w:rsidRPr="00F00659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F0065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5</w:t>
    </w:r>
    <w:r w:rsidRPr="00DE3883">
      <w:rPr>
        <w:rStyle w:val="PageNumber"/>
        <w:rFonts w:ascii="Angsana New" w:hAnsi="Angsana New"/>
        <w:noProof/>
        <w:sz w:val="30"/>
        <w:szCs w:val="30"/>
      </w:rPr>
      <w:t>0</w:t>
    </w:r>
    <w:r w:rsidRPr="00F00659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986BDDA" w14:textId="77777777" w:rsidR="009F4685" w:rsidRPr="000257B8" w:rsidRDefault="009F4685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</w:tabs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A0C5E" w14:textId="38281CF6" w:rsidR="009F4685" w:rsidRPr="006D2137" w:rsidRDefault="009F4685" w:rsidP="006D213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i/>
        <w:iCs/>
        <w:sz w:val="30"/>
        <w:szCs w:val="30"/>
        <w:cs/>
      </w:rPr>
    </w:pPr>
    <w:r w:rsidRPr="006D2137">
      <w:rPr>
        <w:rFonts w:ascii="Angsana New" w:hAnsi="Angsana New"/>
        <w:i/>
        <w:iCs/>
        <w:sz w:val="30"/>
        <w:szCs w:val="30"/>
      </w:rPr>
      <w:fldChar w:fldCharType="begin"/>
    </w:r>
    <w:r w:rsidRPr="006D2137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6D2137">
      <w:rPr>
        <w:rFonts w:ascii="Angsana New" w:hAnsi="Angsana New"/>
        <w:i/>
        <w:iCs/>
        <w:sz w:val="30"/>
        <w:szCs w:val="30"/>
      </w:rPr>
      <w:fldChar w:fldCharType="separate"/>
    </w:r>
    <w:r>
      <w:rPr>
        <w:rFonts w:ascii="Angsana New" w:hAnsi="Angsana New"/>
        <w:i/>
        <w:iCs/>
        <w:noProof/>
        <w:sz w:val="30"/>
        <w:szCs w:val="30"/>
      </w:rPr>
      <w:t>qua012a191a-12t Rev 16</w:t>
    </w:r>
    <w:r w:rsidRPr="006D2137">
      <w:rPr>
        <w:rFonts w:ascii="Angsana New" w:hAnsi="Angsana New"/>
        <w:i/>
        <w:iCs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4831E" w14:textId="77777777" w:rsidR="009F4685" w:rsidRPr="002448B9" w:rsidRDefault="009F4685">
    <w:pPr>
      <w:pStyle w:val="Footer"/>
      <w:jc w:val="center"/>
      <w:rPr>
        <w:rFonts w:ascii="Angsana New" w:hAnsi="Angsana New"/>
        <w:sz w:val="30"/>
        <w:szCs w:val="30"/>
      </w:rPr>
    </w:pPr>
    <w:r w:rsidRPr="002448B9">
      <w:rPr>
        <w:rFonts w:ascii="Angsana New" w:hAnsi="Angsana New"/>
        <w:sz w:val="30"/>
        <w:szCs w:val="30"/>
      </w:rPr>
      <w:fldChar w:fldCharType="begin"/>
    </w:r>
    <w:r w:rsidRPr="002448B9">
      <w:rPr>
        <w:rFonts w:ascii="Angsana New" w:hAnsi="Angsana New"/>
        <w:sz w:val="30"/>
        <w:szCs w:val="30"/>
      </w:rPr>
      <w:instrText xml:space="preserve"> PAGE   \* MERGEFORMAT </w:instrText>
    </w:r>
    <w:r w:rsidRPr="002448B9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85</w:t>
    </w:r>
    <w:r w:rsidRPr="002448B9">
      <w:rPr>
        <w:rFonts w:ascii="Angsana New" w:hAnsi="Angsana New"/>
        <w:sz w:val="30"/>
        <w:szCs w:val="30"/>
      </w:rPr>
      <w:fldChar w:fldCharType="end"/>
    </w:r>
  </w:p>
  <w:p w14:paraId="2636F5A9" w14:textId="77777777" w:rsidR="009F4685" w:rsidRPr="000257B8" w:rsidRDefault="009F4685" w:rsidP="00E82F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6322"/>
        <w:tab w:val="clear" w:pos="6549"/>
        <w:tab w:val="left" w:pos="70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384C50" w14:textId="77777777" w:rsidR="00814EC1" w:rsidRDefault="00814EC1">
      <w:r>
        <w:separator/>
      </w:r>
    </w:p>
  </w:footnote>
  <w:footnote w:type="continuationSeparator" w:id="0">
    <w:p w14:paraId="41669D5B" w14:textId="77777777" w:rsidR="00814EC1" w:rsidRDefault="00814E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8449E9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314272C" w14:textId="1878F9F0" w:rsidR="009F4685" w:rsidRPr="00F9367B" w:rsidRDefault="009F4685" w:rsidP="0064632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985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</w:t>
    </w:r>
    <w:r>
      <w:rPr>
        <w:rFonts w:ascii="Angsana New" w:hAnsi="Angsana New" w:hint="cs"/>
        <w:b/>
        <w:bCs/>
        <w:sz w:val="32"/>
        <w:szCs w:val="32"/>
        <w:cs/>
      </w:rPr>
      <w:t>มายเหตุประกอบงบการเงิน</w:t>
    </w:r>
    <w:r>
      <w:rPr>
        <w:rFonts w:ascii="Angsana New" w:hAnsi="Angsana New"/>
        <w:b/>
        <w:bCs/>
        <w:sz w:val="32"/>
        <w:szCs w:val="32"/>
        <w:cs/>
      </w:rPr>
      <w:tab/>
    </w:r>
  </w:p>
  <w:p w14:paraId="0D90BA35" w14:textId="044447E4" w:rsidR="009F4685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Pr="0046205D">
      <w:rPr>
        <w:rFonts w:ascii="Angsana New" w:hAnsi="Angsana New" w:hint="cs"/>
        <w:b/>
        <w:bCs/>
        <w:sz w:val="32"/>
        <w:szCs w:val="32"/>
      </w:rPr>
      <w:t>3</w:t>
    </w:r>
    <w:r>
      <w:rPr>
        <w:rFonts w:ascii="Angsana New" w:hAnsi="Angsana New"/>
        <w:b/>
        <w:bCs/>
        <w:sz w:val="32"/>
        <w:szCs w:val="32"/>
      </w:rPr>
      <w:t xml:space="preserve">1 </w:t>
    </w:r>
    <w:r>
      <w:rPr>
        <w:rFonts w:ascii="Angsana New" w:hAnsi="Angsana New" w:hint="cs"/>
        <w:b/>
        <w:bCs/>
        <w:sz w:val="32"/>
        <w:szCs w:val="32"/>
        <w:cs/>
      </w:rPr>
      <w:t>ธันวาคม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/>
        <w:b/>
        <w:bCs/>
        <w:sz w:val="32"/>
        <w:szCs w:val="32"/>
      </w:rPr>
      <w:t>2</w:t>
    </w:r>
  </w:p>
  <w:p w14:paraId="308D5950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535CDE" w14:textId="77777777" w:rsidR="009F4685" w:rsidRPr="00F9367B" w:rsidRDefault="009F4685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01E7715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BCB3094" w14:textId="46AC25E0" w:rsidR="009F4685" w:rsidRPr="00294FF7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14:paraId="4D137056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22994" w14:textId="77777777" w:rsidR="009F4685" w:rsidRPr="00F9367B" w:rsidRDefault="009F4685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0891D767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E014C94" w14:textId="61394797" w:rsidR="009F4685" w:rsidRPr="00294FF7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14:paraId="72E3B283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649216" w14:textId="77777777" w:rsidR="009F4685" w:rsidRPr="00F9367B" w:rsidRDefault="009F4685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บริษัท ไทยพลาสติกและเคมีภัณฑ์ 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1045287E" w14:textId="77777777" w:rsidR="009F4685" w:rsidRPr="00F9367B" w:rsidRDefault="009F4685" w:rsidP="00A02394">
    <w:pPr>
      <w:pStyle w:val="Header"/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482F1CB9" w14:textId="77777777" w:rsidR="009F4685" w:rsidRPr="00F9367B" w:rsidRDefault="009F4685" w:rsidP="00A02394">
    <w:pPr>
      <w:pStyle w:val="Header"/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สำหรับแต่ละงวดสามเดือนสิ้นสุดวันที่ </w:t>
    </w:r>
    <w:r w:rsidRPr="0046205D">
      <w:rPr>
        <w:rFonts w:ascii="Angsana New" w:hAnsi="Angsana New" w:hint="cs"/>
        <w:b/>
        <w:bCs/>
        <w:sz w:val="32"/>
        <w:szCs w:val="32"/>
      </w:rPr>
      <w:t>31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มีนาคม </w:t>
    </w:r>
    <w:r w:rsidRPr="0046205D">
      <w:rPr>
        <w:rFonts w:ascii="Angsana New" w:hAnsi="Angsana New" w:hint="cs"/>
        <w:b/>
        <w:bCs/>
        <w:sz w:val="32"/>
        <w:szCs w:val="32"/>
      </w:rPr>
      <w:t>2549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 และ </w:t>
    </w:r>
    <w:r w:rsidRPr="0046205D">
      <w:rPr>
        <w:rFonts w:ascii="Angsana New" w:hAnsi="Angsana New" w:hint="cs"/>
        <w:b/>
        <w:bCs/>
        <w:sz w:val="32"/>
        <w:szCs w:val="32"/>
      </w:rPr>
      <w:t>2548</w:t>
    </w:r>
  </w:p>
  <w:p w14:paraId="526DD2D4" w14:textId="77777777" w:rsidR="009F4685" w:rsidRPr="00F9367B" w:rsidRDefault="009F4685" w:rsidP="00A02394">
    <w:pPr>
      <w:pStyle w:val="Header"/>
      <w:rPr>
        <w:sz w:val="16"/>
        <w:szCs w:val="16"/>
      </w:rPr>
    </w:pPr>
  </w:p>
  <w:p w14:paraId="5A3DDEE3" w14:textId="77777777" w:rsidR="009F4685" w:rsidRPr="00F9367B" w:rsidRDefault="009F4685" w:rsidP="00A02394">
    <w:pPr>
      <w:pStyle w:val="Header"/>
      <w:rPr>
        <w:sz w:val="16"/>
        <w:szCs w:val="1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DFA26A" w14:textId="77777777" w:rsidR="009F4685" w:rsidRPr="00F9367B" w:rsidRDefault="009F4685" w:rsidP="007904D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บ</w:t>
    </w:r>
    <w:r>
      <w:rPr>
        <w:rFonts w:ascii="Angsana New" w:hAnsi="Angsana New" w:hint="cs"/>
        <w:b/>
        <w:bCs/>
        <w:sz w:val="32"/>
        <w:szCs w:val="32"/>
        <w:cs/>
      </w:rPr>
      <w:t xml:space="preserve">ริษัทควอลิตี้คอนสตรัคชั่นโปรดัคส์ </w:t>
    </w:r>
    <w:r w:rsidRPr="00F9367B">
      <w:rPr>
        <w:rFonts w:ascii="Angsana New" w:hAnsi="Angsana New" w:hint="cs"/>
        <w:b/>
        <w:bCs/>
        <w:sz w:val="32"/>
        <w:szCs w:val="32"/>
        <w:cs/>
      </w:rPr>
      <w:t>จำกัด (มหาชน) และบริษัท</w:t>
    </w:r>
    <w:r>
      <w:rPr>
        <w:rFonts w:ascii="Angsana New" w:hAnsi="Angsana New" w:hint="cs"/>
        <w:b/>
        <w:bCs/>
        <w:sz w:val="32"/>
        <w:szCs w:val="32"/>
        <w:cs/>
      </w:rPr>
      <w:t>ย่อย</w:t>
    </w:r>
  </w:p>
  <w:p w14:paraId="22669959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515A0D4" w14:textId="1B2BD368" w:rsidR="009F4685" w:rsidRPr="00294FF7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F9367B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ปี</w:t>
    </w:r>
    <w:r w:rsidRPr="00F9367B"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/>
        <w:b/>
        <w:bCs/>
        <w:sz w:val="32"/>
        <w:szCs w:val="32"/>
      </w:rPr>
      <w:t>2562</w:t>
    </w:r>
  </w:p>
  <w:p w14:paraId="39C7D961" w14:textId="77777777" w:rsidR="009F4685" w:rsidRPr="00F9367B" w:rsidRDefault="009F4685" w:rsidP="006C798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7D06E0"/>
    <w:multiLevelType w:val="hybridMultilevel"/>
    <w:tmpl w:val="4D5EA024"/>
    <w:lvl w:ilvl="0" w:tplc="49D0352C">
      <w:start w:val="1"/>
      <w:numFmt w:val="thaiLetters"/>
      <w:lvlText w:val="(%1)"/>
      <w:lvlJc w:val="left"/>
      <w:pPr>
        <w:ind w:left="1075" w:hanging="5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23475FC"/>
    <w:multiLevelType w:val="hybridMultilevel"/>
    <w:tmpl w:val="F7A2B70A"/>
    <w:lvl w:ilvl="0" w:tplc="AA1A333E">
      <w:start w:val="1"/>
      <w:numFmt w:val="thaiLetters"/>
      <w:pStyle w:val="AccPolicyHeading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8438B1"/>
    <w:multiLevelType w:val="multilevel"/>
    <w:tmpl w:val="3996A83C"/>
    <w:lvl w:ilvl="0">
      <w:start w:val="1"/>
      <w:numFmt w:val="decimal"/>
      <w:lvlText w:val="%1"/>
      <w:lvlJc w:val="left"/>
      <w:pPr>
        <w:tabs>
          <w:tab w:val="num" w:pos="430"/>
        </w:tabs>
        <w:ind w:left="43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C1C0EB8"/>
    <w:multiLevelType w:val="hybridMultilevel"/>
    <w:tmpl w:val="C0A4C47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1D127A3C"/>
    <w:multiLevelType w:val="multilevel"/>
    <w:tmpl w:val="4BE28202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dstrike w:val="0"/>
        <w:color w:val="auto"/>
        <w:sz w:val="30"/>
        <w:u w:val="none"/>
        <w:effect w:val="none"/>
      </w:rPr>
    </w:lvl>
    <w:lvl w:ilvl="1">
      <w:start w:val="2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C94AA7"/>
    <w:multiLevelType w:val="hybridMultilevel"/>
    <w:tmpl w:val="A2B69524"/>
    <w:lvl w:ilvl="0" w:tplc="F6D8875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4F4C6004"/>
    <w:multiLevelType w:val="hybridMultilevel"/>
    <w:tmpl w:val="66B48E5E"/>
    <w:lvl w:ilvl="0" w:tplc="F96095B2">
      <w:start w:val="1"/>
      <w:numFmt w:val="decimal"/>
      <w:lvlText w:val="%1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E20140"/>
    <w:multiLevelType w:val="hybridMultilevel"/>
    <w:tmpl w:val="C070255A"/>
    <w:lvl w:ilvl="0" w:tplc="4C721DBE">
      <w:start w:val="1"/>
      <w:numFmt w:val="thaiLetters"/>
      <w:lvlText w:val="(%1)"/>
      <w:lvlJc w:val="left"/>
      <w:pPr>
        <w:ind w:left="900" w:hanging="360"/>
      </w:pPr>
      <w:rPr>
        <w:sz w:val="30"/>
        <w:szCs w:val="30"/>
        <w:lang w:val="en-US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629129C9"/>
    <w:multiLevelType w:val="hybridMultilevel"/>
    <w:tmpl w:val="DB48DA24"/>
    <w:lvl w:ilvl="0" w:tplc="CC86BE24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9" w15:restartNumberingAfterBreak="0">
    <w:nsid w:val="76C65C30"/>
    <w:multiLevelType w:val="hybridMultilevel"/>
    <w:tmpl w:val="20304DDE"/>
    <w:lvl w:ilvl="0" w:tplc="FB76ABD8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E71261F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C85E6D16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B6AB2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E13426E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430660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42AD3E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D3E4900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58563E8C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8"/>
  </w:num>
  <w:num w:numId="13">
    <w:abstractNumId w:val="27"/>
  </w:num>
  <w:num w:numId="14">
    <w:abstractNumId w:val="19"/>
  </w:num>
  <w:num w:numId="15">
    <w:abstractNumId w:val="22"/>
  </w:num>
  <w:num w:numId="16">
    <w:abstractNumId w:val="28"/>
  </w:num>
  <w:num w:numId="17">
    <w:abstractNumId w:val="29"/>
  </w:num>
  <w:num w:numId="18">
    <w:abstractNumId w:val="14"/>
  </w:num>
  <w:num w:numId="19">
    <w:abstractNumId w:val="24"/>
  </w:num>
  <w:num w:numId="20">
    <w:abstractNumId w:val="13"/>
  </w:num>
  <w:num w:numId="21">
    <w:abstractNumId w:val="15"/>
  </w:num>
  <w:num w:numId="22">
    <w:abstractNumId w:val="10"/>
  </w:num>
  <w:num w:numId="23">
    <w:abstractNumId w:val="23"/>
  </w:num>
  <w:num w:numId="24">
    <w:abstractNumId w:val="26"/>
  </w:num>
  <w:num w:numId="25">
    <w:abstractNumId w:val="12"/>
  </w:num>
  <w:num w:numId="26">
    <w:abstractNumId w:val="20"/>
  </w:num>
  <w:num w:numId="27">
    <w:abstractNumId w:val="11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17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16"/>
  </w:num>
  <w:num w:numId="3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5"/>
  </w:num>
  <w:num w:numId="39">
    <w:abstractNumId w:val="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926A88"/>
    <w:rsid w:val="000000F9"/>
    <w:rsid w:val="000001C9"/>
    <w:rsid w:val="00000AB1"/>
    <w:rsid w:val="00000B55"/>
    <w:rsid w:val="00000CAE"/>
    <w:rsid w:val="00000D00"/>
    <w:rsid w:val="0000124A"/>
    <w:rsid w:val="00001742"/>
    <w:rsid w:val="00001828"/>
    <w:rsid w:val="00001C5C"/>
    <w:rsid w:val="00001D85"/>
    <w:rsid w:val="0000259F"/>
    <w:rsid w:val="000025E7"/>
    <w:rsid w:val="00002D20"/>
    <w:rsid w:val="00002D4C"/>
    <w:rsid w:val="00003093"/>
    <w:rsid w:val="000035EC"/>
    <w:rsid w:val="00004254"/>
    <w:rsid w:val="00004CFA"/>
    <w:rsid w:val="00004E5A"/>
    <w:rsid w:val="00005144"/>
    <w:rsid w:val="00005218"/>
    <w:rsid w:val="000054D6"/>
    <w:rsid w:val="000054F7"/>
    <w:rsid w:val="000055B7"/>
    <w:rsid w:val="00006270"/>
    <w:rsid w:val="00006606"/>
    <w:rsid w:val="0000670A"/>
    <w:rsid w:val="00006A97"/>
    <w:rsid w:val="00006AC4"/>
    <w:rsid w:val="00006D8F"/>
    <w:rsid w:val="00006E55"/>
    <w:rsid w:val="00006ED5"/>
    <w:rsid w:val="00007195"/>
    <w:rsid w:val="00007275"/>
    <w:rsid w:val="000073B9"/>
    <w:rsid w:val="0000758D"/>
    <w:rsid w:val="00007BE5"/>
    <w:rsid w:val="00007F3D"/>
    <w:rsid w:val="00010063"/>
    <w:rsid w:val="000100EE"/>
    <w:rsid w:val="00010610"/>
    <w:rsid w:val="00010826"/>
    <w:rsid w:val="00010C8C"/>
    <w:rsid w:val="00010E04"/>
    <w:rsid w:val="00010E56"/>
    <w:rsid w:val="00011524"/>
    <w:rsid w:val="00011AEB"/>
    <w:rsid w:val="00012BDB"/>
    <w:rsid w:val="000131EC"/>
    <w:rsid w:val="0001330E"/>
    <w:rsid w:val="00013D11"/>
    <w:rsid w:val="000149D7"/>
    <w:rsid w:val="00014BD9"/>
    <w:rsid w:val="00014ED6"/>
    <w:rsid w:val="0001516F"/>
    <w:rsid w:val="0001523D"/>
    <w:rsid w:val="00015415"/>
    <w:rsid w:val="000156A3"/>
    <w:rsid w:val="00015836"/>
    <w:rsid w:val="00015DF2"/>
    <w:rsid w:val="00015E0E"/>
    <w:rsid w:val="00015F31"/>
    <w:rsid w:val="00016088"/>
    <w:rsid w:val="0001680B"/>
    <w:rsid w:val="0001698E"/>
    <w:rsid w:val="00016AFF"/>
    <w:rsid w:val="00016C76"/>
    <w:rsid w:val="000170CE"/>
    <w:rsid w:val="000171A8"/>
    <w:rsid w:val="0001721D"/>
    <w:rsid w:val="00017CA3"/>
    <w:rsid w:val="000201AE"/>
    <w:rsid w:val="00020270"/>
    <w:rsid w:val="00020411"/>
    <w:rsid w:val="00020565"/>
    <w:rsid w:val="000205E4"/>
    <w:rsid w:val="00020800"/>
    <w:rsid w:val="00020AC3"/>
    <w:rsid w:val="000212FC"/>
    <w:rsid w:val="0002183D"/>
    <w:rsid w:val="00021BEC"/>
    <w:rsid w:val="00022187"/>
    <w:rsid w:val="00022C69"/>
    <w:rsid w:val="000233EE"/>
    <w:rsid w:val="000238F5"/>
    <w:rsid w:val="00023A10"/>
    <w:rsid w:val="00023F2D"/>
    <w:rsid w:val="00023F99"/>
    <w:rsid w:val="0002405C"/>
    <w:rsid w:val="00024486"/>
    <w:rsid w:val="0002477D"/>
    <w:rsid w:val="00024E82"/>
    <w:rsid w:val="00025587"/>
    <w:rsid w:val="000257B8"/>
    <w:rsid w:val="00025800"/>
    <w:rsid w:val="0002639E"/>
    <w:rsid w:val="0002657C"/>
    <w:rsid w:val="000267F3"/>
    <w:rsid w:val="000271CE"/>
    <w:rsid w:val="000272C0"/>
    <w:rsid w:val="00027A4F"/>
    <w:rsid w:val="00030046"/>
    <w:rsid w:val="0003027A"/>
    <w:rsid w:val="00030326"/>
    <w:rsid w:val="000303D6"/>
    <w:rsid w:val="000307A1"/>
    <w:rsid w:val="0003082D"/>
    <w:rsid w:val="0003115F"/>
    <w:rsid w:val="00031999"/>
    <w:rsid w:val="00031B6D"/>
    <w:rsid w:val="000320C7"/>
    <w:rsid w:val="000321ED"/>
    <w:rsid w:val="00032437"/>
    <w:rsid w:val="000326CE"/>
    <w:rsid w:val="00032934"/>
    <w:rsid w:val="00032E07"/>
    <w:rsid w:val="000332BF"/>
    <w:rsid w:val="00033E85"/>
    <w:rsid w:val="00034CC4"/>
    <w:rsid w:val="00035A74"/>
    <w:rsid w:val="0003678B"/>
    <w:rsid w:val="00036A57"/>
    <w:rsid w:val="00037B92"/>
    <w:rsid w:val="00040229"/>
    <w:rsid w:val="0004048C"/>
    <w:rsid w:val="000406AC"/>
    <w:rsid w:val="00040CD2"/>
    <w:rsid w:val="00040FA9"/>
    <w:rsid w:val="00041035"/>
    <w:rsid w:val="00041417"/>
    <w:rsid w:val="00041861"/>
    <w:rsid w:val="00041C99"/>
    <w:rsid w:val="00041D72"/>
    <w:rsid w:val="00041EE6"/>
    <w:rsid w:val="0004313D"/>
    <w:rsid w:val="000434DC"/>
    <w:rsid w:val="0004376B"/>
    <w:rsid w:val="0004379D"/>
    <w:rsid w:val="000437D3"/>
    <w:rsid w:val="00043984"/>
    <w:rsid w:val="00043D2E"/>
    <w:rsid w:val="00045126"/>
    <w:rsid w:val="000452AB"/>
    <w:rsid w:val="0004539A"/>
    <w:rsid w:val="000453BF"/>
    <w:rsid w:val="0004560C"/>
    <w:rsid w:val="000458AA"/>
    <w:rsid w:val="00045B14"/>
    <w:rsid w:val="00045DD1"/>
    <w:rsid w:val="00045EBB"/>
    <w:rsid w:val="0004662B"/>
    <w:rsid w:val="000468F4"/>
    <w:rsid w:val="00046CD4"/>
    <w:rsid w:val="00046D1C"/>
    <w:rsid w:val="00046F7E"/>
    <w:rsid w:val="0004732A"/>
    <w:rsid w:val="00047454"/>
    <w:rsid w:val="0004764A"/>
    <w:rsid w:val="00047A89"/>
    <w:rsid w:val="0005055E"/>
    <w:rsid w:val="00050E37"/>
    <w:rsid w:val="000510D8"/>
    <w:rsid w:val="00051437"/>
    <w:rsid w:val="000523FA"/>
    <w:rsid w:val="0005256C"/>
    <w:rsid w:val="000525CB"/>
    <w:rsid w:val="00052976"/>
    <w:rsid w:val="00052D9C"/>
    <w:rsid w:val="00052F28"/>
    <w:rsid w:val="00052F3E"/>
    <w:rsid w:val="00053059"/>
    <w:rsid w:val="0005323E"/>
    <w:rsid w:val="0005451F"/>
    <w:rsid w:val="000556DB"/>
    <w:rsid w:val="000558D8"/>
    <w:rsid w:val="00055FE1"/>
    <w:rsid w:val="00056CB8"/>
    <w:rsid w:val="00056DAA"/>
    <w:rsid w:val="00057E4B"/>
    <w:rsid w:val="0006007C"/>
    <w:rsid w:val="00060193"/>
    <w:rsid w:val="0006031C"/>
    <w:rsid w:val="00060600"/>
    <w:rsid w:val="00060897"/>
    <w:rsid w:val="00060A35"/>
    <w:rsid w:val="00060AA7"/>
    <w:rsid w:val="00060AB2"/>
    <w:rsid w:val="00060AD0"/>
    <w:rsid w:val="000610FD"/>
    <w:rsid w:val="00061492"/>
    <w:rsid w:val="00061503"/>
    <w:rsid w:val="000616F4"/>
    <w:rsid w:val="0006182B"/>
    <w:rsid w:val="00061CF8"/>
    <w:rsid w:val="00061F12"/>
    <w:rsid w:val="0006242A"/>
    <w:rsid w:val="000628AC"/>
    <w:rsid w:val="00062B9E"/>
    <w:rsid w:val="00063026"/>
    <w:rsid w:val="000637B3"/>
    <w:rsid w:val="00063FCE"/>
    <w:rsid w:val="00063FFE"/>
    <w:rsid w:val="00064423"/>
    <w:rsid w:val="00064635"/>
    <w:rsid w:val="00064784"/>
    <w:rsid w:val="0006499C"/>
    <w:rsid w:val="00064ABA"/>
    <w:rsid w:val="00064D74"/>
    <w:rsid w:val="00064FCF"/>
    <w:rsid w:val="0006505C"/>
    <w:rsid w:val="000653B7"/>
    <w:rsid w:val="000659EA"/>
    <w:rsid w:val="00066571"/>
    <w:rsid w:val="00066B52"/>
    <w:rsid w:val="00066B57"/>
    <w:rsid w:val="00066EAF"/>
    <w:rsid w:val="00067306"/>
    <w:rsid w:val="000673BF"/>
    <w:rsid w:val="00067728"/>
    <w:rsid w:val="000677AB"/>
    <w:rsid w:val="000704CA"/>
    <w:rsid w:val="00070602"/>
    <w:rsid w:val="00070647"/>
    <w:rsid w:val="00070792"/>
    <w:rsid w:val="000708B2"/>
    <w:rsid w:val="00071180"/>
    <w:rsid w:val="00071417"/>
    <w:rsid w:val="0007154C"/>
    <w:rsid w:val="00071703"/>
    <w:rsid w:val="00071852"/>
    <w:rsid w:val="0007191E"/>
    <w:rsid w:val="000719C4"/>
    <w:rsid w:val="00071F5E"/>
    <w:rsid w:val="000722B2"/>
    <w:rsid w:val="00072883"/>
    <w:rsid w:val="00072CBA"/>
    <w:rsid w:val="000730D1"/>
    <w:rsid w:val="00073430"/>
    <w:rsid w:val="00073583"/>
    <w:rsid w:val="00073B38"/>
    <w:rsid w:val="00074981"/>
    <w:rsid w:val="00074D9C"/>
    <w:rsid w:val="00074DFE"/>
    <w:rsid w:val="00074FF3"/>
    <w:rsid w:val="00075003"/>
    <w:rsid w:val="0007515B"/>
    <w:rsid w:val="00075675"/>
    <w:rsid w:val="00075A79"/>
    <w:rsid w:val="000763DA"/>
    <w:rsid w:val="000764A8"/>
    <w:rsid w:val="0007655F"/>
    <w:rsid w:val="000773EC"/>
    <w:rsid w:val="000774D8"/>
    <w:rsid w:val="000778C5"/>
    <w:rsid w:val="000779B6"/>
    <w:rsid w:val="00077C24"/>
    <w:rsid w:val="00077D2D"/>
    <w:rsid w:val="00080546"/>
    <w:rsid w:val="00080EF3"/>
    <w:rsid w:val="00081618"/>
    <w:rsid w:val="0008163F"/>
    <w:rsid w:val="00082D49"/>
    <w:rsid w:val="00082F3E"/>
    <w:rsid w:val="00083062"/>
    <w:rsid w:val="00083356"/>
    <w:rsid w:val="000838CE"/>
    <w:rsid w:val="00083A92"/>
    <w:rsid w:val="00083BAE"/>
    <w:rsid w:val="0008456C"/>
    <w:rsid w:val="000847CC"/>
    <w:rsid w:val="00084EC4"/>
    <w:rsid w:val="000851AC"/>
    <w:rsid w:val="000865FF"/>
    <w:rsid w:val="00086E2D"/>
    <w:rsid w:val="00087771"/>
    <w:rsid w:val="00087791"/>
    <w:rsid w:val="000879A9"/>
    <w:rsid w:val="00087CF8"/>
    <w:rsid w:val="00087EA8"/>
    <w:rsid w:val="00087F50"/>
    <w:rsid w:val="0009010F"/>
    <w:rsid w:val="00090466"/>
    <w:rsid w:val="00090B52"/>
    <w:rsid w:val="00090D04"/>
    <w:rsid w:val="0009143C"/>
    <w:rsid w:val="000918BC"/>
    <w:rsid w:val="00091A53"/>
    <w:rsid w:val="00092597"/>
    <w:rsid w:val="0009314E"/>
    <w:rsid w:val="0009325E"/>
    <w:rsid w:val="000934A0"/>
    <w:rsid w:val="0009365D"/>
    <w:rsid w:val="00093881"/>
    <w:rsid w:val="0009390D"/>
    <w:rsid w:val="00093B22"/>
    <w:rsid w:val="00093C30"/>
    <w:rsid w:val="000944F9"/>
    <w:rsid w:val="0009450C"/>
    <w:rsid w:val="00094B0E"/>
    <w:rsid w:val="00095610"/>
    <w:rsid w:val="00095761"/>
    <w:rsid w:val="00095B23"/>
    <w:rsid w:val="00095CD4"/>
    <w:rsid w:val="00095D65"/>
    <w:rsid w:val="00095E33"/>
    <w:rsid w:val="000960D5"/>
    <w:rsid w:val="000961DB"/>
    <w:rsid w:val="00096333"/>
    <w:rsid w:val="00096528"/>
    <w:rsid w:val="00096BD0"/>
    <w:rsid w:val="000970D5"/>
    <w:rsid w:val="00097373"/>
    <w:rsid w:val="000973FC"/>
    <w:rsid w:val="000977B2"/>
    <w:rsid w:val="00097D1B"/>
    <w:rsid w:val="00097DC0"/>
    <w:rsid w:val="00097EA6"/>
    <w:rsid w:val="00097F05"/>
    <w:rsid w:val="000A0496"/>
    <w:rsid w:val="000A0AF6"/>
    <w:rsid w:val="000A0D9B"/>
    <w:rsid w:val="000A0EF7"/>
    <w:rsid w:val="000A198C"/>
    <w:rsid w:val="000A1BBB"/>
    <w:rsid w:val="000A1C30"/>
    <w:rsid w:val="000A1F92"/>
    <w:rsid w:val="000A1FC2"/>
    <w:rsid w:val="000A2070"/>
    <w:rsid w:val="000A2363"/>
    <w:rsid w:val="000A2457"/>
    <w:rsid w:val="000A2C74"/>
    <w:rsid w:val="000A2FC6"/>
    <w:rsid w:val="000A3447"/>
    <w:rsid w:val="000A34EE"/>
    <w:rsid w:val="000A39D3"/>
    <w:rsid w:val="000A3A33"/>
    <w:rsid w:val="000A3A4C"/>
    <w:rsid w:val="000A3A99"/>
    <w:rsid w:val="000A3EEE"/>
    <w:rsid w:val="000A3F59"/>
    <w:rsid w:val="000A3FB1"/>
    <w:rsid w:val="000A4209"/>
    <w:rsid w:val="000A435D"/>
    <w:rsid w:val="000A4377"/>
    <w:rsid w:val="000A45E8"/>
    <w:rsid w:val="000A624D"/>
    <w:rsid w:val="000A70BC"/>
    <w:rsid w:val="000A7164"/>
    <w:rsid w:val="000A75C3"/>
    <w:rsid w:val="000A75CB"/>
    <w:rsid w:val="000B054E"/>
    <w:rsid w:val="000B08C9"/>
    <w:rsid w:val="000B0A6C"/>
    <w:rsid w:val="000B0D72"/>
    <w:rsid w:val="000B0F0E"/>
    <w:rsid w:val="000B11EE"/>
    <w:rsid w:val="000B1370"/>
    <w:rsid w:val="000B1395"/>
    <w:rsid w:val="000B16D9"/>
    <w:rsid w:val="000B20EB"/>
    <w:rsid w:val="000B2518"/>
    <w:rsid w:val="000B2605"/>
    <w:rsid w:val="000B35BC"/>
    <w:rsid w:val="000B3794"/>
    <w:rsid w:val="000B37FA"/>
    <w:rsid w:val="000B396C"/>
    <w:rsid w:val="000B3AF2"/>
    <w:rsid w:val="000B3B42"/>
    <w:rsid w:val="000B3F14"/>
    <w:rsid w:val="000B3F6C"/>
    <w:rsid w:val="000B47E1"/>
    <w:rsid w:val="000B5568"/>
    <w:rsid w:val="000B5575"/>
    <w:rsid w:val="000B5B0B"/>
    <w:rsid w:val="000B718F"/>
    <w:rsid w:val="000B74F2"/>
    <w:rsid w:val="000B760E"/>
    <w:rsid w:val="000B7ADB"/>
    <w:rsid w:val="000B7CAE"/>
    <w:rsid w:val="000C071B"/>
    <w:rsid w:val="000C0B73"/>
    <w:rsid w:val="000C0C2F"/>
    <w:rsid w:val="000C0E24"/>
    <w:rsid w:val="000C0F68"/>
    <w:rsid w:val="000C0FB5"/>
    <w:rsid w:val="000C108D"/>
    <w:rsid w:val="000C11BF"/>
    <w:rsid w:val="000C1261"/>
    <w:rsid w:val="000C1577"/>
    <w:rsid w:val="000C1C6C"/>
    <w:rsid w:val="000C2240"/>
    <w:rsid w:val="000C260D"/>
    <w:rsid w:val="000C2855"/>
    <w:rsid w:val="000C3306"/>
    <w:rsid w:val="000C3816"/>
    <w:rsid w:val="000C3D69"/>
    <w:rsid w:val="000C3FAF"/>
    <w:rsid w:val="000C40DF"/>
    <w:rsid w:val="000C4521"/>
    <w:rsid w:val="000C47D7"/>
    <w:rsid w:val="000C4898"/>
    <w:rsid w:val="000C4A30"/>
    <w:rsid w:val="000C524B"/>
    <w:rsid w:val="000C52F3"/>
    <w:rsid w:val="000C565B"/>
    <w:rsid w:val="000C57E3"/>
    <w:rsid w:val="000C588A"/>
    <w:rsid w:val="000C595B"/>
    <w:rsid w:val="000C5B6E"/>
    <w:rsid w:val="000C5C9A"/>
    <w:rsid w:val="000C5EFA"/>
    <w:rsid w:val="000C5F63"/>
    <w:rsid w:val="000C6363"/>
    <w:rsid w:val="000C648A"/>
    <w:rsid w:val="000C6DB9"/>
    <w:rsid w:val="000D134D"/>
    <w:rsid w:val="000D187E"/>
    <w:rsid w:val="000D1EB8"/>
    <w:rsid w:val="000D20BC"/>
    <w:rsid w:val="000D23E4"/>
    <w:rsid w:val="000D27EE"/>
    <w:rsid w:val="000D2A2D"/>
    <w:rsid w:val="000D30DB"/>
    <w:rsid w:val="000D3189"/>
    <w:rsid w:val="000D35A5"/>
    <w:rsid w:val="000D3C8D"/>
    <w:rsid w:val="000D48FE"/>
    <w:rsid w:val="000D49E5"/>
    <w:rsid w:val="000D5471"/>
    <w:rsid w:val="000D5970"/>
    <w:rsid w:val="000D5B65"/>
    <w:rsid w:val="000D5B6A"/>
    <w:rsid w:val="000D670D"/>
    <w:rsid w:val="000D68EC"/>
    <w:rsid w:val="000D69DF"/>
    <w:rsid w:val="000D6B87"/>
    <w:rsid w:val="000D6D66"/>
    <w:rsid w:val="000D7217"/>
    <w:rsid w:val="000D78E0"/>
    <w:rsid w:val="000D7924"/>
    <w:rsid w:val="000E0060"/>
    <w:rsid w:val="000E049A"/>
    <w:rsid w:val="000E05BE"/>
    <w:rsid w:val="000E088C"/>
    <w:rsid w:val="000E0D74"/>
    <w:rsid w:val="000E0ED5"/>
    <w:rsid w:val="000E136E"/>
    <w:rsid w:val="000E2451"/>
    <w:rsid w:val="000E259F"/>
    <w:rsid w:val="000E29C7"/>
    <w:rsid w:val="000E3057"/>
    <w:rsid w:val="000E4351"/>
    <w:rsid w:val="000E483C"/>
    <w:rsid w:val="000E48A5"/>
    <w:rsid w:val="000E492F"/>
    <w:rsid w:val="000E4DF1"/>
    <w:rsid w:val="000E5646"/>
    <w:rsid w:val="000E5C0A"/>
    <w:rsid w:val="000E5C46"/>
    <w:rsid w:val="000E6210"/>
    <w:rsid w:val="000E7D05"/>
    <w:rsid w:val="000E7D75"/>
    <w:rsid w:val="000E7E48"/>
    <w:rsid w:val="000F015A"/>
    <w:rsid w:val="000F047A"/>
    <w:rsid w:val="000F0586"/>
    <w:rsid w:val="000F0F93"/>
    <w:rsid w:val="000F108B"/>
    <w:rsid w:val="000F13D7"/>
    <w:rsid w:val="000F1512"/>
    <w:rsid w:val="000F1635"/>
    <w:rsid w:val="000F18AE"/>
    <w:rsid w:val="000F18EC"/>
    <w:rsid w:val="000F197E"/>
    <w:rsid w:val="000F2333"/>
    <w:rsid w:val="000F23AA"/>
    <w:rsid w:val="000F2463"/>
    <w:rsid w:val="000F267F"/>
    <w:rsid w:val="000F27B7"/>
    <w:rsid w:val="000F290C"/>
    <w:rsid w:val="000F2DF8"/>
    <w:rsid w:val="000F2E63"/>
    <w:rsid w:val="000F2F15"/>
    <w:rsid w:val="000F3093"/>
    <w:rsid w:val="000F33FA"/>
    <w:rsid w:val="000F39E1"/>
    <w:rsid w:val="000F3BC9"/>
    <w:rsid w:val="000F4025"/>
    <w:rsid w:val="000F47B5"/>
    <w:rsid w:val="000F498E"/>
    <w:rsid w:val="000F4D17"/>
    <w:rsid w:val="000F4E2C"/>
    <w:rsid w:val="000F52D7"/>
    <w:rsid w:val="000F54A1"/>
    <w:rsid w:val="000F5522"/>
    <w:rsid w:val="000F5724"/>
    <w:rsid w:val="000F5B44"/>
    <w:rsid w:val="000F5BD5"/>
    <w:rsid w:val="000F5CAF"/>
    <w:rsid w:val="000F609E"/>
    <w:rsid w:val="000F6137"/>
    <w:rsid w:val="000F6405"/>
    <w:rsid w:val="000F661B"/>
    <w:rsid w:val="000F7046"/>
    <w:rsid w:val="000F704E"/>
    <w:rsid w:val="001000D4"/>
    <w:rsid w:val="001000DB"/>
    <w:rsid w:val="00100493"/>
    <w:rsid w:val="001007E9"/>
    <w:rsid w:val="00100A18"/>
    <w:rsid w:val="00100F43"/>
    <w:rsid w:val="0010149E"/>
    <w:rsid w:val="00101B62"/>
    <w:rsid w:val="001022EC"/>
    <w:rsid w:val="00102BE5"/>
    <w:rsid w:val="00102DF3"/>
    <w:rsid w:val="00102ED7"/>
    <w:rsid w:val="001037FC"/>
    <w:rsid w:val="00103AD6"/>
    <w:rsid w:val="00103B3C"/>
    <w:rsid w:val="0010429A"/>
    <w:rsid w:val="00104377"/>
    <w:rsid w:val="00104386"/>
    <w:rsid w:val="00104490"/>
    <w:rsid w:val="00104719"/>
    <w:rsid w:val="0010495B"/>
    <w:rsid w:val="00104ADD"/>
    <w:rsid w:val="001054C3"/>
    <w:rsid w:val="001056C3"/>
    <w:rsid w:val="00105744"/>
    <w:rsid w:val="0010588F"/>
    <w:rsid w:val="001058E0"/>
    <w:rsid w:val="00105963"/>
    <w:rsid w:val="001059BC"/>
    <w:rsid w:val="00105C87"/>
    <w:rsid w:val="00105EE3"/>
    <w:rsid w:val="0010600A"/>
    <w:rsid w:val="001062D6"/>
    <w:rsid w:val="00106899"/>
    <w:rsid w:val="00107509"/>
    <w:rsid w:val="00107B2C"/>
    <w:rsid w:val="00107F2E"/>
    <w:rsid w:val="0011000D"/>
    <w:rsid w:val="001100E8"/>
    <w:rsid w:val="0011062F"/>
    <w:rsid w:val="001106DF"/>
    <w:rsid w:val="00110C1D"/>
    <w:rsid w:val="00111614"/>
    <w:rsid w:val="00111B28"/>
    <w:rsid w:val="00111C40"/>
    <w:rsid w:val="00111DC4"/>
    <w:rsid w:val="00112461"/>
    <w:rsid w:val="0011265E"/>
    <w:rsid w:val="00112E89"/>
    <w:rsid w:val="00112F85"/>
    <w:rsid w:val="00112FEB"/>
    <w:rsid w:val="00113A33"/>
    <w:rsid w:val="0011460E"/>
    <w:rsid w:val="001149A1"/>
    <w:rsid w:val="00115A16"/>
    <w:rsid w:val="00115CB4"/>
    <w:rsid w:val="00115D19"/>
    <w:rsid w:val="00115D81"/>
    <w:rsid w:val="00116284"/>
    <w:rsid w:val="00116856"/>
    <w:rsid w:val="001169FA"/>
    <w:rsid w:val="00116E11"/>
    <w:rsid w:val="0011711E"/>
    <w:rsid w:val="001173BE"/>
    <w:rsid w:val="00117D86"/>
    <w:rsid w:val="001201C4"/>
    <w:rsid w:val="00120F74"/>
    <w:rsid w:val="001229C5"/>
    <w:rsid w:val="00122BA5"/>
    <w:rsid w:val="00122C75"/>
    <w:rsid w:val="0012305C"/>
    <w:rsid w:val="00123ED3"/>
    <w:rsid w:val="00124062"/>
    <w:rsid w:val="00124176"/>
    <w:rsid w:val="00124DF3"/>
    <w:rsid w:val="00124EEF"/>
    <w:rsid w:val="00124F57"/>
    <w:rsid w:val="00125673"/>
    <w:rsid w:val="00125905"/>
    <w:rsid w:val="00125B83"/>
    <w:rsid w:val="00125EB7"/>
    <w:rsid w:val="001266D2"/>
    <w:rsid w:val="001268AC"/>
    <w:rsid w:val="00126956"/>
    <w:rsid w:val="001269EB"/>
    <w:rsid w:val="00130165"/>
    <w:rsid w:val="0013075F"/>
    <w:rsid w:val="00130F88"/>
    <w:rsid w:val="00130F99"/>
    <w:rsid w:val="00130FF9"/>
    <w:rsid w:val="0013101C"/>
    <w:rsid w:val="001314A4"/>
    <w:rsid w:val="00131614"/>
    <w:rsid w:val="00131727"/>
    <w:rsid w:val="00131DF3"/>
    <w:rsid w:val="00131EF4"/>
    <w:rsid w:val="001324D5"/>
    <w:rsid w:val="001326A6"/>
    <w:rsid w:val="001329FD"/>
    <w:rsid w:val="001330D0"/>
    <w:rsid w:val="00133331"/>
    <w:rsid w:val="00133523"/>
    <w:rsid w:val="00133FE0"/>
    <w:rsid w:val="0013467C"/>
    <w:rsid w:val="001350B5"/>
    <w:rsid w:val="00135156"/>
    <w:rsid w:val="00135213"/>
    <w:rsid w:val="0013566C"/>
    <w:rsid w:val="0013573B"/>
    <w:rsid w:val="00135CC5"/>
    <w:rsid w:val="00135E00"/>
    <w:rsid w:val="00136469"/>
    <w:rsid w:val="001368DD"/>
    <w:rsid w:val="00136E62"/>
    <w:rsid w:val="00136EC4"/>
    <w:rsid w:val="00137091"/>
    <w:rsid w:val="00137748"/>
    <w:rsid w:val="00137C8C"/>
    <w:rsid w:val="00137E32"/>
    <w:rsid w:val="001402A8"/>
    <w:rsid w:val="001402AA"/>
    <w:rsid w:val="001405D6"/>
    <w:rsid w:val="00140DF2"/>
    <w:rsid w:val="001413C9"/>
    <w:rsid w:val="001426F6"/>
    <w:rsid w:val="00142796"/>
    <w:rsid w:val="00142C7A"/>
    <w:rsid w:val="00142DCB"/>
    <w:rsid w:val="00142E3B"/>
    <w:rsid w:val="0014301C"/>
    <w:rsid w:val="0014364A"/>
    <w:rsid w:val="001436EA"/>
    <w:rsid w:val="001439C9"/>
    <w:rsid w:val="00143F0A"/>
    <w:rsid w:val="001461C9"/>
    <w:rsid w:val="001462C3"/>
    <w:rsid w:val="00146A79"/>
    <w:rsid w:val="00146E1C"/>
    <w:rsid w:val="00147634"/>
    <w:rsid w:val="00147939"/>
    <w:rsid w:val="00150731"/>
    <w:rsid w:val="00151DCE"/>
    <w:rsid w:val="00153281"/>
    <w:rsid w:val="00153289"/>
    <w:rsid w:val="00153378"/>
    <w:rsid w:val="001534FD"/>
    <w:rsid w:val="001535A0"/>
    <w:rsid w:val="0015368B"/>
    <w:rsid w:val="00153772"/>
    <w:rsid w:val="00153FB1"/>
    <w:rsid w:val="00154B5C"/>
    <w:rsid w:val="0015535B"/>
    <w:rsid w:val="00155647"/>
    <w:rsid w:val="00155797"/>
    <w:rsid w:val="00155EFD"/>
    <w:rsid w:val="00156157"/>
    <w:rsid w:val="001562C6"/>
    <w:rsid w:val="00156752"/>
    <w:rsid w:val="00156BB1"/>
    <w:rsid w:val="0015711A"/>
    <w:rsid w:val="00157599"/>
    <w:rsid w:val="0015765F"/>
    <w:rsid w:val="00157BE6"/>
    <w:rsid w:val="00157C1A"/>
    <w:rsid w:val="00160005"/>
    <w:rsid w:val="0016090C"/>
    <w:rsid w:val="00160B35"/>
    <w:rsid w:val="001610F5"/>
    <w:rsid w:val="0016116E"/>
    <w:rsid w:val="0016156F"/>
    <w:rsid w:val="00161623"/>
    <w:rsid w:val="00162436"/>
    <w:rsid w:val="00163029"/>
    <w:rsid w:val="001630EC"/>
    <w:rsid w:val="001635C3"/>
    <w:rsid w:val="001649F7"/>
    <w:rsid w:val="00164FA8"/>
    <w:rsid w:val="001657DF"/>
    <w:rsid w:val="00165870"/>
    <w:rsid w:val="00165B77"/>
    <w:rsid w:val="00165EB6"/>
    <w:rsid w:val="00165EEC"/>
    <w:rsid w:val="00166402"/>
    <w:rsid w:val="00166923"/>
    <w:rsid w:val="00166D00"/>
    <w:rsid w:val="00166F22"/>
    <w:rsid w:val="0016720D"/>
    <w:rsid w:val="0016792D"/>
    <w:rsid w:val="001706FA"/>
    <w:rsid w:val="00170D3B"/>
    <w:rsid w:val="0017103D"/>
    <w:rsid w:val="00171055"/>
    <w:rsid w:val="0017158F"/>
    <w:rsid w:val="001719A6"/>
    <w:rsid w:val="00171B55"/>
    <w:rsid w:val="00171BBA"/>
    <w:rsid w:val="00171F6F"/>
    <w:rsid w:val="00171FED"/>
    <w:rsid w:val="001722FB"/>
    <w:rsid w:val="00172BF0"/>
    <w:rsid w:val="0017314A"/>
    <w:rsid w:val="001733D7"/>
    <w:rsid w:val="0017347D"/>
    <w:rsid w:val="0017436B"/>
    <w:rsid w:val="00174776"/>
    <w:rsid w:val="001749BA"/>
    <w:rsid w:val="00174B85"/>
    <w:rsid w:val="0017539E"/>
    <w:rsid w:val="001753DF"/>
    <w:rsid w:val="001756AB"/>
    <w:rsid w:val="00175BFA"/>
    <w:rsid w:val="00175EC3"/>
    <w:rsid w:val="00175EEE"/>
    <w:rsid w:val="00176205"/>
    <w:rsid w:val="001775D3"/>
    <w:rsid w:val="00177BF9"/>
    <w:rsid w:val="00177CEB"/>
    <w:rsid w:val="00180260"/>
    <w:rsid w:val="001815B4"/>
    <w:rsid w:val="00181696"/>
    <w:rsid w:val="001819D1"/>
    <w:rsid w:val="00181B18"/>
    <w:rsid w:val="0018207C"/>
    <w:rsid w:val="00182EF8"/>
    <w:rsid w:val="001840BD"/>
    <w:rsid w:val="001842DC"/>
    <w:rsid w:val="0018434C"/>
    <w:rsid w:val="001843E9"/>
    <w:rsid w:val="00184E9B"/>
    <w:rsid w:val="001851EB"/>
    <w:rsid w:val="0018562F"/>
    <w:rsid w:val="00185813"/>
    <w:rsid w:val="00185B11"/>
    <w:rsid w:val="00185C47"/>
    <w:rsid w:val="00186501"/>
    <w:rsid w:val="00186F41"/>
    <w:rsid w:val="00187190"/>
    <w:rsid w:val="00187B8E"/>
    <w:rsid w:val="00190481"/>
    <w:rsid w:val="001905C9"/>
    <w:rsid w:val="00191198"/>
    <w:rsid w:val="00191547"/>
    <w:rsid w:val="0019215F"/>
    <w:rsid w:val="00192366"/>
    <w:rsid w:val="0019279A"/>
    <w:rsid w:val="00192950"/>
    <w:rsid w:val="00192995"/>
    <w:rsid w:val="0019345E"/>
    <w:rsid w:val="001936CB"/>
    <w:rsid w:val="001937F8"/>
    <w:rsid w:val="0019384A"/>
    <w:rsid w:val="001938AD"/>
    <w:rsid w:val="001939D8"/>
    <w:rsid w:val="00193E41"/>
    <w:rsid w:val="001940B5"/>
    <w:rsid w:val="001949A1"/>
    <w:rsid w:val="00194B31"/>
    <w:rsid w:val="00194B68"/>
    <w:rsid w:val="00194ED0"/>
    <w:rsid w:val="00195FEA"/>
    <w:rsid w:val="001962AA"/>
    <w:rsid w:val="001967E5"/>
    <w:rsid w:val="00197472"/>
    <w:rsid w:val="00197927"/>
    <w:rsid w:val="00197BF4"/>
    <w:rsid w:val="001A0314"/>
    <w:rsid w:val="001A058B"/>
    <w:rsid w:val="001A0F79"/>
    <w:rsid w:val="001A2CBB"/>
    <w:rsid w:val="001A2DF0"/>
    <w:rsid w:val="001A2F00"/>
    <w:rsid w:val="001A3123"/>
    <w:rsid w:val="001A3BE9"/>
    <w:rsid w:val="001A43B3"/>
    <w:rsid w:val="001A49F1"/>
    <w:rsid w:val="001A52E9"/>
    <w:rsid w:val="001A56AD"/>
    <w:rsid w:val="001A593B"/>
    <w:rsid w:val="001A5D5F"/>
    <w:rsid w:val="001A5F5B"/>
    <w:rsid w:val="001A5FC2"/>
    <w:rsid w:val="001A6190"/>
    <w:rsid w:val="001A63F8"/>
    <w:rsid w:val="001A6439"/>
    <w:rsid w:val="001A6D6B"/>
    <w:rsid w:val="001A735A"/>
    <w:rsid w:val="001A74A4"/>
    <w:rsid w:val="001A77D7"/>
    <w:rsid w:val="001A7A85"/>
    <w:rsid w:val="001A7A88"/>
    <w:rsid w:val="001A7E7D"/>
    <w:rsid w:val="001A7F83"/>
    <w:rsid w:val="001B02A9"/>
    <w:rsid w:val="001B09E7"/>
    <w:rsid w:val="001B10CD"/>
    <w:rsid w:val="001B1224"/>
    <w:rsid w:val="001B148B"/>
    <w:rsid w:val="001B1697"/>
    <w:rsid w:val="001B1A81"/>
    <w:rsid w:val="001B20C8"/>
    <w:rsid w:val="001B27B5"/>
    <w:rsid w:val="001B3178"/>
    <w:rsid w:val="001B319E"/>
    <w:rsid w:val="001B3608"/>
    <w:rsid w:val="001B4703"/>
    <w:rsid w:val="001B4966"/>
    <w:rsid w:val="001B4A6A"/>
    <w:rsid w:val="001B4BA2"/>
    <w:rsid w:val="001B56F0"/>
    <w:rsid w:val="001B5803"/>
    <w:rsid w:val="001B5B0B"/>
    <w:rsid w:val="001B6251"/>
    <w:rsid w:val="001B762E"/>
    <w:rsid w:val="001B7C22"/>
    <w:rsid w:val="001B7C75"/>
    <w:rsid w:val="001B7C8F"/>
    <w:rsid w:val="001C05BE"/>
    <w:rsid w:val="001C05D0"/>
    <w:rsid w:val="001C0953"/>
    <w:rsid w:val="001C0B5B"/>
    <w:rsid w:val="001C1128"/>
    <w:rsid w:val="001C128D"/>
    <w:rsid w:val="001C130E"/>
    <w:rsid w:val="001C1DC0"/>
    <w:rsid w:val="001C22D3"/>
    <w:rsid w:val="001C24A3"/>
    <w:rsid w:val="001C29A9"/>
    <w:rsid w:val="001C2EFB"/>
    <w:rsid w:val="001C392C"/>
    <w:rsid w:val="001C3B3F"/>
    <w:rsid w:val="001C4CBC"/>
    <w:rsid w:val="001C4FBC"/>
    <w:rsid w:val="001C5097"/>
    <w:rsid w:val="001C5256"/>
    <w:rsid w:val="001C5742"/>
    <w:rsid w:val="001C5A1B"/>
    <w:rsid w:val="001C60B6"/>
    <w:rsid w:val="001C624E"/>
    <w:rsid w:val="001C62BC"/>
    <w:rsid w:val="001C65B0"/>
    <w:rsid w:val="001C6D02"/>
    <w:rsid w:val="001C70E5"/>
    <w:rsid w:val="001C7484"/>
    <w:rsid w:val="001C7527"/>
    <w:rsid w:val="001D01A1"/>
    <w:rsid w:val="001D0E48"/>
    <w:rsid w:val="001D124B"/>
    <w:rsid w:val="001D16C5"/>
    <w:rsid w:val="001D17D5"/>
    <w:rsid w:val="001D2017"/>
    <w:rsid w:val="001D21CA"/>
    <w:rsid w:val="001D29BC"/>
    <w:rsid w:val="001D311E"/>
    <w:rsid w:val="001D3288"/>
    <w:rsid w:val="001D3802"/>
    <w:rsid w:val="001D3F5B"/>
    <w:rsid w:val="001D444F"/>
    <w:rsid w:val="001D46EA"/>
    <w:rsid w:val="001D54D5"/>
    <w:rsid w:val="001D7046"/>
    <w:rsid w:val="001D7270"/>
    <w:rsid w:val="001D7302"/>
    <w:rsid w:val="001D793F"/>
    <w:rsid w:val="001D7D35"/>
    <w:rsid w:val="001D7EF3"/>
    <w:rsid w:val="001E036B"/>
    <w:rsid w:val="001E0B73"/>
    <w:rsid w:val="001E11DE"/>
    <w:rsid w:val="001E17A0"/>
    <w:rsid w:val="001E1B56"/>
    <w:rsid w:val="001E21C4"/>
    <w:rsid w:val="001E2347"/>
    <w:rsid w:val="001E23EC"/>
    <w:rsid w:val="001E2A3C"/>
    <w:rsid w:val="001E2DCC"/>
    <w:rsid w:val="001E3871"/>
    <w:rsid w:val="001E3A07"/>
    <w:rsid w:val="001E3DE3"/>
    <w:rsid w:val="001E43B9"/>
    <w:rsid w:val="001E4A07"/>
    <w:rsid w:val="001E52AE"/>
    <w:rsid w:val="001E536A"/>
    <w:rsid w:val="001E53ED"/>
    <w:rsid w:val="001E5EDE"/>
    <w:rsid w:val="001E65A8"/>
    <w:rsid w:val="001E6728"/>
    <w:rsid w:val="001E6C89"/>
    <w:rsid w:val="001E6E89"/>
    <w:rsid w:val="001E6F9C"/>
    <w:rsid w:val="001E7729"/>
    <w:rsid w:val="001E788A"/>
    <w:rsid w:val="001E7998"/>
    <w:rsid w:val="001F05F8"/>
    <w:rsid w:val="001F0A31"/>
    <w:rsid w:val="001F0DEB"/>
    <w:rsid w:val="001F0EE5"/>
    <w:rsid w:val="001F157E"/>
    <w:rsid w:val="001F1B69"/>
    <w:rsid w:val="001F28ED"/>
    <w:rsid w:val="001F2CCC"/>
    <w:rsid w:val="001F2FB8"/>
    <w:rsid w:val="001F31B7"/>
    <w:rsid w:val="001F3849"/>
    <w:rsid w:val="001F3889"/>
    <w:rsid w:val="001F3B1C"/>
    <w:rsid w:val="001F3B93"/>
    <w:rsid w:val="001F4300"/>
    <w:rsid w:val="001F47A0"/>
    <w:rsid w:val="001F47DA"/>
    <w:rsid w:val="001F4B86"/>
    <w:rsid w:val="001F4DDB"/>
    <w:rsid w:val="001F57D1"/>
    <w:rsid w:val="001F5D18"/>
    <w:rsid w:val="001F5EBA"/>
    <w:rsid w:val="001F63DA"/>
    <w:rsid w:val="001F685E"/>
    <w:rsid w:val="001F7163"/>
    <w:rsid w:val="001F71AF"/>
    <w:rsid w:val="001F75B2"/>
    <w:rsid w:val="001F7C19"/>
    <w:rsid w:val="001F7E29"/>
    <w:rsid w:val="00200BC3"/>
    <w:rsid w:val="00200E15"/>
    <w:rsid w:val="00200F14"/>
    <w:rsid w:val="00201CD3"/>
    <w:rsid w:val="00201E47"/>
    <w:rsid w:val="00202158"/>
    <w:rsid w:val="002027C3"/>
    <w:rsid w:val="002028C4"/>
    <w:rsid w:val="002029A7"/>
    <w:rsid w:val="00202F87"/>
    <w:rsid w:val="00203290"/>
    <w:rsid w:val="00203593"/>
    <w:rsid w:val="00203728"/>
    <w:rsid w:val="00203744"/>
    <w:rsid w:val="00203CA9"/>
    <w:rsid w:val="00204B0C"/>
    <w:rsid w:val="00204BCD"/>
    <w:rsid w:val="0020571B"/>
    <w:rsid w:val="002058E1"/>
    <w:rsid w:val="00205CE4"/>
    <w:rsid w:val="002065C1"/>
    <w:rsid w:val="002067E4"/>
    <w:rsid w:val="0020691F"/>
    <w:rsid w:val="002069FE"/>
    <w:rsid w:val="00206E3E"/>
    <w:rsid w:val="00206E84"/>
    <w:rsid w:val="00207479"/>
    <w:rsid w:val="00207CB8"/>
    <w:rsid w:val="00207DF5"/>
    <w:rsid w:val="0021021C"/>
    <w:rsid w:val="0021029C"/>
    <w:rsid w:val="0021161A"/>
    <w:rsid w:val="00211791"/>
    <w:rsid w:val="002117AF"/>
    <w:rsid w:val="00211C73"/>
    <w:rsid w:val="00211E6A"/>
    <w:rsid w:val="00211FCE"/>
    <w:rsid w:val="0021222D"/>
    <w:rsid w:val="0021288D"/>
    <w:rsid w:val="00212A50"/>
    <w:rsid w:val="00213245"/>
    <w:rsid w:val="00213493"/>
    <w:rsid w:val="00213A79"/>
    <w:rsid w:val="00213AB4"/>
    <w:rsid w:val="00213E67"/>
    <w:rsid w:val="00213F76"/>
    <w:rsid w:val="002144E8"/>
    <w:rsid w:val="00214809"/>
    <w:rsid w:val="002149B2"/>
    <w:rsid w:val="002149D8"/>
    <w:rsid w:val="0021551A"/>
    <w:rsid w:val="00215644"/>
    <w:rsid w:val="0021580A"/>
    <w:rsid w:val="0021580C"/>
    <w:rsid w:val="00215983"/>
    <w:rsid w:val="00215BD0"/>
    <w:rsid w:val="00215F43"/>
    <w:rsid w:val="002170EC"/>
    <w:rsid w:val="00217312"/>
    <w:rsid w:val="0021777D"/>
    <w:rsid w:val="002177BC"/>
    <w:rsid w:val="0021792C"/>
    <w:rsid w:val="00217A87"/>
    <w:rsid w:val="00217F5E"/>
    <w:rsid w:val="00220645"/>
    <w:rsid w:val="002207B1"/>
    <w:rsid w:val="002207CA"/>
    <w:rsid w:val="00220D8C"/>
    <w:rsid w:val="00220F42"/>
    <w:rsid w:val="0022102C"/>
    <w:rsid w:val="00221752"/>
    <w:rsid w:val="00221A28"/>
    <w:rsid w:val="00221ACA"/>
    <w:rsid w:val="00221C58"/>
    <w:rsid w:val="00221E29"/>
    <w:rsid w:val="002222E4"/>
    <w:rsid w:val="00222329"/>
    <w:rsid w:val="0022320A"/>
    <w:rsid w:val="00224965"/>
    <w:rsid w:val="0022499B"/>
    <w:rsid w:val="00224C45"/>
    <w:rsid w:val="00225EC1"/>
    <w:rsid w:val="00226546"/>
    <w:rsid w:val="002265F1"/>
    <w:rsid w:val="00227CA4"/>
    <w:rsid w:val="00230226"/>
    <w:rsid w:val="002302EF"/>
    <w:rsid w:val="0023116C"/>
    <w:rsid w:val="00231A71"/>
    <w:rsid w:val="00231F11"/>
    <w:rsid w:val="00232181"/>
    <w:rsid w:val="002322D5"/>
    <w:rsid w:val="002322EE"/>
    <w:rsid w:val="00232C7C"/>
    <w:rsid w:val="002337A5"/>
    <w:rsid w:val="00233C4E"/>
    <w:rsid w:val="00233E0D"/>
    <w:rsid w:val="00234150"/>
    <w:rsid w:val="0023417E"/>
    <w:rsid w:val="002341D8"/>
    <w:rsid w:val="002343FF"/>
    <w:rsid w:val="00234621"/>
    <w:rsid w:val="00234822"/>
    <w:rsid w:val="00234BD3"/>
    <w:rsid w:val="00234CEE"/>
    <w:rsid w:val="00234F4A"/>
    <w:rsid w:val="0023518F"/>
    <w:rsid w:val="00235EED"/>
    <w:rsid w:val="0023640F"/>
    <w:rsid w:val="002365DF"/>
    <w:rsid w:val="00236E3D"/>
    <w:rsid w:val="00237C16"/>
    <w:rsid w:val="00237EF0"/>
    <w:rsid w:val="00240062"/>
    <w:rsid w:val="00240758"/>
    <w:rsid w:val="002411DC"/>
    <w:rsid w:val="00241B1F"/>
    <w:rsid w:val="00241B2D"/>
    <w:rsid w:val="00241E5E"/>
    <w:rsid w:val="002424D1"/>
    <w:rsid w:val="002425C9"/>
    <w:rsid w:val="002429DE"/>
    <w:rsid w:val="00242DCF"/>
    <w:rsid w:val="00242F6F"/>
    <w:rsid w:val="002431BD"/>
    <w:rsid w:val="002434B9"/>
    <w:rsid w:val="002434C9"/>
    <w:rsid w:val="0024390D"/>
    <w:rsid w:val="002447B8"/>
    <w:rsid w:val="002447DF"/>
    <w:rsid w:val="002448B9"/>
    <w:rsid w:val="00244E4E"/>
    <w:rsid w:val="00245146"/>
    <w:rsid w:val="00245729"/>
    <w:rsid w:val="00245E95"/>
    <w:rsid w:val="00245EDE"/>
    <w:rsid w:val="00246281"/>
    <w:rsid w:val="002464A3"/>
    <w:rsid w:val="00246708"/>
    <w:rsid w:val="00246987"/>
    <w:rsid w:val="00246D4A"/>
    <w:rsid w:val="002471EB"/>
    <w:rsid w:val="002475CB"/>
    <w:rsid w:val="00247FEE"/>
    <w:rsid w:val="00250943"/>
    <w:rsid w:val="00250CA7"/>
    <w:rsid w:val="0025127C"/>
    <w:rsid w:val="00251470"/>
    <w:rsid w:val="002515A4"/>
    <w:rsid w:val="002518CC"/>
    <w:rsid w:val="0025195A"/>
    <w:rsid w:val="0025227E"/>
    <w:rsid w:val="002523BA"/>
    <w:rsid w:val="0025294D"/>
    <w:rsid w:val="00252F28"/>
    <w:rsid w:val="00252F65"/>
    <w:rsid w:val="002530F5"/>
    <w:rsid w:val="002531A2"/>
    <w:rsid w:val="002535D2"/>
    <w:rsid w:val="002535EA"/>
    <w:rsid w:val="00253AF0"/>
    <w:rsid w:val="00253C53"/>
    <w:rsid w:val="002540FA"/>
    <w:rsid w:val="002546F3"/>
    <w:rsid w:val="002548A1"/>
    <w:rsid w:val="002550CB"/>
    <w:rsid w:val="0025511F"/>
    <w:rsid w:val="002557C4"/>
    <w:rsid w:val="00255D9E"/>
    <w:rsid w:val="00256791"/>
    <w:rsid w:val="00256E8B"/>
    <w:rsid w:val="00257F3E"/>
    <w:rsid w:val="00260073"/>
    <w:rsid w:val="002607C5"/>
    <w:rsid w:val="00260EAA"/>
    <w:rsid w:val="00260FC1"/>
    <w:rsid w:val="00261A21"/>
    <w:rsid w:val="00261F2E"/>
    <w:rsid w:val="002621A6"/>
    <w:rsid w:val="002623C2"/>
    <w:rsid w:val="002624E3"/>
    <w:rsid w:val="00262702"/>
    <w:rsid w:val="00262BDE"/>
    <w:rsid w:val="00262CCC"/>
    <w:rsid w:val="00262DD8"/>
    <w:rsid w:val="00263057"/>
    <w:rsid w:val="00263117"/>
    <w:rsid w:val="0026361B"/>
    <w:rsid w:val="00263CD1"/>
    <w:rsid w:val="0026479B"/>
    <w:rsid w:val="00264B0C"/>
    <w:rsid w:val="00265FB0"/>
    <w:rsid w:val="002669C3"/>
    <w:rsid w:val="00266C95"/>
    <w:rsid w:val="00266D0C"/>
    <w:rsid w:val="00267315"/>
    <w:rsid w:val="0027046C"/>
    <w:rsid w:val="002704C8"/>
    <w:rsid w:val="002704F7"/>
    <w:rsid w:val="0027065C"/>
    <w:rsid w:val="00270974"/>
    <w:rsid w:val="00270CFA"/>
    <w:rsid w:val="00270D7F"/>
    <w:rsid w:val="00271C20"/>
    <w:rsid w:val="00271D2D"/>
    <w:rsid w:val="00271E65"/>
    <w:rsid w:val="0027220A"/>
    <w:rsid w:val="002725A2"/>
    <w:rsid w:val="002726A6"/>
    <w:rsid w:val="00272E28"/>
    <w:rsid w:val="002732F0"/>
    <w:rsid w:val="0027369A"/>
    <w:rsid w:val="002737D7"/>
    <w:rsid w:val="002737DD"/>
    <w:rsid w:val="002741BE"/>
    <w:rsid w:val="00274237"/>
    <w:rsid w:val="00274BFE"/>
    <w:rsid w:val="00274CAF"/>
    <w:rsid w:val="00274D6A"/>
    <w:rsid w:val="00274FC5"/>
    <w:rsid w:val="002752D6"/>
    <w:rsid w:val="0027546F"/>
    <w:rsid w:val="0027563E"/>
    <w:rsid w:val="002759E4"/>
    <w:rsid w:val="00275A96"/>
    <w:rsid w:val="00275B9A"/>
    <w:rsid w:val="00275F28"/>
    <w:rsid w:val="00275F61"/>
    <w:rsid w:val="0027616E"/>
    <w:rsid w:val="00276E53"/>
    <w:rsid w:val="002771BC"/>
    <w:rsid w:val="00277387"/>
    <w:rsid w:val="00277577"/>
    <w:rsid w:val="002775CE"/>
    <w:rsid w:val="0027765B"/>
    <w:rsid w:val="002802F3"/>
    <w:rsid w:val="002802F6"/>
    <w:rsid w:val="00280807"/>
    <w:rsid w:val="00280C4E"/>
    <w:rsid w:val="00281080"/>
    <w:rsid w:val="002824CD"/>
    <w:rsid w:val="0028271E"/>
    <w:rsid w:val="00282831"/>
    <w:rsid w:val="002835BA"/>
    <w:rsid w:val="00283600"/>
    <w:rsid w:val="002838A1"/>
    <w:rsid w:val="002839DB"/>
    <w:rsid w:val="00283AEC"/>
    <w:rsid w:val="00283C91"/>
    <w:rsid w:val="00285839"/>
    <w:rsid w:val="002858EF"/>
    <w:rsid w:val="00285AF1"/>
    <w:rsid w:val="00285D88"/>
    <w:rsid w:val="002860CB"/>
    <w:rsid w:val="00286159"/>
    <w:rsid w:val="00286AAE"/>
    <w:rsid w:val="00286E0F"/>
    <w:rsid w:val="002870E2"/>
    <w:rsid w:val="002871C6"/>
    <w:rsid w:val="002872C5"/>
    <w:rsid w:val="00287960"/>
    <w:rsid w:val="00287CAB"/>
    <w:rsid w:val="00287DF3"/>
    <w:rsid w:val="002901A3"/>
    <w:rsid w:val="00290C70"/>
    <w:rsid w:val="00290F1F"/>
    <w:rsid w:val="00292071"/>
    <w:rsid w:val="00292183"/>
    <w:rsid w:val="002921FB"/>
    <w:rsid w:val="002925CB"/>
    <w:rsid w:val="002928E2"/>
    <w:rsid w:val="00293070"/>
    <w:rsid w:val="00293227"/>
    <w:rsid w:val="00293A3A"/>
    <w:rsid w:val="00293E62"/>
    <w:rsid w:val="00294064"/>
    <w:rsid w:val="002941ED"/>
    <w:rsid w:val="00294518"/>
    <w:rsid w:val="0029464B"/>
    <w:rsid w:val="002948B1"/>
    <w:rsid w:val="00294FB9"/>
    <w:rsid w:val="00294FF7"/>
    <w:rsid w:val="0029504C"/>
    <w:rsid w:val="002950B8"/>
    <w:rsid w:val="002951C6"/>
    <w:rsid w:val="00295243"/>
    <w:rsid w:val="002955AF"/>
    <w:rsid w:val="002955BB"/>
    <w:rsid w:val="002958C2"/>
    <w:rsid w:val="0029602D"/>
    <w:rsid w:val="002977FD"/>
    <w:rsid w:val="002A03BF"/>
    <w:rsid w:val="002A0D8F"/>
    <w:rsid w:val="002A15F4"/>
    <w:rsid w:val="002A161C"/>
    <w:rsid w:val="002A2055"/>
    <w:rsid w:val="002A266D"/>
    <w:rsid w:val="002A28CB"/>
    <w:rsid w:val="002A29DA"/>
    <w:rsid w:val="002A2BAC"/>
    <w:rsid w:val="002A2D1B"/>
    <w:rsid w:val="002A2DD3"/>
    <w:rsid w:val="002A2F03"/>
    <w:rsid w:val="002A322E"/>
    <w:rsid w:val="002A32BF"/>
    <w:rsid w:val="002A3556"/>
    <w:rsid w:val="002A48FF"/>
    <w:rsid w:val="002A4DC3"/>
    <w:rsid w:val="002A4F2E"/>
    <w:rsid w:val="002A54EF"/>
    <w:rsid w:val="002A5D05"/>
    <w:rsid w:val="002A6429"/>
    <w:rsid w:val="002A6501"/>
    <w:rsid w:val="002A6CCC"/>
    <w:rsid w:val="002A75B6"/>
    <w:rsid w:val="002B02A2"/>
    <w:rsid w:val="002B0A5D"/>
    <w:rsid w:val="002B0C88"/>
    <w:rsid w:val="002B16CA"/>
    <w:rsid w:val="002B1EFD"/>
    <w:rsid w:val="002B27A1"/>
    <w:rsid w:val="002B29F8"/>
    <w:rsid w:val="002B35D1"/>
    <w:rsid w:val="002B36AF"/>
    <w:rsid w:val="002B3C6B"/>
    <w:rsid w:val="002B3F05"/>
    <w:rsid w:val="002B3F9C"/>
    <w:rsid w:val="002B4472"/>
    <w:rsid w:val="002B4893"/>
    <w:rsid w:val="002B4F98"/>
    <w:rsid w:val="002B52C6"/>
    <w:rsid w:val="002B55CF"/>
    <w:rsid w:val="002B592E"/>
    <w:rsid w:val="002B5A18"/>
    <w:rsid w:val="002B5AF1"/>
    <w:rsid w:val="002B5DDB"/>
    <w:rsid w:val="002B615B"/>
    <w:rsid w:val="002B69D3"/>
    <w:rsid w:val="002B6BFF"/>
    <w:rsid w:val="002B6D08"/>
    <w:rsid w:val="002B6DDD"/>
    <w:rsid w:val="002B72A3"/>
    <w:rsid w:val="002B775F"/>
    <w:rsid w:val="002B7A60"/>
    <w:rsid w:val="002C0265"/>
    <w:rsid w:val="002C06DD"/>
    <w:rsid w:val="002C0D5E"/>
    <w:rsid w:val="002C1846"/>
    <w:rsid w:val="002C184D"/>
    <w:rsid w:val="002C2031"/>
    <w:rsid w:val="002C282A"/>
    <w:rsid w:val="002C3072"/>
    <w:rsid w:val="002C351B"/>
    <w:rsid w:val="002C3EB3"/>
    <w:rsid w:val="002C47C8"/>
    <w:rsid w:val="002C48E3"/>
    <w:rsid w:val="002C4C10"/>
    <w:rsid w:val="002C4CBB"/>
    <w:rsid w:val="002C4D7A"/>
    <w:rsid w:val="002C4F8A"/>
    <w:rsid w:val="002C5163"/>
    <w:rsid w:val="002C559B"/>
    <w:rsid w:val="002C590E"/>
    <w:rsid w:val="002C5CE7"/>
    <w:rsid w:val="002C61DB"/>
    <w:rsid w:val="002C644E"/>
    <w:rsid w:val="002C64A8"/>
    <w:rsid w:val="002C65AB"/>
    <w:rsid w:val="002C6F0A"/>
    <w:rsid w:val="002C70F4"/>
    <w:rsid w:val="002C72A6"/>
    <w:rsid w:val="002C7BE1"/>
    <w:rsid w:val="002C7FD1"/>
    <w:rsid w:val="002D05CA"/>
    <w:rsid w:val="002D0AA9"/>
    <w:rsid w:val="002D0BA3"/>
    <w:rsid w:val="002D0D33"/>
    <w:rsid w:val="002D0E7F"/>
    <w:rsid w:val="002D13AA"/>
    <w:rsid w:val="002D1610"/>
    <w:rsid w:val="002D1804"/>
    <w:rsid w:val="002D2003"/>
    <w:rsid w:val="002D2425"/>
    <w:rsid w:val="002D2982"/>
    <w:rsid w:val="002D2BC7"/>
    <w:rsid w:val="002D2C0F"/>
    <w:rsid w:val="002D2F2F"/>
    <w:rsid w:val="002D3956"/>
    <w:rsid w:val="002D4A06"/>
    <w:rsid w:val="002D4D27"/>
    <w:rsid w:val="002D502E"/>
    <w:rsid w:val="002D5D9D"/>
    <w:rsid w:val="002D6909"/>
    <w:rsid w:val="002D6B5C"/>
    <w:rsid w:val="002D6E87"/>
    <w:rsid w:val="002D7257"/>
    <w:rsid w:val="002D7611"/>
    <w:rsid w:val="002D7A4C"/>
    <w:rsid w:val="002E0630"/>
    <w:rsid w:val="002E10BF"/>
    <w:rsid w:val="002E1433"/>
    <w:rsid w:val="002E1489"/>
    <w:rsid w:val="002E1639"/>
    <w:rsid w:val="002E1692"/>
    <w:rsid w:val="002E2020"/>
    <w:rsid w:val="002E2174"/>
    <w:rsid w:val="002E2193"/>
    <w:rsid w:val="002E2739"/>
    <w:rsid w:val="002E2AC8"/>
    <w:rsid w:val="002E37C0"/>
    <w:rsid w:val="002E44A9"/>
    <w:rsid w:val="002E4C8C"/>
    <w:rsid w:val="002E4F15"/>
    <w:rsid w:val="002E4F41"/>
    <w:rsid w:val="002E5B07"/>
    <w:rsid w:val="002E5CFA"/>
    <w:rsid w:val="002E6003"/>
    <w:rsid w:val="002E633D"/>
    <w:rsid w:val="002E659E"/>
    <w:rsid w:val="002E69EF"/>
    <w:rsid w:val="002E6B4D"/>
    <w:rsid w:val="002E6D40"/>
    <w:rsid w:val="002E6E0F"/>
    <w:rsid w:val="002E77FF"/>
    <w:rsid w:val="002E7A83"/>
    <w:rsid w:val="002F01AF"/>
    <w:rsid w:val="002F053E"/>
    <w:rsid w:val="002F0836"/>
    <w:rsid w:val="002F0999"/>
    <w:rsid w:val="002F119B"/>
    <w:rsid w:val="002F2027"/>
    <w:rsid w:val="002F2380"/>
    <w:rsid w:val="002F24EF"/>
    <w:rsid w:val="002F2815"/>
    <w:rsid w:val="002F29EC"/>
    <w:rsid w:val="002F2B36"/>
    <w:rsid w:val="002F2BE6"/>
    <w:rsid w:val="002F2C81"/>
    <w:rsid w:val="002F2D1B"/>
    <w:rsid w:val="002F2F94"/>
    <w:rsid w:val="002F3D10"/>
    <w:rsid w:val="002F45F8"/>
    <w:rsid w:val="002F52C8"/>
    <w:rsid w:val="002F57A8"/>
    <w:rsid w:val="002F592B"/>
    <w:rsid w:val="002F5B68"/>
    <w:rsid w:val="002F5C44"/>
    <w:rsid w:val="002F5D29"/>
    <w:rsid w:val="002F623A"/>
    <w:rsid w:val="002F63B1"/>
    <w:rsid w:val="002F6758"/>
    <w:rsid w:val="002F68DC"/>
    <w:rsid w:val="002F6D58"/>
    <w:rsid w:val="002F6ECF"/>
    <w:rsid w:val="002F77FC"/>
    <w:rsid w:val="002F7880"/>
    <w:rsid w:val="002F7C89"/>
    <w:rsid w:val="0030059F"/>
    <w:rsid w:val="00300698"/>
    <w:rsid w:val="00301215"/>
    <w:rsid w:val="00302218"/>
    <w:rsid w:val="00302411"/>
    <w:rsid w:val="0030269E"/>
    <w:rsid w:val="003034F5"/>
    <w:rsid w:val="0030368D"/>
    <w:rsid w:val="00304462"/>
    <w:rsid w:val="00304670"/>
    <w:rsid w:val="0030478A"/>
    <w:rsid w:val="0030489F"/>
    <w:rsid w:val="00304E36"/>
    <w:rsid w:val="00304EAD"/>
    <w:rsid w:val="00305253"/>
    <w:rsid w:val="003058A6"/>
    <w:rsid w:val="00306246"/>
    <w:rsid w:val="0030630A"/>
    <w:rsid w:val="003063CE"/>
    <w:rsid w:val="003066E0"/>
    <w:rsid w:val="003070A0"/>
    <w:rsid w:val="003070EB"/>
    <w:rsid w:val="00307261"/>
    <w:rsid w:val="00307BD7"/>
    <w:rsid w:val="00307EF1"/>
    <w:rsid w:val="00307FBA"/>
    <w:rsid w:val="00310357"/>
    <w:rsid w:val="003104AF"/>
    <w:rsid w:val="00310BFE"/>
    <w:rsid w:val="00310C67"/>
    <w:rsid w:val="0031124B"/>
    <w:rsid w:val="00311A1C"/>
    <w:rsid w:val="00312045"/>
    <w:rsid w:val="00312125"/>
    <w:rsid w:val="00313345"/>
    <w:rsid w:val="0031386B"/>
    <w:rsid w:val="00313B45"/>
    <w:rsid w:val="00313E5A"/>
    <w:rsid w:val="003140D7"/>
    <w:rsid w:val="00314116"/>
    <w:rsid w:val="00314791"/>
    <w:rsid w:val="00314C56"/>
    <w:rsid w:val="00314C5A"/>
    <w:rsid w:val="00314D56"/>
    <w:rsid w:val="00315E0F"/>
    <w:rsid w:val="00316451"/>
    <w:rsid w:val="00316682"/>
    <w:rsid w:val="003168F1"/>
    <w:rsid w:val="00316BA3"/>
    <w:rsid w:val="00316D7D"/>
    <w:rsid w:val="00320213"/>
    <w:rsid w:val="003203BF"/>
    <w:rsid w:val="0032065D"/>
    <w:rsid w:val="00320B7D"/>
    <w:rsid w:val="00320D7E"/>
    <w:rsid w:val="003212A7"/>
    <w:rsid w:val="003214FF"/>
    <w:rsid w:val="00321934"/>
    <w:rsid w:val="00321BCD"/>
    <w:rsid w:val="00321DBC"/>
    <w:rsid w:val="00321FC8"/>
    <w:rsid w:val="003221AE"/>
    <w:rsid w:val="0032220C"/>
    <w:rsid w:val="00322E78"/>
    <w:rsid w:val="00322F63"/>
    <w:rsid w:val="003230C9"/>
    <w:rsid w:val="0032452F"/>
    <w:rsid w:val="003247D9"/>
    <w:rsid w:val="0032495B"/>
    <w:rsid w:val="00324FCD"/>
    <w:rsid w:val="00325802"/>
    <w:rsid w:val="00325C97"/>
    <w:rsid w:val="003261E2"/>
    <w:rsid w:val="00326364"/>
    <w:rsid w:val="0032687B"/>
    <w:rsid w:val="00326A21"/>
    <w:rsid w:val="00326F36"/>
    <w:rsid w:val="00327247"/>
    <w:rsid w:val="0032729D"/>
    <w:rsid w:val="00327531"/>
    <w:rsid w:val="00327532"/>
    <w:rsid w:val="0032760B"/>
    <w:rsid w:val="00327E36"/>
    <w:rsid w:val="00327F50"/>
    <w:rsid w:val="003306EA"/>
    <w:rsid w:val="00330B79"/>
    <w:rsid w:val="00330C04"/>
    <w:rsid w:val="00330C58"/>
    <w:rsid w:val="003311F9"/>
    <w:rsid w:val="00331213"/>
    <w:rsid w:val="003312FA"/>
    <w:rsid w:val="003320F8"/>
    <w:rsid w:val="0033390C"/>
    <w:rsid w:val="00333B14"/>
    <w:rsid w:val="00333CF5"/>
    <w:rsid w:val="00333DF1"/>
    <w:rsid w:val="00334182"/>
    <w:rsid w:val="00334D99"/>
    <w:rsid w:val="00334F5F"/>
    <w:rsid w:val="00335161"/>
    <w:rsid w:val="003351F9"/>
    <w:rsid w:val="003354B9"/>
    <w:rsid w:val="00335846"/>
    <w:rsid w:val="003358B1"/>
    <w:rsid w:val="00335ED9"/>
    <w:rsid w:val="003363FA"/>
    <w:rsid w:val="003367B5"/>
    <w:rsid w:val="00337031"/>
    <w:rsid w:val="003370E6"/>
    <w:rsid w:val="0033733C"/>
    <w:rsid w:val="00337519"/>
    <w:rsid w:val="003377DB"/>
    <w:rsid w:val="00337D43"/>
    <w:rsid w:val="00337DEE"/>
    <w:rsid w:val="00340AC5"/>
    <w:rsid w:val="00340D71"/>
    <w:rsid w:val="00340F7F"/>
    <w:rsid w:val="003414B8"/>
    <w:rsid w:val="003415E8"/>
    <w:rsid w:val="003417DA"/>
    <w:rsid w:val="0034191B"/>
    <w:rsid w:val="0034218E"/>
    <w:rsid w:val="00342357"/>
    <w:rsid w:val="0034272A"/>
    <w:rsid w:val="00342A84"/>
    <w:rsid w:val="00343259"/>
    <w:rsid w:val="00343364"/>
    <w:rsid w:val="003433F1"/>
    <w:rsid w:val="00343876"/>
    <w:rsid w:val="00343DA8"/>
    <w:rsid w:val="00343E75"/>
    <w:rsid w:val="003442E0"/>
    <w:rsid w:val="0034436F"/>
    <w:rsid w:val="0034460D"/>
    <w:rsid w:val="003448E3"/>
    <w:rsid w:val="00344AE3"/>
    <w:rsid w:val="00344EB9"/>
    <w:rsid w:val="00345718"/>
    <w:rsid w:val="0034574C"/>
    <w:rsid w:val="00345CFD"/>
    <w:rsid w:val="00345E67"/>
    <w:rsid w:val="0034608E"/>
    <w:rsid w:val="00346257"/>
    <w:rsid w:val="00346308"/>
    <w:rsid w:val="003468D6"/>
    <w:rsid w:val="00346E38"/>
    <w:rsid w:val="00346E39"/>
    <w:rsid w:val="003475DE"/>
    <w:rsid w:val="00350055"/>
    <w:rsid w:val="003501CA"/>
    <w:rsid w:val="00350314"/>
    <w:rsid w:val="003508F9"/>
    <w:rsid w:val="00350958"/>
    <w:rsid w:val="00351557"/>
    <w:rsid w:val="0035168A"/>
    <w:rsid w:val="003518EB"/>
    <w:rsid w:val="00351A87"/>
    <w:rsid w:val="00352433"/>
    <w:rsid w:val="00352778"/>
    <w:rsid w:val="003529D6"/>
    <w:rsid w:val="00353004"/>
    <w:rsid w:val="00353194"/>
    <w:rsid w:val="00353328"/>
    <w:rsid w:val="003535F7"/>
    <w:rsid w:val="00353B40"/>
    <w:rsid w:val="003542E1"/>
    <w:rsid w:val="0035475C"/>
    <w:rsid w:val="0035493A"/>
    <w:rsid w:val="00355157"/>
    <w:rsid w:val="00355524"/>
    <w:rsid w:val="00355B5B"/>
    <w:rsid w:val="00355C14"/>
    <w:rsid w:val="003567B7"/>
    <w:rsid w:val="00357186"/>
    <w:rsid w:val="0035720B"/>
    <w:rsid w:val="0035765A"/>
    <w:rsid w:val="00357DF3"/>
    <w:rsid w:val="00357F84"/>
    <w:rsid w:val="00357FCD"/>
    <w:rsid w:val="00357FE5"/>
    <w:rsid w:val="0036077A"/>
    <w:rsid w:val="003608B5"/>
    <w:rsid w:val="0036129F"/>
    <w:rsid w:val="003615FC"/>
    <w:rsid w:val="00361D37"/>
    <w:rsid w:val="003620B1"/>
    <w:rsid w:val="00362A0C"/>
    <w:rsid w:val="00363083"/>
    <w:rsid w:val="00363AFB"/>
    <w:rsid w:val="00363B0F"/>
    <w:rsid w:val="00363CC8"/>
    <w:rsid w:val="003640CF"/>
    <w:rsid w:val="00364561"/>
    <w:rsid w:val="003645EF"/>
    <w:rsid w:val="00364852"/>
    <w:rsid w:val="00364870"/>
    <w:rsid w:val="00364AA8"/>
    <w:rsid w:val="00365045"/>
    <w:rsid w:val="00365114"/>
    <w:rsid w:val="003655CC"/>
    <w:rsid w:val="00365828"/>
    <w:rsid w:val="00365DDF"/>
    <w:rsid w:val="00366334"/>
    <w:rsid w:val="003663FA"/>
    <w:rsid w:val="00366E1A"/>
    <w:rsid w:val="0036705C"/>
    <w:rsid w:val="003671D4"/>
    <w:rsid w:val="003671D7"/>
    <w:rsid w:val="003678E6"/>
    <w:rsid w:val="0036799B"/>
    <w:rsid w:val="0037097C"/>
    <w:rsid w:val="00370A27"/>
    <w:rsid w:val="003717C3"/>
    <w:rsid w:val="00371BFC"/>
    <w:rsid w:val="00372067"/>
    <w:rsid w:val="00372294"/>
    <w:rsid w:val="00372492"/>
    <w:rsid w:val="00372791"/>
    <w:rsid w:val="00372AFB"/>
    <w:rsid w:val="00372BF1"/>
    <w:rsid w:val="00372C59"/>
    <w:rsid w:val="003730C9"/>
    <w:rsid w:val="00373569"/>
    <w:rsid w:val="00373E1D"/>
    <w:rsid w:val="0037404D"/>
    <w:rsid w:val="003741AB"/>
    <w:rsid w:val="00374BBA"/>
    <w:rsid w:val="00374BFA"/>
    <w:rsid w:val="00374C21"/>
    <w:rsid w:val="00374DB7"/>
    <w:rsid w:val="00374EC7"/>
    <w:rsid w:val="0037539F"/>
    <w:rsid w:val="003754EC"/>
    <w:rsid w:val="003755FA"/>
    <w:rsid w:val="00376117"/>
    <w:rsid w:val="003761C4"/>
    <w:rsid w:val="003764A1"/>
    <w:rsid w:val="00376DDE"/>
    <w:rsid w:val="00377874"/>
    <w:rsid w:val="00377AAD"/>
    <w:rsid w:val="00377D52"/>
    <w:rsid w:val="00380110"/>
    <w:rsid w:val="003801A0"/>
    <w:rsid w:val="00380385"/>
    <w:rsid w:val="003803DC"/>
    <w:rsid w:val="003803DD"/>
    <w:rsid w:val="00380C1C"/>
    <w:rsid w:val="00381114"/>
    <w:rsid w:val="0038124D"/>
    <w:rsid w:val="0038137C"/>
    <w:rsid w:val="003816BE"/>
    <w:rsid w:val="0038253B"/>
    <w:rsid w:val="003828E3"/>
    <w:rsid w:val="00382FCD"/>
    <w:rsid w:val="0038366D"/>
    <w:rsid w:val="00383681"/>
    <w:rsid w:val="00383FB7"/>
    <w:rsid w:val="00384775"/>
    <w:rsid w:val="00384BAA"/>
    <w:rsid w:val="0038581D"/>
    <w:rsid w:val="00386386"/>
    <w:rsid w:val="003871F7"/>
    <w:rsid w:val="003876B9"/>
    <w:rsid w:val="00387856"/>
    <w:rsid w:val="00387D23"/>
    <w:rsid w:val="00390391"/>
    <w:rsid w:val="00390951"/>
    <w:rsid w:val="00390A7F"/>
    <w:rsid w:val="00390B9A"/>
    <w:rsid w:val="003913ED"/>
    <w:rsid w:val="00391FC7"/>
    <w:rsid w:val="00392376"/>
    <w:rsid w:val="00392966"/>
    <w:rsid w:val="00392B4F"/>
    <w:rsid w:val="0039332D"/>
    <w:rsid w:val="0039344C"/>
    <w:rsid w:val="00393E22"/>
    <w:rsid w:val="003940BF"/>
    <w:rsid w:val="00394206"/>
    <w:rsid w:val="00394D10"/>
    <w:rsid w:val="00394D45"/>
    <w:rsid w:val="00395387"/>
    <w:rsid w:val="003953B7"/>
    <w:rsid w:val="00395599"/>
    <w:rsid w:val="003957D3"/>
    <w:rsid w:val="003958EE"/>
    <w:rsid w:val="00395931"/>
    <w:rsid w:val="00395F2C"/>
    <w:rsid w:val="00396AA2"/>
    <w:rsid w:val="00397014"/>
    <w:rsid w:val="00397473"/>
    <w:rsid w:val="003977A9"/>
    <w:rsid w:val="00397AF7"/>
    <w:rsid w:val="00397D5B"/>
    <w:rsid w:val="00397E9C"/>
    <w:rsid w:val="003A04F7"/>
    <w:rsid w:val="003A0723"/>
    <w:rsid w:val="003A0903"/>
    <w:rsid w:val="003A1AC6"/>
    <w:rsid w:val="003A2409"/>
    <w:rsid w:val="003A2584"/>
    <w:rsid w:val="003A2C2A"/>
    <w:rsid w:val="003A3058"/>
    <w:rsid w:val="003A323D"/>
    <w:rsid w:val="003A35D4"/>
    <w:rsid w:val="003A376B"/>
    <w:rsid w:val="003A43C6"/>
    <w:rsid w:val="003A43D5"/>
    <w:rsid w:val="003A4886"/>
    <w:rsid w:val="003A4A49"/>
    <w:rsid w:val="003A4F5B"/>
    <w:rsid w:val="003A4F6C"/>
    <w:rsid w:val="003A54F7"/>
    <w:rsid w:val="003A57F8"/>
    <w:rsid w:val="003A68A3"/>
    <w:rsid w:val="003A690C"/>
    <w:rsid w:val="003A6971"/>
    <w:rsid w:val="003A6CD2"/>
    <w:rsid w:val="003A71F1"/>
    <w:rsid w:val="003A72CB"/>
    <w:rsid w:val="003A72F8"/>
    <w:rsid w:val="003A74AE"/>
    <w:rsid w:val="003A7D4E"/>
    <w:rsid w:val="003B099F"/>
    <w:rsid w:val="003B0A9F"/>
    <w:rsid w:val="003B0F93"/>
    <w:rsid w:val="003B128A"/>
    <w:rsid w:val="003B1411"/>
    <w:rsid w:val="003B174F"/>
    <w:rsid w:val="003B194B"/>
    <w:rsid w:val="003B26AB"/>
    <w:rsid w:val="003B28FD"/>
    <w:rsid w:val="003B2905"/>
    <w:rsid w:val="003B2968"/>
    <w:rsid w:val="003B2B82"/>
    <w:rsid w:val="003B3478"/>
    <w:rsid w:val="003B3672"/>
    <w:rsid w:val="003B3B88"/>
    <w:rsid w:val="003B4293"/>
    <w:rsid w:val="003B438B"/>
    <w:rsid w:val="003B4560"/>
    <w:rsid w:val="003B4588"/>
    <w:rsid w:val="003B46D0"/>
    <w:rsid w:val="003B497C"/>
    <w:rsid w:val="003B4FC1"/>
    <w:rsid w:val="003B50C3"/>
    <w:rsid w:val="003B51F1"/>
    <w:rsid w:val="003B5212"/>
    <w:rsid w:val="003B529B"/>
    <w:rsid w:val="003B550E"/>
    <w:rsid w:val="003B58C4"/>
    <w:rsid w:val="003B5B3A"/>
    <w:rsid w:val="003B5C8F"/>
    <w:rsid w:val="003B6775"/>
    <w:rsid w:val="003B6CA7"/>
    <w:rsid w:val="003B7484"/>
    <w:rsid w:val="003B7975"/>
    <w:rsid w:val="003C073A"/>
    <w:rsid w:val="003C129F"/>
    <w:rsid w:val="003C1381"/>
    <w:rsid w:val="003C13A2"/>
    <w:rsid w:val="003C1B04"/>
    <w:rsid w:val="003C3693"/>
    <w:rsid w:val="003C39E5"/>
    <w:rsid w:val="003C3B9E"/>
    <w:rsid w:val="003C4D5E"/>
    <w:rsid w:val="003C4D6A"/>
    <w:rsid w:val="003C547B"/>
    <w:rsid w:val="003C559F"/>
    <w:rsid w:val="003C5D90"/>
    <w:rsid w:val="003C6798"/>
    <w:rsid w:val="003C67ED"/>
    <w:rsid w:val="003C6E15"/>
    <w:rsid w:val="003C7563"/>
    <w:rsid w:val="003C776C"/>
    <w:rsid w:val="003C7852"/>
    <w:rsid w:val="003C7CBA"/>
    <w:rsid w:val="003C7D8E"/>
    <w:rsid w:val="003C7EB8"/>
    <w:rsid w:val="003D02A1"/>
    <w:rsid w:val="003D0540"/>
    <w:rsid w:val="003D084A"/>
    <w:rsid w:val="003D13AE"/>
    <w:rsid w:val="003D1D60"/>
    <w:rsid w:val="003D2108"/>
    <w:rsid w:val="003D26E6"/>
    <w:rsid w:val="003D2754"/>
    <w:rsid w:val="003D2871"/>
    <w:rsid w:val="003D2A5E"/>
    <w:rsid w:val="003D2F7B"/>
    <w:rsid w:val="003D3005"/>
    <w:rsid w:val="003D34F9"/>
    <w:rsid w:val="003D3ECC"/>
    <w:rsid w:val="003D3FB3"/>
    <w:rsid w:val="003D43A8"/>
    <w:rsid w:val="003D46FD"/>
    <w:rsid w:val="003D49DA"/>
    <w:rsid w:val="003D4A64"/>
    <w:rsid w:val="003D4BCB"/>
    <w:rsid w:val="003D4EB7"/>
    <w:rsid w:val="003D4F03"/>
    <w:rsid w:val="003D523E"/>
    <w:rsid w:val="003D52A0"/>
    <w:rsid w:val="003D52A1"/>
    <w:rsid w:val="003D5327"/>
    <w:rsid w:val="003D539D"/>
    <w:rsid w:val="003D5A85"/>
    <w:rsid w:val="003D5BD3"/>
    <w:rsid w:val="003D5F89"/>
    <w:rsid w:val="003D6018"/>
    <w:rsid w:val="003D6AA3"/>
    <w:rsid w:val="003D6BBA"/>
    <w:rsid w:val="003D70AE"/>
    <w:rsid w:val="003D710C"/>
    <w:rsid w:val="003D71CD"/>
    <w:rsid w:val="003D7351"/>
    <w:rsid w:val="003D77DD"/>
    <w:rsid w:val="003D7ABD"/>
    <w:rsid w:val="003E0150"/>
    <w:rsid w:val="003E0BC3"/>
    <w:rsid w:val="003E0F31"/>
    <w:rsid w:val="003E20E4"/>
    <w:rsid w:val="003E21B6"/>
    <w:rsid w:val="003E2253"/>
    <w:rsid w:val="003E286A"/>
    <w:rsid w:val="003E287F"/>
    <w:rsid w:val="003E2C86"/>
    <w:rsid w:val="003E3020"/>
    <w:rsid w:val="003E37E6"/>
    <w:rsid w:val="003E3BE4"/>
    <w:rsid w:val="003E3C3E"/>
    <w:rsid w:val="003E4155"/>
    <w:rsid w:val="003E4DF2"/>
    <w:rsid w:val="003E5A42"/>
    <w:rsid w:val="003E6093"/>
    <w:rsid w:val="003E6682"/>
    <w:rsid w:val="003E670E"/>
    <w:rsid w:val="003E67F5"/>
    <w:rsid w:val="003E6EDD"/>
    <w:rsid w:val="003E6FB1"/>
    <w:rsid w:val="003E7AAE"/>
    <w:rsid w:val="003F0EDA"/>
    <w:rsid w:val="003F1148"/>
    <w:rsid w:val="003F1B98"/>
    <w:rsid w:val="003F1F59"/>
    <w:rsid w:val="003F2073"/>
    <w:rsid w:val="003F20F9"/>
    <w:rsid w:val="003F2A9C"/>
    <w:rsid w:val="003F2F4E"/>
    <w:rsid w:val="003F3691"/>
    <w:rsid w:val="003F3D08"/>
    <w:rsid w:val="003F46B4"/>
    <w:rsid w:val="003F4D0B"/>
    <w:rsid w:val="003F5304"/>
    <w:rsid w:val="003F5688"/>
    <w:rsid w:val="003F618E"/>
    <w:rsid w:val="003F6591"/>
    <w:rsid w:val="003F6CAF"/>
    <w:rsid w:val="003F6CB5"/>
    <w:rsid w:val="003F7102"/>
    <w:rsid w:val="003F7480"/>
    <w:rsid w:val="003F78B7"/>
    <w:rsid w:val="003F7B76"/>
    <w:rsid w:val="003F7CB4"/>
    <w:rsid w:val="00400435"/>
    <w:rsid w:val="0040074F"/>
    <w:rsid w:val="004009D0"/>
    <w:rsid w:val="00400CAA"/>
    <w:rsid w:val="004015BB"/>
    <w:rsid w:val="0040191B"/>
    <w:rsid w:val="00401A17"/>
    <w:rsid w:val="00402166"/>
    <w:rsid w:val="00402226"/>
    <w:rsid w:val="004023E6"/>
    <w:rsid w:val="004024E9"/>
    <w:rsid w:val="00402557"/>
    <w:rsid w:val="00402EE7"/>
    <w:rsid w:val="00402F21"/>
    <w:rsid w:val="00403DEA"/>
    <w:rsid w:val="00404207"/>
    <w:rsid w:val="004048C8"/>
    <w:rsid w:val="004050F5"/>
    <w:rsid w:val="0040515F"/>
    <w:rsid w:val="00405A86"/>
    <w:rsid w:val="00405E06"/>
    <w:rsid w:val="004064EF"/>
    <w:rsid w:val="00406522"/>
    <w:rsid w:val="004067EC"/>
    <w:rsid w:val="00406A7A"/>
    <w:rsid w:val="00406E4C"/>
    <w:rsid w:val="00407B8A"/>
    <w:rsid w:val="00407C75"/>
    <w:rsid w:val="00407E89"/>
    <w:rsid w:val="004104A8"/>
    <w:rsid w:val="004105B8"/>
    <w:rsid w:val="00410799"/>
    <w:rsid w:val="00410B4C"/>
    <w:rsid w:val="0041118F"/>
    <w:rsid w:val="0041146C"/>
    <w:rsid w:val="004117F7"/>
    <w:rsid w:val="004119F6"/>
    <w:rsid w:val="00411A54"/>
    <w:rsid w:val="00411AEB"/>
    <w:rsid w:val="00411FE5"/>
    <w:rsid w:val="00412125"/>
    <w:rsid w:val="004125AA"/>
    <w:rsid w:val="00412AFA"/>
    <w:rsid w:val="00412B7F"/>
    <w:rsid w:val="00413097"/>
    <w:rsid w:val="00413468"/>
    <w:rsid w:val="00413798"/>
    <w:rsid w:val="00413A8B"/>
    <w:rsid w:val="004141D1"/>
    <w:rsid w:val="0041434F"/>
    <w:rsid w:val="004145B4"/>
    <w:rsid w:val="00414690"/>
    <w:rsid w:val="00414A06"/>
    <w:rsid w:val="00414FF3"/>
    <w:rsid w:val="004151FB"/>
    <w:rsid w:val="0041594C"/>
    <w:rsid w:val="004159DB"/>
    <w:rsid w:val="00415AA9"/>
    <w:rsid w:val="00415C3B"/>
    <w:rsid w:val="004164FB"/>
    <w:rsid w:val="004166F8"/>
    <w:rsid w:val="00416BFA"/>
    <w:rsid w:val="00417456"/>
    <w:rsid w:val="004177C0"/>
    <w:rsid w:val="004178CC"/>
    <w:rsid w:val="00417F1A"/>
    <w:rsid w:val="0042036F"/>
    <w:rsid w:val="004209E6"/>
    <w:rsid w:val="00420ED7"/>
    <w:rsid w:val="00420F0C"/>
    <w:rsid w:val="004210E0"/>
    <w:rsid w:val="00421810"/>
    <w:rsid w:val="004218A6"/>
    <w:rsid w:val="00421C00"/>
    <w:rsid w:val="0042210D"/>
    <w:rsid w:val="00422CD0"/>
    <w:rsid w:val="0042330F"/>
    <w:rsid w:val="004235C8"/>
    <w:rsid w:val="00423856"/>
    <w:rsid w:val="00423E86"/>
    <w:rsid w:val="00424791"/>
    <w:rsid w:val="00424792"/>
    <w:rsid w:val="00424CBD"/>
    <w:rsid w:val="00424CF8"/>
    <w:rsid w:val="0042512B"/>
    <w:rsid w:val="00425267"/>
    <w:rsid w:val="00425786"/>
    <w:rsid w:val="00425816"/>
    <w:rsid w:val="0042586A"/>
    <w:rsid w:val="00425A5E"/>
    <w:rsid w:val="00425F76"/>
    <w:rsid w:val="004263B7"/>
    <w:rsid w:val="00426D0B"/>
    <w:rsid w:val="00426FBE"/>
    <w:rsid w:val="004274D7"/>
    <w:rsid w:val="004277C3"/>
    <w:rsid w:val="00427993"/>
    <w:rsid w:val="00427D68"/>
    <w:rsid w:val="00427F92"/>
    <w:rsid w:val="004301F5"/>
    <w:rsid w:val="00430206"/>
    <w:rsid w:val="004303C1"/>
    <w:rsid w:val="0043069B"/>
    <w:rsid w:val="004307E2"/>
    <w:rsid w:val="00430983"/>
    <w:rsid w:val="00430D83"/>
    <w:rsid w:val="00430FD2"/>
    <w:rsid w:val="00431054"/>
    <w:rsid w:val="004313A4"/>
    <w:rsid w:val="004319B5"/>
    <w:rsid w:val="00431E84"/>
    <w:rsid w:val="00431EDE"/>
    <w:rsid w:val="004325F7"/>
    <w:rsid w:val="0043341C"/>
    <w:rsid w:val="004336D0"/>
    <w:rsid w:val="004338EA"/>
    <w:rsid w:val="00433C86"/>
    <w:rsid w:val="00433FFF"/>
    <w:rsid w:val="004345DB"/>
    <w:rsid w:val="00434A03"/>
    <w:rsid w:val="00435316"/>
    <w:rsid w:val="00435436"/>
    <w:rsid w:val="004359A5"/>
    <w:rsid w:val="00435A5D"/>
    <w:rsid w:val="00435A9D"/>
    <w:rsid w:val="00436025"/>
    <w:rsid w:val="004369DC"/>
    <w:rsid w:val="00436A4E"/>
    <w:rsid w:val="00436BE7"/>
    <w:rsid w:val="00436C40"/>
    <w:rsid w:val="00437C77"/>
    <w:rsid w:val="0044001E"/>
    <w:rsid w:val="00440250"/>
    <w:rsid w:val="00440CBF"/>
    <w:rsid w:val="00441406"/>
    <w:rsid w:val="004416F7"/>
    <w:rsid w:val="00441A12"/>
    <w:rsid w:val="00441BE8"/>
    <w:rsid w:val="00441F20"/>
    <w:rsid w:val="0044212F"/>
    <w:rsid w:val="0044225D"/>
    <w:rsid w:val="00442338"/>
    <w:rsid w:val="00442633"/>
    <w:rsid w:val="00442894"/>
    <w:rsid w:val="00442FA2"/>
    <w:rsid w:val="00442FDD"/>
    <w:rsid w:val="0044310E"/>
    <w:rsid w:val="00443423"/>
    <w:rsid w:val="00443684"/>
    <w:rsid w:val="004437D6"/>
    <w:rsid w:val="00443ECC"/>
    <w:rsid w:val="004440E2"/>
    <w:rsid w:val="00444131"/>
    <w:rsid w:val="0044443D"/>
    <w:rsid w:val="0044469F"/>
    <w:rsid w:val="00444A34"/>
    <w:rsid w:val="00444B36"/>
    <w:rsid w:val="00444C10"/>
    <w:rsid w:val="004450E7"/>
    <w:rsid w:val="004457E0"/>
    <w:rsid w:val="00445AF2"/>
    <w:rsid w:val="00445AF4"/>
    <w:rsid w:val="00445E50"/>
    <w:rsid w:val="00446A6E"/>
    <w:rsid w:val="00446CB1"/>
    <w:rsid w:val="00446DC4"/>
    <w:rsid w:val="00447F89"/>
    <w:rsid w:val="00450B41"/>
    <w:rsid w:val="00450CAE"/>
    <w:rsid w:val="00450EE7"/>
    <w:rsid w:val="004512D4"/>
    <w:rsid w:val="004513A9"/>
    <w:rsid w:val="004513BF"/>
    <w:rsid w:val="00451536"/>
    <w:rsid w:val="00451E38"/>
    <w:rsid w:val="00451F8C"/>
    <w:rsid w:val="004523D8"/>
    <w:rsid w:val="0045291C"/>
    <w:rsid w:val="004529E2"/>
    <w:rsid w:val="00452C45"/>
    <w:rsid w:val="00452CEB"/>
    <w:rsid w:val="00452F82"/>
    <w:rsid w:val="004531A0"/>
    <w:rsid w:val="004531BC"/>
    <w:rsid w:val="0045367D"/>
    <w:rsid w:val="00453FC4"/>
    <w:rsid w:val="004542DA"/>
    <w:rsid w:val="004544C4"/>
    <w:rsid w:val="004549C7"/>
    <w:rsid w:val="004549E1"/>
    <w:rsid w:val="00454A47"/>
    <w:rsid w:val="00454FFC"/>
    <w:rsid w:val="004555CE"/>
    <w:rsid w:val="004558D1"/>
    <w:rsid w:val="004563AF"/>
    <w:rsid w:val="00456EAE"/>
    <w:rsid w:val="00457A88"/>
    <w:rsid w:val="00457E7D"/>
    <w:rsid w:val="00460556"/>
    <w:rsid w:val="0046058F"/>
    <w:rsid w:val="0046205D"/>
    <w:rsid w:val="0046252B"/>
    <w:rsid w:val="004625CD"/>
    <w:rsid w:val="00462EDC"/>
    <w:rsid w:val="004639C8"/>
    <w:rsid w:val="004645B9"/>
    <w:rsid w:val="00464FF5"/>
    <w:rsid w:val="00465B6F"/>
    <w:rsid w:val="00465DBB"/>
    <w:rsid w:val="00466520"/>
    <w:rsid w:val="00466727"/>
    <w:rsid w:val="00466789"/>
    <w:rsid w:val="004668EF"/>
    <w:rsid w:val="004670EB"/>
    <w:rsid w:val="00467261"/>
    <w:rsid w:val="004672D6"/>
    <w:rsid w:val="004674E4"/>
    <w:rsid w:val="00467554"/>
    <w:rsid w:val="00467CBB"/>
    <w:rsid w:val="00470DED"/>
    <w:rsid w:val="00470F67"/>
    <w:rsid w:val="0047174B"/>
    <w:rsid w:val="00471A84"/>
    <w:rsid w:val="004721CC"/>
    <w:rsid w:val="004723EF"/>
    <w:rsid w:val="00473111"/>
    <w:rsid w:val="00473734"/>
    <w:rsid w:val="0047444B"/>
    <w:rsid w:val="00474910"/>
    <w:rsid w:val="00474A67"/>
    <w:rsid w:val="00474C81"/>
    <w:rsid w:val="0047568A"/>
    <w:rsid w:val="00475AC8"/>
    <w:rsid w:val="00475C84"/>
    <w:rsid w:val="0047628D"/>
    <w:rsid w:val="004769FD"/>
    <w:rsid w:val="00476AA3"/>
    <w:rsid w:val="00477D48"/>
    <w:rsid w:val="00480682"/>
    <w:rsid w:val="004808C0"/>
    <w:rsid w:val="004809AE"/>
    <w:rsid w:val="00481084"/>
    <w:rsid w:val="00481726"/>
    <w:rsid w:val="004817F9"/>
    <w:rsid w:val="0048184A"/>
    <w:rsid w:val="004819E1"/>
    <w:rsid w:val="004823B1"/>
    <w:rsid w:val="0048273B"/>
    <w:rsid w:val="00482B97"/>
    <w:rsid w:val="00482C83"/>
    <w:rsid w:val="00482EA5"/>
    <w:rsid w:val="004831A8"/>
    <w:rsid w:val="00483B18"/>
    <w:rsid w:val="00484512"/>
    <w:rsid w:val="004847DE"/>
    <w:rsid w:val="00484D3E"/>
    <w:rsid w:val="00484EF3"/>
    <w:rsid w:val="00485A8C"/>
    <w:rsid w:val="00486C4B"/>
    <w:rsid w:val="00486C8F"/>
    <w:rsid w:val="00486CCE"/>
    <w:rsid w:val="00486F71"/>
    <w:rsid w:val="00487019"/>
    <w:rsid w:val="004872C7"/>
    <w:rsid w:val="004876BC"/>
    <w:rsid w:val="00487A6B"/>
    <w:rsid w:val="00487B08"/>
    <w:rsid w:val="004908B5"/>
    <w:rsid w:val="00490D9F"/>
    <w:rsid w:val="00491034"/>
    <w:rsid w:val="00491D71"/>
    <w:rsid w:val="00491F73"/>
    <w:rsid w:val="004924B4"/>
    <w:rsid w:val="0049259B"/>
    <w:rsid w:val="00492A47"/>
    <w:rsid w:val="00492A71"/>
    <w:rsid w:val="00492B34"/>
    <w:rsid w:val="00492E1C"/>
    <w:rsid w:val="0049331C"/>
    <w:rsid w:val="00493B6A"/>
    <w:rsid w:val="00493F63"/>
    <w:rsid w:val="004946EF"/>
    <w:rsid w:val="0049496B"/>
    <w:rsid w:val="00494AE8"/>
    <w:rsid w:val="00495497"/>
    <w:rsid w:val="004956F7"/>
    <w:rsid w:val="00495F7C"/>
    <w:rsid w:val="00496419"/>
    <w:rsid w:val="00496603"/>
    <w:rsid w:val="00496B25"/>
    <w:rsid w:val="00496BC0"/>
    <w:rsid w:val="00496E48"/>
    <w:rsid w:val="0049723D"/>
    <w:rsid w:val="00497E2D"/>
    <w:rsid w:val="004A05D7"/>
    <w:rsid w:val="004A07E4"/>
    <w:rsid w:val="004A08F9"/>
    <w:rsid w:val="004A0D04"/>
    <w:rsid w:val="004A109F"/>
    <w:rsid w:val="004A1278"/>
    <w:rsid w:val="004A1299"/>
    <w:rsid w:val="004A15DE"/>
    <w:rsid w:val="004A23BA"/>
    <w:rsid w:val="004A2919"/>
    <w:rsid w:val="004A2ACC"/>
    <w:rsid w:val="004A2C75"/>
    <w:rsid w:val="004A2FD6"/>
    <w:rsid w:val="004A3935"/>
    <w:rsid w:val="004A3988"/>
    <w:rsid w:val="004A3CB2"/>
    <w:rsid w:val="004A3DEE"/>
    <w:rsid w:val="004A45E1"/>
    <w:rsid w:val="004A467E"/>
    <w:rsid w:val="004A47E1"/>
    <w:rsid w:val="004A4958"/>
    <w:rsid w:val="004A4B2D"/>
    <w:rsid w:val="004A4B35"/>
    <w:rsid w:val="004A507A"/>
    <w:rsid w:val="004A5573"/>
    <w:rsid w:val="004A59C0"/>
    <w:rsid w:val="004A59DE"/>
    <w:rsid w:val="004A5F47"/>
    <w:rsid w:val="004A60BC"/>
    <w:rsid w:val="004A6105"/>
    <w:rsid w:val="004A6B5F"/>
    <w:rsid w:val="004A759E"/>
    <w:rsid w:val="004A7B15"/>
    <w:rsid w:val="004B0776"/>
    <w:rsid w:val="004B0E4D"/>
    <w:rsid w:val="004B1102"/>
    <w:rsid w:val="004B1171"/>
    <w:rsid w:val="004B16DD"/>
    <w:rsid w:val="004B17C5"/>
    <w:rsid w:val="004B1F1A"/>
    <w:rsid w:val="004B21A7"/>
    <w:rsid w:val="004B21BE"/>
    <w:rsid w:val="004B27EA"/>
    <w:rsid w:val="004B2CEB"/>
    <w:rsid w:val="004B2D20"/>
    <w:rsid w:val="004B2DE9"/>
    <w:rsid w:val="004B3202"/>
    <w:rsid w:val="004B3AC6"/>
    <w:rsid w:val="004B4067"/>
    <w:rsid w:val="004B40C3"/>
    <w:rsid w:val="004B421A"/>
    <w:rsid w:val="004B45E1"/>
    <w:rsid w:val="004B47FF"/>
    <w:rsid w:val="004B4D21"/>
    <w:rsid w:val="004B526A"/>
    <w:rsid w:val="004B53DD"/>
    <w:rsid w:val="004B5C66"/>
    <w:rsid w:val="004B5F62"/>
    <w:rsid w:val="004B66D6"/>
    <w:rsid w:val="004B67B4"/>
    <w:rsid w:val="004B68CA"/>
    <w:rsid w:val="004B711F"/>
    <w:rsid w:val="004C069F"/>
    <w:rsid w:val="004C0850"/>
    <w:rsid w:val="004C0E5B"/>
    <w:rsid w:val="004C1683"/>
    <w:rsid w:val="004C1A9A"/>
    <w:rsid w:val="004C1E8E"/>
    <w:rsid w:val="004C239A"/>
    <w:rsid w:val="004C25C6"/>
    <w:rsid w:val="004C2964"/>
    <w:rsid w:val="004C2A06"/>
    <w:rsid w:val="004C3175"/>
    <w:rsid w:val="004C32ED"/>
    <w:rsid w:val="004C3C75"/>
    <w:rsid w:val="004C3DAF"/>
    <w:rsid w:val="004C3F8E"/>
    <w:rsid w:val="004C3FFF"/>
    <w:rsid w:val="004C41CE"/>
    <w:rsid w:val="004C4C01"/>
    <w:rsid w:val="004C5468"/>
    <w:rsid w:val="004C54B4"/>
    <w:rsid w:val="004C5672"/>
    <w:rsid w:val="004C67A8"/>
    <w:rsid w:val="004C791D"/>
    <w:rsid w:val="004C7B32"/>
    <w:rsid w:val="004D0566"/>
    <w:rsid w:val="004D07DF"/>
    <w:rsid w:val="004D108A"/>
    <w:rsid w:val="004D1642"/>
    <w:rsid w:val="004D1EDB"/>
    <w:rsid w:val="004D1F15"/>
    <w:rsid w:val="004D21C2"/>
    <w:rsid w:val="004D2350"/>
    <w:rsid w:val="004D2478"/>
    <w:rsid w:val="004D27EF"/>
    <w:rsid w:val="004D2A6A"/>
    <w:rsid w:val="004D3228"/>
    <w:rsid w:val="004D3341"/>
    <w:rsid w:val="004D34BE"/>
    <w:rsid w:val="004D3938"/>
    <w:rsid w:val="004D4B0C"/>
    <w:rsid w:val="004D4CBE"/>
    <w:rsid w:val="004D4CDC"/>
    <w:rsid w:val="004D55A3"/>
    <w:rsid w:val="004D59FC"/>
    <w:rsid w:val="004D5DCF"/>
    <w:rsid w:val="004D6B04"/>
    <w:rsid w:val="004D6C75"/>
    <w:rsid w:val="004D6EC2"/>
    <w:rsid w:val="004D7F87"/>
    <w:rsid w:val="004D7FB1"/>
    <w:rsid w:val="004E035B"/>
    <w:rsid w:val="004E098B"/>
    <w:rsid w:val="004E09BF"/>
    <w:rsid w:val="004E19CA"/>
    <w:rsid w:val="004E1F37"/>
    <w:rsid w:val="004E230D"/>
    <w:rsid w:val="004E2A15"/>
    <w:rsid w:val="004E2C5F"/>
    <w:rsid w:val="004E2E99"/>
    <w:rsid w:val="004E3807"/>
    <w:rsid w:val="004E3B6B"/>
    <w:rsid w:val="004E48F6"/>
    <w:rsid w:val="004E4940"/>
    <w:rsid w:val="004E4955"/>
    <w:rsid w:val="004E504C"/>
    <w:rsid w:val="004E529B"/>
    <w:rsid w:val="004E52FC"/>
    <w:rsid w:val="004E537B"/>
    <w:rsid w:val="004E5CAD"/>
    <w:rsid w:val="004E651C"/>
    <w:rsid w:val="004E6CC3"/>
    <w:rsid w:val="004E6F23"/>
    <w:rsid w:val="004E7147"/>
    <w:rsid w:val="004E77C8"/>
    <w:rsid w:val="004E77FF"/>
    <w:rsid w:val="004F07FF"/>
    <w:rsid w:val="004F1930"/>
    <w:rsid w:val="004F1C96"/>
    <w:rsid w:val="004F1D46"/>
    <w:rsid w:val="004F21F9"/>
    <w:rsid w:val="004F2721"/>
    <w:rsid w:val="004F2DAB"/>
    <w:rsid w:val="004F2F7E"/>
    <w:rsid w:val="004F388E"/>
    <w:rsid w:val="004F3EC0"/>
    <w:rsid w:val="004F40A5"/>
    <w:rsid w:val="004F4531"/>
    <w:rsid w:val="004F4A79"/>
    <w:rsid w:val="004F4AFC"/>
    <w:rsid w:val="004F4D4A"/>
    <w:rsid w:val="004F4F1F"/>
    <w:rsid w:val="004F4F75"/>
    <w:rsid w:val="004F558E"/>
    <w:rsid w:val="004F5B2C"/>
    <w:rsid w:val="004F5B96"/>
    <w:rsid w:val="004F6384"/>
    <w:rsid w:val="004F658C"/>
    <w:rsid w:val="004F65EE"/>
    <w:rsid w:val="004F670E"/>
    <w:rsid w:val="004F6985"/>
    <w:rsid w:val="004F6A8A"/>
    <w:rsid w:val="004F6C42"/>
    <w:rsid w:val="004F6ECC"/>
    <w:rsid w:val="004F756D"/>
    <w:rsid w:val="004F75E7"/>
    <w:rsid w:val="004F7EFF"/>
    <w:rsid w:val="00500253"/>
    <w:rsid w:val="00500683"/>
    <w:rsid w:val="005006EE"/>
    <w:rsid w:val="00500903"/>
    <w:rsid w:val="00501090"/>
    <w:rsid w:val="005013CA"/>
    <w:rsid w:val="0050174F"/>
    <w:rsid w:val="0050178E"/>
    <w:rsid w:val="00502463"/>
    <w:rsid w:val="00502514"/>
    <w:rsid w:val="005027CE"/>
    <w:rsid w:val="00502F78"/>
    <w:rsid w:val="005039A1"/>
    <w:rsid w:val="005039E5"/>
    <w:rsid w:val="00503B39"/>
    <w:rsid w:val="00504049"/>
    <w:rsid w:val="00504636"/>
    <w:rsid w:val="005048B8"/>
    <w:rsid w:val="00504DB4"/>
    <w:rsid w:val="0050521F"/>
    <w:rsid w:val="005052DB"/>
    <w:rsid w:val="00505DBA"/>
    <w:rsid w:val="00506E9B"/>
    <w:rsid w:val="005076DB"/>
    <w:rsid w:val="005077E5"/>
    <w:rsid w:val="00507A8A"/>
    <w:rsid w:val="005102D8"/>
    <w:rsid w:val="00510412"/>
    <w:rsid w:val="005104AB"/>
    <w:rsid w:val="0051058A"/>
    <w:rsid w:val="00510864"/>
    <w:rsid w:val="00510876"/>
    <w:rsid w:val="005109DA"/>
    <w:rsid w:val="005109EF"/>
    <w:rsid w:val="00510F21"/>
    <w:rsid w:val="005110C6"/>
    <w:rsid w:val="005112DA"/>
    <w:rsid w:val="0051147D"/>
    <w:rsid w:val="0051156F"/>
    <w:rsid w:val="0051173E"/>
    <w:rsid w:val="00511810"/>
    <w:rsid w:val="00511F50"/>
    <w:rsid w:val="00512D25"/>
    <w:rsid w:val="00513A48"/>
    <w:rsid w:val="00514234"/>
    <w:rsid w:val="00514CFA"/>
    <w:rsid w:val="005157DA"/>
    <w:rsid w:val="005159B0"/>
    <w:rsid w:val="005159E9"/>
    <w:rsid w:val="00515BDA"/>
    <w:rsid w:val="00515E2E"/>
    <w:rsid w:val="00515FB5"/>
    <w:rsid w:val="00516947"/>
    <w:rsid w:val="00516F37"/>
    <w:rsid w:val="005170D9"/>
    <w:rsid w:val="00517967"/>
    <w:rsid w:val="00517B0F"/>
    <w:rsid w:val="00517E18"/>
    <w:rsid w:val="00520682"/>
    <w:rsid w:val="005225E0"/>
    <w:rsid w:val="005228C2"/>
    <w:rsid w:val="005228F0"/>
    <w:rsid w:val="00522C97"/>
    <w:rsid w:val="005230E7"/>
    <w:rsid w:val="005232E9"/>
    <w:rsid w:val="00523641"/>
    <w:rsid w:val="0052370C"/>
    <w:rsid w:val="005240F1"/>
    <w:rsid w:val="00524D20"/>
    <w:rsid w:val="00525094"/>
    <w:rsid w:val="005250B4"/>
    <w:rsid w:val="00525491"/>
    <w:rsid w:val="005256FC"/>
    <w:rsid w:val="005258B5"/>
    <w:rsid w:val="00525AE9"/>
    <w:rsid w:val="00525C98"/>
    <w:rsid w:val="0052624C"/>
    <w:rsid w:val="00526284"/>
    <w:rsid w:val="00526299"/>
    <w:rsid w:val="0052638F"/>
    <w:rsid w:val="00526B06"/>
    <w:rsid w:val="00526B51"/>
    <w:rsid w:val="00526D60"/>
    <w:rsid w:val="005274E5"/>
    <w:rsid w:val="00530217"/>
    <w:rsid w:val="00530AEA"/>
    <w:rsid w:val="00530C60"/>
    <w:rsid w:val="00530EBE"/>
    <w:rsid w:val="00531E3C"/>
    <w:rsid w:val="00532370"/>
    <w:rsid w:val="00532C74"/>
    <w:rsid w:val="0053331D"/>
    <w:rsid w:val="005334DA"/>
    <w:rsid w:val="0053418D"/>
    <w:rsid w:val="0053475E"/>
    <w:rsid w:val="00534D74"/>
    <w:rsid w:val="005356AC"/>
    <w:rsid w:val="00535767"/>
    <w:rsid w:val="00535B36"/>
    <w:rsid w:val="00536399"/>
    <w:rsid w:val="00536AA8"/>
    <w:rsid w:val="00536D3D"/>
    <w:rsid w:val="00537076"/>
    <w:rsid w:val="005371A3"/>
    <w:rsid w:val="0053754E"/>
    <w:rsid w:val="00537845"/>
    <w:rsid w:val="00537981"/>
    <w:rsid w:val="00537D5E"/>
    <w:rsid w:val="00540CE9"/>
    <w:rsid w:val="00540EE5"/>
    <w:rsid w:val="0054123A"/>
    <w:rsid w:val="005425DC"/>
    <w:rsid w:val="00542794"/>
    <w:rsid w:val="00542AB3"/>
    <w:rsid w:val="00542FC9"/>
    <w:rsid w:val="00543BFF"/>
    <w:rsid w:val="00543C74"/>
    <w:rsid w:val="00543CCF"/>
    <w:rsid w:val="00543F1E"/>
    <w:rsid w:val="0054440A"/>
    <w:rsid w:val="00545235"/>
    <w:rsid w:val="005452D5"/>
    <w:rsid w:val="00545B7C"/>
    <w:rsid w:val="00545C28"/>
    <w:rsid w:val="00546D98"/>
    <w:rsid w:val="00546E46"/>
    <w:rsid w:val="00546F87"/>
    <w:rsid w:val="00547044"/>
    <w:rsid w:val="005476C6"/>
    <w:rsid w:val="005477DA"/>
    <w:rsid w:val="00547C3E"/>
    <w:rsid w:val="00547EEF"/>
    <w:rsid w:val="005500CD"/>
    <w:rsid w:val="005504EA"/>
    <w:rsid w:val="00550816"/>
    <w:rsid w:val="00550C35"/>
    <w:rsid w:val="00551307"/>
    <w:rsid w:val="00551794"/>
    <w:rsid w:val="0055190D"/>
    <w:rsid w:val="00551E4F"/>
    <w:rsid w:val="00552D16"/>
    <w:rsid w:val="00552F24"/>
    <w:rsid w:val="005532FB"/>
    <w:rsid w:val="005533D9"/>
    <w:rsid w:val="005537F7"/>
    <w:rsid w:val="00553F54"/>
    <w:rsid w:val="005546D2"/>
    <w:rsid w:val="00554D3B"/>
    <w:rsid w:val="00555A88"/>
    <w:rsid w:val="005569B8"/>
    <w:rsid w:val="0055753C"/>
    <w:rsid w:val="0055759E"/>
    <w:rsid w:val="005576F6"/>
    <w:rsid w:val="00560ED2"/>
    <w:rsid w:val="005614C7"/>
    <w:rsid w:val="00561607"/>
    <w:rsid w:val="005619B0"/>
    <w:rsid w:val="00561D4F"/>
    <w:rsid w:val="00562502"/>
    <w:rsid w:val="00562E7E"/>
    <w:rsid w:val="00564105"/>
    <w:rsid w:val="0056460E"/>
    <w:rsid w:val="00565115"/>
    <w:rsid w:val="00565555"/>
    <w:rsid w:val="005655F3"/>
    <w:rsid w:val="0056564B"/>
    <w:rsid w:val="00566A44"/>
    <w:rsid w:val="00566E34"/>
    <w:rsid w:val="00566EDA"/>
    <w:rsid w:val="0056709D"/>
    <w:rsid w:val="0056757D"/>
    <w:rsid w:val="00567D67"/>
    <w:rsid w:val="00570744"/>
    <w:rsid w:val="0057083E"/>
    <w:rsid w:val="005711CB"/>
    <w:rsid w:val="00571334"/>
    <w:rsid w:val="005720E8"/>
    <w:rsid w:val="00572143"/>
    <w:rsid w:val="0057319B"/>
    <w:rsid w:val="005731AF"/>
    <w:rsid w:val="005735B3"/>
    <w:rsid w:val="00573696"/>
    <w:rsid w:val="005740D3"/>
    <w:rsid w:val="00574431"/>
    <w:rsid w:val="005745B3"/>
    <w:rsid w:val="005747C9"/>
    <w:rsid w:val="00575704"/>
    <w:rsid w:val="005757A1"/>
    <w:rsid w:val="005757AA"/>
    <w:rsid w:val="00575943"/>
    <w:rsid w:val="00575BAA"/>
    <w:rsid w:val="00575C74"/>
    <w:rsid w:val="00576279"/>
    <w:rsid w:val="005769A8"/>
    <w:rsid w:val="00576FCC"/>
    <w:rsid w:val="0057734F"/>
    <w:rsid w:val="0057761D"/>
    <w:rsid w:val="00577B3A"/>
    <w:rsid w:val="00577B47"/>
    <w:rsid w:val="00577BAD"/>
    <w:rsid w:val="00577BE4"/>
    <w:rsid w:val="00580075"/>
    <w:rsid w:val="00580B27"/>
    <w:rsid w:val="00580B8D"/>
    <w:rsid w:val="00580CD5"/>
    <w:rsid w:val="00581494"/>
    <w:rsid w:val="00581517"/>
    <w:rsid w:val="00582641"/>
    <w:rsid w:val="00582671"/>
    <w:rsid w:val="005838A6"/>
    <w:rsid w:val="00583F6C"/>
    <w:rsid w:val="005845FB"/>
    <w:rsid w:val="00584776"/>
    <w:rsid w:val="00584DB5"/>
    <w:rsid w:val="005851DE"/>
    <w:rsid w:val="00585642"/>
    <w:rsid w:val="00585D68"/>
    <w:rsid w:val="00585DEF"/>
    <w:rsid w:val="0058645C"/>
    <w:rsid w:val="00586787"/>
    <w:rsid w:val="005867A4"/>
    <w:rsid w:val="00586A81"/>
    <w:rsid w:val="00587265"/>
    <w:rsid w:val="00587390"/>
    <w:rsid w:val="00587635"/>
    <w:rsid w:val="00587C86"/>
    <w:rsid w:val="00590507"/>
    <w:rsid w:val="00590F89"/>
    <w:rsid w:val="00591221"/>
    <w:rsid w:val="005913B1"/>
    <w:rsid w:val="00591572"/>
    <w:rsid w:val="00591686"/>
    <w:rsid w:val="005918D7"/>
    <w:rsid w:val="00591CC9"/>
    <w:rsid w:val="00592CBF"/>
    <w:rsid w:val="00592DA2"/>
    <w:rsid w:val="00592E03"/>
    <w:rsid w:val="00592F0D"/>
    <w:rsid w:val="005933E3"/>
    <w:rsid w:val="0059384F"/>
    <w:rsid w:val="00593E45"/>
    <w:rsid w:val="0059496B"/>
    <w:rsid w:val="00594A15"/>
    <w:rsid w:val="005951F4"/>
    <w:rsid w:val="00595461"/>
    <w:rsid w:val="00595465"/>
    <w:rsid w:val="00595619"/>
    <w:rsid w:val="005959FA"/>
    <w:rsid w:val="00595A0F"/>
    <w:rsid w:val="00595B93"/>
    <w:rsid w:val="00595CD7"/>
    <w:rsid w:val="00595DE1"/>
    <w:rsid w:val="00596854"/>
    <w:rsid w:val="00596AA4"/>
    <w:rsid w:val="00596C0C"/>
    <w:rsid w:val="005971F4"/>
    <w:rsid w:val="00597A81"/>
    <w:rsid w:val="00597C9E"/>
    <w:rsid w:val="005A0013"/>
    <w:rsid w:val="005A0107"/>
    <w:rsid w:val="005A04DC"/>
    <w:rsid w:val="005A0D81"/>
    <w:rsid w:val="005A1285"/>
    <w:rsid w:val="005A1700"/>
    <w:rsid w:val="005A1B5D"/>
    <w:rsid w:val="005A1C96"/>
    <w:rsid w:val="005A2484"/>
    <w:rsid w:val="005A24ED"/>
    <w:rsid w:val="005A2770"/>
    <w:rsid w:val="005A3A1F"/>
    <w:rsid w:val="005A3E6D"/>
    <w:rsid w:val="005A427C"/>
    <w:rsid w:val="005A4F1E"/>
    <w:rsid w:val="005A5420"/>
    <w:rsid w:val="005A6371"/>
    <w:rsid w:val="005A638B"/>
    <w:rsid w:val="005A6609"/>
    <w:rsid w:val="005A69FC"/>
    <w:rsid w:val="005A6BA4"/>
    <w:rsid w:val="005A7470"/>
    <w:rsid w:val="005A7610"/>
    <w:rsid w:val="005A7BDC"/>
    <w:rsid w:val="005B0127"/>
    <w:rsid w:val="005B0471"/>
    <w:rsid w:val="005B04D2"/>
    <w:rsid w:val="005B0859"/>
    <w:rsid w:val="005B0CC2"/>
    <w:rsid w:val="005B0F26"/>
    <w:rsid w:val="005B0FF1"/>
    <w:rsid w:val="005B1112"/>
    <w:rsid w:val="005B16AB"/>
    <w:rsid w:val="005B16C7"/>
    <w:rsid w:val="005B1744"/>
    <w:rsid w:val="005B2090"/>
    <w:rsid w:val="005B24EC"/>
    <w:rsid w:val="005B2551"/>
    <w:rsid w:val="005B2C1D"/>
    <w:rsid w:val="005B2C64"/>
    <w:rsid w:val="005B3B34"/>
    <w:rsid w:val="005B3BBE"/>
    <w:rsid w:val="005B3D77"/>
    <w:rsid w:val="005B3DDF"/>
    <w:rsid w:val="005B3F02"/>
    <w:rsid w:val="005B46DA"/>
    <w:rsid w:val="005B4710"/>
    <w:rsid w:val="005B4D6A"/>
    <w:rsid w:val="005B4F0D"/>
    <w:rsid w:val="005B5587"/>
    <w:rsid w:val="005B55B4"/>
    <w:rsid w:val="005B5620"/>
    <w:rsid w:val="005B6926"/>
    <w:rsid w:val="005B69B4"/>
    <w:rsid w:val="005B6D80"/>
    <w:rsid w:val="005B6F9F"/>
    <w:rsid w:val="005B72C6"/>
    <w:rsid w:val="005B735C"/>
    <w:rsid w:val="005B787A"/>
    <w:rsid w:val="005B7CEB"/>
    <w:rsid w:val="005C0E86"/>
    <w:rsid w:val="005C1449"/>
    <w:rsid w:val="005C14EE"/>
    <w:rsid w:val="005C23C4"/>
    <w:rsid w:val="005C29EF"/>
    <w:rsid w:val="005C2B99"/>
    <w:rsid w:val="005C2C8C"/>
    <w:rsid w:val="005C359A"/>
    <w:rsid w:val="005C3AE3"/>
    <w:rsid w:val="005C3D52"/>
    <w:rsid w:val="005C4303"/>
    <w:rsid w:val="005C4498"/>
    <w:rsid w:val="005C4A42"/>
    <w:rsid w:val="005C5253"/>
    <w:rsid w:val="005C58D2"/>
    <w:rsid w:val="005C5B16"/>
    <w:rsid w:val="005C5FDA"/>
    <w:rsid w:val="005C63E1"/>
    <w:rsid w:val="005C678A"/>
    <w:rsid w:val="005C69AC"/>
    <w:rsid w:val="005C7D7B"/>
    <w:rsid w:val="005D030D"/>
    <w:rsid w:val="005D1D4D"/>
    <w:rsid w:val="005D27F0"/>
    <w:rsid w:val="005D2E82"/>
    <w:rsid w:val="005D2E9C"/>
    <w:rsid w:val="005D2ECF"/>
    <w:rsid w:val="005D32F0"/>
    <w:rsid w:val="005D39D7"/>
    <w:rsid w:val="005D3A19"/>
    <w:rsid w:val="005D3D64"/>
    <w:rsid w:val="005D3D7B"/>
    <w:rsid w:val="005D4042"/>
    <w:rsid w:val="005D44C9"/>
    <w:rsid w:val="005D4FB3"/>
    <w:rsid w:val="005D5855"/>
    <w:rsid w:val="005D5FCC"/>
    <w:rsid w:val="005D63DB"/>
    <w:rsid w:val="005D643C"/>
    <w:rsid w:val="005D7727"/>
    <w:rsid w:val="005D7ED6"/>
    <w:rsid w:val="005E0F9B"/>
    <w:rsid w:val="005E10B4"/>
    <w:rsid w:val="005E1362"/>
    <w:rsid w:val="005E1388"/>
    <w:rsid w:val="005E2D03"/>
    <w:rsid w:val="005E34AA"/>
    <w:rsid w:val="005E37CB"/>
    <w:rsid w:val="005E3DAC"/>
    <w:rsid w:val="005E4487"/>
    <w:rsid w:val="005E48A1"/>
    <w:rsid w:val="005E491B"/>
    <w:rsid w:val="005E4ABA"/>
    <w:rsid w:val="005E4C0E"/>
    <w:rsid w:val="005E53EC"/>
    <w:rsid w:val="005E5AD4"/>
    <w:rsid w:val="005E5C34"/>
    <w:rsid w:val="005E5D3B"/>
    <w:rsid w:val="005E5ED8"/>
    <w:rsid w:val="005E6A04"/>
    <w:rsid w:val="005E731A"/>
    <w:rsid w:val="005F00EF"/>
    <w:rsid w:val="005F0DC8"/>
    <w:rsid w:val="005F1579"/>
    <w:rsid w:val="005F1BB8"/>
    <w:rsid w:val="005F21C1"/>
    <w:rsid w:val="005F23A4"/>
    <w:rsid w:val="005F2DAA"/>
    <w:rsid w:val="005F2E9A"/>
    <w:rsid w:val="005F2F6F"/>
    <w:rsid w:val="005F316F"/>
    <w:rsid w:val="005F3170"/>
    <w:rsid w:val="005F349F"/>
    <w:rsid w:val="005F41D0"/>
    <w:rsid w:val="005F4850"/>
    <w:rsid w:val="005F4FA0"/>
    <w:rsid w:val="005F5B10"/>
    <w:rsid w:val="005F78A1"/>
    <w:rsid w:val="0060003E"/>
    <w:rsid w:val="0060012E"/>
    <w:rsid w:val="0060119F"/>
    <w:rsid w:val="0060155C"/>
    <w:rsid w:val="00601AF7"/>
    <w:rsid w:val="00601D10"/>
    <w:rsid w:val="00602A13"/>
    <w:rsid w:val="00602D3E"/>
    <w:rsid w:val="006036BF"/>
    <w:rsid w:val="00603751"/>
    <w:rsid w:val="00603883"/>
    <w:rsid w:val="00603B10"/>
    <w:rsid w:val="0060479F"/>
    <w:rsid w:val="0060488E"/>
    <w:rsid w:val="00604F3F"/>
    <w:rsid w:val="00605014"/>
    <w:rsid w:val="00605139"/>
    <w:rsid w:val="0060581C"/>
    <w:rsid w:val="00605FBD"/>
    <w:rsid w:val="00606191"/>
    <w:rsid w:val="0060666A"/>
    <w:rsid w:val="006101F0"/>
    <w:rsid w:val="006107FD"/>
    <w:rsid w:val="006116E5"/>
    <w:rsid w:val="00611CB1"/>
    <w:rsid w:val="00611D04"/>
    <w:rsid w:val="00611DB0"/>
    <w:rsid w:val="00612B23"/>
    <w:rsid w:val="00612E09"/>
    <w:rsid w:val="00612F43"/>
    <w:rsid w:val="0061332A"/>
    <w:rsid w:val="006135DA"/>
    <w:rsid w:val="00613E12"/>
    <w:rsid w:val="00614513"/>
    <w:rsid w:val="00614615"/>
    <w:rsid w:val="00614C65"/>
    <w:rsid w:val="00615E91"/>
    <w:rsid w:val="00615FA6"/>
    <w:rsid w:val="0061629D"/>
    <w:rsid w:val="00616CFD"/>
    <w:rsid w:val="00616F5D"/>
    <w:rsid w:val="00616FB0"/>
    <w:rsid w:val="00616FD2"/>
    <w:rsid w:val="00617297"/>
    <w:rsid w:val="006172CA"/>
    <w:rsid w:val="006175AF"/>
    <w:rsid w:val="00617675"/>
    <w:rsid w:val="006176A7"/>
    <w:rsid w:val="00617A57"/>
    <w:rsid w:val="006201BF"/>
    <w:rsid w:val="00620248"/>
    <w:rsid w:val="0062043D"/>
    <w:rsid w:val="00620597"/>
    <w:rsid w:val="006208BE"/>
    <w:rsid w:val="00621E74"/>
    <w:rsid w:val="0062254B"/>
    <w:rsid w:val="0062276E"/>
    <w:rsid w:val="00622BFC"/>
    <w:rsid w:val="00622C2B"/>
    <w:rsid w:val="00622CAA"/>
    <w:rsid w:val="00622CD6"/>
    <w:rsid w:val="00622F03"/>
    <w:rsid w:val="006232BD"/>
    <w:rsid w:val="00623A9E"/>
    <w:rsid w:val="006240D3"/>
    <w:rsid w:val="006247E4"/>
    <w:rsid w:val="00624952"/>
    <w:rsid w:val="00624FE7"/>
    <w:rsid w:val="00625A1A"/>
    <w:rsid w:val="00626721"/>
    <w:rsid w:val="00626730"/>
    <w:rsid w:val="00627936"/>
    <w:rsid w:val="0063001D"/>
    <w:rsid w:val="006300D8"/>
    <w:rsid w:val="00630F30"/>
    <w:rsid w:val="006310A9"/>
    <w:rsid w:val="006310F3"/>
    <w:rsid w:val="006314FF"/>
    <w:rsid w:val="00631A68"/>
    <w:rsid w:val="00631B93"/>
    <w:rsid w:val="006321BC"/>
    <w:rsid w:val="006329C2"/>
    <w:rsid w:val="00632C93"/>
    <w:rsid w:val="00633391"/>
    <w:rsid w:val="006335D0"/>
    <w:rsid w:val="00633717"/>
    <w:rsid w:val="00633E5D"/>
    <w:rsid w:val="006341BA"/>
    <w:rsid w:val="00634335"/>
    <w:rsid w:val="00634451"/>
    <w:rsid w:val="006346F3"/>
    <w:rsid w:val="00636488"/>
    <w:rsid w:val="006364DB"/>
    <w:rsid w:val="006364ED"/>
    <w:rsid w:val="00636DAC"/>
    <w:rsid w:val="006374BA"/>
    <w:rsid w:val="00637755"/>
    <w:rsid w:val="00637F26"/>
    <w:rsid w:val="00640438"/>
    <w:rsid w:val="00640AE7"/>
    <w:rsid w:val="00640CD2"/>
    <w:rsid w:val="00640DC1"/>
    <w:rsid w:val="0064183F"/>
    <w:rsid w:val="006418E2"/>
    <w:rsid w:val="0064204D"/>
    <w:rsid w:val="00642501"/>
    <w:rsid w:val="00642ECF"/>
    <w:rsid w:val="00643173"/>
    <w:rsid w:val="0064323A"/>
    <w:rsid w:val="00643BA2"/>
    <w:rsid w:val="00643BFD"/>
    <w:rsid w:val="006443E4"/>
    <w:rsid w:val="006449CB"/>
    <w:rsid w:val="0064505B"/>
    <w:rsid w:val="006454DF"/>
    <w:rsid w:val="006454EA"/>
    <w:rsid w:val="00645A14"/>
    <w:rsid w:val="00645CAF"/>
    <w:rsid w:val="0064632F"/>
    <w:rsid w:val="0064678A"/>
    <w:rsid w:val="00646AA7"/>
    <w:rsid w:val="00646ED4"/>
    <w:rsid w:val="006471EF"/>
    <w:rsid w:val="006472EF"/>
    <w:rsid w:val="006478C5"/>
    <w:rsid w:val="00647B07"/>
    <w:rsid w:val="00647D77"/>
    <w:rsid w:val="00650840"/>
    <w:rsid w:val="00651181"/>
    <w:rsid w:val="006521EA"/>
    <w:rsid w:val="006524CA"/>
    <w:rsid w:val="006528B3"/>
    <w:rsid w:val="0065346C"/>
    <w:rsid w:val="006536CD"/>
    <w:rsid w:val="00653D18"/>
    <w:rsid w:val="00653E24"/>
    <w:rsid w:val="0065444E"/>
    <w:rsid w:val="006545DA"/>
    <w:rsid w:val="00654D0A"/>
    <w:rsid w:val="00654D90"/>
    <w:rsid w:val="00655E1E"/>
    <w:rsid w:val="00657166"/>
    <w:rsid w:val="00657704"/>
    <w:rsid w:val="006605C0"/>
    <w:rsid w:val="006608F1"/>
    <w:rsid w:val="00660AF3"/>
    <w:rsid w:val="00660B67"/>
    <w:rsid w:val="00660B8B"/>
    <w:rsid w:val="00661394"/>
    <w:rsid w:val="006616B1"/>
    <w:rsid w:val="006616C5"/>
    <w:rsid w:val="00661ACE"/>
    <w:rsid w:val="00661CC0"/>
    <w:rsid w:val="00661D43"/>
    <w:rsid w:val="006621A9"/>
    <w:rsid w:val="006621D4"/>
    <w:rsid w:val="0066271E"/>
    <w:rsid w:val="00662CEF"/>
    <w:rsid w:val="00663316"/>
    <w:rsid w:val="0066363D"/>
    <w:rsid w:val="00663B26"/>
    <w:rsid w:val="00663C6F"/>
    <w:rsid w:val="00664105"/>
    <w:rsid w:val="006641C2"/>
    <w:rsid w:val="00664BEA"/>
    <w:rsid w:val="00664F97"/>
    <w:rsid w:val="00664FFC"/>
    <w:rsid w:val="00665432"/>
    <w:rsid w:val="00665B4B"/>
    <w:rsid w:val="00666B4A"/>
    <w:rsid w:val="00666DBA"/>
    <w:rsid w:val="00667691"/>
    <w:rsid w:val="00667756"/>
    <w:rsid w:val="00667D88"/>
    <w:rsid w:val="00670791"/>
    <w:rsid w:val="00670AF8"/>
    <w:rsid w:val="00671131"/>
    <w:rsid w:val="006713EC"/>
    <w:rsid w:val="006713F7"/>
    <w:rsid w:val="006717DD"/>
    <w:rsid w:val="006720E3"/>
    <w:rsid w:val="006722E7"/>
    <w:rsid w:val="00672716"/>
    <w:rsid w:val="00672F04"/>
    <w:rsid w:val="00673C3C"/>
    <w:rsid w:val="00673E27"/>
    <w:rsid w:val="0067407E"/>
    <w:rsid w:val="00674147"/>
    <w:rsid w:val="006744E5"/>
    <w:rsid w:val="00674B12"/>
    <w:rsid w:val="00674C86"/>
    <w:rsid w:val="006750C3"/>
    <w:rsid w:val="00676231"/>
    <w:rsid w:val="006766E3"/>
    <w:rsid w:val="006769B7"/>
    <w:rsid w:val="00676A49"/>
    <w:rsid w:val="00676B89"/>
    <w:rsid w:val="00676D5F"/>
    <w:rsid w:val="0067762B"/>
    <w:rsid w:val="00677778"/>
    <w:rsid w:val="00677B0C"/>
    <w:rsid w:val="0068050A"/>
    <w:rsid w:val="00680C33"/>
    <w:rsid w:val="00680FD8"/>
    <w:rsid w:val="0068193C"/>
    <w:rsid w:val="00681962"/>
    <w:rsid w:val="00681AB1"/>
    <w:rsid w:val="00681D37"/>
    <w:rsid w:val="00681EFF"/>
    <w:rsid w:val="00681FD9"/>
    <w:rsid w:val="006821A6"/>
    <w:rsid w:val="00682D07"/>
    <w:rsid w:val="00682FBC"/>
    <w:rsid w:val="00683096"/>
    <w:rsid w:val="0068368C"/>
    <w:rsid w:val="00683B0A"/>
    <w:rsid w:val="00684854"/>
    <w:rsid w:val="00684BE1"/>
    <w:rsid w:val="006857A4"/>
    <w:rsid w:val="00685EB6"/>
    <w:rsid w:val="00686170"/>
    <w:rsid w:val="00686370"/>
    <w:rsid w:val="00687053"/>
    <w:rsid w:val="0068757E"/>
    <w:rsid w:val="00687685"/>
    <w:rsid w:val="00687D56"/>
    <w:rsid w:val="00690514"/>
    <w:rsid w:val="00690B59"/>
    <w:rsid w:val="00691271"/>
    <w:rsid w:val="006912DC"/>
    <w:rsid w:val="006917EE"/>
    <w:rsid w:val="00691ECC"/>
    <w:rsid w:val="00691F52"/>
    <w:rsid w:val="00691F75"/>
    <w:rsid w:val="006920DB"/>
    <w:rsid w:val="006923CE"/>
    <w:rsid w:val="00692582"/>
    <w:rsid w:val="006929FA"/>
    <w:rsid w:val="00692D79"/>
    <w:rsid w:val="00693D63"/>
    <w:rsid w:val="00693E53"/>
    <w:rsid w:val="006940EC"/>
    <w:rsid w:val="00694245"/>
    <w:rsid w:val="006946DA"/>
    <w:rsid w:val="00694703"/>
    <w:rsid w:val="00694862"/>
    <w:rsid w:val="00694F68"/>
    <w:rsid w:val="00695A28"/>
    <w:rsid w:val="00695AEF"/>
    <w:rsid w:val="00696166"/>
    <w:rsid w:val="00696AED"/>
    <w:rsid w:val="00697449"/>
    <w:rsid w:val="006A0DF0"/>
    <w:rsid w:val="006A0E25"/>
    <w:rsid w:val="006A10A0"/>
    <w:rsid w:val="006A130D"/>
    <w:rsid w:val="006A143B"/>
    <w:rsid w:val="006A1B77"/>
    <w:rsid w:val="006A1D58"/>
    <w:rsid w:val="006A267A"/>
    <w:rsid w:val="006A29CD"/>
    <w:rsid w:val="006A30C2"/>
    <w:rsid w:val="006A339F"/>
    <w:rsid w:val="006A3753"/>
    <w:rsid w:val="006A39F4"/>
    <w:rsid w:val="006A4041"/>
    <w:rsid w:val="006A4738"/>
    <w:rsid w:val="006A4AD4"/>
    <w:rsid w:val="006A4C8C"/>
    <w:rsid w:val="006A5288"/>
    <w:rsid w:val="006A54F6"/>
    <w:rsid w:val="006A5590"/>
    <w:rsid w:val="006A58D0"/>
    <w:rsid w:val="006A5D2D"/>
    <w:rsid w:val="006A5DDF"/>
    <w:rsid w:val="006A60C9"/>
    <w:rsid w:val="006A6448"/>
    <w:rsid w:val="006A6FDB"/>
    <w:rsid w:val="006A77B1"/>
    <w:rsid w:val="006A7F17"/>
    <w:rsid w:val="006B05E3"/>
    <w:rsid w:val="006B0BBC"/>
    <w:rsid w:val="006B0F33"/>
    <w:rsid w:val="006B123D"/>
    <w:rsid w:val="006B1461"/>
    <w:rsid w:val="006B1BF3"/>
    <w:rsid w:val="006B22FF"/>
    <w:rsid w:val="006B32A6"/>
    <w:rsid w:val="006B340E"/>
    <w:rsid w:val="006B43A2"/>
    <w:rsid w:val="006B4B1F"/>
    <w:rsid w:val="006B517A"/>
    <w:rsid w:val="006B53C6"/>
    <w:rsid w:val="006B6233"/>
    <w:rsid w:val="006B62A2"/>
    <w:rsid w:val="006B6ACB"/>
    <w:rsid w:val="006B6BE3"/>
    <w:rsid w:val="006B73CA"/>
    <w:rsid w:val="006B75AF"/>
    <w:rsid w:val="006B7627"/>
    <w:rsid w:val="006B7AB6"/>
    <w:rsid w:val="006B7E2D"/>
    <w:rsid w:val="006B7FEC"/>
    <w:rsid w:val="006C018F"/>
    <w:rsid w:val="006C1620"/>
    <w:rsid w:val="006C16FF"/>
    <w:rsid w:val="006C18B1"/>
    <w:rsid w:val="006C1A77"/>
    <w:rsid w:val="006C1AE6"/>
    <w:rsid w:val="006C1B65"/>
    <w:rsid w:val="006C1B8F"/>
    <w:rsid w:val="006C1C21"/>
    <w:rsid w:val="006C1FA1"/>
    <w:rsid w:val="006C2BD3"/>
    <w:rsid w:val="006C3119"/>
    <w:rsid w:val="006C3597"/>
    <w:rsid w:val="006C36A9"/>
    <w:rsid w:val="006C38CF"/>
    <w:rsid w:val="006C3A56"/>
    <w:rsid w:val="006C3B40"/>
    <w:rsid w:val="006C45BE"/>
    <w:rsid w:val="006C482D"/>
    <w:rsid w:val="006C4D8F"/>
    <w:rsid w:val="006C4FF8"/>
    <w:rsid w:val="006C5187"/>
    <w:rsid w:val="006C5C8D"/>
    <w:rsid w:val="006C6061"/>
    <w:rsid w:val="006C6287"/>
    <w:rsid w:val="006C62BA"/>
    <w:rsid w:val="006C7449"/>
    <w:rsid w:val="006C777B"/>
    <w:rsid w:val="006C7910"/>
    <w:rsid w:val="006C7981"/>
    <w:rsid w:val="006C798A"/>
    <w:rsid w:val="006C7CA2"/>
    <w:rsid w:val="006D041B"/>
    <w:rsid w:val="006D06C8"/>
    <w:rsid w:val="006D0CCC"/>
    <w:rsid w:val="006D12F9"/>
    <w:rsid w:val="006D2137"/>
    <w:rsid w:val="006D23EC"/>
    <w:rsid w:val="006D32F7"/>
    <w:rsid w:val="006D39F5"/>
    <w:rsid w:val="006D3C69"/>
    <w:rsid w:val="006D464A"/>
    <w:rsid w:val="006D480A"/>
    <w:rsid w:val="006D4DA4"/>
    <w:rsid w:val="006D4E82"/>
    <w:rsid w:val="006D50B0"/>
    <w:rsid w:val="006D56A9"/>
    <w:rsid w:val="006D5C37"/>
    <w:rsid w:val="006D5F41"/>
    <w:rsid w:val="006D6976"/>
    <w:rsid w:val="006D6B46"/>
    <w:rsid w:val="006D6CBD"/>
    <w:rsid w:val="006D71C0"/>
    <w:rsid w:val="006D7547"/>
    <w:rsid w:val="006D75DC"/>
    <w:rsid w:val="006E0254"/>
    <w:rsid w:val="006E06F3"/>
    <w:rsid w:val="006E0C82"/>
    <w:rsid w:val="006E0CD4"/>
    <w:rsid w:val="006E0F0F"/>
    <w:rsid w:val="006E0FCB"/>
    <w:rsid w:val="006E1395"/>
    <w:rsid w:val="006E1407"/>
    <w:rsid w:val="006E14F2"/>
    <w:rsid w:val="006E196B"/>
    <w:rsid w:val="006E1BFD"/>
    <w:rsid w:val="006E1F99"/>
    <w:rsid w:val="006E21CC"/>
    <w:rsid w:val="006E24AE"/>
    <w:rsid w:val="006E295A"/>
    <w:rsid w:val="006E2D30"/>
    <w:rsid w:val="006E3398"/>
    <w:rsid w:val="006E3A7A"/>
    <w:rsid w:val="006E3C7E"/>
    <w:rsid w:val="006E482F"/>
    <w:rsid w:val="006E48C4"/>
    <w:rsid w:val="006E4E4A"/>
    <w:rsid w:val="006E5103"/>
    <w:rsid w:val="006E521E"/>
    <w:rsid w:val="006E5C34"/>
    <w:rsid w:val="006E5EA2"/>
    <w:rsid w:val="006E68F2"/>
    <w:rsid w:val="006E6A16"/>
    <w:rsid w:val="006E7021"/>
    <w:rsid w:val="006E714B"/>
    <w:rsid w:val="006E74FC"/>
    <w:rsid w:val="006E7C81"/>
    <w:rsid w:val="006E7CED"/>
    <w:rsid w:val="006E7DEE"/>
    <w:rsid w:val="006F002F"/>
    <w:rsid w:val="006F1493"/>
    <w:rsid w:val="006F1543"/>
    <w:rsid w:val="006F1710"/>
    <w:rsid w:val="006F29F7"/>
    <w:rsid w:val="006F2E7C"/>
    <w:rsid w:val="006F3016"/>
    <w:rsid w:val="006F3840"/>
    <w:rsid w:val="006F390D"/>
    <w:rsid w:val="006F40D2"/>
    <w:rsid w:val="006F4131"/>
    <w:rsid w:val="006F43A2"/>
    <w:rsid w:val="006F4981"/>
    <w:rsid w:val="006F4D61"/>
    <w:rsid w:val="006F64BD"/>
    <w:rsid w:val="006F71D4"/>
    <w:rsid w:val="006F7506"/>
    <w:rsid w:val="006F7A1F"/>
    <w:rsid w:val="006F7E76"/>
    <w:rsid w:val="00700656"/>
    <w:rsid w:val="00700681"/>
    <w:rsid w:val="00700CC5"/>
    <w:rsid w:val="0070159C"/>
    <w:rsid w:val="00701B52"/>
    <w:rsid w:val="0070230B"/>
    <w:rsid w:val="007024D7"/>
    <w:rsid w:val="0070253B"/>
    <w:rsid w:val="0070253C"/>
    <w:rsid w:val="0070263A"/>
    <w:rsid w:val="007029B7"/>
    <w:rsid w:val="00702B4D"/>
    <w:rsid w:val="00702C1D"/>
    <w:rsid w:val="00703259"/>
    <w:rsid w:val="00703D04"/>
    <w:rsid w:val="00704086"/>
    <w:rsid w:val="00704484"/>
    <w:rsid w:val="007051F3"/>
    <w:rsid w:val="007054D6"/>
    <w:rsid w:val="0070608B"/>
    <w:rsid w:val="00706C92"/>
    <w:rsid w:val="00706E35"/>
    <w:rsid w:val="00707122"/>
    <w:rsid w:val="0071022E"/>
    <w:rsid w:val="00710370"/>
    <w:rsid w:val="007109BF"/>
    <w:rsid w:val="00711806"/>
    <w:rsid w:val="00711E2C"/>
    <w:rsid w:val="007121CC"/>
    <w:rsid w:val="007127B5"/>
    <w:rsid w:val="00713223"/>
    <w:rsid w:val="0071328D"/>
    <w:rsid w:val="007132C7"/>
    <w:rsid w:val="00713EDD"/>
    <w:rsid w:val="007143A1"/>
    <w:rsid w:val="007152C5"/>
    <w:rsid w:val="00715510"/>
    <w:rsid w:val="007155DA"/>
    <w:rsid w:val="00715820"/>
    <w:rsid w:val="00716370"/>
    <w:rsid w:val="00716840"/>
    <w:rsid w:val="00716F48"/>
    <w:rsid w:val="0071795D"/>
    <w:rsid w:val="00720105"/>
    <w:rsid w:val="0072052C"/>
    <w:rsid w:val="00720843"/>
    <w:rsid w:val="00720E97"/>
    <w:rsid w:val="00721A2D"/>
    <w:rsid w:val="00721CAF"/>
    <w:rsid w:val="007224D9"/>
    <w:rsid w:val="00723638"/>
    <w:rsid w:val="00724250"/>
    <w:rsid w:val="0072486A"/>
    <w:rsid w:val="00725219"/>
    <w:rsid w:val="007256D2"/>
    <w:rsid w:val="0072572F"/>
    <w:rsid w:val="007273BA"/>
    <w:rsid w:val="007276AF"/>
    <w:rsid w:val="00727BD8"/>
    <w:rsid w:val="00727D6F"/>
    <w:rsid w:val="00727F11"/>
    <w:rsid w:val="00731479"/>
    <w:rsid w:val="007327A5"/>
    <w:rsid w:val="00732FCC"/>
    <w:rsid w:val="00733A2D"/>
    <w:rsid w:val="00733AB8"/>
    <w:rsid w:val="00733C00"/>
    <w:rsid w:val="00734FC6"/>
    <w:rsid w:val="0073546A"/>
    <w:rsid w:val="00735712"/>
    <w:rsid w:val="007359CC"/>
    <w:rsid w:val="00735A60"/>
    <w:rsid w:val="00735C59"/>
    <w:rsid w:val="00735F47"/>
    <w:rsid w:val="007365DD"/>
    <w:rsid w:val="00736ABF"/>
    <w:rsid w:val="00736DBD"/>
    <w:rsid w:val="00737123"/>
    <w:rsid w:val="007378FC"/>
    <w:rsid w:val="007400A7"/>
    <w:rsid w:val="0074017A"/>
    <w:rsid w:val="0074055D"/>
    <w:rsid w:val="00740B75"/>
    <w:rsid w:val="007411A3"/>
    <w:rsid w:val="0074142C"/>
    <w:rsid w:val="00741490"/>
    <w:rsid w:val="007414E3"/>
    <w:rsid w:val="00741627"/>
    <w:rsid w:val="00742351"/>
    <w:rsid w:val="007426EF"/>
    <w:rsid w:val="0074301B"/>
    <w:rsid w:val="00743108"/>
    <w:rsid w:val="007434BB"/>
    <w:rsid w:val="00743CE1"/>
    <w:rsid w:val="00744044"/>
    <w:rsid w:val="00744087"/>
    <w:rsid w:val="0074464D"/>
    <w:rsid w:val="00744EFD"/>
    <w:rsid w:val="007453F4"/>
    <w:rsid w:val="00745785"/>
    <w:rsid w:val="007458BD"/>
    <w:rsid w:val="00745BBA"/>
    <w:rsid w:val="00746013"/>
    <w:rsid w:val="00746033"/>
    <w:rsid w:val="0074663F"/>
    <w:rsid w:val="0074690D"/>
    <w:rsid w:val="0074766D"/>
    <w:rsid w:val="00747946"/>
    <w:rsid w:val="00747B41"/>
    <w:rsid w:val="00750682"/>
    <w:rsid w:val="00750F49"/>
    <w:rsid w:val="0075105D"/>
    <w:rsid w:val="00751158"/>
    <w:rsid w:val="00751910"/>
    <w:rsid w:val="0075191F"/>
    <w:rsid w:val="00751BF8"/>
    <w:rsid w:val="00751C2E"/>
    <w:rsid w:val="00751C64"/>
    <w:rsid w:val="00751CEB"/>
    <w:rsid w:val="00751EA6"/>
    <w:rsid w:val="00752776"/>
    <w:rsid w:val="007529A6"/>
    <w:rsid w:val="00753000"/>
    <w:rsid w:val="00753AF9"/>
    <w:rsid w:val="0075445E"/>
    <w:rsid w:val="00754852"/>
    <w:rsid w:val="00754D89"/>
    <w:rsid w:val="00754F09"/>
    <w:rsid w:val="00755102"/>
    <w:rsid w:val="00755118"/>
    <w:rsid w:val="007553DB"/>
    <w:rsid w:val="00755A68"/>
    <w:rsid w:val="00755D68"/>
    <w:rsid w:val="00755DF5"/>
    <w:rsid w:val="00756191"/>
    <w:rsid w:val="00756589"/>
    <w:rsid w:val="00756835"/>
    <w:rsid w:val="0075717D"/>
    <w:rsid w:val="0075770A"/>
    <w:rsid w:val="0075794E"/>
    <w:rsid w:val="00760A54"/>
    <w:rsid w:val="00760AEA"/>
    <w:rsid w:val="00760E1D"/>
    <w:rsid w:val="007610D9"/>
    <w:rsid w:val="00762252"/>
    <w:rsid w:val="00762336"/>
    <w:rsid w:val="00762A0A"/>
    <w:rsid w:val="00762A7B"/>
    <w:rsid w:val="00763806"/>
    <w:rsid w:val="0076380B"/>
    <w:rsid w:val="00764953"/>
    <w:rsid w:val="00765176"/>
    <w:rsid w:val="00765276"/>
    <w:rsid w:val="0076547A"/>
    <w:rsid w:val="00765981"/>
    <w:rsid w:val="00765A3F"/>
    <w:rsid w:val="00765C90"/>
    <w:rsid w:val="00765F28"/>
    <w:rsid w:val="00766259"/>
    <w:rsid w:val="00766532"/>
    <w:rsid w:val="00766592"/>
    <w:rsid w:val="007665A6"/>
    <w:rsid w:val="00766E67"/>
    <w:rsid w:val="007671A3"/>
    <w:rsid w:val="00767272"/>
    <w:rsid w:val="00767649"/>
    <w:rsid w:val="00767CA5"/>
    <w:rsid w:val="00770881"/>
    <w:rsid w:val="00770B72"/>
    <w:rsid w:val="00770BF2"/>
    <w:rsid w:val="00771674"/>
    <w:rsid w:val="00771AC9"/>
    <w:rsid w:val="0077213D"/>
    <w:rsid w:val="0077279B"/>
    <w:rsid w:val="007728D9"/>
    <w:rsid w:val="00773131"/>
    <w:rsid w:val="00773908"/>
    <w:rsid w:val="00773EF5"/>
    <w:rsid w:val="00773F18"/>
    <w:rsid w:val="00774380"/>
    <w:rsid w:val="00774746"/>
    <w:rsid w:val="00774A86"/>
    <w:rsid w:val="00774EA8"/>
    <w:rsid w:val="007754BF"/>
    <w:rsid w:val="0077554D"/>
    <w:rsid w:val="00775BDD"/>
    <w:rsid w:val="007760C7"/>
    <w:rsid w:val="00776DE5"/>
    <w:rsid w:val="00777430"/>
    <w:rsid w:val="0077749C"/>
    <w:rsid w:val="007777D5"/>
    <w:rsid w:val="00777D8B"/>
    <w:rsid w:val="00777DFB"/>
    <w:rsid w:val="0078020C"/>
    <w:rsid w:val="00780A27"/>
    <w:rsid w:val="00780DEE"/>
    <w:rsid w:val="007810DE"/>
    <w:rsid w:val="007813F1"/>
    <w:rsid w:val="007818DD"/>
    <w:rsid w:val="00781AE7"/>
    <w:rsid w:val="00781B6E"/>
    <w:rsid w:val="00782199"/>
    <w:rsid w:val="0078239A"/>
    <w:rsid w:val="00782729"/>
    <w:rsid w:val="00782D15"/>
    <w:rsid w:val="00782D5F"/>
    <w:rsid w:val="0078315F"/>
    <w:rsid w:val="0078338C"/>
    <w:rsid w:val="00783445"/>
    <w:rsid w:val="007834A6"/>
    <w:rsid w:val="00785552"/>
    <w:rsid w:val="00785982"/>
    <w:rsid w:val="00785AA3"/>
    <w:rsid w:val="00785CDF"/>
    <w:rsid w:val="00786290"/>
    <w:rsid w:val="007862E4"/>
    <w:rsid w:val="00786D83"/>
    <w:rsid w:val="00786F99"/>
    <w:rsid w:val="007871B5"/>
    <w:rsid w:val="007872E6"/>
    <w:rsid w:val="007876EB"/>
    <w:rsid w:val="00787888"/>
    <w:rsid w:val="007904DA"/>
    <w:rsid w:val="0079070F"/>
    <w:rsid w:val="00790B28"/>
    <w:rsid w:val="00790C83"/>
    <w:rsid w:val="007914CF"/>
    <w:rsid w:val="00791FA9"/>
    <w:rsid w:val="00792540"/>
    <w:rsid w:val="00792772"/>
    <w:rsid w:val="007929BC"/>
    <w:rsid w:val="0079301E"/>
    <w:rsid w:val="00793999"/>
    <w:rsid w:val="00793A8F"/>
    <w:rsid w:val="00795FFE"/>
    <w:rsid w:val="007964EE"/>
    <w:rsid w:val="007A0673"/>
    <w:rsid w:val="007A0714"/>
    <w:rsid w:val="007A1580"/>
    <w:rsid w:val="007A168A"/>
    <w:rsid w:val="007A176D"/>
    <w:rsid w:val="007A1CCD"/>
    <w:rsid w:val="007A20B4"/>
    <w:rsid w:val="007A234A"/>
    <w:rsid w:val="007A27B4"/>
    <w:rsid w:val="007A2B14"/>
    <w:rsid w:val="007A2FA8"/>
    <w:rsid w:val="007A3036"/>
    <w:rsid w:val="007A30A9"/>
    <w:rsid w:val="007A337D"/>
    <w:rsid w:val="007A3587"/>
    <w:rsid w:val="007A4871"/>
    <w:rsid w:val="007A4A65"/>
    <w:rsid w:val="007A5418"/>
    <w:rsid w:val="007A60A0"/>
    <w:rsid w:val="007A6654"/>
    <w:rsid w:val="007A67D0"/>
    <w:rsid w:val="007A701C"/>
    <w:rsid w:val="007A7216"/>
    <w:rsid w:val="007B0556"/>
    <w:rsid w:val="007B06CB"/>
    <w:rsid w:val="007B0A51"/>
    <w:rsid w:val="007B10E7"/>
    <w:rsid w:val="007B1206"/>
    <w:rsid w:val="007B16BC"/>
    <w:rsid w:val="007B1DFC"/>
    <w:rsid w:val="007B274D"/>
    <w:rsid w:val="007B2A7F"/>
    <w:rsid w:val="007B2B75"/>
    <w:rsid w:val="007B324A"/>
    <w:rsid w:val="007B327D"/>
    <w:rsid w:val="007B3485"/>
    <w:rsid w:val="007B36F4"/>
    <w:rsid w:val="007B3991"/>
    <w:rsid w:val="007B3CBA"/>
    <w:rsid w:val="007B442F"/>
    <w:rsid w:val="007B4A38"/>
    <w:rsid w:val="007B4BF1"/>
    <w:rsid w:val="007B5122"/>
    <w:rsid w:val="007B5965"/>
    <w:rsid w:val="007B6448"/>
    <w:rsid w:val="007B67F3"/>
    <w:rsid w:val="007B680D"/>
    <w:rsid w:val="007B7476"/>
    <w:rsid w:val="007B763F"/>
    <w:rsid w:val="007B76A1"/>
    <w:rsid w:val="007B7E43"/>
    <w:rsid w:val="007C02B1"/>
    <w:rsid w:val="007C02CA"/>
    <w:rsid w:val="007C06D1"/>
    <w:rsid w:val="007C0C22"/>
    <w:rsid w:val="007C0C3E"/>
    <w:rsid w:val="007C1251"/>
    <w:rsid w:val="007C3346"/>
    <w:rsid w:val="007C3412"/>
    <w:rsid w:val="007C35F9"/>
    <w:rsid w:val="007C3A6B"/>
    <w:rsid w:val="007C4788"/>
    <w:rsid w:val="007C48D5"/>
    <w:rsid w:val="007C4A64"/>
    <w:rsid w:val="007C5176"/>
    <w:rsid w:val="007C56BF"/>
    <w:rsid w:val="007C56F5"/>
    <w:rsid w:val="007C575F"/>
    <w:rsid w:val="007C5860"/>
    <w:rsid w:val="007C5E2D"/>
    <w:rsid w:val="007C6777"/>
    <w:rsid w:val="007C6877"/>
    <w:rsid w:val="007C6BBD"/>
    <w:rsid w:val="007C6CD9"/>
    <w:rsid w:val="007C74F2"/>
    <w:rsid w:val="007C764C"/>
    <w:rsid w:val="007C7740"/>
    <w:rsid w:val="007C7B5D"/>
    <w:rsid w:val="007D005A"/>
    <w:rsid w:val="007D00C3"/>
    <w:rsid w:val="007D02C0"/>
    <w:rsid w:val="007D037F"/>
    <w:rsid w:val="007D0897"/>
    <w:rsid w:val="007D115B"/>
    <w:rsid w:val="007D137E"/>
    <w:rsid w:val="007D1593"/>
    <w:rsid w:val="007D1821"/>
    <w:rsid w:val="007D1AE4"/>
    <w:rsid w:val="007D1E15"/>
    <w:rsid w:val="007D1E3E"/>
    <w:rsid w:val="007D2067"/>
    <w:rsid w:val="007D22AB"/>
    <w:rsid w:val="007D25CF"/>
    <w:rsid w:val="007D27CE"/>
    <w:rsid w:val="007D29B5"/>
    <w:rsid w:val="007D2A33"/>
    <w:rsid w:val="007D321A"/>
    <w:rsid w:val="007D325A"/>
    <w:rsid w:val="007D3282"/>
    <w:rsid w:val="007D3A31"/>
    <w:rsid w:val="007D3BA4"/>
    <w:rsid w:val="007D3E69"/>
    <w:rsid w:val="007D412E"/>
    <w:rsid w:val="007D41D0"/>
    <w:rsid w:val="007D42BD"/>
    <w:rsid w:val="007D4452"/>
    <w:rsid w:val="007D4669"/>
    <w:rsid w:val="007D4ED7"/>
    <w:rsid w:val="007D4FF8"/>
    <w:rsid w:val="007D5AE1"/>
    <w:rsid w:val="007D5D92"/>
    <w:rsid w:val="007D5E89"/>
    <w:rsid w:val="007D6679"/>
    <w:rsid w:val="007D6FD3"/>
    <w:rsid w:val="007D766E"/>
    <w:rsid w:val="007D7759"/>
    <w:rsid w:val="007E079A"/>
    <w:rsid w:val="007E0912"/>
    <w:rsid w:val="007E0E02"/>
    <w:rsid w:val="007E0F95"/>
    <w:rsid w:val="007E0FCA"/>
    <w:rsid w:val="007E1187"/>
    <w:rsid w:val="007E1317"/>
    <w:rsid w:val="007E16A5"/>
    <w:rsid w:val="007E191B"/>
    <w:rsid w:val="007E1D0F"/>
    <w:rsid w:val="007E2E54"/>
    <w:rsid w:val="007E384D"/>
    <w:rsid w:val="007E3D21"/>
    <w:rsid w:val="007E3DA5"/>
    <w:rsid w:val="007E4232"/>
    <w:rsid w:val="007E488B"/>
    <w:rsid w:val="007E491B"/>
    <w:rsid w:val="007E5132"/>
    <w:rsid w:val="007E526C"/>
    <w:rsid w:val="007E553C"/>
    <w:rsid w:val="007E5B38"/>
    <w:rsid w:val="007E675F"/>
    <w:rsid w:val="007E6917"/>
    <w:rsid w:val="007E7017"/>
    <w:rsid w:val="007E701A"/>
    <w:rsid w:val="007E741A"/>
    <w:rsid w:val="007E7D66"/>
    <w:rsid w:val="007F00E2"/>
    <w:rsid w:val="007F09DD"/>
    <w:rsid w:val="007F0AE9"/>
    <w:rsid w:val="007F0F89"/>
    <w:rsid w:val="007F1A2C"/>
    <w:rsid w:val="007F1A76"/>
    <w:rsid w:val="007F1DCA"/>
    <w:rsid w:val="007F1E7B"/>
    <w:rsid w:val="007F206D"/>
    <w:rsid w:val="007F22A1"/>
    <w:rsid w:val="007F29CC"/>
    <w:rsid w:val="007F2E28"/>
    <w:rsid w:val="007F3204"/>
    <w:rsid w:val="007F33F2"/>
    <w:rsid w:val="007F453B"/>
    <w:rsid w:val="007F4D1C"/>
    <w:rsid w:val="007F4D83"/>
    <w:rsid w:val="007F5009"/>
    <w:rsid w:val="007F53A7"/>
    <w:rsid w:val="007F5BE5"/>
    <w:rsid w:val="007F6C40"/>
    <w:rsid w:val="007F78BC"/>
    <w:rsid w:val="007F792C"/>
    <w:rsid w:val="007F7C29"/>
    <w:rsid w:val="00800C16"/>
    <w:rsid w:val="00800D5B"/>
    <w:rsid w:val="00800E01"/>
    <w:rsid w:val="00800E46"/>
    <w:rsid w:val="008014C0"/>
    <w:rsid w:val="00801B75"/>
    <w:rsid w:val="00801C8B"/>
    <w:rsid w:val="00801EA6"/>
    <w:rsid w:val="00801F58"/>
    <w:rsid w:val="008021D8"/>
    <w:rsid w:val="00802372"/>
    <w:rsid w:val="00802CD2"/>
    <w:rsid w:val="00802D61"/>
    <w:rsid w:val="008034D1"/>
    <w:rsid w:val="008035EC"/>
    <w:rsid w:val="00803659"/>
    <w:rsid w:val="0080380A"/>
    <w:rsid w:val="008038FF"/>
    <w:rsid w:val="00803972"/>
    <w:rsid w:val="00803D25"/>
    <w:rsid w:val="0080423A"/>
    <w:rsid w:val="008058F8"/>
    <w:rsid w:val="00806B79"/>
    <w:rsid w:val="008074E9"/>
    <w:rsid w:val="0080761A"/>
    <w:rsid w:val="008076CF"/>
    <w:rsid w:val="0080780E"/>
    <w:rsid w:val="00807C7B"/>
    <w:rsid w:val="00810761"/>
    <w:rsid w:val="008107D4"/>
    <w:rsid w:val="00810BFF"/>
    <w:rsid w:val="00811208"/>
    <w:rsid w:val="00811A56"/>
    <w:rsid w:val="008122E8"/>
    <w:rsid w:val="0081244B"/>
    <w:rsid w:val="008130FA"/>
    <w:rsid w:val="008134CE"/>
    <w:rsid w:val="0081365C"/>
    <w:rsid w:val="00813F35"/>
    <w:rsid w:val="008147D3"/>
    <w:rsid w:val="00814EC1"/>
    <w:rsid w:val="00814F68"/>
    <w:rsid w:val="00814FA6"/>
    <w:rsid w:val="008150FF"/>
    <w:rsid w:val="008154C5"/>
    <w:rsid w:val="008157DC"/>
    <w:rsid w:val="008158DF"/>
    <w:rsid w:val="00815A2C"/>
    <w:rsid w:val="00815A63"/>
    <w:rsid w:val="008164E9"/>
    <w:rsid w:val="00816894"/>
    <w:rsid w:val="00816FFA"/>
    <w:rsid w:val="0081743C"/>
    <w:rsid w:val="00817471"/>
    <w:rsid w:val="0081776C"/>
    <w:rsid w:val="00820621"/>
    <w:rsid w:val="00820C71"/>
    <w:rsid w:val="0082122E"/>
    <w:rsid w:val="00821352"/>
    <w:rsid w:val="008214FE"/>
    <w:rsid w:val="008216D8"/>
    <w:rsid w:val="0082175C"/>
    <w:rsid w:val="00821B62"/>
    <w:rsid w:val="00821D07"/>
    <w:rsid w:val="00821E95"/>
    <w:rsid w:val="008223B3"/>
    <w:rsid w:val="008224F9"/>
    <w:rsid w:val="0082308B"/>
    <w:rsid w:val="00823865"/>
    <w:rsid w:val="00823C54"/>
    <w:rsid w:val="008240C7"/>
    <w:rsid w:val="0082421D"/>
    <w:rsid w:val="008243D0"/>
    <w:rsid w:val="00824768"/>
    <w:rsid w:val="00825186"/>
    <w:rsid w:val="00825508"/>
    <w:rsid w:val="0082568B"/>
    <w:rsid w:val="00825B6A"/>
    <w:rsid w:val="0082629F"/>
    <w:rsid w:val="00826326"/>
    <w:rsid w:val="00826AB1"/>
    <w:rsid w:val="00827489"/>
    <w:rsid w:val="008276D3"/>
    <w:rsid w:val="00827E7A"/>
    <w:rsid w:val="008300E2"/>
    <w:rsid w:val="00830212"/>
    <w:rsid w:val="008302F6"/>
    <w:rsid w:val="00830386"/>
    <w:rsid w:val="0083044D"/>
    <w:rsid w:val="00830451"/>
    <w:rsid w:val="00830B61"/>
    <w:rsid w:val="00830BFB"/>
    <w:rsid w:val="00831147"/>
    <w:rsid w:val="0083178C"/>
    <w:rsid w:val="008319E2"/>
    <w:rsid w:val="00831BE2"/>
    <w:rsid w:val="00832283"/>
    <w:rsid w:val="0083253E"/>
    <w:rsid w:val="0083261F"/>
    <w:rsid w:val="00832F73"/>
    <w:rsid w:val="00833179"/>
    <w:rsid w:val="00833304"/>
    <w:rsid w:val="00833FC1"/>
    <w:rsid w:val="00834009"/>
    <w:rsid w:val="008345B8"/>
    <w:rsid w:val="008347B4"/>
    <w:rsid w:val="008347CF"/>
    <w:rsid w:val="008348A1"/>
    <w:rsid w:val="00834B92"/>
    <w:rsid w:val="00834BAD"/>
    <w:rsid w:val="0083534A"/>
    <w:rsid w:val="008355FF"/>
    <w:rsid w:val="008357A6"/>
    <w:rsid w:val="00836374"/>
    <w:rsid w:val="008366AD"/>
    <w:rsid w:val="008368CD"/>
    <w:rsid w:val="00836E89"/>
    <w:rsid w:val="00837028"/>
    <w:rsid w:val="0083747F"/>
    <w:rsid w:val="008377A4"/>
    <w:rsid w:val="00837E5E"/>
    <w:rsid w:val="00840177"/>
    <w:rsid w:val="008401EB"/>
    <w:rsid w:val="00840444"/>
    <w:rsid w:val="008404E8"/>
    <w:rsid w:val="00840AD3"/>
    <w:rsid w:val="008418F2"/>
    <w:rsid w:val="00841B15"/>
    <w:rsid w:val="00841E3F"/>
    <w:rsid w:val="00841E72"/>
    <w:rsid w:val="00841F0D"/>
    <w:rsid w:val="0084224B"/>
    <w:rsid w:val="008426B6"/>
    <w:rsid w:val="0084271D"/>
    <w:rsid w:val="008429AE"/>
    <w:rsid w:val="0084331F"/>
    <w:rsid w:val="0084392E"/>
    <w:rsid w:val="00843C02"/>
    <w:rsid w:val="0084430A"/>
    <w:rsid w:val="0084460B"/>
    <w:rsid w:val="0084484D"/>
    <w:rsid w:val="00844CE4"/>
    <w:rsid w:val="00844D55"/>
    <w:rsid w:val="00844F04"/>
    <w:rsid w:val="0084508A"/>
    <w:rsid w:val="00845BE7"/>
    <w:rsid w:val="008467AD"/>
    <w:rsid w:val="008469F3"/>
    <w:rsid w:val="00846F7E"/>
    <w:rsid w:val="00847288"/>
    <w:rsid w:val="0084782E"/>
    <w:rsid w:val="008479B3"/>
    <w:rsid w:val="00847BDF"/>
    <w:rsid w:val="00847C18"/>
    <w:rsid w:val="008505BA"/>
    <w:rsid w:val="0085097C"/>
    <w:rsid w:val="00850E2D"/>
    <w:rsid w:val="00850E52"/>
    <w:rsid w:val="00850ED8"/>
    <w:rsid w:val="008517F4"/>
    <w:rsid w:val="00851B31"/>
    <w:rsid w:val="00851C71"/>
    <w:rsid w:val="008522CF"/>
    <w:rsid w:val="008529C7"/>
    <w:rsid w:val="00852A73"/>
    <w:rsid w:val="00852BDA"/>
    <w:rsid w:val="00852F59"/>
    <w:rsid w:val="00852FCA"/>
    <w:rsid w:val="008538FC"/>
    <w:rsid w:val="0085390A"/>
    <w:rsid w:val="00854534"/>
    <w:rsid w:val="0085490F"/>
    <w:rsid w:val="00854B0C"/>
    <w:rsid w:val="00855667"/>
    <w:rsid w:val="008558C4"/>
    <w:rsid w:val="00855B68"/>
    <w:rsid w:val="00855DE8"/>
    <w:rsid w:val="00856153"/>
    <w:rsid w:val="008568BC"/>
    <w:rsid w:val="00857312"/>
    <w:rsid w:val="00857980"/>
    <w:rsid w:val="00857AC6"/>
    <w:rsid w:val="00857B2C"/>
    <w:rsid w:val="00857C49"/>
    <w:rsid w:val="00857EEC"/>
    <w:rsid w:val="0086070D"/>
    <w:rsid w:val="008607C3"/>
    <w:rsid w:val="00860958"/>
    <w:rsid w:val="00860C81"/>
    <w:rsid w:val="0086112B"/>
    <w:rsid w:val="008621F5"/>
    <w:rsid w:val="00862809"/>
    <w:rsid w:val="00863AFC"/>
    <w:rsid w:val="00863B15"/>
    <w:rsid w:val="00863B51"/>
    <w:rsid w:val="00863DBF"/>
    <w:rsid w:val="00864136"/>
    <w:rsid w:val="00864146"/>
    <w:rsid w:val="0086451E"/>
    <w:rsid w:val="00864685"/>
    <w:rsid w:val="008647A7"/>
    <w:rsid w:val="00864A6D"/>
    <w:rsid w:val="00865834"/>
    <w:rsid w:val="00866AA7"/>
    <w:rsid w:val="00866ADA"/>
    <w:rsid w:val="00866B33"/>
    <w:rsid w:val="00866DB5"/>
    <w:rsid w:val="0086751B"/>
    <w:rsid w:val="0086764B"/>
    <w:rsid w:val="008677EA"/>
    <w:rsid w:val="00867FF1"/>
    <w:rsid w:val="008703FA"/>
    <w:rsid w:val="008704F5"/>
    <w:rsid w:val="008709BE"/>
    <w:rsid w:val="00870BF2"/>
    <w:rsid w:val="00870E80"/>
    <w:rsid w:val="008713C9"/>
    <w:rsid w:val="008718D6"/>
    <w:rsid w:val="00871BCD"/>
    <w:rsid w:val="00872893"/>
    <w:rsid w:val="008729DE"/>
    <w:rsid w:val="00872C14"/>
    <w:rsid w:val="008734F9"/>
    <w:rsid w:val="008735AB"/>
    <w:rsid w:val="008737B0"/>
    <w:rsid w:val="008739C5"/>
    <w:rsid w:val="00874C60"/>
    <w:rsid w:val="00874E14"/>
    <w:rsid w:val="00875AF4"/>
    <w:rsid w:val="00875C21"/>
    <w:rsid w:val="00875C43"/>
    <w:rsid w:val="00876774"/>
    <w:rsid w:val="00876DCE"/>
    <w:rsid w:val="00876FE3"/>
    <w:rsid w:val="008770E6"/>
    <w:rsid w:val="008770E9"/>
    <w:rsid w:val="00877121"/>
    <w:rsid w:val="00877451"/>
    <w:rsid w:val="0088029A"/>
    <w:rsid w:val="00880D64"/>
    <w:rsid w:val="00880DF8"/>
    <w:rsid w:val="00881116"/>
    <w:rsid w:val="00881591"/>
    <w:rsid w:val="008820B9"/>
    <w:rsid w:val="00882652"/>
    <w:rsid w:val="008826D3"/>
    <w:rsid w:val="008836EF"/>
    <w:rsid w:val="00883A12"/>
    <w:rsid w:val="0088424A"/>
    <w:rsid w:val="008848C5"/>
    <w:rsid w:val="00884B2A"/>
    <w:rsid w:val="0088504F"/>
    <w:rsid w:val="0088527C"/>
    <w:rsid w:val="00885B79"/>
    <w:rsid w:val="00886177"/>
    <w:rsid w:val="00886331"/>
    <w:rsid w:val="00886502"/>
    <w:rsid w:val="00886F71"/>
    <w:rsid w:val="0088704D"/>
    <w:rsid w:val="0088704F"/>
    <w:rsid w:val="00887B62"/>
    <w:rsid w:val="00887E81"/>
    <w:rsid w:val="00887F4D"/>
    <w:rsid w:val="00890655"/>
    <w:rsid w:val="00890C20"/>
    <w:rsid w:val="008910F4"/>
    <w:rsid w:val="00891201"/>
    <w:rsid w:val="0089122D"/>
    <w:rsid w:val="00891D58"/>
    <w:rsid w:val="00891EA8"/>
    <w:rsid w:val="0089222C"/>
    <w:rsid w:val="008923CC"/>
    <w:rsid w:val="008927F8"/>
    <w:rsid w:val="00893E4D"/>
    <w:rsid w:val="00894E83"/>
    <w:rsid w:val="0089509C"/>
    <w:rsid w:val="008952C8"/>
    <w:rsid w:val="0089550F"/>
    <w:rsid w:val="0089567D"/>
    <w:rsid w:val="008967CB"/>
    <w:rsid w:val="00896B59"/>
    <w:rsid w:val="00896E90"/>
    <w:rsid w:val="0089701E"/>
    <w:rsid w:val="00897535"/>
    <w:rsid w:val="00897695"/>
    <w:rsid w:val="00897A68"/>
    <w:rsid w:val="008A0A40"/>
    <w:rsid w:val="008A0AA1"/>
    <w:rsid w:val="008A1091"/>
    <w:rsid w:val="008A1629"/>
    <w:rsid w:val="008A16B6"/>
    <w:rsid w:val="008A18C9"/>
    <w:rsid w:val="008A1C46"/>
    <w:rsid w:val="008A215D"/>
    <w:rsid w:val="008A22D1"/>
    <w:rsid w:val="008A25C7"/>
    <w:rsid w:val="008A2662"/>
    <w:rsid w:val="008A2726"/>
    <w:rsid w:val="008A29D1"/>
    <w:rsid w:val="008A2A4B"/>
    <w:rsid w:val="008A2E5F"/>
    <w:rsid w:val="008A31C9"/>
    <w:rsid w:val="008A3B5D"/>
    <w:rsid w:val="008A3D85"/>
    <w:rsid w:val="008A3DF3"/>
    <w:rsid w:val="008A4322"/>
    <w:rsid w:val="008A4480"/>
    <w:rsid w:val="008A484A"/>
    <w:rsid w:val="008A4CED"/>
    <w:rsid w:val="008A63C0"/>
    <w:rsid w:val="008A65BA"/>
    <w:rsid w:val="008A6E11"/>
    <w:rsid w:val="008A7184"/>
    <w:rsid w:val="008A7C66"/>
    <w:rsid w:val="008A7F23"/>
    <w:rsid w:val="008B002B"/>
    <w:rsid w:val="008B0F23"/>
    <w:rsid w:val="008B143F"/>
    <w:rsid w:val="008B1ECC"/>
    <w:rsid w:val="008B20B9"/>
    <w:rsid w:val="008B22A5"/>
    <w:rsid w:val="008B22D0"/>
    <w:rsid w:val="008B27B0"/>
    <w:rsid w:val="008B2EE7"/>
    <w:rsid w:val="008B30A4"/>
    <w:rsid w:val="008B3210"/>
    <w:rsid w:val="008B3429"/>
    <w:rsid w:val="008B3FA3"/>
    <w:rsid w:val="008B467B"/>
    <w:rsid w:val="008B5433"/>
    <w:rsid w:val="008B5DB2"/>
    <w:rsid w:val="008B61FB"/>
    <w:rsid w:val="008B6359"/>
    <w:rsid w:val="008B6FE2"/>
    <w:rsid w:val="008B7082"/>
    <w:rsid w:val="008B76AA"/>
    <w:rsid w:val="008B7B26"/>
    <w:rsid w:val="008B7DA6"/>
    <w:rsid w:val="008C00B3"/>
    <w:rsid w:val="008C037E"/>
    <w:rsid w:val="008C052C"/>
    <w:rsid w:val="008C05B2"/>
    <w:rsid w:val="008C0C1C"/>
    <w:rsid w:val="008C0C85"/>
    <w:rsid w:val="008C163A"/>
    <w:rsid w:val="008C1BF2"/>
    <w:rsid w:val="008C312C"/>
    <w:rsid w:val="008C3C27"/>
    <w:rsid w:val="008C3FC0"/>
    <w:rsid w:val="008C4008"/>
    <w:rsid w:val="008C415F"/>
    <w:rsid w:val="008C4378"/>
    <w:rsid w:val="008C4983"/>
    <w:rsid w:val="008C4B42"/>
    <w:rsid w:val="008C4BE1"/>
    <w:rsid w:val="008C52BF"/>
    <w:rsid w:val="008C534C"/>
    <w:rsid w:val="008C568F"/>
    <w:rsid w:val="008C5694"/>
    <w:rsid w:val="008C595C"/>
    <w:rsid w:val="008C59E4"/>
    <w:rsid w:val="008C5BDB"/>
    <w:rsid w:val="008C6241"/>
    <w:rsid w:val="008C6953"/>
    <w:rsid w:val="008C6EDD"/>
    <w:rsid w:val="008C7008"/>
    <w:rsid w:val="008C717B"/>
    <w:rsid w:val="008C7333"/>
    <w:rsid w:val="008C7395"/>
    <w:rsid w:val="008C7972"/>
    <w:rsid w:val="008C7F92"/>
    <w:rsid w:val="008D0056"/>
    <w:rsid w:val="008D02BE"/>
    <w:rsid w:val="008D0EE9"/>
    <w:rsid w:val="008D1420"/>
    <w:rsid w:val="008D176B"/>
    <w:rsid w:val="008D1959"/>
    <w:rsid w:val="008D19BF"/>
    <w:rsid w:val="008D2207"/>
    <w:rsid w:val="008D2B8F"/>
    <w:rsid w:val="008D3007"/>
    <w:rsid w:val="008D3289"/>
    <w:rsid w:val="008D3436"/>
    <w:rsid w:val="008D3EA0"/>
    <w:rsid w:val="008D4BE8"/>
    <w:rsid w:val="008D4E58"/>
    <w:rsid w:val="008D5758"/>
    <w:rsid w:val="008D62C6"/>
    <w:rsid w:val="008D6B1C"/>
    <w:rsid w:val="008D6B6D"/>
    <w:rsid w:val="008D6D1D"/>
    <w:rsid w:val="008D729F"/>
    <w:rsid w:val="008D743A"/>
    <w:rsid w:val="008D79C3"/>
    <w:rsid w:val="008D7CB2"/>
    <w:rsid w:val="008D7F7B"/>
    <w:rsid w:val="008E07B5"/>
    <w:rsid w:val="008E08B5"/>
    <w:rsid w:val="008E1038"/>
    <w:rsid w:val="008E1097"/>
    <w:rsid w:val="008E137A"/>
    <w:rsid w:val="008E13B3"/>
    <w:rsid w:val="008E17A4"/>
    <w:rsid w:val="008E2083"/>
    <w:rsid w:val="008E289B"/>
    <w:rsid w:val="008E2A29"/>
    <w:rsid w:val="008E2E35"/>
    <w:rsid w:val="008E37FA"/>
    <w:rsid w:val="008E3EE0"/>
    <w:rsid w:val="008E4B2A"/>
    <w:rsid w:val="008E6E32"/>
    <w:rsid w:val="008E7293"/>
    <w:rsid w:val="008E7600"/>
    <w:rsid w:val="008E7A23"/>
    <w:rsid w:val="008E7BF2"/>
    <w:rsid w:val="008E7CB0"/>
    <w:rsid w:val="008F004A"/>
    <w:rsid w:val="008F019A"/>
    <w:rsid w:val="008F07F8"/>
    <w:rsid w:val="008F0BE9"/>
    <w:rsid w:val="008F0C95"/>
    <w:rsid w:val="008F1336"/>
    <w:rsid w:val="008F1422"/>
    <w:rsid w:val="008F17D7"/>
    <w:rsid w:val="008F196A"/>
    <w:rsid w:val="008F1C0D"/>
    <w:rsid w:val="008F1E99"/>
    <w:rsid w:val="008F207B"/>
    <w:rsid w:val="008F21EB"/>
    <w:rsid w:val="008F2648"/>
    <w:rsid w:val="008F26C0"/>
    <w:rsid w:val="008F27E8"/>
    <w:rsid w:val="008F28C9"/>
    <w:rsid w:val="008F2F25"/>
    <w:rsid w:val="008F362A"/>
    <w:rsid w:val="008F3A93"/>
    <w:rsid w:val="008F3D45"/>
    <w:rsid w:val="008F3E05"/>
    <w:rsid w:val="008F3FAC"/>
    <w:rsid w:val="008F5157"/>
    <w:rsid w:val="008F51D8"/>
    <w:rsid w:val="008F5269"/>
    <w:rsid w:val="008F531F"/>
    <w:rsid w:val="008F53CE"/>
    <w:rsid w:val="008F5747"/>
    <w:rsid w:val="008F58A6"/>
    <w:rsid w:val="008F5A8E"/>
    <w:rsid w:val="008F5B2E"/>
    <w:rsid w:val="008F5BF1"/>
    <w:rsid w:val="008F6E21"/>
    <w:rsid w:val="008F6F76"/>
    <w:rsid w:val="008F73C8"/>
    <w:rsid w:val="008F7916"/>
    <w:rsid w:val="008F7C6B"/>
    <w:rsid w:val="0090037E"/>
    <w:rsid w:val="009005E3"/>
    <w:rsid w:val="009006E0"/>
    <w:rsid w:val="009007B4"/>
    <w:rsid w:val="009012BB"/>
    <w:rsid w:val="00901584"/>
    <w:rsid w:val="009018CC"/>
    <w:rsid w:val="00901B83"/>
    <w:rsid w:val="0090201A"/>
    <w:rsid w:val="009021F6"/>
    <w:rsid w:val="009023D1"/>
    <w:rsid w:val="0090316B"/>
    <w:rsid w:val="00903B43"/>
    <w:rsid w:val="00904038"/>
    <w:rsid w:val="00904AD4"/>
    <w:rsid w:val="00904E63"/>
    <w:rsid w:val="00904FDD"/>
    <w:rsid w:val="00905243"/>
    <w:rsid w:val="0090553E"/>
    <w:rsid w:val="00905609"/>
    <w:rsid w:val="00905D52"/>
    <w:rsid w:val="00905E86"/>
    <w:rsid w:val="0090637F"/>
    <w:rsid w:val="00907165"/>
    <w:rsid w:val="009078B3"/>
    <w:rsid w:val="00907AC7"/>
    <w:rsid w:val="00907D70"/>
    <w:rsid w:val="00907DE8"/>
    <w:rsid w:val="00910011"/>
    <w:rsid w:val="009105DB"/>
    <w:rsid w:val="00910B4B"/>
    <w:rsid w:val="00910DAA"/>
    <w:rsid w:val="009114DA"/>
    <w:rsid w:val="009117A5"/>
    <w:rsid w:val="009119DD"/>
    <w:rsid w:val="00911B2E"/>
    <w:rsid w:val="00911BF8"/>
    <w:rsid w:val="00911C97"/>
    <w:rsid w:val="009121AD"/>
    <w:rsid w:val="0091253D"/>
    <w:rsid w:val="00912880"/>
    <w:rsid w:val="009130AB"/>
    <w:rsid w:val="009131AD"/>
    <w:rsid w:val="009135C4"/>
    <w:rsid w:val="00913D8D"/>
    <w:rsid w:val="0091427D"/>
    <w:rsid w:val="00914B53"/>
    <w:rsid w:val="00914C9E"/>
    <w:rsid w:val="0091529B"/>
    <w:rsid w:val="009155D9"/>
    <w:rsid w:val="0091590C"/>
    <w:rsid w:val="00915927"/>
    <w:rsid w:val="00915B27"/>
    <w:rsid w:val="00915F51"/>
    <w:rsid w:val="00915FD7"/>
    <w:rsid w:val="00916147"/>
    <w:rsid w:val="00916E23"/>
    <w:rsid w:val="009175C3"/>
    <w:rsid w:val="009177D5"/>
    <w:rsid w:val="00917A1A"/>
    <w:rsid w:val="00917B0F"/>
    <w:rsid w:val="00917CFF"/>
    <w:rsid w:val="00917FD8"/>
    <w:rsid w:val="009202FF"/>
    <w:rsid w:val="00921053"/>
    <w:rsid w:val="009210D2"/>
    <w:rsid w:val="00921492"/>
    <w:rsid w:val="00921575"/>
    <w:rsid w:val="00921AE9"/>
    <w:rsid w:val="00921C0F"/>
    <w:rsid w:val="00921D7C"/>
    <w:rsid w:val="009222A0"/>
    <w:rsid w:val="009226AE"/>
    <w:rsid w:val="00922735"/>
    <w:rsid w:val="00922C45"/>
    <w:rsid w:val="009232B0"/>
    <w:rsid w:val="0092334F"/>
    <w:rsid w:val="009233BB"/>
    <w:rsid w:val="0092380F"/>
    <w:rsid w:val="009238BA"/>
    <w:rsid w:val="00923971"/>
    <w:rsid w:val="0092406E"/>
    <w:rsid w:val="00925B3A"/>
    <w:rsid w:val="00925BFF"/>
    <w:rsid w:val="00926094"/>
    <w:rsid w:val="009260E9"/>
    <w:rsid w:val="009261A1"/>
    <w:rsid w:val="009265E3"/>
    <w:rsid w:val="00926715"/>
    <w:rsid w:val="0092693B"/>
    <w:rsid w:val="00926A88"/>
    <w:rsid w:val="00926C3D"/>
    <w:rsid w:val="00926CBE"/>
    <w:rsid w:val="0092719C"/>
    <w:rsid w:val="009272D1"/>
    <w:rsid w:val="00927A78"/>
    <w:rsid w:val="00927B0C"/>
    <w:rsid w:val="00927D93"/>
    <w:rsid w:val="00927FFC"/>
    <w:rsid w:val="00930468"/>
    <w:rsid w:val="009319A1"/>
    <w:rsid w:val="0093227E"/>
    <w:rsid w:val="009322C8"/>
    <w:rsid w:val="0093234E"/>
    <w:rsid w:val="00932B25"/>
    <w:rsid w:val="0093344A"/>
    <w:rsid w:val="009335F1"/>
    <w:rsid w:val="00933C9B"/>
    <w:rsid w:val="00933E85"/>
    <w:rsid w:val="00933FD3"/>
    <w:rsid w:val="0093425A"/>
    <w:rsid w:val="00934574"/>
    <w:rsid w:val="00935052"/>
    <w:rsid w:val="009356CE"/>
    <w:rsid w:val="00935721"/>
    <w:rsid w:val="00935D3F"/>
    <w:rsid w:val="009363AD"/>
    <w:rsid w:val="00937043"/>
    <w:rsid w:val="00937117"/>
    <w:rsid w:val="009377D3"/>
    <w:rsid w:val="00937A67"/>
    <w:rsid w:val="00937AF9"/>
    <w:rsid w:val="00937EC9"/>
    <w:rsid w:val="00937ECB"/>
    <w:rsid w:val="00940113"/>
    <w:rsid w:val="0094027E"/>
    <w:rsid w:val="00940885"/>
    <w:rsid w:val="009421EB"/>
    <w:rsid w:val="0094222D"/>
    <w:rsid w:val="009424A0"/>
    <w:rsid w:val="0094269D"/>
    <w:rsid w:val="00943332"/>
    <w:rsid w:val="009433D2"/>
    <w:rsid w:val="009438C7"/>
    <w:rsid w:val="00943DD3"/>
    <w:rsid w:val="00943FF9"/>
    <w:rsid w:val="00944344"/>
    <w:rsid w:val="00944519"/>
    <w:rsid w:val="009445E7"/>
    <w:rsid w:val="009446E3"/>
    <w:rsid w:val="00944829"/>
    <w:rsid w:val="00944B50"/>
    <w:rsid w:val="00944D71"/>
    <w:rsid w:val="00945CC9"/>
    <w:rsid w:val="00945F21"/>
    <w:rsid w:val="00946064"/>
    <w:rsid w:val="0094617E"/>
    <w:rsid w:val="00947364"/>
    <w:rsid w:val="009504EC"/>
    <w:rsid w:val="00950986"/>
    <w:rsid w:val="00950E27"/>
    <w:rsid w:val="00950EF8"/>
    <w:rsid w:val="00950F78"/>
    <w:rsid w:val="009516A1"/>
    <w:rsid w:val="00951F1F"/>
    <w:rsid w:val="009521EE"/>
    <w:rsid w:val="009526F5"/>
    <w:rsid w:val="00953FA5"/>
    <w:rsid w:val="00954594"/>
    <w:rsid w:val="00954A66"/>
    <w:rsid w:val="00955275"/>
    <w:rsid w:val="00955FBD"/>
    <w:rsid w:val="00956777"/>
    <w:rsid w:val="00956AE7"/>
    <w:rsid w:val="00956EC5"/>
    <w:rsid w:val="009574CA"/>
    <w:rsid w:val="009577EE"/>
    <w:rsid w:val="00957D80"/>
    <w:rsid w:val="00957E83"/>
    <w:rsid w:val="00957F14"/>
    <w:rsid w:val="009606CE"/>
    <w:rsid w:val="0096096A"/>
    <w:rsid w:val="00961C70"/>
    <w:rsid w:val="00962222"/>
    <w:rsid w:val="009623A1"/>
    <w:rsid w:val="00962453"/>
    <w:rsid w:val="00962A56"/>
    <w:rsid w:val="00962EF5"/>
    <w:rsid w:val="00962F9D"/>
    <w:rsid w:val="0096338A"/>
    <w:rsid w:val="009635BC"/>
    <w:rsid w:val="00963C4D"/>
    <w:rsid w:val="00963E02"/>
    <w:rsid w:val="00965152"/>
    <w:rsid w:val="009655C9"/>
    <w:rsid w:val="00965C17"/>
    <w:rsid w:val="00965CA1"/>
    <w:rsid w:val="00965D71"/>
    <w:rsid w:val="00966113"/>
    <w:rsid w:val="009661A0"/>
    <w:rsid w:val="009665CE"/>
    <w:rsid w:val="009667E8"/>
    <w:rsid w:val="0096680B"/>
    <w:rsid w:val="0096686A"/>
    <w:rsid w:val="009672A3"/>
    <w:rsid w:val="00967420"/>
    <w:rsid w:val="00967CF5"/>
    <w:rsid w:val="00967D7E"/>
    <w:rsid w:val="00967EC4"/>
    <w:rsid w:val="00970400"/>
    <w:rsid w:val="009706B3"/>
    <w:rsid w:val="00970B38"/>
    <w:rsid w:val="00970DF9"/>
    <w:rsid w:val="00970E67"/>
    <w:rsid w:val="00971113"/>
    <w:rsid w:val="00972CC2"/>
    <w:rsid w:val="009730B9"/>
    <w:rsid w:val="009732AD"/>
    <w:rsid w:val="009736CE"/>
    <w:rsid w:val="009738B3"/>
    <w:rsid w:val="00973B90"/>
    <w:rsid w:val="00974470"/>
    <w:rsid w:val="00974947"/>
    <w:rsid w:val="00974A10"/>
    <w:rsid w:val="00974B80"/>
    <w:rsid w:val="00974CA8"/>
    <w:rsid w:val="00974E18"/>
    <w:rsid w:val="00975042"/>
    <w:rsid w:val="00975386"/>
    <w:rsid w:val="009754C0"/>
    <w:rsid w:val="00975759"/>
    <w:rsid w:val="00975787"/>
    <w:rsid w:val="009759DE"/>
    <w:rsid w:val="00975AD0"/>
    <w:rsid w:val="00976824"/>
    <w:rsid w:val="00976D67"/>
    <w:rsid w:val="009770ED"/>
    <w:rsid w:val="00977546"/>
    <w:rsid w:val="00977658"/>
    <w:rsid w:val="009777CB"/>
    <w:rsid w:val="00977BBB"/>
    <w:rsid w:val="0098017B"/>
    <w:rsid w:val="0098087D"/>
    <w:rsid w:val="00980CD1"/>
    <w:rsid w:val="009810A4"/>
    <w:rsid w:val="00981356"/>
    <w:rsid w:val="009822C6"/>
    <w:rsid w:val="00982665"/>
    <w:rsid w:val="00983A52"/>
    <w:rsid w:val="00983DD4"/>
    <w:rsid w:val="00983F97"/>
    <w:rsid w:val="009841EA"/>
    <w:rsid w:val="00984760"/>
    <w:rsid w:val="009847DF"/>
    <w:rsid w:val="00985942"/>
    <w:rsid w:val="00985C95"/>
    <w:rsid w:val="00985F8F"/>
    <w:rsid w:val="00986527"/>
    <w:rsid w:val="009867BA"/>
    <w:rsid w:val="009869C2"/>
    <w:rsid w:val="00986DB3"/>
    <w:rsid w:val="0098757A"/>
    <w:rsid w:val="00987597"/>
    <w:rsid w:val="00987EB5"/>
    <w:rsid w:val="009900D5"/>
    <w:rsid w:val="0099104B"/>
    <w:rsid w:val="00991206"/>
    <w:rsid w:val="00991917"/>
    <w:rsid w:val="009919CC"/>
    <w:rsid w:val="00991AD1"/>
    <w:rsid w:val="00992149"/>
    <w:rsid w:val="00992769"/>
    <w:rsid w:val="009928CB"/>
    <w:rsid w:val="009938DC"/>
    <w:rsid w:val="00993949"/>
    <w:rsid w:val="00993988"/>
    <w:rsid w:val="00993E2E"/>
    <w:rsid w:val="009944AB"/>
    <w:rsid w:val="00994503"/>
    <w:rsid w:val="00994623"/>
    <w:rsid w:val="00994822"/>
    <w:rsid w:val="009949B1"/>
    <w:rsid w:val="00994CA1"/>
    <w:rsid w:val="00995392"/>
    <w:rsid w:val="00995662"/>
    <w:rsid w:val="00995CB2"/>
    <w:rsid w:val="00995D40"/>
    <w:rsid w:val="0099669C"/>
    <w:rsid w:val="009979AD"/>
    <w:rsid w:val="00997A68"/>
    <w:rsid w:val="00997B73"/>
    <w:rsid w:val="009A0854"/>
    <w:rsid w:val="009A135D"/>
    <w:rsid w:val="009A178F"/>
    <w:rsid w:val="009A1E6A"/>
    <w:rsid w:val="009A226B"/>
    <w:rsid w:val="009A2DD0"/>
    <w:rsid w:val="009A352C"/>
    <w:rsid w:val="009A360E"/>
    <w:rsid w:val="009A3D71"/>
    <w:rsid w:val="009A4320"/>
    <w:rsid w:val="009A4C46"/>
    <w:rsid w:val="009A51AE"/>
    <w:rsid w:val="009A5311"/>
    <w:rsid w:val="009A5B87"/>
    <w:rsid w:val="009A6070"/>
    <w:rsid w:val="009A60BA"/>
    <w:rsid w:val="009A6519"/>
    <w:rsid w:val="009A671B"/>
    <w:rsid w:val="009A6765"/>
    <w:rsid w:val="009A6B97"/>
    <w:rsid w:val="009A6CEF"/>
    <w:rsid w:val="009A6E70"/>
    <w:rsid w:val="009A7496"/>
    <w:rsid w:val="009A7CDF"/>
    <w:rsid w:val="009B06A9"/>
    <w:rsid w:val="009B0A84"/>
    <w:rsid w:val="009B18ED"/>
    <w:rsid w:val="009B22DC"/>
    <w:rsid w:val="009B2894"/>
    <w:rsid w:val="009B2FDE"/>
    <w:rsid w:val="009B374C"/>
    <w:rsid w:val="009B3929"/>
    <w:rsid w:val="009B3B6A"/>
    <w:rsid w:val="009B474D"/>
    <w:rsid w:val="009B4B4C"/>
    <w:rsid w:val="009B53F8"/>
    <w:rsid w:val="009B543B"/>
    <w:rsid w:val="009B5B9C"/>
    <w:rsid w:val="009B5F90"/>
    <w:rsid w:val="009B5FFE"/>
    <w:rsid w:val="009B62F6"/>
    <w:rsid w:val="009B6B96"/>
    <w:rsid w:val="009B71B2"/>
    <w:rsid w:val="009B766C"/>
    <w:rsid w:val="009B7829"/>
    <w:rsid w:val="009B7D54"/>
    <w:rsid w:val="009C0502"/>
    <w:rsid w:val="009C05B7"/>
    <w:rsid w:val="009C0656"/>
    <w:rsid w:val="009C06F0"/>
    <w:rsid w:val="009C0F0B"/>
    <w:rsid w:val="009C1302"/>
    <w:rsid w:val="009C13E6"/>
    <w:rsid w:val="009C14D9"/>
    <w:rsid w:val="009C15C3"/>
    <w:rsid w:val="009C174A"/>
    <w:rsid w:val="009C17BC"/>
    <w:rsid w:val="009C201A"/>
    <w:rsid w:val="009C2803"/>
    <w:rsid w:val="009C323F"/>
    <w:rsid w:val="009C36A8"/>
    <w:rsid w:val="009C37D0"/>
    <w:rsid w:val="009C403B"/>
    <w:rsid w:val="009C4179"/>
    <w:rsid w:val="009C48FD"/>
    <w:rsid w:val="009C51E2"/>
    <w:rsid w:val="009C5A40"/>
    <w:rsid w:val="009C60B4"/>
    <w:rsid w:val="009C691E"/>
    <w:rsid w:val="009C6C8F"/>
    <w:rsid w:val="009C75A0"/>
    <w:rsid w:val="009C79A4"/>
    <w:rsid w:val="009C7E4F"/>
    <w:rsid w:val="009D0358"/>
    <w:rsid w:val="009D05A1"/>
    <w:rsid w:val="009D090C"/>
    <w:rsid w:val="009D0C41"/>
    <w:rsid w:val="009D1440"/>
    <w:rsid w:val="009D1AEE"/>
    <w:rsid w:val="009D1C7B"/>
    <w:rsid w:val="009D2060"/>
    <w:rsid w:val="009D20B9"/>
    <w:rsid w:val="009D2442"/>
    <w:rsid w:val="009D27F5"/>
    <w:rsid w:val="009D2E98"/>
    <w:rsid w:val="009D331D"/>
    <w:rsid w:val="009D3842"/>
    <w:rsid w:val="009D41D3"/>
    <w:rsid w:val="009D44F8"/>
    <w:rsid w:val="009D4663"/>
    <w:rsid w:val="009D4709"/>
    <w:rsid w:val="009D4C05"/>
    <w:rsid w:val="009D5192"/>
    <w:rsid w:val="009D5223"/>
    <w:rsid w:val="009D5A52"/>
    <w:rsid w:val="009D5CA2"/>
    <w:rsid w:val="009D60B2"/>
    <w:rsid w:val="009D6F72"/>
    <w:rsid w:val="009D75E6"/>
    <w:rsid w:val="009D75ED"/>
    <w:rsid w:val="009D78B3"/>
    <w:rsid w:val="009D7FCA"/>
    <w:rsid w:val="009E049B"/>
    <w:rsid w:val="009E05AF"/>
    <w:rsid w:val="009E0B82"/>
    <w:rsid w:val="009E0FFB"/>
    <w:rsid w:val="009E11D6"/>
    <w:rsid w:val="009E1293"/>
    <w:rsid w:val="009E1936"/>
    <w:rsid w:val="009E19C2"/>
    <w:rsid w:val="009E1B20"/>
    <w:rsid w:val="009E1C80"/>
    <w:rsid w:val="009E25A9"/>
    <w:rsid w:val="009E279A"/>
    <w:rsid w:val="009E2BF8"/>
    <w:rsid w:val="009E2CBB"/>
    <w:rsid w:val="009E2D40"/>
    <w:rsid w:val="009E2E6D"/>
    <w:rsid w:val="009E33D7"/>
    <w:rsid w:val="009E35C4"/>
    <w:rsid w:val="009E4316"/>
    <w:rsid w:val="009E4348"/>
    <w:rsid w:val="009E4A1A"/>
    <w:rsid w:val="009E4FE1"/>
    <w:rsid w:val="009E6232"/>
    <w:rsid w:val="009E6A06"/>
    <w:rsid w:val="009E6C41"/>
    <w:rsid w:val="009E6F70"/>
    <w:rsid w:val="009E748C"/>
    <w:rsid w:val="009E7AF2"/>
    <w:rsid w:val="009F01A2"/>
    <w:rsid w:val="009F101E"/>
    <w:rsid w:val="009F1925"/>
    <w:rsid w:val="009F1C7C"/>
    <w:rsid w:val="009F2196"/>
    <w:rsid w:val="009F2199"/>
    <w:rsid w:val="009F27EE"/>
    <w:rsid w:val="009F2951"/>
    <w:rsid w:val="009F3369"/>
    <w:rsid w:val="009F3945"/>
    <w:rsid w:val="009F429E"/>
    <w:rsid w:val="009F44E7"/>
    <w:rsid w:val="009F4685"/>
    <w:rsid w:val="009F4947"/>
    <w:rsid w:val="009F4CA3"/>
    <w:rsid w:val="009F4E93"/>
    <w:rsid w:val="009F5061"/>
    <w:rsid w:val="009F5214"/>
    <w:rsid w:val="009F5A34"/>
    <w:rsid w:val="009F5BA9"/>
    <w:rsid w:val="009F6523"/>
    <w:rsid w:val="009F6629"/>
    <w:rsid w:val="009F670F"/>
    <w:rsid w:val="009F679C"/>
    <w:rsid w:val="009F69C2"/>
    <w:rsid w:val="009F6E27"/>
    <w:rsid w:val="009F6EE9"/>
    <w:rsid w:val="009F702C"/>
    <w:rsid w:val="009F7800"/>
    <w:rsid w:val="009F7D9A"/>
    <w:rsid w:val="009F7FEB"/>
    <w:rsid w:val="00A0063F"/>
    <w:rsid w:val="00A00770"/>
    <w:rsid w:val="00A00DF0"/>
    <w:rsid w:val="00A00E49"/>
    <w:rsid w:val="00A0142E"/>
    <w:rsid w:val="00A01542"/>
    <w:rsid w:val="00A022EE"/>
    <w:rsid w:val="00A02394"/>
    <w:rsid w:val="00A037F5"/>
    <w:rsid w:val="00A03903"/>
    <w:rsid w:val="00A03E1D"/>
    <w:rsid w:val="00A03EB1"/>
    <w:rsid w:val="00A03F1D"/>
    <w:rsid w:val="00A0440D"/>
    <w:rsid w:val="00A0445C"/>
    <w:rsid w:val="00A04B2B"/>
    <w:rsid w:val="00A04BF3"/>
    <w:rsid w:val="00A0505A"/>
    <w:rsid w:val="00A05B02"/>
    <w:rsid w:val="00A05B3A"/>
    <w:rsid w:val="00A05C0E"/>
    <w:rsid w:val="00A05D82"/>
    <w:rsid w:val="00A05DBE"/>
    <w:rsid w:val="00A05F0A"/>
    <w:rsid w:val="00A06498"/>
    <w:rsid w:val="00A07245"/>
    <w:rsid w:val="00A075CA"/>
    <w:rsid w:val="00A07731"/>
    <w:rsid w:val="00A07AE1"/>
    <w:rsid w:val="00A07D8E"/>
    <w:rsid w:val="00A100B0"/>
    <w:rsid w:val="00A10D6F"/>
    <w:rsid w:val="00A122CB"/>
    <w:rsid w:val="00A13625"/>
    <w:rsid w:val="00A13939"/>
    <w:rsid w:val="00A13C6E"/>
    <w:rsid w:val="00A14015"/>
    <w:rsid w:val="00A14304"/>
    <w:rsid w:val="00A147D2"/>
    <w:rsid w:val="00A14AFB"/>
    <w:rsid w:val="00A15269"/>
    <w:rsid w:val="00A153EB"/>
    <w:rsid w:val="00A15755"/>
    <w:rsid w:val="00A15E24"/>
    <w:rsid w:val="00A1620B"/>
    <w:rsid w:val="00A162A3"/>
    <w:rsid w:val="00A16767"/>
    <w:rsid w:val="00A16C14"/>
    <w:rsid w:val="00A16FE8"/>
    <w:rsid w:val="00A17537"/>
    <w:rsid w:val="00A17995"/>
    <w:rsid w:val="00A17CA9"/>
    <w:rsid w:val="00A202D2"/>
    <w:rsid w:val="00A20DE7"/>
    <w:rsid w:val="00A210B9"/>
    <w:rsid w:val="00A21484"/>
    <w:rsid w:val="00A21575"/>
    <w:rsid w:val="00A21673"/>
    <w:rsid w:val="00A2171D"/>
    <w:rsid w:val="00A219FB"/>
    <w:rsid w:val="00A21A03"/>
    <w:rsid w:val="00A21C00"/>
    <w:rsid w:val="00A21FF8"/>
    <w:rsid w:val="00A223AC"/>
    <w:rsid w:val="00A22847"/>
    <w:rsid w:val="00A22A17"/>
    <w:rsid w:val="00A236D9"/>
    <w:rsid w:val="00A239AA"/>
    <w:rsid w:val="00A23C7A"/>
    <w:rsid w:val="00A23DC1"/>
    <w:rsid w:val="00A23FF5"/>
    <w:rsid w:val="00A24210"/>
    <w:rsid w:val="00A24CDA"/>
    <w:rsid w:val="00A24D16"/>
    <w:rsid w:val="00A25A5F"/>
    <w:rsid w:val="00A2674D"/>
    <w:rsid w:val="00A277B0"/>
    <w:rsid w:val="00A277F6"/>
    <w:rsid w:val="00A27BCE"/>
    <w:rsid w:val="00A307D4"/>
    <w:rsid w:val="00A30838"/>
    <w:rsid w:val="00A3117C"/>
    <w:rsid w:val="00A31422"/>
    <w:rsid w:val="00A31ECA"/>
    <w:rsid w:val="00A32455"/>
    <w:rsid w:val="00A324D0"/>
    <w:rsid w:val="00A325EF"/>
    <w:rsid w:val="00A329A8"/>
    <w:rsid w:val="00A32C02"/>
    <w:rsid w:val="00A334BD"/>
    <w:rsid w:val="00A335E5"/>
    <w:rsid w:val="00A33A5F"/>
    <w:rsid w:val="00A33ACA"/>
    <w:rsid w:val="00A340BF"/>
    <w:rsid w:val="00A344C4"/>
    <w:rsid w:val="00A3451E"/>
    <w:rsid w:val="00A34CC6"/>
    <w:rsid w:val="00A34D87"/>
    <w:rsid w:val="00A35030"/>
    <w:rsid w:val="00A353B9"/>
    <w:rsid w:val="00A358C2"/>
    <w:rsid w:val="00A361CD"/>
    <w:rsid w:val="00A376D5"/>
    <w:rsid w:val="00A377D1"/>
    <w:rsid w:val="00A378C5"/>
    <w:rsid w:val="00A37A04"/>
    <w:rsid w:val="00A37A13"/>
    <w:rsid w:val="00A37ECD"/>
    <w:rsid w:val="00A40A1F"/>
    <w:rsid w:val="00A40F08"/>
    <w:rsid w:val="00A41B18"/>
    <w:rsid w:val="00A4203C"/>
    <w:rsid w:val="00A42463"/>
    <w:rsid w:val="00A42484"/>
    <w:rsid w:val="00A428AE"/>
    <w:rsid w:val="00A42CB3"/>
    <w:rsid w:val="00A43299"/>
    <w:rsid w:val="00A43492"/>
    <w:rsid w:val="00A439C5"/>
    <w:rsid w:val="00A43A24"/>
    <w:rsid w:val="00A43DF0"/>
    <w:rsid w:val="00A43E8C"/>
    <w:rsid w:val="00A44341"/>
    <w:rsid w:val="00A444BC"/>
    <w:rsid w:val="00A445BE"/>
    <w:rsid w:val="00A445E9"/>
    <w:rsid w:val="00A44A81"/>
    <w:rsid w:val="00A44BCB"/>
    <w:rsid w:val="00A44C56"/>
    <w:rsid w:val="00A44EAE"/>
    <w:rsid w:val="00A45401"/>
    <w:rsid w:val="00A455D6"/>
    <w:rsid w:val="00A458B0"/>
    <w:rsid w:val="00A45BFC"/>
    <w:rsid w:val="00A45DC6"/>
    <w:rsid w:val="00A46240"/>
    <w:rsid w:val="00A469A3"/>
    <w:rsid w:val="00A471C0"/>
    <w:rsid w:val="00A475B6"/>
    <w:rsid w:val="00A4776C"/>
    <w:rsid w:val="00A47876"/>
    <w:rsid w:val="00A47C36"/>
    <w:rsid w:val="00A504ED"/>
    <w:rsid w:val="00A50A4D"/>
    <w:rsid w:val="00A50ED8"/>
    <w:rsid w:val="00A5100A"/>
    <w:rsid w:val="00A51756"/>
    <w:rsid w:val="00A5184A"/>
    <w:rsid w:val="00A520AF"/>
    <w:rsid w:val="00A532D9"/>
    <w:rsid w:val="00A534B5"/>
    <w:rsid w:val="00A5372B"/>
    <w:rsid w:val="00A539F0"/>
    <w:rsid w:val="00A53E59"/>
    <w:rsid w:val="00A53FBA"/>
    <w:rsid w:val="00A5430B"/>
    <w:rsid w:val="00A547D4"/>
    <w:rsid w:val="00A54B97"/>
    <w:rsid w:val="00A54E39"/>
    <w:rsid w:val="00A550B7"/>
    <w:rsid w:val="00A554F1"/>
    <w:rsid w:val="00A555FB"/>
    <w:rsid w:val="00A556C4"/>
    <w:rsid w:val="00A55A13"/>
    <w:rsid w:val="00A55EF1"/>
    <w:rsid w:val="00A56301"/>
    <w:rsid w:val="00A567EA"/>
    <w:rsid w:val="00A56B93"/>
    <w:rsid w:val="00A56F96"/>
    <w:rsid w:val="00A57AA6"/>
    <w:rsid w:val="00A601CB"/>
    <w:rsid w:val="00A60DD2"/>
    <w:rsid w:val="00A61495"/>
    <w:rsid w:val="00A61724"/>
    <w:rsid w:val="00A618B3"/>
    <w:rsid w:val="00A618D7"/>
    <w:rsid w:val="00A61AF8"/>
    <w:rsid w:val="00A61F8D"/>
    <w:rsid w:val="00A6265F"/>
    <w:rsid w:val="00A6273F"/>
    <w:rsid w:val="00A62B53"/>
    <w:rsid w:val="00A62FEA"/>
    <w:rsid w:val="00A632F8"/>
    <w:rsid w:val="00A63A60"/>
    <w:rsid w:val="00A64A3F"/>
    <w:rsid w:val="00A6575B"/>
    <w:rsid w:val="00A65820"/>
    <w:rsid w:val="00A65A6B"/>
    <w:rsid w:val="00A664B7"/>
    <w:rsid w:val="00A675A7"/>
    <w:rsid w:val="00A7030F"/>
    <w:rsid w:val="00A7046C"/>
    <w:rsid w:val="00A709FD"/>
    <w:rsid w:val="00A70A6F"/>
    <w:rsid w:val="00A70B93"/>
    <w:rsid w:val="00A710CC"/>
    <w:rsid w:val="00A7137E"/>
    <w:rsid w:val="00A71B89"/>
    <w:rsid w:val="00A721DD"/>
    <w:rsid w:val="00A72352"/>
    <w:rsid w:val="00A72BCE"/>
    <w:rsid w:val="00A72DD1"/>
    <w:rsid w:val="00A7371B"/>
    <w:rsid w:val="00A7414A"/>
    <w:rsid w:val="00A743B7"/>
    <w:rsid w:val="00A75433"/>
    <w:rsid w:val="00A75704"/>
    <w:rsid w:val="00A75BD3"/>
    <w:rsid w:val="00A7607D"/>
    <w:rsid w:val="00A7649D"/>
    <w:rsid w:val="00A768E0"/>
    <w:rsid w:val="00A76A9C"/>
    <w:rsid w:val="00A77D34"/>
    <w:rsid w:val="00A77E17"/>
    <w:rsid w:val="00A80A0E"/>
    <w:rsid w:val="00A810F0"/>
    <w:rsid w:val="00A812C2"/>
    <w:rsid w:val="00A8172F"/>
    <w:rsid w:val="00A8177D"/>
    <w:rsid w:val="00A81CF2"/>
    <w:rsid w:val="00A81D23"/>
    <w:rsid w:val="00A8232E"/>
    <w:rsid w:val="00A827B1"/>
    <w:rsid w:val="00A8286E"/>
    <w:rsid w:val="00A82ED1"/>
    <w:rsid w:val="00A82F4D"/>
    <w:rsid w:val="00A838AA"/>
    <w:rsid w:val="00A83C2C"/>
    <w:rsid w:val="00A83CCA"/>
    <w:rsid w:val="00A84632"/>
    <w:rsid w:val="00A84737"/>
    <w:rsid w:val="00A8479E"/>
    <w:rsid w:val="00A84A34"/>
    <w:rsid w:val="00A84AEB"/>
    <w:rsid w:val="00A84F33"/>
    <w:rsid w:val="00A856D1"/>
    <w:rsid w:val="00A85A8E"/>
    <w:rsid w:val="00A85AEE"/>
    <w:rsid w:val="00A862AE"/>
    <w:rsid w:val="00A86580"/>
    <w:rsid w:val="00A86623"/>
    <w:rsid w:val="00A867DE"/>
    <w:rsid w:val="00A86DFD"/>
    <w:rsid w:val="00A871F5"/>
    <w:rsid w:val="00A876EC"/>
    <w:rsid w:val="00A90170"/>
    <w:rsid w:val="00A906D2"/>
    <w:rsid w:val="00A90B53"/>
    <w:rsid w:val="00A90BDB"/>
    <w:rsid w:val="00A90FF9"/>
    <w:rsid w:val="00A92183"/>
    <w:rsid w:val="00A924C1"/>
    <w:rsid w:val="00A9297F"/>
    <w:rsid w:val="00A92A2B"/>
    <w:rsid w:val="00A934C4"/>
    <w:rsid w:val="00A9380E"/>
    <w:rsid w:val="00A93816"/>
    <w:rsid w:val="00A93C97"/>
    <w:rsid w:val="00A93DD4"/>
    <w:rsid w:val="00A9442C"/>
    <w:rsid w:val="00A948B4"/>
    <w:rsid w:val="00A94B84"/>
    <w:rsid w:val="00A94D7E"/>
    <w:rsid w:val="00A94F6B"/>
    <w:rsid w:val="00A95723"/>
    <w:rsid w:val="00A9599D"/>
    <w:rsid w:val="00A95AC6"/>
    <w:rsid w:val="00A95B26"/>
    <w:rsid w:val="00A95FA5"/>
    <w:rsid w:val="00A97350"/>
    <w:rsid w:val="00A9788C"/>
    <w:rsid w:val="00A97A63"/>
    <w:rsid w:val="00A97E83"/>
    <w:rsid w:val="00A97EAE"/>
    <w:rsid w:val="00A97FEC"/>
    <w:rsid w:val="00AA081C"/>
    <w:rsid w:val="00AA0914"/>
    <w:rsid w:val="00AA0BA4"/>
    <w:rsid w:val="00AA185D"/>
    <w:rsid w:val="00AA1957"/>
    <w:rsid w:val="00AA2115"/>
    <w:rsid w:val="00AA2141"/>
    <w:rsid w:val="00AA21D6"/>
    <w:rsid w:val="00AA2964"/>
    <w:rsid w:val="00AA301E"/>
    <w:rsid w:val="00AA3625"/>
    <w:rsid w:val="00AA36E1"/>
    <w:rsid w:val="00AA3870"/>
    <w:rsid w:val="00AA3A97"/>
    <w:rsid w:val="00AA3F5A"/>
    <w:rsid w:val="00AA3FB5"/>
    <w:rsid w:val="00AA4158"/>
    <w:rsid w:val="00AA4237"/>
    <w:rsid w:val="00AA45F2"/>
    <w:rsid w:val="00AA4B6A"/>
    <w:rsid w:val="00AA4ECC"/>
    <w:rsid w:val="00AA52DE"/>
    <w:rsid w:val="00AA5A63"/>
    <w:rsid w:val="00AA6C9F"/>
    <w:rsid w:val="00AA70D4"/>
    <w:rsid w:val="00AA71EA"/>
    <w:rsid w:val="00AA79C5"/>
    <w:rsid w:val="00AA7FC4"/>
    <w:rsid w:val="00AB0086"/>
    <w:rsid w:val="00AB0FFD"/>
    <w:rsid w:val="00AB3A09"/>
    <w:rsid w:val="00AB413D"/>
    <w:rsid w:val="00AB41D8"/>
    <w:rsid w:val="00AB4461"/>
    <w:rsid w:val="00AB4A04"/>
    <w:rsid w:val="00AB4F4E"/>
    <w:rsid w:val="00AB529D"/>
    <w:rsid w:val="00AB543E"/>
    <w:rsid w:val="00AB5760"/>
    <w:rsid w:val="00AB5D12"/>
    <w:rsid w:val="00AB6062"/>
    <w:rsid w:val="00AB62E8"/>
    <w:rsid w:val="00AB6D9A"/>
    <w:rsid w:val="00AB73B7"/>
    <w:rsid w:val="00AB748E"/>
    <w:rsid w:val="00AC0BC2"/>
    <w:rsid w:val="00AC0C1F"/>
    <w:rsid w:val="00AC10ED"/>
    <w:rsid w:val="00AC1172"/>
    <w:rsid w:val="00AC14E0"/>
    <w:rsid w:val="00AC19CD"/>
    <w:rsid w:val="00AC1D25"/>
    <w:rsid w:val="00AC1F0A"/>
    <w:rsid w:val="00AC1FCD"/>
    <w:rsid w:val="00AC2494"/>
    <w:rsid w:val="00AC2613"/>
    <w:rsid w:val="00AC2664"/>
    <w:rsid w:val="00AC26F9"/>
    <w:rsid w:val="00AC30DC"/>
    <w:rsid w:val="00AC3659"/>
    <w:rsid w:val="00AC3EB7"/>
    <w:rsid w:val="00AC3F5C"/>
    <w:rsid w:val="00AC4081"/>
    <w:rsid w:val="00AC45C1"/>
    <w:rsid w:val="00AC4764"/>
    <w:rsid w:val="00AC47E4"/>
    <w:rsid w:val="00AC4A92"/>
    <w:rsid w:val="00AC4CF4"/>
    <w:rsid w:val="00AC4E4E"/>
    <w:rsid w:val="00AC5045"/>
    <w:rsid w:val="00AC545F"/>
    <w:rsid w:val="00AC54F2"/>
    <w:rsid w:val="00AC56C5"/>
    <w:rsid w:val="00AC6133"/>
    <w:rsid w:val="00AC6F18"/>
    <w:rsid w:val="00AC6FE1"/>
    <w:rsid w:val="00AD01DC"/>
    <w:rsid w:val="00AD0203"/>
    <w:rsid w:val="00AD021B"/>
    <w:rsid w:val="00AD0733"/>
    <w:rsid w:val="00AD073A"/>
    <w:rsid w:val="00AD0924"/>
    <w:rsid w:val="00AD09D0"/>
    <w:rsid w:val="00AD0C46"/>
    <w:rsid w:val="00AD0CCE"/>
    <w:rsid w:val="00AD16EF"/>
    <w:rsid w:val="00AD1832"/>
    <w:rsid w:val="00AD18A1"/>
    <w:rsid w:val="00AD18C5"/>
    <w:rsid w:val="00AD2696"/>
    <w:rsid w:val="00AD2D22"/>
    <w:rsid w:val="00AD383A"/>
    <w:rsid w:val="00AD39B8"/>
    <w:rsid w:val="00AD4445"/>
    <w:rsid w:val="00AD464F"/>
    <w:rsid w:val="00AD4EDB"/>
    <w:rsid w:val="00AD526B"/>
    <w:rsid w:val="00AD52BD"/>
    <w:rsid w:val="00AD5A1F"/>
    <w:rsid w:val="00AD5A9F"/>
    <w:rsid w:val="00AD5C54"/>
    <w:rsid w:val="00AD651C"/>
    <w:rsid w:val="00AD6637"/>
    <w:rsid w:val="00AD66BD"/>
    <w:rsid w:val="00AD67C8"/>
    <w:rsid w:val="00AD6BAE"/>
    <w:rsid w:val="00AD6E00"/>
    <w:rsid w:val="00AD7145"/>
    <w:rsid w:val="00AD732C"/>
    <w:rsid w:val="00AD7352"/>
    <w:rsid w:val="00AE0F86"/>
    <w:rsid w:val="00AE0FF8"/>
    <w:rsid w:val="00AE11CB"/>
    <w:rsid w:val="00AE163C"/>
    <w:rsid w:val="00AE19B4"/>
    <w:rsid w:val="00AE1F4A"/>
    <w:rsid w:val="00AE2909"/>
    <w:rsid w:val="00AE2A7C"/>
    <w:rsid w:val="00AE3100"/>
    <w:rsid w:val="00AE3103"/>
    <w:rsid w:val="00AE31A3"/>
    <w:rsid w:val="00AE3328"/>
    <w:rsid w:val="00AE38BA"/>
    <w:rsid w:val="00AE3D78"/>
    <w:rsid w:val="00AE3F10"/>
    <w:rsid w:val="00AE4BF1"/>
    <w:rsid w:val="00AE4D22"/>
    <w:rsid w:val="00AE521E"/>
    <w:rsid w:val="00AE5524"/>
    <w:rsid w:val="00AE5636"/>
    <w:rsid w:val="00AE5743"/>
    <w:rsid w:val="00AE5AF5"/>
    <w:rsid w:val="00AE5B2C"/>
    <w:rsid w:val="00AE6106"/>
    <w:rsid w:val="00AE62CF"/>
    <w:rsid w:val="00AE6571"/>
    <w:rsid w:val="00AE68BB"/>
    <w:rsid w:val="00AE69C1"/>
    <w:rsid w:val="00AE6BA5"/>
    <w:rsid w:val="00AE6BE3"/>
    <w:rsid w:val="00AE7A7D"/>
    <w:rsid w:val="00AF0058"/>
    <w:rsid w:val="00AF04D3"/>
    <w:rsid w:val="00AF077F"/>
    <w:rsid w:val="00AF0A85"/>
    <w:rsid w:val="00AF0BE4"/>
    <w:rsid w:val="00AF1BD8"/>
    <w:rsid w:val="00AF1BFD"/>
    <w:rsid w:val="00AF1E8B"/>
    <w:rsid w:val="00AF2087"/>
    <w:rsid w:val="00AF21B6"/>
    <w:rsid w:val="00AF2A11"/>
    <w:rsid w:val="00AF2E24"/>
    <w:rsid w:val="00AF2FC1"/>
    <w:rsid w:val="00AF3C4A"/>
    <w:rsid w:val="00AF3E6C"/>
    <w:rsid w:val="00AF4257"/>
    <w:rsid w:val="00AF48ED"/>
    <w:rsid w:val="00AF569D"/>
    <w:rsid w:val="00AF601F"/>
    <w:rsid w:val="00AF612E"/>
    <w:rsid w:val="00AF6D15"/>
    <w:rsid w:val="00AF6F2B"/>
    <w:rsid w:val="00AF725D"/>
    <w:rsid w:val="00AF737B"/>
    <w:rsid w:val="00AF78CA"/>
    <w:rsid w:val="00AF7C2E"/>
    <w:rsid w:val="00B0014E"/>
    <w:rsid w:val="00B0039D"/>
    <w:rsid w:val="00B00C2D"/>
    <w:rsid w:val="00B014F8"/>
    <w:rsid w:val="00B01524"/>
    <w:rsid w:val="00B016F5"/>
    <w:rsid w:val="00B01920"/>
    <w:rsid w:val="00B01E60"/>
    <w:rsid w:val="00B01F49"/>
    <w:rsid w:val="00B02229"/>
    <w:rsid w:val="00B02519"/>
    <w:rsid w:val="00B0262D"/>
    <w:rsid w:val="00B02868"/>
    <w:rsid w:val="00B0290C"/>
    <w:rsid w:val="00B02B14"/>
    <w:rsid w:val="00B02D32"/>
    <w:rsid w:val="00B03014"/>
    <w:rsid w:val="00B0359F"/>
    <w:rsid w:val="00B03BE0"/>
    <w:rsid w:val="00B03F7A"/>
    <w:rsid w:val="00B04583"/>
    <w:rsid w:val="00B04C96"/>
    <w:rsid w:val="00B04FFF"/>
    <w:rsid w:val="00B05B36"/>
    <w:rsid w:val="00B05CBE"/>
    <w:rsid w:val="00B05E9D"/>
    <w:rsid w:val="00B062C9"/>
    <w:rsid w:val="00B0693A"/>
    <w:rsid w:val="00B07142"/>
    <w:rsid w:val="00B0716C"/>
    <w:rsid w:val="00B07436"/>
    <w:rsid w:val="00B07561"/>
    <w:rsid w:val="00B10199"/>
    <w:rsid w:val="00B101E4"/>
    <w:rsid w:val="00B1046A"/>
    <w:rsid w:val="00B105B9"/>
    <w:rsid w:val="00B10CCE"/>
    <w:rsid w:val="00B10E8A"/>
    <w:rsid w:val="00B1169B"/>
    <w:rsid w:val="00B1177B"/>
    <w:rsid w:val="00B11C4A"/>
    <w:rsid w:val="00B1273A"/>
    <w:rsid w:val="00B12A96"/>
    <w:rsid w:val="00B12B1C"/>
    <w:rsid w:val="00B12C8A"/>
    <w:rsid w:val="00B13B16"/>
    <w:rsid w:val="00B13D76"/>
    <w:rsid w:val="00B13DC2"/>
    <w:rsid w:val="00B13ED6"/>
    <w:rsid w:val="00B13EEA"/>
    <w:rsid w:val="00B13FF9"/>
    <w:rsid w:val="00B14134"/>
    <w:rsid w:val="00B14228"/>
    <w:rsid w:val="00B1464E"/>
    <w:rsid w:val="00B15146"/>
    <w:rsid w:val="00B15A40"/>
    <w:rsid w:val="00B15F71"/>
    <w:rsid w:val="00B1643C"/>
    <w:rsid w:val="00B1643E"/>
    <w:rsid w:val="00B168A6"/>
    <w:rsid w:val="00B16A1F"/>
    <w:rsid w:val="00B16E76"/>
    <w:rsid w:val="00B1746B"/>
    <w:rsid w:val="00B17730"/>
    <w:rsid w:val="00B201C3"/>
    <w:rsid w:val="00B20B2C"/>
    <w:rsid w:val="00B2138F"/>
    <w:rsid w:val="00B217C4"/>
    <w:rsid w:val="00B218DE"/>
    <w:rsid w:val="00B2199E"/>
    <w:rsid w:val="00B21AA4"/>
    <w:rsid w:val="00B21B90"/>
    <w:rsid w:val="00B21C95"/>
    <w:rsid w:val="00B22153"/>
    <w:rsid w:val="00B22A15"/>
    <w:rsid w:val="00B22DBD"/>
    <w:rsid w:val="00B23296"/>
    <w:rsid w:val="00B23826"/>
    <w:rsid w:val="00B23E1E"/>
    <w:rsid w:val="00B24134"/>
    <w:rsid w:val="00B2443D"/>
    <w:rsid w:val="00B246F9"/>
    <w:rsid w:val="00B24789"/>
    <w:rsid w:val="00B249DE"/>
    <w:rsid w:val="00B24AFA"/>
    <w:rsid w:val="00B254F1"/>
    <w:rsid w:val="00B25578"/>
    <w:rsid w:val="00B2572C"/>
    <w:rsid w:val="00B25820"/>
    <w:rsid w:val="00B259C4"/>
    <w:rsid w:val="00B25A3E"/>
    <w:rsid w:val="00B25C4D"/>
    <w:rsid w:val="00B25E47"/>
    <w:rsid w:val="00B264EA"/>
    <w:rsid w:val="00B265B1"/>
    <w:rsid w:val="00B26606"/>
    <w:rsid w:val="00B2672D"/>
    <w:rsid w:val="00B2673B"/>
    <w:rsid w:val="00B26F0D"/>
    <w:rsid w:val="00B27027"/>
    <w:rsid w:val="00B27293"/>
    <w:rsid w:val="00B27DD9"/>
    <w:rsid w:val="00B27F63"/>
    <w:rsid w:val="00B3029B"/>
    <w:rsid w:val="00B30E04"/>
    <w:rsid w:val="00B31201"/>
    <w:rsid w:val="00B313A1"/>
    <w:rsid w:val="00B32220"/>
    <w:rsid w:val="00B32B41"/>
    <w:rsid w:val="00B32C5A"/>
    <w:rsid w:val="00B32FCC"/>
    <w:rsid w:val="00B333D5"/>
    <w:rsid w:val="00B33AF5"/>
    <w:rsid w:val="00B34573"/>
    <w:rsid w:val="00B34757"/>
    <w:rsid w:val="00B34B20"/>
    <w:rsid w:val="00B34B38"/>
    <w:rsid w:val="00B34CEF"/>
    <w:rsid w:val="00B34F5A"/>
    <w:rsid w:val="00B35495"/>
    <w:rsid w:val="00B35C4E"/>
    <w:rsid w:val="00B35FBF"/>
    <w:rsid w:val="00B3663C"/>
    <w:rsid w:val="00B366B7"/>
    <w:rsid w:val="00B36701"/>
    <w:rsid w:val="00B374BA"/>
    <w:rsid w:val="00B375F0"/>
    <w:rsid w:val="00B37708"/>
    <w:rsid w:val="00B377CB"/>
    <w:rsid w:val="00B379A1"/>
    <w:rsid w:val="00B37D63"/>
    <w:rsid w:val="00B4058A"/>
    <w:rsid w:val="00B40F6E"/>
    <w:rsid w:val="00B40F8F"/>
    <w:rsid w:val="00B4180C"/>
    <w:rsid w:val="00B41853"/>
    <w:rsid w:val="00B41C6C"/>
    <w:rsid w:val="00B420FA"/>
    <w:rsid w:val="00B42432"/>
    <w:rsid w:val="00B42696"/>
    <w:rsid w:val="00B42B30"/>
    <w:rsid w:val="00B430C3"/>
    <w:rsid w:val="00B430FD"/>
    <w:rsid w:val="00B436E5"/>
    <w:rsid w:val="00B43E46"/>
    <w:rsid w:val="00B43F98"/>
    <w:rsid w:val="00B44808"/>
    <w:rsid w:val="00B4487E"/>
    <w:rsid w:val="00B44979"/>
    <w:rsid w:val="00B44AB9"/>
    <w:rsid w:val="00B44E75"/>
    <w:rsid w:val="00B44F1F"/>
    <w:rsid w:val="00B45017"/>
    <w:rsid w:val="00B451FB"/>
    <w:rsid w:val="00B45B3C"/>
    <w:rsid w:val="00B45B52"/>
    <w:rsid w:val="00B464F7"/>
    <w:rsid w:val="00B4694E"/>
    <w:rsid w:val="00B47538"/>
    <w:rsid w:val="00B47BE2"/>
    <w:rsid w:val="00B50376"/>
    <w:rsid w:val="00B50593"/>
    <w:rsid w:val="00B508F4"/>
    <w:rsid w:val="00B50C20"/>
    <w:rsid w:val="00B50E2D"/>
    <w:rsid w:val="00B50F8D"/>
    <w:rsid w:val="00B5100D"/>
    <w:rsid w:val="00B51456"/>
    <w:rsid w:val="00B51665"/>
    <w:rsid w:val="00B51AD2"/>
    <w:rsid w:val="00B51CD8"/>
    <w:rsid w:val="00B5245F"/>
    <w:rsid w:val="00B52611"/>
    <w:rsid w:val="00B533F9"/>
    <w:rsid w:val="00B53627"/>
    <w:rsid w:val="00B53F57"/>
    <w:rsid w:val="00B54008"/>
    <w:rsid w:val="00B540D9"/>
    <w:rsid w:val="00B54E30"/>
    <w:rsid w:val="00B55079"/>
    <w:rsid w:val="00B5526F"/>
    <w:rsid w:val="00B5558E"/>
    <w:rsid w:val="00B5567F"/>
    <w:rsid w:val="00B55A08"/>
    <w:rsid w:val="00B55ACD"/>
    <w:rsid w:val="00B55D67"/>
    <w:rsid w:val="00B564CF"/>
    <w:rsid w:val="00B567A8"/>
    <w:rsid w:val="00B571DA"/>
    <w:rsid w:val="00B5742A"/>
    <w:rsid w:val="00B60346"/>
    <w:rsid w:val="00B6063E"/>
    <w:rsid w:val="00B6205B"/>
    <w:rsid w:val="00B620A2"/>
    <w:rsid w:val="00B6216A"/>
    <w:rsid w:val="00B62214"/>
    <w:rsid w:val="00B6234C"/>
    <w:rsid w:val="00B62D84"/>
    <w:rsid w:val="00B62DD9"/>
    <w:rsid w:val="00B62FB1"/>
    <w:rsid w:val="00B631C3"/>
    <w:rsid w:val="00B63A79"/>
    <w:rsid w:val="00B63ABC"/>
    <w:rsid w:val="00B63F62"/>
    <w:rsid w:val="00B64242"/>
    <w:rsid w:val="00B64693"/>
    <w:rsid w:val="00B6539C"/>
    <w:rsid w:val="00B659AB"/>
    <w:rsid w:val="00B65A28"/>
    <w:rsid w:val="00B65DFA"/>
    <w:rsid w:val="00B65E95"/>
    <w:rsid w:val="00B66005"/>
    <w:rsid w:val="00B6633F"/>
    <w:rsid w:val="00B66EC3"/>
    <w:rsid w:val="00B674D4"/>
    <w:rsid w:val="00B67A93"/>
    <w:rsid w:val="00B67DFA"/>
    <w:rsid w:val="00B7093E"/>
    <w:rsid w:val="00B7170E"/>
    <w:rsid w:val="00B71805"/>
    <w:rsid w:val="00B72120"/>
    <w:rsid w:val="00B73614"/>
    <w:rsid w:val="00B738CB"/>
    <w:rsid w:val="00B738FE"/>
    <w:rsid w:val="00B73B39"/>
    <w:rsid w:val="00B73DF7"/>
    <w:rsid w:val="00B73FA5"/>
    <w:rsid w:val="00B74546"/>
    <w:rsid w:val="00B7479C"/>
    <w:rsid w:val="00B74B54"/>
    <w:rsid w:val="00B74E75"/>
    <w:rsid w:val="00B74EFF"/>
    <w:rsid w:val="00B75061"/>
    <w:rsid w:val="00B759FA"/>
    <w:rsid w:val="00B75B16"/>
    <w:rsid w:val="00B75BE0"/>
    <w:rsid w:val="00B75EA5"/>
    <w:rsid w:val="00B75F3E"/>
    <w:rsid w:val="00B768A4"/>
    <w:rsid w:val="00B76B44"/>
    <w:rsid w:val="00B77299"/>
    <w:rsid w:val="00B7744D"/>
    <w:rsid w:val="00B800D3"/>
    <w:rsid w:val="00B8143A"/>
    <w:rsid w:val="00B81D13"/>
    <w:rsid w:val="00B8203D"/>
    <w:rsid w:val="00B8260C"/>
    <w:rsid w:val="00B82737"/>
    <w:rsid w:val="00B82996"/>
    <w:rsid w:val="00B82C4A"/>
    <w:rsid w:val="00B82DFC"/>
    <w:rsid w:val="00B830E3"/>
    <w:rsid w:val="00B8354A"/>
    <w:rsid w:val="00B83A09"/>
    <w:rsid w:val="00B83AB4"/>
    <w:rsid w:val="00B83F04"/>
    <w:rsid w:val="00B83FF3"/>
    <w:rsid w:val="00B848CE"/>
    <w:rsid w:val="00B84EF3"/>
    <w:rsid w:val="00B852EC"/>
    <w:rsid w:val="00B856BC"/>
    <w:rsid w:val="00B85D0D"/>
    <w:rsid w:val="00B85EC3"/>
    <w:rsid w:val="00B85FD4"/>
    <w:rsid w:val="00B86937"/>
    <w:rsid w:val="00B86EE8"/>
    <w:rsid w:val="00B87447"/>
    <w:rsid w:val="00B879B1"/>
    <w:rsid w:val="00B905CF"/>
    <w:rsid w:val="00B90CDC"/>
    <w:rsid w:val="00B90D9C"/>
    <w:rsid w:val="00B91081"/>
    <w:rsid w:val="00B918B7"/>
    <w:rsid w:val="00B91D4D"/>
    <w:rsid w:val="00B91FE7"/>
    <w:rsid w:val="00B92340"/>
    <w:rsid w:val="00B930E2"/>
    <w:rsid w:val="00B932BA"/>
    <w:rsid w:val="00B934F8"/>
    <w:rsid w:val="00B9352C"/>
    <w:rsid w:val="00B93C36"/>
    <w:rsid w:val="00B93C4C"/>
    <w:rsid w:val="00B93C87"/>
    <w:rsid w:val="00B93D3A"/>
    <w:rsid w:val="00B93F03"/>
    <w:rsid w:val="00B93F98"/>
    <w:rsid w:val="00B93FE9"/>
    <w:rsid w:val="00B944C5"/>
    <w:rsid w:val="00B94625"/>
    <w:rsid w:val="00B94FA1"/>
    <w:rsid w:val="00B9597D"/>
    <w:rsid w:val="00B960F1"/>
    <w:rsid w:val="00B962AB"/>
    <w:rsid w:val="00B96509"/>
    <w:rsid w:val="00B96BBF"/>
    <w:rsid w:val="00B96D28"/>
    <w:rsid w:val="00B96E83"/>
    <w:rsid w:val="00B97151"/>
    <w:rsid w:val="00BA0F71"/>
    <w:rsid w:val="00BA1346"/>
    <w:rsid w:val="00BA1BDA"/>
    <w:rsid w:val="00BA1C58"/>
    <w:rsid w:val="00BA1D34"/>
    <w:rsid w:val="00BA1F25"/>
    <w:rsid w:val="00BA213F"/>
    <w:rsid w:val="00BA2681"/>
    <w:rsid w:val="00BA3075"/>
    <w:rsid w:val="00BA317E"/>
    <w:rsid w:val="00BA416A"/>
    <w:rsid w:val="00BA4A9C"/>
    <w:rsid w:val="00BA4E12"/>
    <w:rsid w:val="00BA5302"/>
    <w:rsid w:val="00BA5432"/>
    <w:rsid w:val="00BA5689"/>
    <w:rsid w:val="00BA5B70"/>
    <w:rsid w:val="00BA5E94"/>
    <w:rsid w:val="00BA6425"/>
    <w:rsid w:val="00BA64DE"/>
    <w:rsid w:val="00BA6818"/>
    <w:rsid w:val="00BA68AB"/>
    <w:rsid w:val="00BA709B"/>
    <w:rsid w:val="00BA7CCF"/>
    <w:rsid w:val="00BA7D89"/>
    <w:rsid w:val="00BB0B79"/>
    <w:rsid w:val="00BB1337"/>
    <w:rsid w:val="00BB14DE"/>
    <w:rsid w:val="00BB171F"/>
    <w:rsid w:val="00BB1771"/>
    <w:rsid w:val="00BB1895"/>
    <w:rsid w:val="00BB25A1"/>
    <w:rsid w:val="00BB26DA"/>
    <w:rsid w:val="00BB2CA5"/>
    <w:rsid w:val="00BB3012"/>
    <w:rsid w:val="00BB3520"/>
    <w:rsid w:val="00BB3ABF"/>
    <w:rsid w:val="00BB3DEA"/>
    <w:rsid w:val="00BB4157"/>
    <w:rsid w:val="00BB43BA"/>
    <w:rsid w:val="00BB448A"/>
    <w:rsid w:val="00BB44BD"/>
    <w:rsid w:val="00BB46F9"/>
    <w:rsid w:val="00BB4B0E"/>
    <w:rsid w:val="00BB4CC7"/>
    <w:rsid w:val="00BB4D58"/>
    <w:rsid w:val="00BB530E"/>
    <w:rsid w:val="00BB592A"/>
    <w:rsid w:val="00BB5A1B"/>
    <w:rsid w:val="00BB5C6E"/>
    <w:rsid w:val="00BB5D72"/>
    <w:rsid w:val="00BB65A3"/>
    <w:rsid w:val="00BB709B"/>
    <w:rsid w:val="00BB71DB"/>
    <w:rsid w:val="00BB7292"/>
    <w:rsid w:val="00BB78F5"/>
    <w:rsid w:val="00BC0199"/>
    <w:rsid w:val="00BC0295"/>
    <w:rsid w:val="00BC2282"/>
    <w:rsid w:val="00BC22B6"/>
    <w:rsid w:val="00BC2348"/>
    <w:rsid w:val="00BC2359"/>
    <w:rsid w:val="00BC23F2"/>
    <w:rsid w:val="00BC2E0C"/>
    <w:rsid w:val="00BC2EC9"/>
    <w:rsid w:val="00BC3084"/>
    <w:rsid w:val="00BC319D"/>
    <w:rsid w:val="00BC37EF"/>
    <w:rsid w:val="00BC39DC"/>
    <w:rsid w:val="00BC3DAD"/>
    <w:rsid w:val="00BC4658"/>
    <w:rsid w:val="00BC497A"/>
    <w:rsid w:val="00BC4D27"/>
    <w:rsid w:val="00BC601D"/>
    <w:rsid w:val="00BC6067"/>
    <w:rsid w:val="00BC63D7"/>
    <w:rsid w:val="00BC6525"/>
    <w:rsid w:val="00BC72FE"/>
    <w:rsid w:val="00BC7EF1"/>
    <w:rsid w:val="00BC7F3C"/>
    <w:rsid w:val="00BC7F79"/>
    <w:rsid w:val="00BD0183"/>
    <w:rsid w:val="00BD0433"/>
    <w:rsid w:val="00BD060C"/>
    <w:rsid w:val="00BD0CC1"/>
    <w:rsid w:val="00BD0E62"/>
    <w:rsid w:val="00BD1494"/>
    <w:rsid w:val="00BD160A"/>
    <w:rsid w:val="00BD1930"/>
    <w:rsid w:val="00BD24C2"/>
    <w:rsid w:val="00BD2AFD"/>
    <w:rsid w:val="00BD2C2C"/>
    <w:rsid w:val="00BD3205"/>
    <w:rsid w:val="00BD39A3"/>
    <w:rsid w:val="00BD3C72"/>
    <w:rsid w:val="00BD3D44"/>
    <w:rsid w:val="00BD3E58"/>
    <w:rsid w:val="00BD48EE"/>
    <w:rsid w:val="00BD49FB"/>
    <w:rsid w:val="00BD5555"/>
    <w:rsid w:val="00BD5C16"/>
    <w:rsid w:val="00BD5D79"/>
    <w:rsid w:val="00BD6609"/>
    <w:rsid w:val="00BD674C"/>
    <w:rsid w:val="00BD6ED4"/>
    <w:rsid w:val="00BD6F26"/>
    <w:rsid w:val="00BD7250"/>
    <w:rsid w:val="00BE0227"/>
    <w:rsid w:val="00BE02A4"/>
    <w:rsid w:val="00BE0387"/>
    <w:rsid w:val="00BE09B4"/>
    <w:rsid w:val="00BE0C7F"/>
    <w:rsid w:val="00BE116A"/>
    <w:rsid w:val="00BE1741"/>
    <w:rsid w:val="00BE3180"/>
    <w:rsid w:val="00BE343D"/>
    <w:rsid w:val="00BE34A3"/>
    <w:rsid w:val="00BE34B2"/>
    <w:rsid w:val="00BE35A8"/>
    <w:rsid w:val="00BE3716"/>
    <w:rsid w:val="00BE3D1A"/>
    <w:rsid w:val="00BE3EFC"/>
    <w:rsid w:val="00BE40C7"/>
    <w:rsid w:val="00BE414D"/>
    <w:rsid w:val="00BE4263"/>
    <w:rsid w:val="00BE42A0"/>
    <w:rsid w:val="00BE4BF0"/>
    <w:rsid w:val="00BE4C85"/>
    <w:rsid w:val="00BE54DE"/>
    <w:rsid w:val="00BE5827"/>
    <w:rsid w:val="00BE5F2B"/>
    <w:rsid w:val="00BE6267"/>
    <w:rsid w:val="00BF00E7"/>
    <w:rsid w:val="00BF010F"/>
    <w:rsid w:val="00BF018F"/>
    <w:rsid w:val="00BF0572"/>
    <w:rsid w:val="00BF0D8D"/>
    <w:rsid w:val="00BF139D"/>
    <w:rsid w:val="00BF1B4A"/>
    <w:rsid w:val="00BF1FCB"/>
    <w:rsid w:val="00BF2168"/>
    <w:rsid w:val="00BF2190"/>
    <w:rsid w:val="00BF2A91"/>
    <w:rsid w:val="00BF2FAB"/>
    <w:rsid w:val="00BF36C2"/>
    <w:rsid w:val="00BF40D2"/>
    <w:rsid w:val="00BF45BC"/>
    <w:rsid w:val="00BF4621"/>
    <w:rsid w:val="00BF4AAF"/>
    <w:rsid w:val="00BF4AB2"/>
    <w:rsid w:val="00BF4AB8"/>
    <w:rsid w:val="00BF5079"/>
    <w:rsid w:val="00BF5311"/>
    <w:rsid w:val="00BF59CB"/>
    <w:rsid w:val="00BF5B5E"/>
    <w:rsid w:val="00BF5BD6"/>
    <w:rsid w:val="00BF5C36"/>
    <w:rsid w:val="00BF6255"/>
    <w:rsid w:val="00BF6483"/>
    <w:rsid w:val="00BF657A"/>
    <w:rsid w:val="00BF672A"/>
    <w:rsid w:val="00BF6917"/>
    <w:rsid w:val="00BF6BE4"/>
    <w:rsid w:val="00BF6D2E"/>
    <w:rsid w:val="00BF79D5"/>
    <w:rsid w:val="00BF7B60"/>
    <w:rsid w:val="00C00248"/>
    <w:rsid w:val="00C0033C"/>
    <w:rsid w:val="00C007B7"/>
    <w:rsid w:val="00C00CF8"/>
    <w:rsid w:val="00C00EF8"/>
    <w:rsid w:val="00C013D8"/>
    <w:rsid w:val="00C02BC0"/>
    <w:rsid w:val="00C02E1E"/>
    <w:rsid w:val="00C0300C"/>
    <w:rsid w:val="00C03BE5"/>
    <w:rsid w:val="00C03D3B"/>
    <w:rsid w:val="00C03F20"/>
    <w:rsid w:val="00C03F95"/>
    <w:rsid w:val="00C0433B"/>
    <w:rsid w:val="00C04694"/>
    <w:rsid w:val="00C04BB6"/>
    <w:rsid w:val="00C05618"/>
    <w:rsid w:val="00C05AFC"/>
    <w:rsid w:val="00C0634B"/>
    <w:rsid w:val="00C07090"/>
    <w:rsid w:val="00C0712B"/>
    <w:rsid w:val="00C073AF"/>
    <w:rsid w:val="00C079C4"/>
    <w:rsid w:val="00C07AD0"/>
    <w:rsid w:val="00C07C17"/>
    <w:rsid w:val="00C07C8B"/>
    <w:rsid w:val="00C1019B"/>
    <w:rsid w:val="00C1076C"/>
    <w:rsid w:val="00C108FC"/>
    <w:rsid w:val="00C10A39"/>
    <w:rsid w:val="00C10ADC"/>
    <w:rsid w:val="00C10D32"/>
    <w:rsid w:val="00C11587"/>
    <w:rsid w:val="00C11A7D"/>
    <w:rsid w:val="00C11CC0"/>
    <w:rsid w:val="00C11DCA"/>
    <w:rsid w:val="00C11F34"/>
    <w:rsid w:val="00C12021"/>
    <w:rsid w:val="00C1204A"/>
    <w:rsid w:val="00C12656"/>
    <w:rsid w:val="00C1290E"/>
    <w:rsid w:val="00C12DE7"/>
    <w:rsid w:val="00C12FDF"/>
    <w:rsid w:val="00C13236"/>
    <w:rsid w:val="00C13806"/>
    <w:rsid w:val="00C139C5"/>
    <w:rsid w:val="00C13A72"/>
    <w:rsid w:val="00C141CD"/>
    <w:rsid w:val="00C141E9"/>
    <w:rsid w:val="00C14961"/>
    <w:rsid w:val="00C15359"/>
    <w:rsid w:val="00C153C7"/>
    <w:rsid w:val="00C155F5"/>
    <w:rsid w:val="00C16E1D"/>
    <w:rsid w:val="00C1749B"/>
    <w:rsid w:val="00C17A7F"/>
    <w:rsid w:val="00C17EE9"/>
    <w:rsid w:val="00C207F3"/>
    <w:rsid w:val="00C20B90"/>
    <w:rsid w:val="00C20DB5"/>
    <w:rsid w:val="00C21990"/>
    <w:rsid w:val="00C220DF"/>
    <w:rsid w:val="00C225A6"/>
    <w:rsid w:val="00C2286F"/>
    <w:rsid w:val="00C2367D"/>
    <w:rsid w:val="00C23AA8"/>
    <w:rsid w:val="00C246D3"/>
    <w:rsid w:val="00C249DA"/>
    <w:rsid w:val="00C2523C"/>
    <w:rsid w:val="00C2541C"/>
    <w:rsid w:val="00C2615B"/>
    <w:rsid w:val="00C2689B"/>
    <w:rsid w:val="00C2698D"/>
    <w:rsid w:val="00C26B83"/>
    <w:rsid w:val="00C27132"/>
    <w:rsid w:val="00C27B90"/>
    <w:rsid w:val="00C30E2E"/>
    <w:rsid w:val="00C3136A"/>
    <w:rsid w:val="00C321C8"/>
    <w:rsid w:val="00C324D9"/>
    <w:rsid w:val="00C32A6F"/>
    <w:rsid w:val="00C331EE"/>
    <w:rsid w:val="00C33371"/>
    <w:rsid w:val="00C3354B"/>
    <w:rsid w:val="00C3356C"/>
    <w:rsid w:val="00C33EAF"/>
    <w:rsid w:val="00C33F06"/>
    <w:rsid w:val="00C35351"/>
    <w:rsid w:val="00C354A3"/>
    <w:rsid w:val="00C35A9D"/>
    <w:rsid w:val="00C35EFE"/>
    <w:rsid w:val="00C35F94"/>
    <w:rsid w:val="00C36214"/>
    <w:rsid w:val="00C366CD"/>
    <w:rsid w:val="00C366D8"/>
    <w:rsid w:val="00C37BF7"/>
    <w:rsid w:val="00C403AD"/>
    <w:rsid w:val="00C40740"/>
    <w:rsid w:val="00C40D6F"/>
    <w:rsid w:val="00C41170"/>
    <w:rsid w:val="00C41498"/>
    <w:rsid w:val="00C4194C"/>
    <w:rsid w:val="00C41EA7"/>
    <w:rsid w:val="00C4237A"/>
    <w:rsid w:val="00C42E16"/>
    <w:rsid w:val="00C4335F"/>
    <w:rsid w:val="00C43401"/>
    <w:rsid w:val="00C4459A"/>
    <w:rsid w:val="00C445FD"/>
    <w:rsid w:val="00C4470C"/>
    <w:rsid w:val="00C4492B"/>
    <w:rsid w:val="00C44955"/>
    <w:rsid w:val="00C44AFD"/>
    <w:rsid w:val="00C4530A"/>
    <w:rsid w:val="00C453D0"/>
    <w:rsid w:val="00C454C4"/>
    <w:rsid w:val="00C45BF1"/>
    <w:rsid w:val="00C45C81"/>
    <w:rsid w:val="00C45EB9"/>
    <w:rsid w:val="00C46091"/>
    <w:rsid w:val="00C46451"/>
    <w:rsid w:val="00C4655F"/>
    <w:rsid w:val="00C4687A"/>
    <w:rsid w:val="00C46B7A"/>
    <w:rsid w:val="00C47493"/>
    <w:rsid w:val="00C475CD"/>
    <w:rsid w:val="00C47808"/>
    <w:rsid w:val="00C47BCE"/>
    <w:rsid w:val="00C500EF"/>
    <w:rsid w:val="00C502DB"/>
    <w:rsid w:val="00C50813"/>
    <w:rsid w:val="00C50E0F"/>
    <w:rsid w:val="00C50FE0"/>
    <w:rsid w:val="00C51261"/>
    <w:rsid w:val="00C517BA"/>
    <w:rsid w:val="00C51DBC"/>
    <w:rsid w:val="00C52859"/>
    <w:rsid w:val="00C52E26"/>
    <w:rsid w:val="00C53862"/>
    <w:rsid w:val="00C53B45"/>
    <w:rsid w:val="00C53D84"/>
    <w:rsid w:val="00C54412"/>
    <w:rsid w:val="00C54633"/>
    <w:rsid w:val="00C546D0"/>
    <w:rsid w:val="00C550DD"/>
    <w:rsid w:val="00C55AB4"/>
    <w:rsid w:val="00C564C6"/>
    <w:rsid w:val="00C566BC"/>
    <w:rsid w:val="00C5691E"/>
    <w:rsid w:val="00C56CB0"/>
    <w:rsid w:val="00C570A1"/>
    <w:rsid w:val="00C606B6"/>
    <w:rsid w:val="00C6096A"/>
    <w:rsid w:val="00C60D7A"/>
    <w:rsid w:val="00C61375"/>
    <w:rsid w:val="00C614DC"/>
    <w:rsid w:val="00C61635"/>
    <w:rsid w:val="00C61A48"/>
    <w:rsid w:val="00C61DF5"/>
    <w:rsid w:val="00C61FC4"/>
    <w:rsid w:val="00C62721"/>
    <w:rsid w:val="00C62A20"/>
    <w:rsid w:val="00C62A47"/>
    <w:rsid w:val="00C62A56"/>
    <w:rsid w:val="00C62AC2"/>
    <w:rsid w:val="00C63852"/>
    <w:rsid w:val="00C6390C"/>
    <w:rsid w:val="00C64064"/>
    <w:rsid w:val="00C6443D"/>
    <w:rsid w:val="00C64834"/>
    <w:rsid w:val="00C64C53"/>
    <w:rsid w:val="00C64EA8"/>
    <w:rsid w:val="00C64F7D"/>
    <w:rsid w:val="00C657BA"/>
    <w:rsid w:val="00C6586F"/>
    <w:rsid w:val="00C66AA6"/>
    <w:rsid w:val="00C66B61"/>
    <w:rsid w:val="00C67528"/>
    <w:rsid w:val="00C67EA9"/>
    <w:rsid w:val="00C70743"/>
    <w:rsid w:val="00C70F92"/>
    <w:rsid w:val="00C70FEB"/>
    <w:rsid w:val="00C710B3"/>
    <w:rsid w:val="00C714E7"/>
    <w:rsid w:val="00C71A8D"/>
    <w:rsid w:val="00C720B7"/>
    <w:rsid w:val="00C74067"/>
    <w:rsid w:val="00C74370"/>
    <w:rsid w:val="00C74454"/>
    <w:rsid w:val="00C746D8"/>
    <w:rsid w:val="00C747F7"/>
    <w:rsid w:val="00C74FEC"/>
    <w:rsid w:val="00C75695"/>
    <w:rsid w:val="00C75B02"/>
    <w:rsid w:val="00C75DD1"/>
    <w:rsid w:val="00C75E97"/>
    <w:rsid w:val="00C75EB7"/>
    <w:rsid w:val="00C760A2"/>
    <w:rsid w:val="00C76841"/>
    <w:rsid w:val="00C77C21"/>
    <w:rsid w:val="00C80080"/>
    <w:rsid w:val="00C802E9"/>
    <w:rsid w:val="00C80C31"/>
    <w:rsid w:val="00C80E30"/>
    <w:rsid w:val="00C815C4"/>
    <w:rsid w:val="00C81BEC"/>
    <w:rsid w:val="00C81CE1"/>
    <w:rsid w:val="00C81E64"/>
    <w:rsid w:val="00C81FC9"/>
    <w:rsid w:val="00C820F8"/>
    <w:rsid w:val="00C829E4"/>
    <w:rsid w:val="00C82A2A"/>
    <w:rsid w:val="00C82BB8"/>
    <w:rsid w:val="00C82C5F"/>
    <w:rsid w:val="00C82CA1"/>
    <w:rsid w:val="00C83891"/>
    <w:rsid w:val="00C83C3F"/>
    <w:rsid w:val="00C83F6C"/>
    <w:rsid w:val="00C83FBE"/>
    <w:rsid w:val="00C84122"/>
    <w:rsid w:val="00C841B0"/>
    <w:rsid w:val="00C8435B"/>
    <w:rsid w:val="00C84713"/>
    <w:rsid w:val="00C85024"/>
    <w:rsid w:val="00C85292"/>
    <w:rsid w:val="00C85E3B"/>
    <w:rsid w:val="00C86114"/>
    <w:rsid w:val="00C86357"/>
    <w:rsid w:val="00C86C26"/>
    <w:rsid w:val="00C876F8"/>
    <w:rsid w:val="00C87744"/>
    <w:rsid w:val="00C87F14"/>
    <w:rsid w:val="00C90205"/>
    <w:rsid w:val="00C910DB"/>
    <w:rsid w:val="00C91A7A"/>
    <w:rsid w:val="00C921FF"/>
    <w:rsid w:val="00C92D73"/>
    <w:rsid w:val="00C92DD7"/>
    <w:rsid w:val="00C937AA"/>
    <w:rsid w:val="00C93C4D"/>
    <w:rsid w:val="00C940EF"/>
    <w:rsid w:val="00C94B1A"/>
    <w:rsid w:val="00C94CE4"/>
    <w:rsid w:val="00C9524B"/>
    <w:rsid w:val="00C955E4"/>
    <w:rsid w:val="00C956DD"/>
    <w:rsid w:val="00C95CF8"/>
    <w:rsid w:val="00C95DF8"/>
    <w:rsid w:val="00C964FA"/>
    <w:rsid w:val="00C96725"/>
    <w:rsid w:val="00C96A75"/>
    <w:rsid w:val="00C96F71"/>
    <w:rsid w:val="00C978D2"/>
    <w:rsid w:val="00CA0597"/>
    <w:rsid w:val="00CA078F"/>
    <w:rsid w:val="00CA0C8F"/>
    <w:rsid w:val="00CA1BB3"/>
    <w:rsid w:val="00CA21E5"/>
    <w:rsid w:val="00CA249B"/>
    <w:rsid w:val="00CA2572"/>
    <w:rsid w:val="00CA2621"/>
    <w:rsid w:val="00CA2B67"/>
    <w:rsid w:val="00CA2CC9"/>
    <w:rsid w:val="00CA3554"/>
    <w:rsid w:val="00CA3EAE"/>
    <w:rsid w:val="00CA403A"/>
    <w:rsid w:val="00CA4366"/>
    <w:rsid w:val="00CA46ED"/>
    <w:rsid w:val="00CA4E97"/>
    <w:rsid w:val="00CA4F9B"/>
    <w:rsid w:val="00CA5040"/>
    <w:rsid w:val="00CA515F"/>
    <w:rsid w:val="00CA5278"/>
    <w:rsid w:val="00CA5365"/>
    <w:rsid w:val="00CA54BF"/>
    <w:rsid w:val="00CA565F"/>
    <w:rsid w:val="00CA5C4F"/>
    <w:rsid w:val="00CA5E64"/>
    <w:rsid w:val="00CA6A0F"/>
    <w:rsid w:val="00CA75EE"/>
    <w:rsid w:val="00CA7B4E"/>
    <w:rsid w:val="00CA7D05"/>
    <w:rsid w:val="00CB04B9"/>
    <w:rsid w:val="00CB0C09"/>
    <w:rsid w:val="00CB0F0D"/>
    <w:rsid w:val="00CB16EF"/>
    <w:rsid w:val="00CB170E"/>
    <w:rsid w:val="00CB1CC7"/>
    <w:rsid w:val="00CB21F7"/>
    <w:rsid w:val="00CB24EB"/>
    <w:rsid w:val="00CB2733"/>
    <w:rsid w:val="00CB29A7"/>
    <w:rsid w:val="00CB2B1B"/>
    <w:rsid w:val="00CB2B43"/>
    <w:rsid w:val="00CB2BA4"/>
    <w:rsid w:val="00CB2C69"/>
    <w:rsid w:val="00CB3057"/>
    <w:rsid w:val="00CB3C76"/>
    <w:rsid w:val="00CB3D5A"/>
    <w:rsid w:val="00CB40EE"/>
    <w:rsid w:val="00CB44AF"/>
    <w:rsid w:val="00CB4E57"/>
    <w:rsid w:val="00CB5143"/>
    <w:rsid w:val="00CB539C"/>
    <w:rsid w:val="00CB53E2"/>
    <w:rsid w:val="00CB575B"/>
    <w:rsid w:val="00CB5982"/>
    <w:rsid w:val="00CB5AD3"/>
    <w:rsid w:val="00CB7921"/>
    <w:rsid w:val="00CB7B98"/>
    <w:rsid w:val="00CB7BBB"/>
    <w:rsid w:val="00CB7F83"/>
    <w:rsid w:val="00CC0181"/>
    <w:rsid w:val="00CC036B"/>
    <w:rsid w:val="00CC087B"/>
    <w:rsid w:val="00CC1124"/>
    <w:rsid w:val="00CC1A61"/>
    <w:rsid w:val="00CC1B78"/>
    <w:rsid w:val="00CC2055"/>
    <w:rsid w:val="00CC22E2"/>
    <w:rsid w:val="00CC2916"/>
    <w:rsid w:val="00CC3292"/>
    <w:rsid w:val="00CC3312"/>
    <w:rsid w:val="00CC3641"/>
    <w:rsid w:val="00CC36E5"/>
    <w:rsid w:val="00CC3BFE"/>
    <w:rsid w:val="00CC4018"/>
    <w:rsid w:val="00CC42EB"/>
    <w:rsid w:val="00CC4421"/>
    <w:rsid w:val="00CC4677"/>
    <w:rsid w:val="00CC479D"/>
    <w:rsid w:val="00CC48D6"/>
    <w:rsid w:val="00CC4E2D"/>
    <w:rsid w:val="00CC5934"/>
    <w:rsid w:val="00CC59BB"/>
    <w:rsid w:val="00CC5AB1"/>
    <w:rsid w:val="00CC5B43"/>
    <w:rsid w:val="00CC6093"/>
    <w:rsid w:val="00CC6F9E"/>
    <w:rsid w:val="00CC73FA"/>
    <w:rsid w:val="00CC79C9"/>
    <w:rsid w:val="00CC7A17"/>
    <w:rsid w:val="00CD03A8"/>
    <w:rsid w:val="00CD0426"/>
    <w:rsid w:val="00CD052F"/>
    <w:rsid w:val="00CD0946"/>
    <w:rsid w:val="00CD0979"/>
    <w:rsid w:val="00CD0EC0"/>
    <w:rsid w:val="00CD162D"/>
    <w:rsid w:val="00CD17AC"/>
    <w:rsid w:val="00CD21B2"/>
    <w:rsid w:val="00CD2395"/>
    <w:rsid w:val="00CD2560"/>
    <w:rsid w:val="00CD2F52"/>
    <w:rsid w:val="00CD35E0"/>
    <w:rsid w:val="00CD3E30"/>
    <w:rsid w:val="00CD40B0"/>
    <w:rsid w:val="00CD4250"/>
    <w:rsid w:val="00CD42D3"/>
    <w:rsid w:val="00CD6A4B"/>
    <w:rsid w:val="00CD6BDF"/>
    <w:rsid w:val="00CD6E78"/>
    <w:rsid w:val="00CD7AA8"/>
    <w:rsid w:val="00CE007A"/>
    <w:rsid w:val="00CE045E"/>
    <w:rsid w:val="00CE0957"/>
    <w:rsid w:val="00CE11B5"/>
    <w:rsid w:val="00CE151B"/>
    <w:rsid w:val="00CE16EE"/>
    <w:rsid w:val="00CE193A"/>
    <w:rsid w:val="00CE1949"/>
    <w:rsid w:val="00CE199C"/>
    <w:rsid w:val="00CE21D3"/>
    <w:rsid w:val="00CE2920"/>
    <w:rsid w:val="00CE2E09"/>
    <w:rsid w:val="00CE3181"/>
    <w:rsid w:val="00CE48CC"/>
    <w:rsid w:val="00CE4A11"/>
    <w:rsid w:val="00CE4F49"/>
    <w:rsid w:val="00CE5163"/>
    <w:rsid w:val="00CE589B"/>
    <w:rsid w:val="00CE5B38"/>
    <w:rsid w:val="00CE619B"/>
    <w:rsid w:val="00CE647E"/>
    <w:rsid w:val="00CE64CA"/>
    <w:rsid w:val="00CE6C06"/>
    <w:rsid w:val="00CE6DA1"/>
    <w:rsid w:val="00CE6E6C"/>
    <w:rsid w:val="00CE71AD"/>
    <w:rsid w:val="00CE778F"/>
    <w:rsid w:val="00CF025C"/>
    <w:rsid w:val="00CF06E9"/>
    <w:rsid w:val="00CF095E"/>
    <w:rsid w:val="00CF0AEB"/>
    <w:rsid w:val="00CF1145"/>
    <w:rsid w:val="00CF1152"/>
    <w:rsid w:val="00CF1286"/>
    <w:rsid w:val="00CF1A60"/>
    <w:rsid w:val="00CF1A7B"/>
    <w:rsid w:val="00CF1CB3"/>
    <w:rsid w:val="00CF2413"/>
    <w:rsid w:val="00CF3333"/>
    <w:rsid w:val="00CF36A2"/>
    <w:rsid w:val="00CF3929"/>
    <w:rsid w:val="00CF441C"/>
    <w:rsid w:val="00CF470E"/>
    <w:rsid w:val="00CF4AD2"/>
    <w:rsid w:val="00CF4CF3"/>
    <w:rsid w:val="00CF4D0C"/>
    <w:rsid w:val="00CF5B49"/>
    <w:rsid w:val="00CF610C"/>
    <w:rsid w:val="00CF61A3"/>
    <w:rsid w:val="00CF62A5"/>
    <w:rsid w:val="00CF6373"/>
    <w:rsid w:val="00CF6BCC"/>
    <w:rsid w:val="00CF6CA2"/>
    <w:rsid w:val="00CF6E97"/>
    <w:rsid w:val="00CF7270"/>
    <w:rsid w:val="00CF7A75"/>
    <w:rsid w:val="00D00512"/>
    <w:rsid w:val="00D0084F"/>
    <w:rsid w:val="00D00A1C"/>
    <w:rsid w:val="00D01E0B"/>
    <w:rsid w:val="00D01F26"/>
    <w:rsid w:val="00D022FF"/>
    <w:rsid w:val="00D02754"/>
    <w:rsid w:val="00D03903"/>
    <w:rsid w:val="00D03CF2"/>
    <w:rsid w:val="00D03F13"/>
    <w:rsid w:val="00D04863"/>
    <w:rsid w:val="00D0499B"/>
    <w:rsid w:val="00D04A5F"/>
    <w:rsid w:val="00D04B50"/>
    <w:rsid w:val="00D04E6C"/>
    <w:rsid w:val="00D054A4"/>
    <w:rsid w:val="00D05753"/>
    <w:rsid w:val="00D066BF"/>
    <w:rsid w:val="00D06BB7"/>
    <w:rsid w:val="00D06CE4"/>
    <w:rsid w:val="00D06ECE"/>
    <w:rsid w:val="00D07138"/>
    <w:rsid w:val="00D10120"/>
    <w:rsid w:val="00D105F1"/>
    <w:rsid w:val="00D107C2"/>
    <w:rsid w:val="00D10C5B"/>
    <w:rsid w:val="00D10FE9"/>
    <w:rsid w:val="00D110BA"/>
    <w:rsid w:val="00D113D0"/>
    <w:rsid w:val="00D12675"/>
    <w:rsid w:val="00D12904"/>
    <w:rsid w:val="00D12B95"/>
    <w:rsid w:val="00D1316B"/>
    <w:rsid w:val="00D13D04"/>
    <w:rsid w:val="00D1405F"/>
    <w:rsid w:val="00D14156"/>
    <w:rsid w:val="00D1474C"/>
    <w:rsid w:val="00D14A03"/>
    <w:rsid w:val="00D14DF9"/>
    <w:rsid w:val="00D15CDD"/>
    <w:rsid w:val="00D15DD2"/>
    <w:rsid w:val="00D16166"/>
    <w:rsid w:val="00D164E5"/>
    <w:rsid w:val="00D167DD"/>
    <w:rsid w:val="00D16911"/>
    <w:rsid w:val="00D16ED8"/>
    <w:rsid w:val="00D16EF1"/>
    <w:rsid w:val="00D1730C"/>
    <w:rsid w:val="00D176E0"/>
    <w:rsid w:val="00D17744"/>
    <w:rsid w:val="00D20141"/>
    <w:rsid w:val="00D202F6"/>
    <w:rsid w:val="00D20B6E"/>
    <w:rsid w:val="00D20F56"/>
    <w:rsid w:val="00D21182"/>
    <w:rsid w:val="00D216C4"/>
    <w:rsid w:val="00D21736"/>
    <w:rsid w:val="00D219F4"/>
    <w:rsid w:val="00D21DBD"/>
    <w:rsid w:val="00D2211B"/>
    <w:rsid w:val="00D22309"/>
    <w:rsid w:val="00D2234F"/>
    <w:rsid w:val="00D223AD"/>
    <w:rsid w:val="00D2257C"/>
    <w:rsid w:val="00D232F2"/>
    <w:rsid w:val="00D23491"/>
    <w:rsid w:val="00D235A4"/>
    <w:rsid w:val="00D24112"/>
    <w:rsid w:val="00D24E3A"/>
    <w:rsid w:val="00D24FCE"/>
    <w:rsid w:val="00D25497"/>
    <w:rsid w:val="00D2607B"/>
    <w:rsid w:val="00D2638C"/>
    <w:rsid w:val="00D26963"/>
    <w:rsid w:val="00D26E2E"/>
    <w:rsid w:val="00D27030"/>
    <w:rsid w:val="00D27A94"/>
    <w:rsid w:val="00D27DDD"/>
    <w:rsid w:val="00D308E7"/>
    <w:rsid w:val="00D30A32"/>
    <w:rsid w:val="00D3191D"/>
    <w:rsid w:val="00D31AB4"/>
    <w:rsid w:val="00D31B31"/>
    <w:rsid w:val="00D33150"/>
    <w:rsid w:val="00D33380"/>
    <w:rsid w:val="00D33809"/>
    <w:rsid w:val="00D339D8"/>
    <w:rsid w:val="00D33CC4"/>
    <w:rsid w:val="00D3407A"/>
    <w:rsid w:val="00D34860"/>
    <w:rsid w:val="00D34D45"/>
    <w:rsid w:val="00D34D62"/>
    <w:rsid w:val="00D35274"/>
    <w:rsid w:val="00D354D8"/>
    <w:rsid w:val="00D35EFE"/>
    <w:rsid w:val="00D362C4"/>
    <w:rsid w:val="00D36312"/>
    <w:rsid w:val="00D36A5F"/>
    <w:rsid w:val="00D37229"/>
    <w:rsid w:val="00D373C2"/>
    <w:rsid w:val="00D3790F"/>
    <w:rsid w:val="00D37CF7"/>
    <w:rsid w:val="00D37EA4"/>
    <w:rsid w:val="00D37F8A"/>
    <w:rsid w:val="00D40384"/>
    <w:rsid w:val="00D40478"/>
    <w:rsid w:val="00D4069E"/>
    <w:rsid w:val="00D407E0"/>
    <w:rsid w:val="00D4084C"/>
    <w:rsid w:val="00D40E57"/>
    <w:rsid w:val="00D420EA"/>
    <w:rsid w:val="00D42914"/>
    <w:rsid w:val="00D42D03"/>
    <w:rsid w:val="00D42E02"/>
    <w:rsid w:val="00D43888"/>
    <w:rsid w:val="00D44551"/>
    <w:rsid w:val="00D445D5"/>
    <w:rsid w:val="00D44619"/>
    <w:rsid w:val="00D44E98"/>
    <w:rsid w:val="00D451B1"/>
    <w:rsid w:val="00D45AE6"/>
    <w:rsid w:val="00D466FB"/>
    <w:rsid w:val="00D46BF9"/>
    <w:rsid w:val="00D46D86"/>
    <w:rsid w:val="00D46FA3"/>
    <w:rsid w:val="00D470D3"/>
    <w:rsid w:val="00D47339"/>
    <w:rsid w:val="00D4756B"/>
    <w:rsid w:val="00D47741"/>
    <w:rsid w:val="00D4792B"/>
    <w:rsid w:val="00D5066E"/>
    <w:rsid w:val="00D5149B"/>
    <w:rsid w:val="00D51B4D"/>
    <w:rsid w:val="00D5205E"/>
    <w:rsid w:val="00D521AB"/>
    <w:rsid w:val="00D5241E"/>
    <w:rsid w:val="00D524F0"/>
    <w:rsid w:val="00D526FE"/>
    <w:rsid w:val="00D52CF9"/>
    <w:rsid w:val="00D52DB4"/>
    <w:rsid w:val="00D52DDA"/>
    <w:rsid w:val="00D52FC2"/>
    <w:rsid w:val="00D53B46"/>
    <w:rsid w:val="00D53D2E"/>
    <w:rsid w:val="00D5450E"/>
    <w:rsid w:val="00D549AD"/>
    <w:rsid w:val="00D552F3"/>
    <w:rsid w:val="00D55C0F"/>
    <w:rsid w:val="00D55F37"/>
    <w:rsid w:val="00D56532"/>
    <w:rsid w:val="00D56FDB"/>
    <w:rsid w:val="00D574A3"/>
    <w:rsid w:val="00D57679"/>
    <w:rsid w:val="00D57941"/>
    <w:rsid w:val="00D57B1B"/>
    <w:rsid w:val="00D60331"/>
    <w:rsid w:val="00D609AC"/>
    <w:rsid w:val="00D61148"/>
    <w:rsid w:val="00D61F17"/>
    <w:rsid w:val="00D61FC1"/>
    <w:rsid w:val="00D6238F"/>
    <w:rsid w:val="00D6283C"/>
    <w:rsid w:val="00D62DCB"/>
    <w:rsid w:val="00D6330D"/>
    <w:rsid w:val="00D63635"/>
    <w:rsid w:val="00D63720"/>
    <w:rsid w:val="00D63D66"/>
    <w:rsid w:val="00D63FD6"/>
    <w:rsid w:val="00D646F9"/>
    <w:rsid w:val="00D647EB"/>
    <w:rsid w:val="00D64A81"/>
    <w:rsid w:val="00D64D89"/>
    <w:rsid w:val="00D65AB8"/>
    <w:rsid w:val="00D65EA7"/>
    <w:rsid w:val="00D65F88"/>
    <w:rsid w:val="00D665E0"/>
    <w:rsid w:val="00D668C6"/>
    <w:rsid w:val="00D66D96"/>
    <w:rsid w:val="00D66DFB"/>
    <w:rsid w:val="00D6788A"/>
    <w:rsid w:val="00D67969"/>
    <w:rsid w:val="00D7016C"/>
    <w:rsid w:val="00D704E3"/>
    <w:rsid w:val="00D70EA1"/>
    <w:rsid w:val="00D715F5"/>
    <w:rsid w:val="00D7196F"/>
    <w:rsid w:val="00D71D09"/>
    <w:rsid w:val="00D720AF"/>
    <w:rsid w:val="00D72300"/>
    <w:rsid w:val="00D72369"/>
    <w:rsid w:val="00D7242A"/>
    <w:rsid w:val="00D72A34"/>
    <w:rsid w:val="00D72ECC"/>
    <w:rsid w:val="00D72F99"/>
    <w:rsid w:val="00D74387"/>
    <w:rsid w:val="00D74A69"/>
    <w:rsid w:val="00D75995"/>
    <w:rsid w:val="00D75EC4"/>
    <w:rsid w:val="00D75FF9"/>
    <w:rsid w:val="00D761B0"/>
    <w:rsid w:val="00D768BB"/>
    <w:rsid w:val="00D76C48"/>
    <w:rsid w:val="00D76CFC"/>
    <w:rsid w:val="00D77052"/>
    <w:rsid w:val="00D7712A"/>
    <w:rsid w:val="00D771AF"/>
    <w:rsid w:val="00D775BE"/>
    <w:rsid w:val="00D779CD"/>
    <w:rsid w:val="00D779FE"/>
    <w:rsid w:val="00D8040F"/>
    <w:rsid w:val="00D80E46"/>
    <w:rsid w:val="00D80FE4"/>
    <w:rsid w:val="00D8143B"/>
    <w:rsid w:val="00D81490"/>
    <w:rsid w:val="00D81BDC"/>
    <w:rsid w:val="00D83132"/>
    <w:rsid w:val="00D832AD"/>
    <w:rsid w:val="00D83C21"/>
    <w:rsid w:val="00D83E2B"/>
    <w:rsid w:val="00D83F8E"/>
    <w:rsid w:val="00D83FD8"/>
    <w:rsid w:val="00D84707"/>
    <w:rsid w:val="00D8552D"/>
    <w:rsid w:val="00D8569E"/>
    <w:rsid w:val="00D859DD"/>
    <w:rsid w:val="00D85D5F"/>
    <w:rsid w:val="00D86F9F"/>
    <w:rsid w:val="00D871D7"/>
    <w:rsid w:val="00D873C6"/>
    <w:rsid w:val="00D8744B"/>
    <w:rsid w:val="00D87DF4"/>
    <w:rsid w:val="00D90250"/>
    <w:rsid w:val="00D90831"/>
    <w:rsid w:val="00D91897"/>
    <w:rsid w:val="00D92114"/>
    <w:rsid w:val="00D9258B"/>
    <w:rsid w:val="00D92DEF"/>
    <w:rsid w:val="00D92F44"/>
    <w:rsid w:val="00D92FD8"/>
    <w:rsid w:val="00D934E2"/>
    <w:rsid w:val="00D94524"/>
    <w:rsid w:val="00D94773"/>
    <w:rsid w:val="00D94983"/>
    <w:rsid w:val="00D94BA3"/>
    <w:rsid w:val="00D94D01"/>
    <w:rsid w:val="00D9500B"/>
    <w:rsid w:val="00D95589"/>
    <w:rsid w:val="00D96168"/>
    <w:rsid w:val="00D96433"/>
    <w:rsid w:val="00D971D1"/>
    <w:rsid w:val="00D97A76"/>
    <w:rsid w:val="00D97B6D"/>
    <w:rsid w:val="00D97F64"/>
    <w:rsid w:val="00DA002B"/>
    <w:rsid w:val="00DA0A8B"/>
    <w:rsid w:val="00DA0EE5"/>
    <w:rsid w:val="00DA116D"/>
    <w:rsid w:val="00DA16C4"/>
    <w:rsid w:val="00DA2C50"/>
    <w:rsid w:val="00DA2D8E"/>
    <w:rsid w:val="00DA3D5F"/>
    <w:rsid w:val="00DA3E23"/>
    <w:rsid w:val="00DA3F08"/>
    <w:rsid w:val="00DA41ED"/>
    <w:rsid w:val="00DA491B"/>
    <w:rsid w:val="00DA4964"/>
    <w:rsid w:val="00DA4DEC"/>
    <w:rsid w:val="00DA5464"/>
    <w:rsid w:val="00DA54EC"/>
    <w:rsid w:val="00DA57EA"/>
    <w:rsid w:val="00DA58BD"/>
    <w:rsid w:val="00DA5BDE"/>
    <w:rsid w:val="00DA5D68"/>
    <w:rsid w:val="00DA5F72"/>
    <w:rsid w:val="00DA6E31"/>
    <w:rsid w:val="00DA6FB5"/>
    <w:rsid w:val="00DA7242"/>
    <w:rsid w:val="00DA7288"/>
    <w:rsid w:val="00DA7729"/>
    <w:rsid w:val="00DA78DF"/>
    <w:rsid w:val="00DA7B14"/>
    <w:rsid w:val="00DA7B6A"/>
    <w:rsid w:val="00DA7E21"/>
    <w:rsid w:val="00DB021F"/>
    <w:rsid w:val="00DB0E7F"/>
    <w:rsid w:val="00DB1995"/>
    <w:rsid w:val="00DB1C03"/>
    <w:rsid w:val="00DB2236"/>
    <w:rsid w:val="00DB23DC"/>
    <w:rsid w:val="00DB2605"/>
    <w:rsid w:val="00DB2828"/>
    <w:rsid w:val="00DB29BF"/>
    <w:rsid w:val="00DB2D67"/>
    <w:rsid w:val="00DB2E47"/>
    <w:rsid w:val="00DB4A67"/>
    <w:rsid w:val="00DB5328"/>
    <w:rsid w:val="00DB5D27"/>
    <w:rsid w:val="00DB5D2E"/>
    <w:rsid w:val="00DB60CD"/>
    <w:rsid w:val="00DB6548"/>
    <w:rsid w:val="00DB6614"/>
    <w:rsid w:val="00DB697F"/>
    <w:rsid w:val="00DB6A75"/>
    <w:rsid w:val="00DB6B58"/>
    <w:rsid w:val="00DB71CB"/>
    <w:rsid w:val="00DB7293"/>
    <w:rsid w:val="00DB730B"/>
    <w:rsid w:val="00DB73B1"/>
    <w:rsid w:val="00DB7449"/>
    <w:rsid w:val="00DB75A1"/>
    <w:rsid w:val="00DB78A8"/>
    <w:rsid w:val="00DB7A33"/>
    <w:rsid w:val="00DB7B4F"/>
    <w:rsid w:val="00DC0A24"/>
    <w:rsid w:val="00DC0A95"/>
    <w:rsid w:val="00DC0FB4"/>
    <w:rsid w:val="00DC1838"/>
    <w:rsid w:val="00DC184A"/>
    <w:rsid w:val="00DC199E"/>
    <w:rsid w:val="00DC2551"/>
    <w:rsid w:val="00DC2602"/>
    <w:rsid w:val="00DC26F7"/>
    <w:rsid w:val="00DC3637"/>
    <w:rsid w:val="00DC3A97"/>
    <w:rsid w:val="00DC3FC5"/>
    <w:rsid w:val="00DC44CF"/>
    <w:rsid w:val="00DC45DE"/>
    <w:rsid w:val="00DC4664"/>
    <w:rsid w:val="00DC4C47"/>
    <w:rsid w:val="00DC5119"/>
    <w:rsid w:val="00DC5970"/>
    <w:rsid w:val="00DC5CC0"/>
    <w:rsid w:val="00DC5E23"/>
    <w:rsid w:val="00DC5FFD"/>
    <w:rsid w:val="00DC6373"/>
    <w:rsid w:val="00DC6487"/>
    <w:rsid w:val="00DC667B"/>
    <w:rsid w:val="00DC6969"/>
    <w:rsid w:val="00DC6F2A"/>
    <w:rsid w:val="00DC769E"/>
    <w:rsid w:val="00DC7732"/>
    <w:rsid w:val="00DC7D39"/>
    <w:rsid w:val="00DC7D60"/>
    <w:rsid w:val="00DD0205"/>
    <w:rsid w:val="00DD02B8"/>
    <w:rsid w:val="00DD06BD"/>
    <w:rsid w:val="00DD07FF"/>
    <w:rsid w:val="00DD0A7B"/>
    <w:rsid w:val="00DD0E2B"/>
    <w:rsid w:val="00DD10EC"/>
    <w:rsid w:val="00DD1125"/>
    <w:rsid w:val="00DD1A57"/>
    <w:rsid w:val="00DD1BA4"/>
    <w:rsid w:val="00DD1FB1"/>
    <w:rsid w:val="00DD2A03"/>
    <w:rsid w:val="00DD3367"/>
    <w:rsid w:val="00DD3708"/>
    <w:rsid w:val="00DD3A1B"/>
    <w:rsid w:val="00DD3AE7"/>
    <w:rsid w:val="00DD3FE1"/>
    <w:rsid w:val="00DD6359"/>
    <w:rsid w:val="00DD72AD"/>
    <w:rsid w:val="00DD79B2"/>
    <w:rsid w:val="00DE0216"/>
    <w:rsid w:val="00DE086C"/>
    <w:rsid w:val="00DE0BE5"/>
    <w:rsid w:val="00DE1311"/>
    <w:rsid w:val="00DE14D8"/>
    <w:rsid w:val="00DE191D"/>
    <w:rsid w:val="00DE1B7D"/>
    <w:rsid w:val="00DE1CD0"/>
    <w:rsid w:val="00DE1E63"/>
    <w:rsid w:val="00DE1FBD"/>
    <w:rsid w:val="00DE2247"/>
    <w:rsid w:val="00DE2E38"/>
    <w:rsid w:val="00DE334F"/>
    <w:rsid w:val="00DE35AD"/>
    <w:rsid w:val="00DE3883"/>
    <w:rsid w:val="00DE393E"/>
    <w:rsid w:val="00DE3DF1"/>
    <w:rsid w:val="00DE3E49"/>
    <w:rsid w:val="00DE3EB6"/>
    <w:rsid w:val="00DE3F2D"/>
    <w:rsid w:val="00DE43ED"/>
    <w:rsid w:val="00DE441C"/>
    <w:rsid w:val="00DE4F46"/>
    <w:rsid w:val="00DE5052"/>
    <w:rsid w:val="00DE5481"/>
    <w:rsid w:val="00DE5551"/>
    <w:rsid w:val="00DE579C"/>
    <w:rsid w:val="00DE5A51"/>
    <w:rsid w:val="00DE60B8"/>
    <w:rsid w:val="00DE682E"/>
    <w:rsid w:val="00DE68AB"/>
    <w:rsid w:val="00DE7087"/>
    <w:rsid w:val="00DE78BA"/>
    <w:rsid w:val="00DE7B96"/>
    <w:rsid w:val="00DF05CD"/>
    <w:rsid w:val="00DF06AF"/>
    <w:rsid w:val="00DF08A9"/>
    <w:rsid w:val="00DF09EE"/>
    <w:rsid w:val="00DF2440"/>
    <w:rsid w:val="00DF26EA"/>
    <w:rsid w:val="00DF3C85"/>
    <w:rsid w:val="00DF4595"/>
    <w:rsid w:val="00DF4FB4"/>
    <w:rsid w:val="00DF53A0"/>
    <w:rsid w:val="00DF5511"/>
    <w:rsid w:val="00DF55AC"/>
    <w:rsid w:val="00DF55CB"/>
    <w:rsid w:val="00DF5751"/>
    <w:rsid w:val="00DF67FE"/>
    <w:rsid w:val="00DF6CB6"/>
    <w:rsid w:val="00DF7127"/>
    <w:rsid w:val="00DF72B5"/>
    <w:rsid w:val="00DF7333"/>
    <w:rsid w:val="00DF77A0"/>
    <w:rsid w:val="00DF7920"/>
    <w:rsid w:val="00DF7CF7"/>
    <w:rsid w:val="00DF7FAB"/>
    <w:rsid w:val="00E0005A"/>
    <w:rsid w:val="00E00247"/>
    <w:rsid w:val="00E01138"/>
    <w:rsid w:val="00E012D7"/>
    <w:rsid w:val="00E019DF"/>
    <w:rsid w:val="00E01BBA"/>
    <w:rsid w:val="00E021B1"/>
    <w:rsid w:val="00E021CC"/>
    <w:rsid w:val="00E02579"/>
    <w:rsid w:val="00E0391C"/>
    <w:rsid w:val="00E042A5"/>
    <w:rsid w:val="00E049EE"/>
    <w:rsid w:val="00E04B27"/>
    <w:rsid w:val="00E0504A"/>
    <w:rsid w:val="00E05527"/>
    <w:rsid w:val="00E0588B"/>
    <w:rsid w:val="00E05ACE"/>
    <w:rsid w:val="00E05F38"/>
    <w:rsid w:val="00E05FB2"/>
    <w:rsid w:val="00E06CEE"/>
    <w:rsid w:val="00E06E0A"/>
    <w:rsid w:val="00E0716C"/>
    <w:rsid w:val="00E07A63"/>
    <w:rsid w:val="00E07E3E"/>
    <w:rsid w:val="00E07E68"/>
    <w:rsid w:val="00E113C8"/>
    <w:rsid w:val="00E11B46"/>
    <w:rsid w:val="00E11DEE"/>
    <w:rsid w:val="00E11E26"/>
    <w:rsid w:val="00E1214E"/>
    <w:rsid w:val="00E131FB"/>
    <w:rsid w:val="00E134BB"/>
    <w:rsid w:val="00E13ADC"/>
    <w:rsid w:val="00E140BD"/>
    <w:rsid w:val="00E14560"/>
    <w:rsid w:val="00E14739"/>
    <w:rsid w:val="00E148CA"/>
    <w:rsid w:val="00E1512B"/>
    <w:rsid w:val="00E15601"/>
    <w:rsid w:val="00E156CB"/>
    <w:rsid w:val="00E15B2C"/>
    <w:rsid w:val="00E15DCE"/>
    <w:rsid w:val="00E165E2"/>
    <w:rsid w:val="00E16981"/>
    <w:rsid w:val="00E17482"/>
    <w:rsid w:val="00E174CC"/>
    <w:rsid w:val="00E1764E"/>
    <w:rsid w:val="00E178A5"/>
    <w:rsid w:val="00E178C4"/>
    <w:rsid w:val="00E17B10"/>
    <w:rsid w:val="00E20244"/>
    <w:rsid w:val="00E2046F"/>
    <w:rsid w:val="00E2047F"/>
    <w:rsid w:val="00E20623"/>
    <w:rsid w:val="00E20A4A"/>
    <w:rsid w:val="00E2183B"/>
    <w:rsid w:val="00E21F21"/>
    <w:rsid w:val="00E229A7"/>
    <w:rsid w:val="00E22BBA"/>
    <w:rsid w:val="00E22E10"/>
    <w:rsid w:val="00E23B18"/>
    <w:rsid w:val="00E23BE8"/>
    <w:rsid w:val="00E23EFF"/>
    <w:rsid w:val="00E240D2"/>
    <w:rsid w:val="00E25102"/>
    <w:rsid w:val="00E25636"/>
    <w:rsid w:val="00E257B2"/>
    <w:rsid w:val="00E259D8"/>
    <w:rsid w:val="00E25E7D"/>
    <w:rsid w:val="00E25EE1"/>
    <w:rsid w:val="00E2618D"/>
    <w:rsid w:val="00E2648A"/>
    <w:rsid w:val="00E26729"/>
    <w:rsid w:val="00E30B36"/>
    <w:rsid w:val="00E30BFE"/>
    <w:rsid w:val="00E30D4D"/>
    <w:rsid w:val="00E30FB9"/>
    <w:rsid w:val="00E31A26"/>
    <w:rsid w:val="00E3259E"/>
    <w:rsid w:val="00E334DC"/>
    <w:rsid w:val="00E33D71"/>
    <w:rsid w:val="00E34205"/>
    <w:rsid w:val="00E346BE"/>
    <w:rsid w:val="00E34B14"/>
    <w:rsid w:val="00E34DF0"/>
    <w:rsid w:val="00E35756"/>
    <w:rsid w:val="00E36564"/>
    <w:rsid w:val="00E370E5"/>
    <w:rsid w:val="00E37286"/>
    <w:rsid w:val="00E37653"/>
    <w:rsid w:val="00E37688"/>
    <w:rsid w:val="00E379CA"/>
    <w:rsid w:val="00E37B3E"/>
    <w:rsid w:val="00E406B7"/>
    <w:rsid w:val="00E42051"/>
    <w:rsid w:val="00E42433"/>
    <w:rsid w:val="00E42493"/>
    <w:rsid w:val="00E42830"/>
    <w:rsid w:val="00E42B49"/>
    <w:rsid w:val="00E43148"/>
    <w:rsid w:val="00E439ED"/>
    <w:rsid w:val="00E440FD"/>
    <w:rsid w:val="00E444B6"/>
    <w:rsid w:val="00E44C09"/>
    <w:rsid w:val="00E459E1"/>
    <w:rsid w:val="00E45E8E"/>
    <w:rsid w:val="00E463FC"/>
    <w:rsid w:val="00E46E6B"/>
    <w:rsid w:val="00E47505"/>
    <w:rsid w:val="00E4772D"/>
    <w:rsid w:val="00E47E57"/>
    <w:rsid w:val="00E50242"/>
    <w:rsid w:val="00E50655"/>
    <w:rsid w:val="00E509AE"/>
    <w:rsid w:val="00E50AC9"/>
    <w:rsid w:val="00E50C1B"/>
    <w:rsid w:val="00E50E02"/>
    <w:rsid w:val="00E50E81"/>
    <w:rsid w:val="00E50EFB"/>
    <w:rsid w:val="00E5120E"/>
    <w:rsid w:val="00E51235"/>
    <w:rsid w:val="00E515B3"/>
    <w:rsid w:val="00E52074"/>
    <w:rsid w:val="00E52286"/>
    <w:rsid w:val="00E52606"/>
    <w:rsid w:val="00E52A4B"/>
    <w:rsid w:val="00E52EEB"/>
    <w:rsid w:val="00E53211"/>
    <w:rsid w:val="00E53FAD"/>
    <w:rsid w:val="00E542B3"/>
    <w:rsid w:val="00E548A7"/>
    <w:rsid w:val="00E54D21"/>
    <w:rsid w:val="00E555BD"/>
    <w:rsid w:val="00E558E0"/>
    <w:rsid w:val="00E55ADB"/>
    <w:rsid w:val="00E55B00"/>
    <w:rsid w:val="00E55CE3"/>
    <w:rsid w:val="00E56A02"/>
    <w:rsid w:val="00E56C23"/>
    <w:rsid w:val="00E56FEB"/>
    <w:rsid w:val="00E57481"/>
    <w:rsid w:val="00E57C1B"/>
    <w:rsid w:val="00E57F39"/>
    <w:rsid w:val="00E6036D"/>
    <w:rsid w:val="00E609D5"/>
    <w:rsid w:val="00E6137F"/>
    <w:rsid w:val="00E616D9"/>
    <w:rsid w:val="00E61E21"/>
    <w:rsid w:val="00E62169"/>
    <w:rsid w:val="00E625A2"/>
    <w:rsid w:val="00E62C88"/>
    <w:rsid w:val="00E62D87"/>
    <w:rsid w:val="00E63198"/>
    <w:rsid w:val="00E6336F"/>
    <w:rsid w:val="00E63392"/>
    <w:rsid w:val="00E63560"/>
    <w:rsid w:val="00E63786"/>
    <w:rsid w:val="00E63937"/>
    <w:rsid w:val="00E64864"/>
    <w:rsid w:val="00E64C8E"/>
    <w:rsid w:val="00E64DE3"/>
    <w:rsid w:val="00E64F52"/>
    <w:rsid w:val="00E65180"/>
    <w:rsid w:val="00E6538D"/>
    <w:rsid w:val="00E6583C"/>
    <w:rsid w:val="00E65F2C"/>
    <w:rsid w:val="00E6633A"/>
    <w:rsid w:val="00E664D5"/>
    <w:rsid w:val="00E6656C"/>
    <w:rsid w:val="00E679A8"/>
    <w:rsid w:val="00E67DA2"/>
    <w:rsid w:val="00E70E9D"/>
    <w:rsid w:val="00E71A01"/>
    <w:rsid w:val="00E71E05"/>
    <w:rsid w:val="00E720AE"/>
    <w:rsid w:val="00E7219F"/>
    <w:rsid w:val="00E72379"/>
    <w:rsid w:val="00E723E4"/>
    <w:rsid w:val="00E728C5"/>
    <w:rsid w:val="00E72D14"/>
    <w:rsid w:val="00E731D7"/>
    <w:rsid w:val="00E737FB"/>
    <w:rsid w:val="00E739B9"/>
    <w:rsid w:val="00E73C53"/>
    <w:rsid w:val="00E73D18"/>
    <w:rsid w:val="00E73DD8"/>
    <w:rsid w:val="00E73EC2"/>
    <w:rsid w:val="00E74412"/>
    <w:rsid w:val="00E74DE9"/>
    <w:rsid w:val="00E74F6C"/>
    <w:rsid w:val="00E75016"/>
    <w:rsid w:val="00E754FE"/>
    <w:rsid w:val="00E75BAB"/>
    <w:rsid w:val="00E75D8E"/>
    <w:rsid w:val="00E76478"/>
    <w:rsid w:val="00E7689A"/>
    <w:rsid w:val="00E7699B"/>
    <w:rsid w:val="00E76FF9"/>
    <w:rsid w:val="00E776B8"/>
    <w:rsid w:val="00E7791F"/>
    <w:rsid w:val="00E779C6"/>
    <w:rsid w:val="00E77AA2"/>
    <w:rsid w:val="00E80289"/>
    <w:rsid w:val="00E80BD2"/>
    <w:rsid w:val="00E8151E"/>
    <w:rsid w:val="00E816E0"/>
    <w:rsid w:val="00E81855"/>
    <w:rsid w:val="00E819D1"/>
    <w:rsid w:val="00E81C4A"/>
    <w:rsid w:val="00E8244D"/>
    <w:rsid w:val="00E82492"/>
    <w:rsid w:val="00E82F2B"/>
    <w:rsid w:val="00E82F7D"/>
    <w:rsid w:val="00E82FB7"/>
    <w:rsid w:val="00E833F1"/>
    <w:rsid w:val="00E83493"/>
    <w:rsid w:val="00E838B9"/>
    <w:rsid w:val="00E839E2"/>
    <w:rsid w:val="00E84286"/>
    <w:rsid w:val="00E85BBC"/>
    <w:rsid w:val="00E85C02"/>
    <w:rsid w:val="00E864BF"/>
    <w:rsid w:val="00E866A9"/>
    <w:rsid w:val="00E870FA"/>
    <w:rsid w:val="00E87839"/>
    <w:rsid w:val="00E87886"/>
    <w:rsid w:val="00E878E6"/>
    <w:rsid w:val="00E900A6"/>
    <w:rsid w:val="00E902F0"/>
    <w:rsid w:val="00E903B1"/>
    <w:rsid w:val="00E904F9"/>
    <w:rsid w:val="00E906E9"/>
    <w:rsid w:val="00E90BAA"/>
    <w:rsid w:val="00E90D86"/>
    <w:rsid w:val="00E91085"/>
    <w:rsid w:val="00E913A5"/>
    <w:rsid w:val="00E919D2"/>
    <w:rsid w:val="00E9227B"/>
    <w:rsid w:val="00E929E9"/>
    <w:rsid w:val="00E92CA5"/>
    <w:rsid w:val="00E92FC5"/>
    <w:rsid w:val="00E9353B"/>
    <w:rsid w:val="00E936A0"/>
    <w:rsid w:val="00E93F3F"/>
    <w:rsid w:val="00E93F77"/>
    <w:rsid w:val="00E94315"/>
    <w:rsid w:val="00E943E0"/>
    <w:rsid w:val="00E94784"/>
    <w:rsid w:val="00E94AFA"/>
    <w:rsid w:val="00E95125"/>
    <w:rsid w:val="00E951DB"/>
    <w:rsid w:val="00E95EBB"/>
    <w:rsid w:val="00E9657D"/>
    <w:rsid w:val="00E96987"/>
    <w:rsid w:val="00E97151"/>
    <w:rsid w:val="00E973D6"/>
    <w:rsid w:val="00E9750B"/>
    <w:rsid w:val="00E97540"/>
    <w:rsid w:val="00E97608"/>
    <w:rsid w:val="00E977EF"/>
    <w:rsid w:val="00EA01BB"/>
    <w:rsid w:val="00EA02F2"/>
    <w:rsid w:val="00EA05ED"/>
    <w:rsid w:val="00EA07B7"/>
    <w:rsid w:val="00EA0892"/>
    <w:rsid w:val="00EA0D3D"/>
    <w:rsid w:val="00EA1314"/>
    <w:rsid w:val="00EA13CB"/>
    <w:rsid w:val="00EA1855"/>
    <w:rsid w:val="00EA19B5"/>
    <w:rsid w:val="00EA1A5B"/>
    <w:rsid w:val="00EA1B2C"/>
    <w:rsid w:val="00EA1CDA"/>
    <w:rsid w:val="00EA1D08"/>
    <w:rsid w:val="00EA21F9"/>
    <w:rsid w:val="00EA2326"/>
    <w:rsid w:val="00EA3209"/>
    <w:rsid w:val="00EA3730"/>
    <w:rsid w:val="00EA3940"/>
    <w:rsid w:val="00EA41F6"/>
    <w:rsid w:val="00EA485F"/>
    <w:rsid w:val="00EA48CC"/>
    <w:rsid w:val="00EA50A9"/>
    <w:rsid w:val="00EA533A"/>
    <w:rsid w:val="00EA540A"/>
    <w:rsid w:val="00EA5710"/>
    <w:rsid w:val="00EA5909"/>
    <w:rsid w:val="00EA5B92"/>
    <w:rsid w:val="00EA6040"/>
    <w:rsid w:val="00EA6083"/>
    <w:rsid w:val="00EA63F3"/>
    <w:rsid w:val="00EA6999"/>
    <w:rsid w:val="00EA6B4C"/>
    <w:rsid w:val="00EA6C82"/>
    <w:rsid w:val="00EA6F2C"/>
    <w:rsid w:val="00EA71B5"/>
    <w:rsid w:val="00EA7358"/>
    <w:rsid w:val="00EA7802"/>
    <w:rsid w:val="00EA79FB"/>
    <w:rsid w:val="00EA7BFD"/>
    <w:rsid w:val="00EA7D3A"/>
    <w:rsid w:val="00EA7E94"/>
    <w:rsid w:val="00EA7F6E"/>
    <w:rsid w:val="00EB0DFC"/>
    <w:rsid w:val="00EB0F19"/>
    <w:rsid w:val="00EB111F"/>
    <w:rsid w:val="00EB1A70"/>
    <w:rsid w:val="00EB1C5F"/>
    <w:rsid w:val="00EB1ED2"/>
    <w:rsid w:val="00EB227B"/>
    <w:rsid w:val="00EB2337"/>
    <w:rsid w:val="00EB27C8"/>
    <w:rsid w:val="00EB2960"/>
    <w:rsid w:val="00EB2D45"/>
    <w:rsid w:val="00EB2E80"/>
    <w:rsid w:val="00EB324D"/>
    <w:rsid w:val="00EB3F48"/>
    <w:rsid w:val="00EB4110"/>
    <w:rsid w:val="00EB473B"/>
    <w:rsid w:val="00EB4948"/>
    <w:rsid w:val="00EB49B7"/>
    <w:rsid w:val="00EB4D2C"/>
    <w:rsid w:val="00EB4FC0"/>
    <w:rsid w:val="00EB50F3"/>
    <w:rsid w:val="00EB567C"/>
    <w:rsid w:val="00EB584A"/>
    <w:rsid w:val="00EB59B1"/>
    <w:rsid w:val="00EB6748"/>
    <w:rsid w:val="00EB6762"/>
    <w:rsid w:val="00EB6F5E"/>
    <w:rsid w:val="00EB703A"/>
    <w:rsid w:val="00EB72C3"/>
    <w:rsid w:val="00EB7700"/>
    <w:rsid w:val="00EB7834"/>
    <w:rsid w:val="00EB78CD"/>
    <w:rsid w:val="00EB7D20"/>
    <w:rsid w:val="00EC028D"/>
    <w:rsid w:val="00EC07EF"/>
    <w:rsid w:val="00EC0E59"/>
    <w:rsid w:val="00EC18A7"/>
    <w:rsid w:val="00EC19AF"/>
    <w:rsid w:val="00EC1B8C"/>
    <w:rsid w:val="00EC26F7"/>
    <w:rsid w:val="00EC27FE"/>
    <w:rsid w:val="00EC2E7E"/>
    <w:rsid w:val="00EC3A5E"/>
    <w:rsid w:val="00EC3D44"/>
    <w:rsid w:val="00EC41C6"/>
    <w:rsid w:val="00EC4B56"/>
    <w:rsid w:val="00EC596C"/>
    <w:rsid w:val="00EC5976"/>
    <w:rsid w:val="00EC5AD0"/>
    <w:rsid w:val="00EC5C3E"/>
    <w:rsid w:val="00EC659C"/>
    <w:rsid w:val="00EC6838"/>
    <w:rsid w:val="00EC6A7C"/>
    <w:rsid w:val="00EC6F33"/>
    <w:rsid w:val="00EC7236"/>
    <w:rsid w:val="00EC78D9"/>
    <w:rsid w:val="00EC7DBE"/>
    <w:rsid w:val="00EC7F5F"/>
    <w:rsid w:val="00ED0625"/>
    <w:rsid w:val="00ED0796"/>
    <w:rsid w:val="00ED0908"/>
    <w:rsid w:val="00ED0B4D"/>
    <w:rsid w:val="00ED1729"/>
    <w:rsid w:val="00ED1D2E"/>
    <w:rsid w:val="00ED1D7B"/>
    <w:rsid w:val="00ED1EE5"/>
    <w:rsid w:val="00ED2183"/>
    <w:rsid w:val="00ED24BF"/>
    <w:rsid w:val="00ED25F9"/>
    <w:rsid w:val="00ED2A1C"/>
    <w:rsid w:val="00ED2A2A"/>
    <w:rsid w:val="00ED2DC4"/>
    <w:rsid w:val="00ED2F68"/>
    <w:rsid w:val="00ED386B"/>
    <w:rsid w:val="00ED4081"/>
    <w:rsid w:val="00ED41EC"/>
    <w:rsid w:val="00ED4459"/>
    <w:rsid w:val="00ED4918"/>
    <w:rsid w:val="00ED4B0B"/>
    <w:rsid w:val="00ED57EE"/>
    <w:rsid w:val="00ED5A39"/>
    <w:rsid w:val="00ED5D4B"/>
    <w:rsid w:val="00ED66ED"/>
    <w:rsid w:val="00ED6CC6"/>
    <w:rsid w:val="00ED6DC9"/>
    <w:rsid w:val="00ED7190"/>
    <w:rsid w:val="00ED7D2C"/>
    <w:rsid w:val="00EE03F8"/>
    <w:rsid w:val="00EE0BED"/>
    <w:rsid w:val="00EE0D19"/>
    <w:rsid w:val="00EE0D53"/>
    <w:rsid w:val="00EE16DE"/>
    <w:rsid w:val="00EE1C96"/>
    <w:rsid w:val="00EE1CE0"/>
    <w:rsid w:val="00EE1D3E"/>
    <w:rsid w:val="00EE1DB2"/>
    <w:rsid w:val="00EE2208"/>
    <w:rsid w:val="00EE29D1"/>
    <w:rsid w:val="00EE3052"/>
    <w:rsid w:val="00EE3228"/>
    <w:rsid w:val="00EE34D8"/>
    <w:rsid w:val="00EE3BA0"/>
    <w:rsid w:val="00EE3C76"/>
    <w:rsid w:val="00EE3D07"/>
    <w:rsid w:val="00EE4140"/>
    <w:rsid w:val="00EE49C5"/>
    <w:rsid w:val="00EE4AC6"/>
    <w:rsid w:val="00EE4BF6"/>
    <w:rsid w:val="00EE4F6F"/>
    <w:rsid w:val="00EE502F"/>
    <w:rsid w:val="00EE50DF"/>
    <w:rsid w:val="00EE52E1"/>
    <w:rsid w:val="00EE56EF"/>
    <w:rsid w:val="00EE61F1"/>
    <w:rsid w:val="00EE6643"/>
    <w:rsid w:val="00EE6B45"/>
    <w:rsid w:val="00EE6E82"/>
    <w:rsid w:val="00EE73A4"/>
    <w:rsid w:val="00EE7BD6"/>
    <w:rsid w:val="00EF02A8"/>
    <w:rsid w:val="00EF0593"/>
    <w:rsid w:val="00EF0985"/>
    <w:rsid w:val="00EF0A89"/>
    <w:rsid w:val="00EF0BF3"/>
    <w:rsid w:val="00EF0C2D"/>
    <w:rsid w:val="00EF0DAA"/>
    <w:rsid w:val="00EF1264"/>
    <w:rsid w:val="00EF1BCC"/>
    <w:rsid w:val="00EF2675"/>
    <w:rsid w:val="00EF2C7E"/>
    <w:rsid w:val="00EF3C28"/>
    <w:rsid w:val="00EF3DC6"/>
    <w:rsid w:val="00EF4384"/>
    <w:rsid w:val="00EF451B"/>
    <w:rsid w:val="00EF4E9A"/>
    <w:rsid w:val="00EF5165"/>
    <w:rsid w:val="00EF52FF"/>
    <w:rsid w:val="00EF53C4"/>
    <w:rsid w:val="00EF5833"/>
    <w:rsid w:val="00EF5CBD"/>
    <w:rsid w:val="00EF5F72"/>
    <w:rsid w:val="00EF6673"/>
    <w:rsid w:val="00EF687B"/>
    <w:rsid w:val="00EF6AF2"/>
    <w:rsid w:val="00EF6C28"/>
    <w:rsid w:val="00EF6C7A"/>
    <w:rsid w:val="00F001EC"/>
    <w:rsid w:val="00F00659"/>
    <w:rsid w:val="00F00ACD"/>
    <w:rsid w:val="00F00F97"/>
    <w:rsid w:val="00F01798"/>
    <w:rsid w:val="00F01895"/>
    <w:rsid w:val="00F01F87"/>
    <w:rsid w:val="00F02245"/>
    <w:rsid w:val="00F03104"/>
    <w:rsid w:val="00F034DB"/>
    <w:rsid w:val="00F037DB"/>
    <w:rsid w:val="00F03897"/>
    <w:rsid w:val="00F04203"/>
    <w:rsid w:val="00F042D8"/>
    <w:rsid w:val="00F04754"/>
    <w:rsid w:val="00F04846"/>
    <w:rsid w:val="00F0488D"/>
    <w:rsid w:val="00F05362"/>
    <w:rsid w:val="00F0537D"/>
    <w:rsid w:val="00F0567C"/>
    <w:rsid w:val="00F062B2"/>
    <w:rsid w:val="00F064C1"/>
    <w:rsid w:val="00F06544"/>
    <w:rsid w:val="00F066BE"/>
    <w:rsid w:val="00F0672A"/>
    <w:rsid w:val="00F06A63"/>
    <w:rsid w:val="00F06F1C"/>
    <w:rsid w:val="00F07253"/>
    <w:rsid w:val="00F072AA"/>
    <w:rsid w:val="00F07374"/>
    <w:rsid w:val="00F0742A"/>
    <w:rsid w:val="00F074B5"/>
    <w:rsid w:val="00F07779"/>
    <w:rsid w:val="00F0789B"/>
    <w:rsid w:val="00F07A08"/>
    <w:rsid w:val="00F07B2F"/>
    <w:rsid w:val="00F1068B"/>
    <w:rsid w:val="00F108BC"/>
    <w:rsid w:val="00F10D05"/>
    <w:rsid w:val="00F10E8A"/>
    <w:rsid w:val="00F1185A"/>
    <w:rsid w:val="00F11C6B"/>
    <w:rsid w:val="00F11E63"/>
    <w:rsid w:val="00F11EC6"/>
    <w:rsid w:val="00F11F3C"/>
    <w:rsid w:val="00F129E0"/>
    <w:rsid w:val="00F12DB0"/>
    <w:rsid w:val="00F12F1C"/>
    <w:rsid w:val="00F1305B"/>
    <w:rsid w:val="00F1323F"/>
    <w:rsid w:val="00F13565"/>
    <w:rsid w:val="00F137C2"/>
    <w:rsid w:val="00F1391B"/>
    <w:rsid w:val="00F13C25"/>
    <w:rsid w:val="00F13E4B"/>
    <w:rsid w:val="00F14107"/>
    <w:rsid w:val="00F142A6"/>
    <w:rsid w:val="00F14AFA"/>
    <w:rsid w:val="00F150EF"/>
    <w:rsid w:val="00F1539F"/>
    <w:rsid w:val="00F15790"/>
    <w:rsid w:val="00F15B7A"/>
    <w:rsid w:val="00F161A6"/>
    <w:rsid w:val="00F16405"/>
    <w:rsid w:val="00F16624"/>
    <w:rsid w:val="00F1669C"/>
    <w:rsid w:val="00F16933"/>
    <w:rsid w:val="00F16AA7"/>
    <w:rsid w:val="00F16AC0"/>
    <w:rsid w:val="00F17B11"/>
    <w:rsid w:val="00F17CFB"/>
    <w:rsid w:val="00F17D74"/>
    <w:rsid w:val="00F17FD5"/>
    <w:rsid w:val="00F20102"/>
    <w:rsid w:val="00F207A0"/>
    <w:rsid w:val="00F20A5B"/>
    <w:rsid w:val="00F20D74"/>
    <w:rsid w:val="00F20D8A"/>
    <w:rsid w:val="00F21209"/>
    <w:rsid w:val="00F212B7"/>
    <w:rsid w:val="00F21A68"/>
    <w:rsid w:val="00F21D9C"/>
    <w:rsid w:val="00F21FC8"/>
    <w:rsid w:val="00F2235A"/>
    <w:rsid w:val="00F2289D"/>
    <w:rsid w:val="00F229D6"/>
    <w:rsid w:val="00F22ADE"/>
    <w:rsid w:val="00F22EF7"/>
    <w:rsid w:val="00F23076"/>
    <w:rsid w:val="00F231EA"/>
    <w:rsid w:val="00F237B4"/>
    <w:rsid w:val="00F23893"/>
    <w:rsid w:val="00F23EC3"/>
    <w:rsid w:val="00F23EC5"/>
    <w:rsid w:val="00F243E7"/>
    <w:rsid w:val="00F247A8"/>
    <w:rsid w:val="00F24F31"/>
    <w:rsid w:val="00F25250"/>
    <w:rsid w:val="00F257D2"/>
    <w:rsid w:val="00F26B70"/>
    <w:rsid w:val="00F26CB1"/>
    <w:rsid w:val="00F26DFC"/>
    <w:rsid w:val="00F26E48"/>
    <w:rsid w:val="00F26EBA"/>
    <w:rsid w:val="00F27128"/>
    <w:rsid w:val="00F27326"/>
    <w:rsid w:val="00F2785E"/>
    <w:rsid w:val="00F27FEC"/>
    <w:rsid w:val="00F3094D"/>
    <w:rsid w:val="00F30E3A"/>
    <w:rsid w:val="00F30FF9"/>
    <w:rsid w:val="00F31216"/>
    <w:rsid w:val="00F31A28"/>
    <w:rsid w:val="00F32446"/>
    <w:rsid w:val="00F32631"/>
    <w:rsid w:val="00F3274F"/>
    <w:rsid w:val="00F3285D"/>
    <w:rsid w:val="00F328DF"/>
    <w:rsid w:val="00F32916"/>
    <w:rsid w:val="00F3325E"/>
    <w:rsid w:val="00F33632"/>
    <w:rsid w:val="00F33CFD"/>
    <w:rsid w:val="00F34464"/>
    <w:rsid w:val="00F34634"/>
    <w:rsid w:val="00F34723"/>
    <w:rsid w:val="00F34A95"/>
    <w:rsid w:val="00F35669"/>
    <w:rsid w:val="00F3594A"/>
    <w:rsid w:val="00F35D1B"/>
    <w:rsid w:val="00F35EDF"/>
    <w:rsid w:val="00F36074"/>
    <w:rsid w:val="00F36234"/>
    <w:rsid w:val="00F3674B"/>
    <w:rsid w:val="00F3678A"/>
    <w:rsid w:val="00F3706F"/>
    <w:rsid w:val="00F3720A"/>
    <w:rsid w:val="00F37421"/>
    <w:rsid w:val="00F375CA"/>
    <w:rsid w:val="00F3792E"/>
    <w:rsid w:val="00F37C77"/>
    <w:rsid w:val="00F401A4"/>
    <w:rsid w:val="00F40FAA"/>
    <w:rsid w:val="00F41B92"/>
    <w:rsid w:val="00F41D37"/>
    <w:rsid w:val="00F41DA1"/>
    <w:rsid w:val="00F4220F"/>
    <w:rsid w:val="00F4272F"/>
    <w:rsid w:val="00F42CFF"/>
    <w:rsid w:val="00F42E05"/>
    <w:rsid w:val="00F43678"/>
    <w:rsid w:val="00F44923"/>
    <w:rsid w:val="00F44AE5"/>
    <w:rsid w:val="00F44D0A"/>
    <w:rsid w:val="00F45229"/>
    <w:rsid w:val="00F459CF"/>
    <w:rsid w:val="00F45A69"/>
    <w:rsid w:val="00F45B17"/>
    <w:rsid w:val="00F46403"/>
    <w:rsid w:val="00F46B98"/>
    <w:rsid w:val="00F46FBD"/>
    <w:rsid w:val="00F47C61"/>
    <w:rsid w:val="00F503E5"/>
    <w:rsid w:val="00F5046B"/>
    <w:rsid w:val="00F505AD"/>
    <w:rsid w:val="00F5075D"/>
    <w:rsid w:val="00F50854"/>
    <w:rsid w:val="00F50A3F"/>
    <w:rsid w:val="00F50DC5"/>
    <w:rsid w:val="00F51BF9"/>
    <w:rsid w:val="00F51C16"/>
    <w:rsid w:val="00F521F6"/>
    <w:rsid w:val="00F52760"/>
    <w:rsid w:val="00F527E6"/>
    <w:rsid w:val="00F52FCE"/>
    <w:rsid w:val="00F5362C"/>
    <w:rsid w:val="00F538CE"/>
    <w:rsid w:val="00F53D58"/>
    <w:rsid w:val="00F5402B"/>
    <w:rsid w:val="00F54B49"/>
    <w:rsid w:val="00F54EC2"/>
    <w:rsid w:val="00F5534D"/>
    <w:rsid w:val="00F55396"/>
    <w:rsid w:val="00F553D3"/>
    <w:rsid w:val="00F559FE"/>
    <w:rsid w:val="00F55C84"/>
    <w:rsid w:val="00F55CA1"/>
    <w:rsid w:val="00F55F5B"/>
    <w:rsid w:val="00F5624F"/>
    <w:rsid w:val="00F5644B"/>
    <w:rsid w:val="00F56A56"/>
    <w:rsid w:val="00F56D90"/>
    <w:rsid w:val="00F56E29"/>
    <w:rsid w:val="00F577BE"/>
    <w:rsid w:val="00F57C82"/>
    <w:rsid w:val="00F57CBB"/>
    <w:rsid w:val="00F57F7A"/>
    <w:rsid w:val="00F60032"/>
    <w:rsid w:val="00F602FB"/>
    <w:rsid w:val="00F60946"/>
    <w:rsid w:val="00F60C7A"/>
    <w:rsid w:val="00F6126B"/>
    <w:rsid w:val="00F61374"/>
    <w:rsid w:val="00F61853"/>
    <w:rsid w:val="00F61CD7"/>
    <w:rsid w:val="00F61E40"/>
    <w:rsid w:val="00F61E81"/>
    <w:rsid w:val="00F61FB0"/>
    <w:rsid w:val="00F62B2E"/>
    <w:rsid w:val="00F6320C"/>
    <w:rsid w:val="00F641BA"/>
    <w:rsid w:val="00F64230"/>
    <w:rsid w:val="00F6464C"/>
    <w:rsid w:val="00F64787"/>
    <w:rsid w:val="00F64FB6"/>
    <w:rsid w:val="00F6522D"/>
    <w:rsid w:val="00F656B5"/>
    <w:rsid w:val="00F659F1"/>
    <w:rsid w:val="00F65DB2"/>
    <w:rsid w:val="00F66A3C"/>
    <w:rsid w:val="00F66A64"/>
    <w:rsid w:val="00F66E7F"/>
    <w:rsid w:val="00F67373"/>
    <w:rsid w:val="00F674AF"/>
    <w:rsid w:val="00F6772A"/>
    <w:rsid w:val="00F67972"/>
    <w:rsid w:val="00F67B2E"/>
    <w:rsid w:val="00F67C63"/>
    <w:rsid w:val="00F704A0"/>
    <w:rsid w:val="00F70A15"/>
    <w:rsid w:val="00F70A33"/>
    <w:rsid w:val="00F70EF0"/>
    <w:rsid w:val="00F7175E"/>
    <w:rsid w:val="00F71AEF"/>
    <w:rsid w:val="00F720D8"/>
    <w:rsid w:val="00F72772"/>
    <w:rsid w:val="00F72C54"/>
    <w:rsid w:val="00F730FF"/>
    <w:rsid w:val="00F73349"/>
    <w:rsid w:val="00F73433"/>
    <w:rsid w:val="00F73FBB"/>
    <w:rsid w:val="00F74587"/>
    <w:rsid w:val="00F74689"/>
    <w:rsid w:val="00F74C1E"/>
    <w:rsid w:val="00F74E64"/>
    <w:rsid w:val="00F7587D"/>
    <w:rsid w:val="00F75ED7"/>
    <w:rsid w:val="00F76060"/>
    <w:rsid w:val="00F762A3"/>
    <w:rsid w:val="00F762E9"/>
    <w:rsid w:val="00F7677A"/>
    <w:rsid w:val="00F76844"/>
    <w:rsid w:val="00F76881"/>
    <w:rsid w:val="00F76F15"/>
    <w:rsid w:val="00F770ED"/>
    <w:rsid w:val="00F77675"/>
    <w:rsid w:val="00F77AF8"/>
    <w:rsid w:val="00F77D34"/>
    <w:rsid w:val="00F80E2D"/>
    <w:rsid w:val="00F80EC0"/>
    <w:rsid w:val="00F8160C"/>
    <w:rsid w:val="00F81AB8"/>
    <w:rsid w:val="00F81C0F"/>
    <w:rsid w:val="00F81FC1"/>
    <w:rsid w:val="00F82766"/>
    <w:rsid w:val="00F827A8"/>
    <w:rsid w:val="00F835DE"/>
    <w:rsid w:val="00F84543"/>
    <w:rsid w:val="00F84728"/>
    <w:rsid w:val="00F850C1"/>
    <w:rsid w:val="00F855EC"/>
    <w:rsid w:val="00F8589A"/>
    <w:rsid w:val="00F85B00"/>
    <w:rsid w:val="00F85E10"/>
    <w:rsid w:val="00F86094"/>
    <w:rsid w:val="00F866AA"/>
    <w:rsid w:val="00F86D87"/>
    <w:rsid w:val="00F871AC"/>
    <w:rsid w:val="00F8755E"/>
    <w:rsid w:val="00F879DB"/>
    <w:rsid w:val="00F87EA4"/>
    <w:rsid w:val="00F90D4C"/>
    <w:rsid w:val="00F91293"/>
    <w:rsid w:val="00F91395"/>
    <w:rsid w:val="00F91785"/>
    <w:rsid w:val="00F917E9"/>
    <w:rsid w:val="00F91E7F"/>
    <w:rsid w:val="00F91E9A"/>
    <w:rsid w:val="00F925DE"/>
    <w:rsid w:val="00F92614"/>
    <w:rsid w:val="00F926B8"/>
    <w:rsid w:val="00F92C1B"/>
    <w:rsid w:val="00F92FAB"/>
    <w:rsid w:val="00F932D9"/>
    <w:rsid w:val="00F933AA"/>
    <w:rsid w:val="00F9367B"/>
    <w:rsid w:val="00F93CC4"/>
    <w:rsid w:val="00F9443F"/>
    <w:rsid w:val="00F94D69"/>
    <w:rsid w:val="00F94EF4"/>
    <w:rsid w:val="00F94FC5"/>
    <w:rsid w:val="00F951E2"/>
    <w:rsid w:val="00F95F02"/>
    <w:rsid w:val="00F97280"/>
    <w:rsid w:val="00F97B7E"/>
    <w:rsid w:val="00F97C8D"/>
    <w:rsid w:val="00FA000B"/>
    <w:rsid w:val="00FA046B"/>
    <w:rsid w:val="00FA063E"/>
    <w:rsid w:val="00FA085C"/>
    <w:rsid w:val="00FA2675"/>
    <w:rsid w:val="00FA2B63"/>
    <w:rsid w:val="00FA3734"/>
    <w:rsid w:val="00FA3B2E"/>
    <w:rsid w:val="00FA3FAA"/>
    <w:rsid w:val="00FA42AA"/>
    <w:rsid w:val="00FA4397"/>
    <w:rsid w:val="00FA4603"/>
    <w:rsid w:val="00FA471C"/>
    <w:rsid w:val="00FA4D33"/>
    <w:rsid w:val="00FA5123"/>
    <w:rsid w:val="00FA58B7"/>
    <w:rsid w:val="00FA59E9"/>
    <w:rsid w:val="00FA5C3D"/>
    <w:rsid w:val="00FA5EBB"/>
    <w:rsid w:val="00FA6B9A"/>
    <w:rsid w:val="00FA6F3B"/>
    <w:rsid w:val="00FA6F81"/>
    <w:rsid w:val="00FA7847"/>
    <w:rsid w:val="00FA7BBE"/>
    <w:rsid w:val="00FA7C6E"/>
    <w:rsid w:val="00FA7E65"/>
    <w:rsid w:val="00FB036D"/>
    <w:rsid w:val="00FB03E4"/>
    <w:rsid w:val="00FB0E3D"/>
    <w:rsid w:val="00FB0EFC"/>
    <w:rsid w:val="00FB15E9"/>
    <w:rsid w:val="00FB1789"/>
    <w:rsid w:val="00FB1FED"/>
    <w:rsid w:val="00FB24CD"/>
    <w:rsid w:val="00FB2658"/>
    <w:rsid w:val="00FB2811"/>
    <w:rsid w:val="00FB2ADB"/>
    <w:rsid w:val="00FB3202"/>
    <w:rsid w:val="00FB35B2"/>
    <w:rsid w:val="00FB3849"/>
    <w:rsid w:val="00FB3AED"/>
    <w:rsid w:val="00FB4218"/>
    <w:rsid w:val="00FB46FD"/>
    <w:rsid w:val="00FB4DEB"/>
    <w:rsid w:val="00FB5252"/>
    <w:rsid w:val="00FB5275"/>
    <w:rsid w:val="00FB545F"/>
    <w:rsid w:val="00FB5659"/>
    <w:rsid w:val="00FB5E3B"/>
    <w:rsid w:val="00FB5E80"/>
    <w:rsid w:val="00FB6215"/>
    <w:rsid w:val="00FB633F"/>
    <w:rsid w:val="00FB6878"/>
    <w:rsid w:val="00FB69CA"/>
    <w:rsid w:val="00FB6E80"/>
    <w:rsid w:val="00FB6EC0"/>
    <w:rsid w:val="00FB76FF"/>
    <w:rsid w:val="00FB7781"/>
    <w:rsid w:val="00FB7BFD"/>
    <w:rsid w:val="00FB7DDE"/>
    <w:rsid w:val="00FC013C"/>
    <w:rsid w:val="00FC0955"/>
    <w:rsid w:val="00FC0DB7"/>
    <w:rsid w:val="00FC1096"/>
    <w:rsid w:val="00FC1AE0"/>
    <w:rsid w:val="00FC1E3A"/>
    <w:rsid w:val="00FC223F"/>
    <w:rsid w:val="00FC25AA"/>
    <w:rsid w:val="00FC28E6"/>
    <w:rsid w:val="00FC3357"/>
    <w:rsid w:val="00FC3749"/>
    <w:rsid w:val="00FC3D39"/>
    <w:rsid w:val="00FC4085"/>
    <w:rsid w:val="00FC4175"/>
    <w:rsid w:val="00FC4659"/>
    <w:rsid w:val="00FC4D55"/>
    <w:rsid w:val="00FC5260"/>
    <w:rsid w:val="00FC5B52"/>
    <w:rsid w:val="00FC5F40"/>
    <w:rsid w:val="00FC632B"/>
    <w:rsid w:val="00FC63B0"/>
    <w:rsid w:val="00FC6DB7"/>
    <w:rsid w:val="00FC7003"/>
    <w:rsid w:val="00FC7087"/>
    <w:rsid w:val="00FC7130"/>
    <w:rsid w:val="00FC74B2"/>
    <w:rsid w:val="00FC7562"/>
    <w:rsid w:val="00FC76ED"/>
    <w:rsid w:val="00FC790B"/>
    <w:rsid w:val="00FC7B6B"/>
    <w:rsid w:val="00FD0857"/>
    <w:rsid w:val="00FD0CC7"/>
    <w:rsid w:val="00FD1C2F"/>
    <w:rsid w:val="00FD1C5F"/>
    <w:rsid w:val="00FD3ADE"/>
    <w:rsid w:val="00FD3F75"/>
    <w:rsid w:val="00FD476D"/>
    <w:rsid w:val="00FD509F"/>
    <w:rsid w:val="00FD51D2"/>
    <w:rsid w:val="00FD5B28"/>
    <w:rsid w:val="00FD5FCE"/>
    <w:rsid w:val="00FD6843"/>
    <w:rsid w:val="00FD6F30"/>
    <w:rsid w:val="00FD7AE9"/>
    <w:rsid w:val="00FD7CD3"/>
    <w:rsid w:val="00FD7F94"/>
    <w:rsid w:val="00FE17BD"/>
    <w:rsid w:val="00FE1AED"/>
    <w:rsid w:val="00FE29B1"/>
    <w:rsid w:val="00FE3234"/>
    <w:rsid w:val="00FE381C"/>
    <w:rsid w:val="00FE3BEC"/>
    <w:rsid w:val="00FE419F"/>
    <w:rsid w:val="00FE41AC"/>
    <w:rsid w:val="00FE45B1"/>
    <w:rsid w:val="00FE4851"/>
    <w:rsid w:val="00FE4B76"/>
    <w:rsid w:val="00FE4E60"/>
    <w:rsid w:val="00FE5222"/>
    <w:rsid w:val="00FE5242"/>
    <w:rsid w:val="00FE55A6"/>
    <w:rsid w:val="00FE5B37"/>
    <w:rsid w:val="00FE5FFF"/>
    <w:rsid w:val="00FE602B"/>
    <w:rsid w:val="00FE61A2"/>
    <w:rsid w:val="00FE691E"/>
    <w:rsid w:val="00FE69F1"/>
    <w:rsid w:val="00FE6E75"/>
    <w:rsid w:val="00FE708F"/>
    <w:rsid w:val="00FE70F4"/>
    <w:rsid w:val="00FE77E5"/>
    <w:rsid w:val="00FE7C2D"/>
    <w:rsid w:val="00FF0246"/>
    <w:rsid w:val="00FF04CA"/>
    <w:rsid w:val="00FF068C"/>
    <w:rsid w:val="00FF0B08"/>
    <w:rsid w:val="00FF0B41"/>
    <w:rsid w:val="00FF0B89"/>
    <w:rsid w:val="00FF0BDF"/>
    <w:rsid w:val="00FF0E35"/>
    <w:rsid w:val="00FF1082"/>
    <w:rsid w:val="00FF1260"/>
    <w:rsid w:val="00FF1702"/>
    <w:rsid w:val="00FF2425"/>
    <w:rsid w:val="00FF27AC"/>
    <w:rsid w:val="00FF3059"/>
    <w:rsid w:val="00FF3285"/>
    <w:rsid w:val="00FF34B7"/>
    <w:rsid w:val="00FF3C9F"/>
    <w:rsid w:val="00FF3DDA"/>
    <w:rsid w:val="00FF4024"/>
    <w:rsid w:val="00FF423D"/>
    <w:rsid w:val="00FF4A1C"/>
    <w:rsid w:val="00FF4F57"/>
    <w:rsid w:val="00FF5012"/>
    <w:rsid w:val="00FF549C"/>
    <w:rsid w:val="00FF5577"/>
    <w:rsid w:val="00FF5AD6"/>
    <w:rsid w:val="00FF61AD"/>
    <w:rsid w:val="00FF688A"/>
    <w:rsid w:val="00FF74E1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8C06E31"/>
  <w15:docId w15:val="{78BFE2A4-A68C-40A8-86CB-91B9B9CF0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E095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E754F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rsid w:val="00E754F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E754F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sid w:val="00E754FE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rsid w:val="00E754FE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rsid w:val="00E754FE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,Body Char1"/>
    <w:rsid w:val="00E754FE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1"/>
    <w:rsid w:val="00E754FE"/>
    <w:pPr>
      <w:spacing w:after="120"/>
    </w:pPr>
  </w:style>
  <w:style w:type="paragraph" w:styleId="Header">
    <w:name w:val="header"/>
    <w:basedOn w:val="Normal"/>
    <w:link w:val="HeaderChar"/>
    <w:uiPriority w:val="99"/>
    <w:rsid w:val="00E754F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754F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E754F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E754FE"/>
    <w:rPr>
      <w:rFonts w:cs="Times New Roman"/>
      <w:b/>
      <w:bCs/>
    </w:rPr>
  </w:style>
  <w:style w:type="paragraph" w:styleId="ListBullet">
    <w:name w:val="List Bullet"/>
    <w:basedOn w:val="Normal"/>
    <w:rsid w:val="00E754F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E754F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E754F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E754FE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rsid w:val="00E754F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E754F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E754F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E754FE"/>
    <w:pPr>
      <w:ind w:left="284"/>
    </w:pPr>
  </w:style>
  <w:style w:type="paragraph" w:customStyle="1" w:styleId="AAFrameAddress">
    <w:name w:val="AA Frame Address"/>
    <w:basedOn w:val="Heading1"/>
    <w:rsid w:val="00E754F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E754F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E754F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E754F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E754F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E754F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E754FE"/>
    <w:pPr>
      <w:ind w:left="851" w:hanging="284"/>
    </w:pPr>
  </w:style>
  <w:style w:type="paragraph" w:styleId="Index4">
    <w:name w:val="index 4"/>
    <w:basedOn w:val="Normal"/>
    <w:next w:val="Normal"/>
    <w:semiHidden/>
    <w:rsid w:val="00E754FE"/>
    <w:pPr>
      <w:ind w:left="1135" w:hanging="284"/>
    </w:pPr>
  </w:style>
  <w:style w:type="paragraph" w:styleId="Index6">
    <w:name w:val="index 6"/>
    <w:basedOn w:val="Normal"/>
    <w:next w:val="Normal"/>
    <w:semiHidden/>
    <w:rsid w:val="00E754FE"/>
    <w:pPr>
      <w:ind w:left="1702" w:hanging="284"/>
    </w:pPr>
  </w:style>
  <w:style w:type="paragraph" w:styleId="Index5">
    <w:name w:val="index 5"/>
    <w:basedOn w:val="Normal"/>
    <w:next w:val="Normal"/>
    <w:semiHidden/>
    <w:rsid w:val="00E754FE"/>
    <w:pPr>
      <w:ind w:left="1418" w:hanging="284"/>
    </w:pPr>
  </w:style>
  <w:style w:type="paragraph" w:styleId="Index7">
    <w:name w:val="index 7"/>
    <w:basedOn w:val="Normal"/>
    <w:next w:val="Normal"/>
    <w:semiHidden/>
    <w:rsid w:val="00E754FE"/>
    <w:pPr>
      <w:ind w:left="1985" w:hanging="284"/>
    </w:pPr>
  </w:style>
  <w:style w:type="paragraph" w:styleId="Index8">
    <w:name w:val="index 8"/>
    <w:basedOn w:val="Normal"/>
    <w:next w:val="Normal"/>
    <w:semiHidden/>
    <w:rsid w:val="00E754FE"/>
    <w:pPr>
      <w:ind w:left="2269" w:hanging="284"/>
    </w:pPr>
  </w:style>
  <w:style w:type="paragraph" w:styleId="Index9">
    <w:name w:val="index 9"/>
    <w:basedOn w:val="Normal"/>
    <w:next w:val="Normal"/>
    <w:semiHidden/>
    <w:rsid w:val="00E754FE"/>
    <w:pPr>
      <w:ind w:left="2552" w:hanging="284"/>
    </w:pPr>
  </w:style>
  <w:style w:type="paragraph" w:styleId="TOC2">
    <w:name w:val="toc 2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E754FE"/>
    <w:pPr>
      <w:ind w:left="851"/>
    </w:pPr>
  </w:style>
  <w:style w:type="paragraph" w:styleId="TOC5">
    <w:name w:val="toc 5"/>
    <w:basedOn w:val="Normal"/>
    <w:next w:val="Normal"/>
    <w:semiHidden/>
    <w:rsid w:val="00E754FE"/>
    <w:pPr>
      <w:ind w:left="1134"/>
    </w:pPr>
  </w:style>
  <w:style w:type="paragraph" w:styleId="TOC6">
    <w:name w:val="toc 6"/>
    <w:basedOn w:val="Normal"/>
    <w:next w:val="Normal"/>
    <w:semiHidden/>
    <w:rsid w:val="00E754FE"/>
    <w:pPr>
      <w:ind w:left="1418"/>
    </w:pPr>
  </w:style>
  <w:style w:type="paragraph" w:styleId="TOC7">
    <w:name w:val="toc 7"/>
    <w:basedOn w:val="Normal"/>
    <w:next w:val="Normal"/>
    <w:semiHidden/>
    <w:rsid w:val="00E754FE"/>
    <w:pPr>
      <w:ind w:left="1701"/>
    </w:pPr>
  </w:style>
  <w:style w:type="paragraph" w:styleId="TOC8">
    <w:name w:val="toc 8"/>
    <w:basedOn w:val="Normal"/>
    <w:next w:val="Normal"/>
    <w:semiHidden/>
    <w:rsid w:val="00E754FE"/>
    <w:pPr>
      <w:ind w:left="1985"/>
    </w:pPr>
  </w:style>
  <w:style w:type="paragraph" w:styleId="TOC9">
    <w:name w:val="toc 9"/>
    <w:basedOn w:val="Normal"/>
    <w:next w:val="Normal"/>
    <w:semiHidden/>
    <w:rsid w:val="00E754FE"/>
    <w:pPr>
      <w:ind w:left="2268"/>
    </w:pPr>
  </w:style>
  <w:style w:type="paragraph" w:styleId="TableofFigures">
    <w:name w:val="table of figures"/>
    <w:basedOn w:val="Normal"/>
    <w:next w:val="Normal"/>
    <w:semiHidden/>
    <w:rsid w:val="00E754FE"/>
    <w:pPr>
      <w:ind w:left="567" w:hanging="567"/>
    </w:pPr>
  </w:style>
  <w:style w:type="paragraph" w:styleId="ListBullet5">
    <w:name w:val="List Bullet 5"/>
    <w:basedOn w:val="Normal"/>
    <w:rsid w:val="00E754F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E754FE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E754FE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E754FE"/>
    <w:pPr>
      <w:ind w:left="284" w:firstLine="284"/>
    </w:pPr>
  </w:style>
  <w:style w:type="character" w:styleId="Strong">
    <w:name w:val="Strong"/>
    <w:qFormat/>
    <w:rsid w:val="00E754FE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754F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754F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754FE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754F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754F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E754F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754F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754FE"/>
    <w:pPr>
      <w:framePr w:h="1054" w:wrap="around" w:y="5920"/>
    </w:pPr>
  </w:style>
  <w:style w:type="paragraph" w:customStyle="1" w:styleId="ReportHeading3">
    <w:name w:val="ReportHeading3"/>
    <w:basedOn w:val="ReportHeading2"/>
    <w:rsid w:val="00E754FE"/>
    <w:pPr>
      <w:framePr w:h="443" w:wrap="around" w:y="8223"/>
    </w:pPr>
  </w:style>
  <w:style w:type="paragraph" w:customStyle="1" w:styleId="a">
    <w:name w:val="¢éÍ¤ÇÒ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754F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E754F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754F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754F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754F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754F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E754FE"/>
  </w:style>
  <w:style w:type="paragraph" w:customStyle="1" w:styleId="ASSETS">
    <w:name w:val="ASSET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E754F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D31AB4"/>
    <w:pPr>
      <w:numPr>
        <w:numId w:val="20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i/>
      <w:sz w:val="30"/>
      <w:szCs w:val="30"/>
    </w:rPr>
  </w:style>
  <w:style w:type="character" w:customStyle="1" w:styleId="AccPolicyHeadingChar">
    <w:name w:val="Acc Policy Heading Char"/>
    <w:rsid w:val="00E754FE"/>
    <w:rPr>
      <w:rFonts w:ascii="Angsana New" w:hAnsi="Angsana New" w:cs="Angsana New"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8C5B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E754FE"/>
    <w:pPr>
      <w:spacing w:line="240" w:lineRule="auto"/>
    </w:pPr>
  </w:style>
  <w:style w:type="paragraph" w:customStyle="1" w:styleId="acctfourfigures">
    <w:name w:val="acct four figures"/>
    <w:aliases w:val="a4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E754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54FE"/>
    <w:pPr>
      <w:spacing w:after="0"/>
    </w:pPr>
  </w:style>
  <w:style w:type="paragraph" w:customStyle="1" w:styleId="acctdividends">
    <w:name w:val="acct dividends"/>
    <w:aliases w:val="a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54FE"/>
    <w:pPr>
      <w:spacing w:after="0"/>
    </w:pPr>
  </w:style>
  <w:style w:type="paragraph" w:customStyle="1" w:styleId="acctindent">
    <w:name w:val="acct indent"/>
    <w:aliases w:val="ai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54FE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54FE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54FE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54FE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54FE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54FE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754FE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54FE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754FE"/>
    <w:pPr>
      <w:spacing w:after="0"/>
    </w:pPr>
  </w:style>
  <w:style w:type="paragraph" w:customStyle="1" w:styleId="List1a">
    <w:name w:val="List 1a"/>
    <w:aliases w:val="1a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E754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E754FE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54FE"/>
  </w:style>
  <w:style w:type="paragraph" w:customStyle="1" w:styleId="zreportaddinfo">
    <w:name w:val="zreport addinfo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54FE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54FE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54FE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54FE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54FE"/>
    <w:rPr>
      <w:b/>
      <w:bCs/>
    </w:rPr>
  </w:style>
  <w:style w:type="paragraph" w:customStyle="1" w:styleId="nineptbodytext">
    <w:name w:val="nine pt body text"/>
    <w:aliases w:val="9bt"/>
    <w:basedOn w:val="nineptnormal"/>
    <w:rsid w:val="00E754FE"/>
    <w:pPr>
      <w:spacing w:after="220"/>
    </w:pPr>
  </w:style>
  <w:style w:type="paragraph" w:customStyle="1" w:styleId="nineptnormal">
    <w:name w:val="nine pt normal"/>
    <w:aliases w:val="9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54FE"/>
    <w:pPr>
      <w:jc w:val="center"/>
    </w:pPr>
  </w:style>
  <w:style w:type="paragraph" w:customStyle="1" w:styleId="heading">
    <w:name w:val="heading"/>
    <w:aliases w:val="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54FE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54FE"/>
  </w:style>
  <w:style w:type="paragraph" w:customStyle="1" w:styleId="nineptheadingcentredbold">
    <w:name w:val="nine pt heading centred bold"/>
    <w:aliases w:val="9hc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54FE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54FE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54FE"/>
    <w:rPr>
      <w:b/>
    </w:rPr>
  </w:style>
  <w:style w:type="paragraph" w:customStyle="1" w:styleId="nineptcolumntab1">
    <w:name w:val="nine pt column tab1"/>
    <w:aliases w:val="a91"/>
    <w:basedOn w:val="nineptnormal"/>
    <w:rsid w:val="00E754FE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54FE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54FE"/>
    <w:pPr>
      <w:jc w:val="center"/>
    </w:pPr>
  </w:style>
  <w:style w:type="paragraph" w:customStyle="1" w:styleId="Normalheading">
    <w:name w:val="Normal heading"/>
    <w:aliases w:val="nh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54FE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54FE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54FE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54FE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54FE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54FE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54FE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54FE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54FE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54FE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54FE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54FE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754FE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54FE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754FE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54FE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54FE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54FE"/>
    <w:pPr>
      <w:spacing w:after="0"/>
    </w:pPr>
  </w:style>
  <w:style w:type="paragraph" w:customStyle="1" w:styleId="smallreturn">
    <w:name w:val="small return"/>
    <w:aliases w:val="sr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54FE"/>
    <w:pPr>
      <w:spacing w:after="0"/>
    </w:pPr>
  </w:style>
  <w:style w:type="paragraph" w:customStyle="1" w:styleId="headingbolditalic">
    <w:name w:val="heading bold italic"/>
    <w:aliases w:val="hbi"/>
    <w:basedOn w:val="heading"/>
    <w:rsid w:val="00E754FE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54F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54FE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54FE"/>
    <w:pPr>
      <w:spacing w:after="0"/>
    </w:pPr>
  </w:style>
  <w:style w:type="paragraph" w:customStyle="1" w:styleId="blockbullet">
    <w:name w:val="block bullet"/>
    <w:aliases w:val="bb"/>
    <w:basedOn w:val="block"/>
    <w:rsid w:val="00E754FE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54FE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54FE"/>
    <w:pPr>
      <w:spacing w:after="0"/>
    </w:pPr>
  </w:style>
  <w:style w:type="paragraph" w:customStyle="1" w:styleId="eightptnormal">
    <w:name w:val="eight pt normal"/>
    <w:aliases w:val="8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54FE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54FE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54FE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54FE"/>
    <w:rPr>
      <w:b/>
      <w:bCs/>
    </w:rPr>
  </w:style>
  <w:style w:type="paragraph" w:customStyle="1" w:styleId="eightptbodytext">
    <w:name w:val="eight pt body text"/>
    <w:aliases w:val="8bt"/>
    <w:basedOn w:val="eightptnormal"/>
    <w:rsid w:val="00E754FE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54FE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54FE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54FE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54FE"/>
    <w:pPr>
      <w:spacing w:after="0"/>
    </w:pPr>
  </w:style>
  <w:style w:type="paragraph" w:customStyle="1" w:styleId="eightptblock">
    <w:name w:val="eight pt block"/>
    <w:aliases w:val="8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54FE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54FE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54FE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54FE"/>
    <w:pPr>
      <w:spacing w:after="0"/>
    </w:pPr>
  </w:style>
  <w:style w:type="paragraph" w:customStyle="1" w:styleId="blockindent">
    <w:name w:val="block indent"/>
    <w:aliases w:val="bi"/>
    <w:basedOn w:val="block"/>
    <w:rsid w:val="00E754FE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754FE"/>
    <w:pPr>
      <w:jc w:val="center"/>
    </w:pPr>
  </w:style>
  <w:style w:type="paragraph" w:customStyle="1" w:styleId="nineptcol">
    <w:name w:val="nine pt %col"/>
    <w:aliases w:val="9%"/>
    <w:basedOn w:val="nineptnormal"/>
    <w:rsid w:val="00E754FE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54FE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54FE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54FE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54FE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54FE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54FE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54FE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54FE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54FE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54FE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54FE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54FE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54FE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54FE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54FE"/>
    <w:pPr>
      <w:spacing w:after="80"/>
    </w:pPr>
  </w:style>
  <w:style w:type="paragraph" w:customStyle="1" w:styleId="nineptratecol">
    <w:name w:val="nine pt rate col"/>
    <w:aliases w:val="a9r"/>
    <w:basedOn w:val="nineptnormal"/>
    <w:rsid w:val="00E754FE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54FE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54FE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54FE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54FE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54FE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54FE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54FE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54FE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54FE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54FE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54FE"/>
    <w:pPr>
      <w:ind w:left="907" w:hanging="340"/>
    </w:pPr>
  </w:style>
  <w:style w:type="paragraph" w:customStyle="1" w:styleId="List3i">
    <w:name w:val="List 3i"/>
    <w:aliases w:val="3i"/>
    <w:basedOn w:val="List2i"/>
    <w:rsid w:val="00E754FE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54FE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54FE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54FE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54FE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54FE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54FE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54FE"/>
    <w:pPr>
      <w:spacing w:after="80"/>
    </w:pPr>
  </w:style>
  <w:style w:type="paragraph" w:customStyle="1" w:styleId="blockbullet2">
    <w:name w:val="block bullet 2"/>
    <w:aliases w:val="bb2"/>
    <w:basedOn w:val="BodyText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54FE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54FE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754FE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autoRedefine/>
    <w:rsid w:val="00E754FE"/>
    <w:pPr>
      <w:ind w:left="1134"/>
    </w:pPr>
  </w:style>
  <w:style w:type="character" w:customStyle="1" w:styleId="AccPolicyalternativeChar">
    <w:name w:val="Acc Policy alternative Char"/>
    <w:rsid w:val="00E754FE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54F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54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E754FE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E754FE"/>
    <w:rPr>
      <w:bCs/>
      <w:sz w:val="22"/>
      <w:szCs w:val="22"/>
      <w:lang w:val="en-US" w:eastAsia="en-GB" w:bidi="th-TH"/>
    </w:rPr>
  </w:style>
  <w:style w:type="paragraph" w:customStyle="1" w:styleId="ListParagraph1">
    <w:name w:val="List Paragraph1"/>
    <w:basedOn w:val="Normal"/>
    <w:uiPriority w:val="34"/>
    <w:qFormat/>
    <w:rsid w:val="002D7611"/>
    <w:pPr>
      <w:ind w:left="720"/>
      <w:contextualSpacing/>
    </w:pPr>
    <w:rPr>
      <w:szCs w:val="22"/>
    </w:rPr>
  </w:style>
  <w:style w:type="paragraph" w:customStyle="1" w:styleId="Quote1">
    <w:name w:val="Quote1"/>
    <w:basedOn w:val="Normal"/>
    <w:next w:val="Normal"/>
    <w:link w:val="QuoteChar"/>
    <w:uiPriority w:val="29"/>
    <w:qFormat/>
    <w:rsid w:val="00F54EC2"/>
    <w:rPr>
      <w:i/>
      <w:iCs/>
      <w:color w:val="000000"/>
      <w:szCs w:val="22"/>
    </w:rPr>
  </w:style>
  <w:style w:type="character" w:customStyle="1" w:styleId="QuoteChar">
    <w:name w:val="Quote Char"/>
    <w:link w:val="Quote1"/>
    <w:uiPriority w:val="29"/>
    <w:rsid w:val="00F54EC2"/>
    <w:rPr>
      <w:rFonts w:ascii="Arial" w:hAnsi="Arial"/>
      <w:i/>
      <w:iCs/>
      <w:color w:val="000000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2029A7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rsid w:val="002029A7"/>
    <w:rPr>
      <w:rFonts w:ascii="Cambria" w:hAnsi="Cambria"/>
      <w:sz w:val="24"/>
      <w:szCs w:val="30"/>
    </w:rPr>
  </w:style>
  <w:style w:type="paragraph" w:styleId="NormalWeb">
    <w:name w:val="Normal (Web)"/>
    <w:basedOn w:val="Normal"/>
    <w:uiPriority w:val="99"/>
    <w:unhideWhenUsed/>
    <w:rsid w:val="00C570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styleId="NoSpacing">
    <w:name w:val="No Spacing"/>
    <w:uiPriority w:val="1"/>
    <w:qFormat/>
    <w:rsid w:val="00A2171D"/>
    <w:rPr>
      <w:rFonts w:ascii="Calibri" w:eastAsia="Calibri" w:hAnsi="Calibri" w:cs="Cordia New"/>
      <w:sz w:val="22"/>
      <w:szCs w:val="28"/>
    </w:rPr>
  </w:style>
  <w:style w:type="character" w:customStyle="1" w:styleId="FooterChar">
    <w:name w:val="Footer Char"/>
    <w:link w:val="Footer"/>
    <w:uiPriority w:val="99"/>
    <w:rsid w:val="003671D7"/>
    <w:rPr>
      <w:rFonts w:ascii="Arial" w:hAnsi="Arial"/>
      <w:sz w:val="18"/>
      <w:szCs w:val="18"/>
    </w:rPr>
  </w:style>
  <w:style w:type="character" w:customStyle="1" w:styleId="Heading4Char">
    <w:name w:val="Heading 4 Char"/>
    <w:link w:val="Heading4"/>
    <w:rsid w:val="00F1693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F16933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F16933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F16933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F16933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rsid w:val="00F16933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2"/>
    <w:link w:val="BodyText"/>
    <w:rsid w:val="00F16933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rsid w:val="00F16933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F16933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F16933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rsid w:val="00F16933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rsid w:val="00F16933"/>
    <w:rPr>
      <w:rFonts w:ascii="Book Antiqua" w:hAnsi="Book Antiqua"/>
      <w:sz w:val="22"/>
      <w:szCs w:val="22"/>
    </w:rPr>
  </w:style>
  <w:style w:type="character" w:customStyle="1" w:styleId="BodyText3Char">
    <w:name w:val="Body Text 3 Char"/>
    <w:link w:val="BodyText3"/>
    <w:rsid w:val="00F16933"/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rsid w:val="00F16933"/>
    <w:rPr>
      <w:rFonts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F16933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F16933"/>
    <w:rPr>
      <w:rFonts w:ascii="Arial" w:hAnsi="Arial"/>
      <w:sz w:val="18"/>
      <w:szCs w:val="18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F16933"/>
    <w:rPr>
      <w:sz w:val="18"/>
      <w:lang w:val="en-GB" w:bidi="ar-SA"/>
    </w:rPr>
  </w:style>
  <w:style w:type="character" w:customStyle="1" w:styleId="MacroTextChar">
    <w:name w:val="Macro Text Char"/>
    <w:link w:val="MacroText"/>
    <w:semiHidden/>
    <w:rsid w:val="00F16933"/>
    <w:rPr>
      <w:rFonts w:ascii="Courier New" w:hAnsi="Courier New"/>
      <w:lang w:val="en-AU" w:eastAsia="en-US" w:bidi="ar-SA"/>
    </w:rPr>
  </w:style>
  <w:style w:type="character" w:customStyle="1" w:styleId="DocumentMapChar">
    <w:name w:val="Document Map Char"/>
    <w:link w:val="DocumentMap"/>
    <w:semiHidden/>
    <w:rsid w:val="00F16933"/>
    <w:rPr>
      <w:rFonts w:ascii="Tahoma" w:hAnsi="Tahoma" w:cs="Tahoma"/>
      <w:shd w:val="clear" w:color="auto" w:fill="000080"/>
      <w:lang w:val="en-GB" w:bidi="ar-SA"/>
    </w:rPr>
  </w:style>
  <w:style w:type="paragraph" w:styleId="ListParagraph">
    <w:name w:val="List Paragraph"/>
    <w:basedOn w:val="Normal"/>
    <w:uiPriority w:val="34"/>
    <w:qFormat/>
    <w:rsid w:val="0034460D"/>
    <w:pPr>
      <w:ind w:left="720"/>
      <w:contextualSpacing/>
    </w:pPr>
    <w:rPr>
      <w:szCs w:val="22"/>
    </w:rPr>
  </w:style>
  <w:style w:type="paragraph" w:customStyle="1" w:styleId="Default">
    <w:name w:val="Default"/>
    <w:rsid w:val="0034460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366E1A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66E1A"/>
    <w:rPr>
      <w:rFonts w:ascii="Arial" w:hAnsi="Arial"/>
      <w:sz w:val="16"/>
    </w:rPr>
  </w:style>
  <w:style w:type="character" w:customStyle="1" w:styleId="Heading8Char1">
    <w:name w:val="Heading 8 Char1"/>
    <w:rsid w:val="006201BF"/>
    <w:rPr>
      <w:rFonts w:ascii="Times New Roman" w:eastAsia="Times New Roman" w:hAnsi="Times New Roman" w:cs="EucrosiaUPC"/>
      <w:b/>
      <w:bCs/>
      <w:sz w:val="32"/>
      <w:szCs w:val="32"/>
    </w:rPr>
  </w:style>
  <w:style w:type="paragraph" w:customStyle="1" w:styleId="NoSpacingLatinAngsanaUPC">
    <w:name w:val="No Spacing + (Latin) AngsanaUPC"/>
    <w:aliases w:val="(Complex) AngsanaUPC,16 pt,Right"/>
    <w:basedOn w:val="NoSpacing"/>
    <w:rsid w:val="005B3B34"/>
    <w:pPr>
      <w:tabs>
        <w:tab w:val="decimal" w:pos="1152"/>
      </w:tabs>
      <w:jc w:val="right"/>
    </w:pPr>
    <w:rPr>
      <w:rFonts w:ascii="Angsana New" w:hAnsi="Angsana New" w:cs="Angsana New"/>
      <w:sz w:val="30"/>
      <w:szCs w:val="30"/>
    </w:rPr>
  </w:style>
  <w:style w:type="paragraph" w:customStyle="1" w:styleId="NormalAngsanaNew">
    <w:name w:val="Normal + Angsana New"/>
    <w:aliases w:val="15 pt"/>
    <w:basedOn w:val="a1"/>
    <w:rsid w:val="005B3B34"/>
    <w:rPr>
      <w:rFonts w:ascii="Angsana New" w:hAnsi="Angsana New"/>
      <w:sz w:val="30"/>
      <w:szCs w:val="30"/>
    </w:rPr>
  </w:style>
  <w:style w:type="character" w:customStyle="1" w:styleId="BodyText3Char1">
    <w:name w:val="Body Text 3 Char1"/>
    <w:rsid w:val="003D3005"/>
    <w:rPr>
      <w:rFonts w:cs="EucrosiaUPC"/>
      <w:sz w:val="30"/>
      <w:szCs w:val="30"/>
    </w:rPr>
  </w:style>
  <w:style w:type="paragraph" w:customStyle="1" w:styleId="RNormal">
    <w:name w:val="RNormal"/>
    <w:basedOn w:val="Normal"/>
    <w:rsid w:val="00CC59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uiPriority w:val="99"/>
    <w:semiHidden/>
    <w:unhideWhenUsed/>
    <w:rsid w:val="00CC5934"/>
    <w:rPr>
      <w:vertAlign w:val="superscript"/>
    </w:rPr>
  </w:style>
  <w:style w:type="character" w:styleId="CommentReference">
    <w:name w:val="annotation reference"/>
    <w:uiPriority w:val="99"/>
    <w:rsid w:val="00CF6CA2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F6CA2"/>
    <w:rPr>
      <w:rFonts w:cs="Cordia New"/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F6CA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D6CBD"/>
    <w:pPr>
      <w:spacing w:line="240" w:lineRule="auto"/>
    </w:pPr>
    <w:rPr>
      <w:rFonts w:cs="Angsana New"/>
      <w:b/>
      <w:bCs/>
      <w:szCs w:val="25"/>
    </w:rPr>
  </w:style>
  <w:style w:type="character" w:customStyle="1" w:styleId="CommentSubjectChar">
    <w:name w:val="Comment Subject Char"/>
    <w:basedOn w:val="CommentTextChar"/>
    <w:link w:val="CommentSubject"/>
    <w:semiHidden/>
    <w:rsid w:val="006D6CBD"/>
    <w:rPr>
      <w:rFonts w:ascii="Arial" w:hAnsi="Arial" w:cs="Cordia New"/>
      <w:b/>
      <w:bCs/>
      <w:szCs w:val="25"/>
    </w:rPr>
  </w:style>
  <w:style w:type="character" w:styleId="Emphasis">
    <w:name w:val="Emphasis"/>
    <w:basedOn w:val="DefaultParagraphFont"/>
    <w:qFormat/>
    <w:rsid w:val="009F5B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4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1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133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855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56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3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3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8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0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9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3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06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68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106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2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39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418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16532-020F-40D6-8D15-5B0FB432B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66</Pages>
  <Words>11677</Words>
  <Characters>66563</Characters>
  <Application>Microsoft Office Word</Application>
  <DocSecurity>0</DocSecurity>
  <Lines>554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78084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Anyamanee, Ingsirorat</cp:lastModifiedBy>
  <cp:revision>9</cp:revision>
  <cp:lastPrinted>2020-02-07T07:24:00Z</cp:lastPrinted>
  <dcterms:created xsi:type="dcterms:W3CDTF">2020-02-11T08:44:00Z</dcterms:created>
  <dcterms:modified xsi:type="dcterms:W3CDTF">2020-02-13T11:46:00Z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