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584EC7" w14:textId="476086ED" w:rsidR="00AA540E" w:rsidRPr="007A171B" w:rsidRDefault="00AA540E" w:rsidP="000A5792">
      <w:pPr>
        <w:pStyle w:val="Subtitle"/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A540E" w:rsidRPr="002946AF" w14:paraId="6305B327" w14:textId="77777777" w:rsidTr="000A579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61E7C8" w14:textId="119D0663" w:rsidR="00AA540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AA540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A540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</w:t>
            </w:r>
            <w:bookmarkStart w:id="0" w:name="GeneralInfo"/>
            <w:bookmarkEnd w:id="0"/>
            <w:r w:rsidR="00AA540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ทั่วไป</w:t>
            </w:r>
            <w:r w:rsidR="00AA540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14:paraId="2B0E026F" w14:textId="77777777" w:rsidR="00AA540E" w:rsidRPr="002946AF" w:rsidRDefault="00AA540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C5BA145" w14:textId="23F4667B" w:rsidR="0090340A" w:rsidRPr="002946AF" w:rsidRDefault="0090340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บริษัท ไทยออยล์ จำกัด (มหาชน) (บริษัท) เป็นบริษัทมหาชนจำกัด ซึ่งจัดตั้งขึ้นในประเทศไทยและเป็นบริษัทจดทะเบียนกับ</w:t>
      </w:r>
      <w:r w:rsidR="0013712A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ตลาดหลักทรัพย์แห่งประเทศไทย โดยมีสำนักงานและโรงกลั่นที่ได้จดทะเบียนไว้ดังนี้</w:t>
      </w:r>
    </w:p>
    <w:p w14:paraId="024685AC" w14:textId="77777777" w:rsidR="0090340A" w:rsidRPr="002946AF" w:rsidRDefault="0090340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4" w:type="dxa"/>
        <w:tblInd w:w="-81" w:type="dxa"/>
        <w:tblLook w:val="0000" w:firstRow="0" w:lastRow="0" w:firstColumn="0" w:lastColumn="0" w:noHBand="0" w:noVBand="0"/>
      </w:tblPr>
      <w:tblGrid>
        <w:gridCol w:w="2871"/>
        <w:gridCol w:w="6723"/>
      </w:tblGrid>
      <w:tr w:rsidR="009130A9" w:rsidRPr="002946AF" w14:paraId="5C1FF876" w14:textId="77777777" w:rsidTr="00137A6E">
        <w:tc>
          <w:tcPr>
            <w:tcW w:w="2871" w:type="dxa"/>
          </w:tcPr>
          <w:p w14:paraId="6682D466" w14:textId="77777777" w:rsidR="009130A9" w:rsidRPr="002946AF" w:rsidRDefault="009130A9" w:rsidP="004B409C">
            <w:pPr>
              <w:pStyle w:val="BodyText2"/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6723" w:type="dxa"/>
          </w:tcPr>
          <w:p w14:paraId="790F543F" w14:textId="67902B5D" w:rsidR="009130A9" w:rsidRPr="002946AF" w:rsidRDefault="009130A9" w:rsidP="004B409C">
            <w:pPr>
              <w:pStyle w:val="BodyText2"/>
              <w:spacing w:line="240" w:lineRule="auto"/>
              <w:ind w:left="171" w:hanging="1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เลขที่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/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ศูนย์เอนเนอร์ยี่ คอมเพล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็กซ์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อาคารเอ ชั้น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ถนนวิภาวดีรังสิต แขวงจตุจักร เขตจตุจักร กรุงเทพมหานคร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10900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ประเทศไทย</w:t>
            </w:r>
          </w:p>
        </w:tc>
      </w:tr>
      <w:tr w:rsidR="009130A9" w:rsidRPr="002946AF" w14:paraId="32AD8328" w14:textId="77777777" w:rsidTr="00137A6E">
        <w:trPr>
          <w:trHeight w:val="159"/>
        </w:trPr>
        <w:tc>
          <w:tcPr>
            <w:tcW w:w="2871" w:type="dxa"/>
          </w:tcPr>
          <w:p w14:paraId="518B9F35" w14:textId="77777777" w:rsidR="009130A9" w:rsidRPr="002946AF" w:rsidRDefault="009130A9" w:rsidP="004B409C">
            <w:pPr>
              <w:pStyle w:val="BodyText2"/>
              <w:spacing w:line="240" w:lineRule="auto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3" w:type="dxa"/>
          </w:tcPr>
          <w:p w14:paraId="44A6162D" w14:textId="77777777" w:rsidR="009130A9" w:rsidRPr="002946AF" w:rsidRDefault="009130A9" w:rsidP="004B409C">
            <w:pPr>
              <w:pStyle w:val="BodyText2"/>
              <w:spacing w:line="240" w:lineRule="auto"/>
              <w:ind w:left="567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130A9" w:rsidRPr="002946AF" w14:paraId="3184DD35" w14:textId="77777777" w:rsidTr="00137A6E">
        <w:tc>
          <w:tcPr>
            <w:tcW w:w="2871" w:type="dxa"/>
          </w:tcPr>
          <w:p w14:paraId="458D61F5" w14:textId="77777777" w:rsidR="009130A9" w:rsidRPr="002946AF" w:rsidRDefault="009130A9" w:rsidP="004B409C">
            <w:pPr>
              <w:pStyle w:val="BodyText2"/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สำนักงานศรีราชาและโรงกลั่นน้ำมัน</w:t>
            </w:r>
          </w:p>
        </w:tc>
        <w:tc>
          <w:tcPr>
            <w:tcW w:w="6723" w:type="dxa"/>
          </w:tcPr>
          <w:p w14:paraId="21E38C2A" w14:textId="24D6E41B" w:rsidR="009130A9" w:rsidRPr="002946AF" w:rsidRDefault="009130A9" w:rsidP="004B409C">
            <w:pPr>
              <w:pStyle w:val="BodyText2"/>
              <w:spacing w:line="240" w:lineRule="auto"/>
              <w:ind w:left="171" w:hanging="1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เลขที่ </w:t>
            </w:r>
            <w:r w:rsidR="00204442" w:rsidRPr="002044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Pr="002946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/</w:t>
            </w:r>
            <w:r w:rsidR="00204442" w:rsidRPr="002044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หมู่ที่ </w:t>
            </w:r>
            <w:r w:rsidR="00204442" w:rsidRPr="002044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ถนนสุขุมวิท กม. </w:t>
            </w:r>
            <w:r w:rsidR="00204442" w:rsidRPr="002044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  <w:r w:rsidRPr="002946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ตำบลทุ่งสุขลา อำเภอศรีราชา</w:t>
            </w:r>
            <w:r w:rsidR="00137A6E" w:rsidRPr="002946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จังหวัดชลบุรี </w:t>
            </w:r>
            <w:r w:rsidR="00204442" w:rsidRPr="002044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20230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ประเทศไทย</w:t>
            </w:r>
          </w:p>
        </w:tc>
      </w:tr>
    </w:tbl>
    <w:p w14:paraId="51270BB3" w14:textId="77777777" w:rsidR="0090340A" w:rsidRPr="002946AF" w:rsidRDefault="0090340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F8BCE0" w14:textId="012E60C6" w:rsidR="0090340A" w:rsidRPr="002946AF" w:rsidRDefault="0090340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</w:t>
      </w:r>
      <w:r w:rsidR="00FD5952" w:rsidRPr="002946AF">
        <w:rPr>
          <w:rFonts w:ascii="Browallia New" w:eastAsia="Arial Unicode MS" w:hAnsi="Browallia New" w:cs="Browallia New"/>
          <w:sz w:val="26"/>
          <w:szCs w:val="26"/>
          <w:cs/>
        </w:rPr>
        <w:t>รายงานข้อมูล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จึงรวม</w:t>
      </w:r>
      <w:r w:rsidR="00D911C5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เรียก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บริษัทและบริษัทย่อยว่า กลุ่มกิจการ</w:t>
      </w:r>
    </w:p>
    <w:p w14:paraId="1E72B7F7" w14:textId="77777777" w:rsidR="0090340A" w:rsidRPr="002946AF" w:rsidRDefault="0090340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08495C" w14:textId="16C0156C" w:rsidR="0090340A" w:rsidRPr="002946AF" w:rsidRDefault="0090340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กลุ่มกิจการดำเนินธุรกิจหลักด้านการกลั่นและจำหน่ายน้ำมันปิโตรเลียม รวมถึงธุรกิจ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ปิ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โตรเคมี และธุรกิจน้ำมันหล่อลื่นพื้นฐาน </w:t>
      </w:r>
      <w:r w:rsidR="000A5792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และธุรกิจอื่น ๆ ที่เกี่ยวข้องทั้งในและต่างประเทศ</w:t>
      </w:r>
    </w:p>
    <w:p w14:paraId="105B6D4C" w14:textId="0C290EA2" w:rsidR="0090340A" w:rsidRPr="002946AF" w:rsidRDefault="0090340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7CAAFE" w14:textId="41278166" w:rsidR="0090340A" w:rsidRPr="002946AF" w:rsidRDefault="00FD595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</w:t>
      </w:r>
      <w:r w:rsidR="00530767" w:rsidRPr="002946AF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การเงินเฉพาะกิจการ</w:t>
      </w:r>
      <w:r w:rsidR="0090340A" w:rsidRPr="002946AF">
        <w:rPr>
          <w:rFonts w:ascii="Browallia New" w:eastAsia="Arial Unicode MS" w:hAnsi="Browallia New" w:cs="Browallia New"/>
          <w:sz w:val="26"/>
          <w:szCs w:val="26"/>
          <w:cs/>
        </w:rPr>
        <w:t>ได้รับการอนุมัติจากคณะกรรมการของบริษัทเมื่อวันที่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775B9E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5B9E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7A0E41C5" w14:textId="55ED6A2F" w:rsidR="0090340A" w:rsidRPr="002946AF" w:rsidRDefault="0090340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A540E" w:rsidRPr="002946AF" w14:paraId="0D030D12" w14:textId="77777777" w:rsidTr="00AA540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B34A0A0" w14:textId="4FDF1A0F" w:rsidR="00AA540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AA540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A540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100F5F6C" w14:textId="77777777" w:rsidR="00AA540E" w:rsidRPr="002946AF" w:rsidRDefault="00AA540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169B7A" w14:textId="75C38CFC" w:rsidR="0090340A" w:rsidRPr="002946AF" w:rsidRDefault="0090340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713E735B" w14:textId="1C141F07" w:rsidR="0090340A" w:rsidRPr="002946AF" w:rsidRDefault="0090340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5DDE98" w14:textId="7E42F796" w:rsidR="0090340A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0340A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000F3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73C72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เกณฑ์การจัดทำงบการเงิน</w:t>
      </w:r>
    </w:p>
    <w:p w14:paraId="28C23664" w14:textId="19EBB972" w:rsidR="00573C72" w:rsidRPr="002946AF" w:rsidRDefault="00573C7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FD1A1D6" w14:textId="3C6A7A43" w:rsidR="00845098" w:rsidRPr="002946AF" w:rsidRDefault="00016A88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</w:rPr>
      </w:pPr>
      <w:r w:rsidRPr="002946AF">
        <w:rPr>
          <w:rFonts w:ascii="Browallia New" w:hAnsi="Browallia New" w:cs="Browallia New"/>
          <w:cs/>
        </w:rPr>
        <w:t xml:space="preserve">งบการเงินรวมและงบการเงินเฉพาะกิจการได้จัดทำขึ้นตามหลักการบัญชีที่รับรองทั่วไปภายใต้พระราชบัญญัติการบัญชี </w:t>
      </w:r>
      <w:r w:rsidR="00FE6DCB" w:rsidRPr="002946AF">
        <w:rPr>
          <w:rFonts w:ascii="Browallia New" w:hAnsi="Browallia New" w:cs="Browallia New"/>
        </w:rPr>
        <w:br/>
      </w:r>
      <w:r w:rsidRPr="002946AF">
        <w:rPr>
          <w:rFonts w:ascii="Browallia New" w:hAnsi="Browallia New" w:cs="Browallia New"/>
          <w:cs/>
        </w:rPr>
        <w:t xml:space="preserve">พ.ศ. </w:t>
      </w:r>
      <w:r w:rsidR="00204442" w:rsidRPr="00204442">
        <w:rPr>
          <w:rFonts w:ascii="Browallia New" w:hAnsi="Browallia New" w:cs="Browallia New"/>
          <w:lang w:val="en-GB"/>
        </w:rPr>
        <w:t>2543</w:t>
      </w:r>
      <w:r w:rsidRPr="002946AF">
        <w:rPr>
          <w:rFonts w:ascii="Browallia New" w:hAnsi="Browallia New" w:cs="Browallia New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="00204442" w:rsidRPr="00204442">
        <w:rPr>
          <w:rFonts w:ascii="Browallia New" w:hAnsi="Browallia New" w:cs="Browallia New"/>
          <w:lang w:val="en-GB"/>
        </w:rPr>
        <w:t>2547</w:t>
      </w:r>
      <w:r w:rsidRPr="002946AF">
        <w:rPr>
          <w:rFonts w:ascii="Browallia New" w:hAnsi="Browallia New" w:cs="Browallia New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ภายใต้พระราชบัญญัติหลักทรัพย์และตลาดหลักทรัพย์</w:t>
      </w:r>
    </w:p>
    <w:p w14:paraId="2D04A043" w14:textId="77777777" w:rsidR="00016A88" w:rsidRPr="002946AF" w:rsidRDefault="00016A88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</w:rPr>
      </w:pPr>
    </w:p>
    <w:p w14:paraId="31E80387" w14:textId="230F1200" w:rsidR="00845098" w:rsidRPr="002946AF" w:rsidRDefault="00016A88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</w:rPr>
      </w:pPr>
      <w:r w:rsidRPr="002946AF">
        <w:rPr>
          <w:rFonts w:ascii="Browallia New" w:hAnsi="Browallia New" w:cs="Browallia New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</w:t>
      </w:r>
      <w:r w:rsidR="00FE6DCB" w:rsidRPr="002946AF">
        <w:rPr>
          <w:rFonts w:ascii="Browallia New" w:hAnsi="Browallia New" w:cs="Browallia New"/>
        </w:rPr>
        <w:br/>
      </w:r>
      <w:r w:rsidRPr="002946AF">
        <w:rPr>
          <w:rFonts w:ascii="Browallia New" w:hAnsi="Browallia New" w:cs="Browallia New"/>
          <w:cs/>
        </w:rPr>
        <w:t>งบการเงิน ยกเว้นเรื่องที่อธิบายในนโยบายการบัญชีในลำดับต่อไป</w:t>
      </w:r>
    </w:p>
    <w:p w14:paraId="08664A34" w14:textId="77777777" w:rsidR="00016A88" w:rsidRPr="002946AF" w:rsidRDefault="00016A88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</w:rPr>
      </w:pPr>
    </w:p>
    <w:p w14:paraId="2CDC2D3B" w14:textId="5A333F8D" w:rsidR="00845098" w:rsidRPr="002946AF" w:rsidRDefault="00845098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</w:rPr>
      </w:pPr>
      <w:r w:rsidRPr="002946AF">
        <w:rPr>
          <w:rFonts w:ascii="Browallia New" w:hAnsi="Browallia New" w:cs="Browallia New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</w:t>
      </w:r>
      <w:r w:rsidR="00D911C5" w:rsidRPr="002946AF">
        <w:rPr>
          <w:rFonts w:ascii="Browallia New" w:hAnsi="Browallia New" w:cs="Browallia New" w:hint="cs"/>
          <w:cs/>
        </w:rPr>
        <w:t>กลุ่มกิจการ</w:t>
      </w:r>
      <w:r w:rsidRPr="002946AF">
        <w:rPr>
          <w:rFonts w:ascii="Browallia New" w:hAnsi="Browallia New" w:cs="Browallia New"/>
          <w:cs/>
        </w:rPr>
        <w:t>ใช้ประมาณการทางบัญชีที่สำคัญ และการใช้ดุลยพินิจของผู้บริหารซึ่งจัดทำขึ้นตามกระบวนก</w:t>
      </w:r>
      <w:r w:rsidR="00016A88" w:rsidRPr="002946AF">
        <w:rPr>
          <w:rFonts w:ascii="Browallia New" w:hAnsi="Browallia New" w:cs="Browallia New"/>
          <w:cs/>
        </w:rPr>
        <w:t>ารในการนำนโยบายการบัญชีของกลุ่มกิจการ</w:t>
      </w:r>
      <w:r w:rsidRPr="002946AF">
        <w:rPr>
          <w:rFonts w:ascii="Browallia New" w:hAnsi="Browallia New" w:cs="Browallia New"/>
          <w:cs/>
        </w:rPr>
        <w:t>ไป</w:t>
      </w:r>
      <w:r w:rsidR="00A02BDC">
        <w:rPr>
          <w:rFonts w:ascii="Browallia New" w:hAnsi="Browallia New" w:cs="Browallia New"/>
        </w:rPr>
        <w:br/>
      </w:r>
      <w:r w:rsidRPr="002946AF">
        <w:rPr>
          <w:rFonts w:ascii="Browallia New" w:hAnsi="Browallia New" w:cs="Browallia New"/>
          <w:cs/>
        </w:rPr>
        <w:t>ถือปฏิบัติ และต้องเปิดเผยเรื่องการใช้ดุลยพินิจของผู้บริหาร หรือความซับซ้อนหรือเกี่ยวกับข้อสมมติฐานและประมาณการที่มีนัยสำคัญต่องบการเงิน</w:t>
      </w:r>
      <w:r w:rsidR="00016A88" w:rsidRPr="002946AF">
        <w:rPr>
          <w:rFonts w:ascii="Browallia New" w:hAnsi="Browallia New" w:cs="Browallia New"/>
          <w:cs/>
        </w:rPr>
        <w:t>รวมและงบการเงินเฉพาะกิจการ</w:t>
      </w:r>
      <w:r w:rsidRPr="002946AF">
        <w:rPr>
          <w:rFonts w:ascii="Browallia New" w:hAnsi="Browallia New" w:cs="Browallia New"/>
          <w:cs/>
        </w:rPr>
        <w:t>ในหมายเหตุ</w:t>
      </w:r>
      <w:r w:rsidR="00016A88" w:rsidRPr="002946AF">
        <w:rPr>
          <w:rFonts w:ascii="Browallia New" w:hAnsi="Browallia New" w:cs="Browallia New"/>
          <w:cs/>
        </w:rPr>
        <w:t>ฯ</w:t>
      </w:r>
      <w:r w:rsidR="00423ACE" w:rsidRPr="002946AF">
        <w:rPr>
          <w:rFonts w:ascii="Browallia New" w:hAnsi="Browallia New" w:cs="Browallia New"/>
        </w:rPr>
        <w:t xml:space="preserve"> </w:t>
      </w:r>
      <w:r w:rsidR="00016A88" w:rsidRPr="002946AF">
        <w:rPr>
          <w:rFonts w:ascii="Browallia New" w:hAnsi="Browallia New" w:cs="Browallia New"/>
          <w:cs/>
        </w:rPr>
        <w:t>ข้อ</w:t>
      </w:r>
      <w:r w:rsidRPr="002946AF">
        <w:rPr>
          <w:rFonts w:ascii="Browallia New" w:hAnsi="Browallia New" w:cs="Browallia New"/>
          <w:cs/>
        </w:rPr>
        <w:t xml:space="preserve"> </w:t>
      </w:r>
      <w:r w:rsidR="00204442" w:rsidRPr="00204442">
        <w:rPr>
          <w:rFonts w:ascii="Browallia New" w:hAnsi="Browallia New" w:cs="Browallia New"/>
          <w:lang w:val="en-GB"/>
        </w:rPr>
        <w:t>4</w:t>
      </w:r>
    </w:p>
    <w:p w14:paraId="15C00C73" w14:textId="77777777" w:rsidR="00845098" w:rsidRPr="002946AF" w:rsidRDefault="00845098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</w:rPr>
      </w:pPr>
    </w:p>
    <w:p w14:paraId="21BCF47C" w14:textId="77C60FBC" w:rsidR="00C156F6" w:rsidRPr="002946AF" w:rsidRDefault="00845098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</w:rPr>
      </w:pPr>
      <w:r w:rsidRPr="002946AF">
        <w:rPr>
          <w:rFonts w:ascii="Browallia New" w:hAnsi="Browallia New" w:cs="Browallia New"/>
          <w:cs/>
        </w:rPr>
        <w:t>งบการเงิน</w:t>
      </w:r>
      <w:r w:rsidR="00016A88" w:rsidRPr="002946AF">
        <w:rPr>
          <w:rFonts w:ascii="Browallia New" w:hAnsi="Browallia New" w:cs="Browallia New"/>
          <w:cs/>
        </w:rPr>
        <w:t>รวมและงบการเงินเฉพาะกิจการ</w:t>
      </w:r>
      <w:r w:rsidRPr="002946AF">
        <w:rPr>
          <w:rFonts w:ascii="Browallia New" w:hAnsi="Browallia New" w:cs="Browallia New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</w:t>
      </w:r>
      <w:r w:rsidR="00016A88" w:rsidRPr="002946AF">
        <w:rPr>
          <w:rFonts w:ascii="Browallia New" w:hAnsi="Browallia New" w:cs="Browallia New"/>
          <w:cs/>
        </w:rPr>
        <w:t>อมีการตีความในสองภาษา</w:t>
      </w:r>
      <w:r w:rsidR="006A030E">
        <w:rPr>
          <w:rFonts w:ascii="Browallia New" w:hAnsi="Browallia New" w:cs="Browallia New" w:hint="cs"/>
          <w:cs/>
        </w:rPr>
        <w:t>ที่</w:t>
      </w:r>
      <w:r w:rsidR="00016A88" w:rsidRPr="002946AF">
        <w:rPr>
          <w:rFonts w:ascii="Browallia New" w:hAnsi="Browallia New" w:cs="Browallia New"/>
          <w:cs/>
        </w:rPr>
        <w:t>แตกต่างกัน</w:t>
      </w:r>
      <w:r w:rsidRPr="002946AF">
        <w:rPr>
          <w:rFonts w:ascii="Browallia New" w:hAnsi="Browallia New" w:cs="Browallia New"/>
          <w:cs/>
        </w:rPr>
        <w:t>ให้ใช้งบการเงินตามกฎหมายฉบับภาษาไทยเป็นหลัก</w:t>
      </w:r>
    </w:p>
    <w:p w14:paraId="16C3FD68" w14:textId="77777777" w:rsidR="008000F3" w:rsidRPr="002946AF" w:rsidRDefault="008000F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0BB429BE" w14:textId="77777777" w:rsidR="00AA540E" w:rsidRPr="002946AF" w:rsidRDefault="00AA540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B6942E0" w14:textId="5C60BEE3" w:rsidR="005928ED" w:rsidRPr="000201D0" w:rsidRDefault="00204442" w:rsidP="00020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928ED" w:rsidRPr="000201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928ED" w:rsidRPr="000201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928ED" w:rsidRPr="000201D0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14:paraId="10378FB4" w14:textId="77777777" w:rsidR="005928ED" w:rsidRPr="00F632E8" w:rsidRDefault="005928ED" w:rsidP="00592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3E90977A" w14:textId="3255EA22" w:rsidR="005928ED" w:rsidRPr="00F632E8" w:rsidRDefault="00204442" w:rsidP="00F63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928ED" w:rsidRPr="00F632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928ED" w:rsidRPr="00F632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928ED" w:rsidRPr="00F632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928ED" w:rsidRPr="00F632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 ซึ่งมีผลบังคับใช้สำหรับรอบระยะเวลาบัญชีเริ่มต้นตั้งแต่วันที่</w:t>
      </w:r>
      <w:r w:rsidR="005928ED" w:rsidRPr="00F632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928ED" w:rsidRPr="00F632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="005928ED" w:rsidRPr="00F632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4C0FE7CE" w14:textId="77777777" w:rsidR="005928ED" w:rsidRPr="00F632E8" w:rsidRDefault="005928ED" w:rsidP="00F63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93CA46D" w14:textId="222B6819" w:rsidR="005928ED" w:rsidRPr="00F632E8" w:rsidRDefault="005928ED" w:rsidP="00592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eastAsia="en-GB"/>
        </w:rPr>
      </w:pPr>
      <w:r w:rsidRPr="00F632E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eastAsia="en-GB"/>
        </w:rPr>
        <w:t xml:space="preserve">เริ่มตั้งแต่วันที่ </w:t>
      </w:r>
      <w:r w:rsidR="00204442" w:rsidRPr="00204442">
        <w:rPr>
          <w:rFonts w:ascii="Browallia New" w:eastAsia="MS Mincho" w:hAnsi="Browallia New" w:cs="Browallia New"/>
          <w:spacing w:val="-4"/>
          <w:sz w:val="26"/>
          <w:szCs w:val="26"/>
          <w:lang w:val="en-GB" w:eastAsia="en-GB"/>
        </w:rPr>
        <w:t>1</w:t>
      </w:r>
      <w:r w:rsidRPr="00F632E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eastAsia="en-GB"/>
        </w:rPr>
        <w:t xml:space="preserve"> มกราคม พ.ศ. </w:t>
      </w:r>
      <w:r w:rsidR="00204442" w:rsidRPr="00204442">
        <w:rPr>
          <w:rFonts w:ascii="Browallia New" w:eastAsia="MS Mincho" w:hAnsi="Browallia New" w:cs="Browallia New"/>
          <w:spacing w:val="-4"/>
          <w:sz w:val="26"/>
          <w:szCs w:val="26"/>
          <w:lang w:val="en-GB" w:eastAsia="en-GB"/>
        </w:rPr>
        <w:t>2562</w:t>
      </w:r>
      <w:r w:rsidRPr="00F632E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eastAsia="en-GB"/>
        </w:rPr>
        <w:t xml:space="preserve"> กลุ่มกิจการได้ปฏิบัติตามมาตรฐานการรายงานทางการเงินฉบับใหม่และฉบับปรับปรุง ซึ่งมีผลบังคับใช้สำหรับรอบระยะเวลาบัญชีที่เริ่มต้นในหรือหลังวันที่ </w:t>
      </w:r>
      <w:r w:rsidR="00204442" w:rsidRPr="00204442">
        <w:rPr>
          <w:rFonts w:ascii="Browallia New" w:eastAsia="MS Mincho" w:hAnsi="Browallia New" w:cs="Browallia New"/>
          <w:spacing w:val="-4"/>
          <w:sz w:val="26"/>
          <w:szCs w:val="26"/>
          <w:lang w:val="en-GB" w:eastAsia="en-GB"/>
        </w:rPr>
        <w:t>1</w:t>
      </w:r>
      <w:r w:rsidRPr="00F632E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eastAsia="en-GB"/>
        </w:rPr>
        <w:t xml:space="preserve"> มกราคม พ.ศ. </w:t>
      </w:r>
      <w:r w:rsidR="00204442" w:rsidRPr="00204442">
        <w:rPr>
          <w:rFonts w:ascii="Browallia New" w:eastAsia="MS Mincho" w:hAnsi="Browallia New" w:cs="Browallia New"/>
          <w:spacing w:val="-4"/>
          <w:sz w:val="26"/>
          <w:szCs w:val="26"/>
          <w:lang w:val="en-GB" w:eastAsia="en-GB"/>
        </w:rPr>
        <w:t>2562</w:t>
      </w:r>
      <w:r w:rsidRPr="00F632E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eastAsia="en-GB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 </w:t>
      </w:r>
    </w:p>
    <w:p w14:paraId="58CDB801" w14:textId="77777777" w:rsidR="005928ED" w:rsidRPr="00F632E8" w:rsidRDefault="005928ED" w:rsidP="00020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808"/>
        </w:tabs>
        <w:spacing w:line="240" w:lineRule="auto"/>
        <w:ind w:right="9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</w:p>
    <w:p w14:paraId="6718F3A0" w14:textId="5C2EA2BB" w:rsidR="005928ED" w:rsidRPr="00F632E8" w:rsidRDefault="00204442" w:rsidP="00592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808"/>
        </w:tabs>
        <w:spacing w:line="240" w:lineRule="auto"/>
        <w:ind w:left="1080" w:right="9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928ED" w:rsidRPr="00F632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928ED" w:rsidRPr="00F632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928ED" w:rsidRPr="00F632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928ED" w:rsidRPr="00F632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ตั้งแต่วันที่</w:t>
      </w:r>
      <w:r w:rsidR="005928ED" w:rsidRPr="00F632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928ED" w:rsidRPr="00F632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5928ED" w:rsidRPr="00F632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4347253B" w14:textId="77777777" w:rsidR="005928ED" w:rsidRPr="00F632E8" w:rsidRDefault="005928ED" w:rsidP="00592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808"/>
        </w:tabs>
        <w:spacing w:line="240" w:lineRule="auto"/>
        <w:ind w:left="540" w:right="9" w:hanging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</w:p>
    <w:p w14:paraId="1B6C15B0" w14:textId="77777777" w:rsidR="005928ED" w:rsidRPr="00F632E8" w:rsidRDefault="005928ED" w:rsidP="00B6559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x-none"/>
        </w:rPr>
      </w:pPr>
      <w:r w:rsidRPr="00F632E8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eastAsia="x-none"/>
        </w:rPr>
        <w:t>ก</w:t>
      </w:r>
      <w:r w:rsidRPr="00F632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x-none"/>
        </w:rPr>
        <w:t>)</w:t>
      </w:r>
      <w:r w:rsidRPr="00F632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x-none"/>
        </w:rPr>
        <w:tab/>
        <w:t>เครื่องมือทางการเงิน</w:t>
      </w:r>
    </w:p>
    <w:p w14:paraId="1C88BED5" w14:textId="77777777" w:rsidR="005928ED" w:rsidRPr="005928ED" w:rsidRDefault="005928ED" w:rsidP="00592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8"/>
          <w:szCs w:val="28"/>
          <w:lang w:val="en-GB"/>
        </w:rPr>
      </w:pPr>
    </w:p>
    <w:p w14:paraId="450DA634" w14:textId="77777777" w:rsidR="005928ED" w:rsidRPr="00F632E8" w:rsidRDefault="005928ED" w:rsidP="00B87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" w:name="_Hlk29896041"/>
      <w:r w:rsidRPr="00F632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bookmarkEnd w:id="1"/>
    <w:p w14:paraId="37ADF4E7" w14:textId="77777777" w:rsidR="005928ED" w:rsidRPr="00F632E8" w:rsidRDefault="005928ED" w:rsidP="00B87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791"/>
      </w:tblGrid>
      <w:tr w:rsidR="00B871A5" w14:paraId="48948D59" w14:textId="77777777" w:rsidTr="00B871A5">
        <w:tc>
          <w:tcPr>
            <w:tcW w:w="3969" w:type="dxa"/>
          </w:tcPr>
          <w:p w14:paraId="48A384E8" w14:textId="075D13C7" w:rsidR="00B871A5" w:rsidRDefault="00B871A5" w:rsidP="007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ind w:hanging="11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632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มาตรฐานการบัญชีฉบับที่ </w:t>
            </w:r>
            <w:r w:rsidR="00204442" w:rsidRPr="002044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Pr="00F632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3791" w:type="dxa"/>
          </w:tcPr>
          <w:p w14:paraId="442E8AED" w14:textId="50FC2510" w:rsidR="00B871A5" w:rsidRDefault="00B871A5" w:rsidP="00B8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632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B871A5" w14:paraId="46334F95" w14:textId="77777777" w:rsidTr="00B871A5">
        <w:tc>
          <w:tcPr>
            <w:tcW w:w="3969" w:type="dxa"/>
          </w:tcPr>
          <w:p w14:paraId="05FF74B7" w14:textId="679DEEC3" w:rsidR="00B871A5" w:rsidRDefault="00B871A5" w:rsidP="007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ind w:hanging="11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632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204442" w:rsidRPr="002044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F632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3791" w:type="dxa"/>
          </w:tcPr>
          <w:p w14:paraId="342D3ABE" w14:textId="09FAD7DD" w:rsidR="00B871A5" w:rsidRDefault="00B871A5" w:rsidP="00B8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632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B871A5" w14:paraId="3178E255" w14:textId="77777777" w:rsidTr="00B871A5">
        <w:tc>
          <w:tcPr>
            <w:tcW w:w="3969" w:type="dxa"/>
          </w:tcPr>
          <w:p w14:paraId="3980E8B0" w14:textId="4458A045" w:rsidR="00B871A5" w:rsidRDefault="00B871A5" w:rsidP="007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ind w:hanging="11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632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204442" w:rsidRPr="002044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F632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3791" w:type="dxa"/>
          </w:tcPr>
          <w:p w14:paraId="216B6E72" w14:textId="36D64E46" w:rsidR="00B871A5" w:rsidRDefault="00B871A5" w:rsidP="00B8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632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B871A5" w14:paraId="409745F6" w14:textId="77777777" w:rsidTr="00B871A5">
        <w:tc>
          <w:tcPr>
            <w:tcW w:w="3969" w:type="dxa"/>
          </w:tcPr>
          <w:p w14:paraId="058FA555" w14:textId="37F29FFB" w:rsidR="00B871A5" w:rsidRDefault="00B871A5" w:rsidP="007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ind w:hanging="11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871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="00204442" w:rsidRPr="002044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B871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3791" w:type="dxa"/>
          </w:tcPr>
          <w:p w14:paraId="401AB8F7" w14:textId="77777777" w:rsidR="00B871A5" w:rsidRPr="00B871A5" w:rsidRDefault="00B871A5" w:rsidP="00B8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871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เรื่อง การป้องกันความเสี่ยงของเงินลงทุนสุทธิใน</w:t>
            </w:r>
          </w:p>
          <w:p w14:paraId="72C6682C" w14:textId="5CFD63B9" w:rsidR="00B871A5" w:rsidRDefault="00B871A5" w:rsidP="00B8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871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    หน่วยงานต่างประเทศ</w:t>
            </w:r>
          </w:p>
        </w:tc>
      </w:tr>
      <w:tr w:rsidR="00B871A5" w14:paraId="713D2549" w14:textId="77777777" w:rsidTr="00B871A5">
        <w:tc>
          <w:tcPr>
            <w:tcW w:w="3969" w:type="dxa"/>
          </w:tcPr>
          <w:p w14:paraId="7936C4D3" w14:textId="5A1B9557" w:rsidR="00B871A5" w:rsidRDefault="00B871A5" w:rsidP="007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ind w:hanging="11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871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="00204442" w:rsidRPr="002044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B871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3791" w:type="dxa"/>
          </w:tcPr>
          <w:p w14:paraId="4529D780" w14:textId="12703D3C" w:rsidR="00B871A5" w:rsidRDefault="00B871A5" w:rsidP="00B8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871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0B1A32B6" w14:textId="77777777" w:rsidR="00B871A5" w:rsidRPr="00F632E8" w:rsidRDefault="00B871A5" w:rsidP="00B87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  <w:tab w:val="left" w:pos="5490"/>
        </w:tabs>
        <w:spacing w:line="240" w:lineRule="auto"/>
        <w:ind w:left="1701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1C73C2C" w14:textId="77777777" w:rsidR="005928ED" w:rsidRPr="00F632E8" w:rsidRDefault="005928ED" w:rsidP="00B6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" w:name="_Hlk29899925"/>
      <w:r w:rsidRPr="00F632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</w:t>
      </w:r>
      <w:r w:rsidRPr="00F632E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การรายงานทางการเงิน</w:t>
      </w:r>
      <w:r w:rsidRPr="00F632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</w:t>
      </w:r>
      <w:r w:rsidRPr="00F632E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เกี่ยวกับ</w:t>
      </w:r>
      <w:r w:rsidRPr="00F632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เครื่องมือทางการเงิน</w:t>
      </w:r>
    </w:p>
    <w:p w14:paraId="535C173C" w14:textId="77777777" w:rsidR="005928ED" w:rsidRPr="00F632E8" w:rsidRDefault="005928ED" w:rsidP="00B6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8B7527" w14:textId="79BF82A1" w:rsidR="005928ED" w:rsidRPr="00F632E8" w:rsidRDefault="005928ED" w:rsidP="00B6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632E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ทั้งนี้</w:t>
      </w:r>
      <w:r w:rsidRPr="00F632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632E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</w:t>
      </w:r>
      <w:r w:rsidRPr="00F632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 w:rsidRPr="00F632E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ดังกล่าว</w:t>
      </w:r>
      <w:r w:rsidRPr="00F632E8">
        <w:rPr>
          <w:rFonts w:ascii="Browallia New" w:eastAsia="Arial Unicode MS" w:hAnsi="Browallia New" w:cs="Browallia New" w:hint="eastAsia"/>
          <w:color w:val="000000"/>
          <w:spacing w:val="-4"/>
          <w:sz w:val="26"/>
          <w:szCs w:val="26"/>
          <w:cs/>
          <w:lang w:val="en-GB"/>
        </w:rPr>
        <w:t>มาใช้</w:t>
      </w:r>
      <w:r w:rsidRPr="00F632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bookmarkEnd w:id="2"/>
    </w:p>
    <w:p w14:paraId="2A9A2E24" w14:textId="77777777" w:rsidR="005928ED" w:rsidRDefault="005928ED" w:rsidP="005928ED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eastAsia="x-none"/>
        </w:rPr>
      </w:pPr>
    </w:p>
    <w:p w14:paraId="4AABEFDA" w14:textId="252BA9AB" w:rsidR="005928ED" w:rsidRPr="00F632E8" w:rsidRDefault="005928ED" w:rsidP="00B6559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x-none"/>
        </w:rPr>
      </w:pPr>
      <w:r w:rsidRPr="00F632E8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eastAsia="x-none"/>
        </w:rPr>
        <w:t>ข</w:t>
      </w:r>
      <w:r w:rsidRPr="00F632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x-none"/>
        </w:rPr>
        <w:t>)</w:t>
      </w:r>
      <w:r w:rsidRPr="00F632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x-none"/>
        </w:rPr>
        <w:tab/>
      </w:r>
      <w:bookmarkStart w:id="3" w:name="_Hlk29900121"/>
      <w:r w:rsidRPr="00F632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x-none"/>
        </w:rPr>
        <w:t xml:space="preserve">มาตรฐานการรายงานทางการเงินฉบับที่ </w:t>
      </w:r>
      <w:r w:rsidR="00204442" w:rsidRPr="00204442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x-none"/>
        </w:rPr>
        <w:t>16</w:t>
      </w:r>
      <w:r w:rsidRPr="00F632E8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x-none"/>
        </w:rPr>
        <w:t xml:space="preserve"> </w:t>
      </w:r>
      <w:r w:rsidRPr="00F632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x-none"/>
        </w:rPr>
        <w:t>เรื่องสัญญาเช่า</w:t>
      </w:r>
    </w:p>
    <w:bookmarkEnd w:id="3"/>
    <w:p w14:paraId="411D6898" w14:textId="77777777" w:rsidR="005928ED" w:rsidRPr="005928ED" w:rsidRDefault="005928ED" w:rsidP="00592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042665D" w14:textId="229AECD6" w:rsidR="005928ED" w:rsidRPr="00F632E8" w:rsidRDefault="005928ED" w:rsidP="00B6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4" w:name="_Hlk29900171"/>
      <w:r w:rsidRPr="00F632E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มาตรฐานการรายงานทางการเงิน</w:t>
      </w:r>
      <w:r w:rsidRPr="00F632E8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ฉบับที่</w:t>
      </w:r>
      <w:r w:rsidRPr="00F632E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F632E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632E8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เรื่อง</w:t>
      </w:r>
      <w:r w:rsidRPr="00F632E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</w:t>
      </w:r>
      <w:r w:rsidRPr="00F632E8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สินทรัพย์</w:t>
      </w:r>
      <w:r w:rsidRPr="00F632E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bookmarkEnd w:id="4"/>
    <w:p w14:paraId="2E5DBAC7" w14:textId="77777777" w:rsidR="005928ED" w:rsidRPr="00F632E8" w:rsidRDefault="005928ED" w:rsidP="00B6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CD33896" w14:textId="20F25179" w:rsidR="005928ED" w:rsidRPr="00F632E8" w:rsidRDefault="005928ED" w:rsidP="00B6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32E8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ทั้งนี้</w:t>
      </w:r>
      <w:r w:rsidRPr="00F632E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632E8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</w:t>
      </w:r>
      <w:r w:rsidRPr="00F632E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มาตรฐานการรายงานทางการเงิน</w:t>
      </w:r>
      <w:r w:rsidRPr="00F632E8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ดังกล่าวมาใช้</w:t>
      </w:r>
      <w:r w:rsidR="006A030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ปฏิบัติ</w:t>
      </w:r>
      <w:r w:rsidRPr="00F632E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65AAFDA7" w14:textId="77777777" w:rsidR="00AF3702" w:rsidRPr="002946AF" w:rsidRDefault="00AF3702" w:rsidP="00F632E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9E7B5E" w14:textId="77777777" w:rsidR="00B649CB" w:rsidRDefault="00B649CB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9B85886" w14:textId="0687F3BE" w:rsidR="003D2F0D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บัญชีกลุ่มกิจการ - เงินลงทุนในบริษัทย่อยและบริษัทร่วม และการร่วมการงาน</w:t>
      </w:r>
    </w:p>
    <w:p w14:paraId="0028D058" w14:textId="77777777" w:rsidR="003D2F0D" w:rsidRPr="002946AF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CD7445" w14:textId="37E057BE" w:rsidR="003D2F0D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3A572258" w14:textId="77777777" w:rsidR="00D3770E" w:rsidRPr="002946AF" w:rsidRDefault="00D3770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749472" w14:textId="646DCB14" w:rsidR="003D2F0D" w:rsidRPr="002946AF" w:rsidRDefault="00F311E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บริษัทย่อยหมายถึงกิจการ</w:t>
      </w:r>
      <w:r w:rsidR="00BC3C55"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(ซึ่งรวมถึงกิจการเฉพาะกิจ) ที่กลุ่มกิจการควบคุม กลุ่มกิจการควบคุมกิจการเมื่อกลุ่มกิจการ</w:t>
      </w:r>
      <w:r w:rsidR="00AA540E" w:rsidRPr="002946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ลงทุน กลุ่มกิจการรวมงบการเงินของบริษัทย่อยไว้ใน</w:t>
      </w:r>
      <w:r w:rsidR="00AA540E" w:rsidRPr="002946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งบการเงินรวมตั้งแต่วันที่กลุ่มกิจการมีอำนาจในการควบคุมบริษัทย่อย กลุ่มกิจการจะไม่นำงบการเงินของบริษัทย่อยมารวมไว้ในงบการเงินรวมนับจากวันที่กลุ่มกิจการสูญเสียอำนาจควบคุม</w:t>
      </w:r>
    </w:p>
    <w:p w14:paraId="756AF7F9" w14:textId="77777777" w:rsidR="00190F9E" w:rsidRPr="002946AF" w:rsidRDefault="00190F9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C4FD1" w14:textId="09755B39" w:rsidR="003D2F0D" w:rsidRPr="002946AF" w:rsidRDefault="00F311E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กลุ่มกิจการบันทึกบัญชีการรวมธุรกิจที่ไม่ใช่การรวมธุรกิจภายใต้การควบคุมเดียวกัน โดยถือปฏิบัติตามวิธีซื้อ สิ่งตอบแทน</w:t>
      </w:r>
      <w:r w:rsidR="00AA540E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BC3C55" w:rsidRPr="002946AF">
        <w:rPr>
          <w:rFonts w:ascii="Browallia New" w:eastAsia="Arial Unicode MS" w:hAnsi="Browallia New" w:cs="Browallia New"/>
          <w:sz w:val="26"/>
          <w:szCs w:val="26"/>
          <w:cs/>
        </w:rPr>
        <w:t>ี่โอนให้สำหรับการซื้อบริษัทย่อย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เจ้าของที่ออกโดยกลุ่มกิจการ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</w:t>
      </w:r>
      <w:r w:rsidR="00724B9C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หนี้สินที่อาจเกิดขึ้นที่รับมาจากการรวมธุรกิจจะถูกวัดมูลค่าด้วยมูลค่ายุติธรรม ณ วันที่ซื้อ ในการรวมธุรกิจแต่ละครั้ง กลุ่มกิจการวัดมูลค่าของส่วนได้เสียที่ไม่มีอำนาจควบคุมในผู</w:t>
      </w:r>
      <w:r w:rsidR="00BC3C55" w:rsidRPr="002946AF">
        <w:rPr>
          <w:rFonts w:ascii="Browallia New" w:eastAsia="Arial Unicode MS" w:hAnsi="Browallia New" w:cs="Browallia New"/>
          <w:sz w:val="26"/>
          <w:szCs w:val="26"/>
          <w:cs/>
        </w:rPr>
        <w:t>้ถูกซื้อด้วยมูลค่ายุติธรรมหรือ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มูลค่าของสินทรัพย์สุทธิที่ระบุได้ของผู้ถูกซื้อตามสัดส่วนของ</w:t>
      </w:r>
      <w:r w:rsidR="00FE6DCB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หุ้นที่ถือโดยส่วนได้เสียที่ไม่มีอำนาจควบคุม</w:t>
      </w:r>
    </w:p>
    <w:p w14:paraId="223DA635" w14:textId="77777777" w:rsidR="00F311E5" w:rsidRPr="002946AF" w:rsidRDefault="00F311E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CC5C72" w14:textId="57DBDC5E" w:rsidR="00F311E5" w:rsidRPr="002946AF" w:rsidRDefault="00F311E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</w:t>
      </w:r>
      <w:r w:rsidR="00AA540E" w:rsidRPr="002946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</w:t>
      </w:r>
      <w:r w:rsidR="00AA540E" w:rsidRPr="002946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</w:t>
      </w:r>
    </w:p>
    <w:p w14:paraId="5B0340F4" w14:textId="77777777" w:rsidR="00F311E5" w:rsidRPr="002946AF" w:rsidRDefault="00F311E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CA0049" w14:textId="747294FB" w:rsidR="001B51D9" w:rsidRPr="002946AF" w:rsidRDefault="00F311E5" w:rsidP="00AF3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สิ่งตอบแทนที่คาดว่าจะต้องจ่ายออกไปโดยกลุ่มกิจการ รับรู้ด้วยมูลค่ายุติธรรม ณ วันที่ซื้อ 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สิ่งตอบแทนที่คาดว่าจะต้องจ่ายซึ่งจัดประเภทเป็นส่วนของเจ้าของต้องไม่มีการวัดมูลค่าใหม่ และให้บันทึกการจ่ายชำระในภายหลังไว้ในส่วนของเจ้าของ</w:t>
      </w:r>
    </w:p>
    <w:p w14:paraId="45FE52E4" w14:textId="77777777" w:rsidR="00AA540E" w:rsidRPr="002946AF" w:rsidRDefault="00AA540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E1AB52" w14:textId="74824E2F" w:rsidR="00F311E5" w:rsidRPr="002946AF" w:rsidRDefault="00F311E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</w:t>
      </w:r>
      <w:r w:rsidR="00190F9E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วันซื้อธุรกิจของส่วนได้เสียในส่วนของเจ้าของของผู้ถูกซื้อที่ผู้ซื้อถืออยู่ก่อนการรวมธุรกิจ ที่มากกว่ามูลค่ายุติธรรมสุทธิ </w:t>
      </w:r>
      <w:r w:rsidR="00D3770E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ณ วันที่ซื้อของสินทรัพย์สุทธิที่ระบุได้ที่ได้มา ต้องรับรู้เป็นค่าความนิยม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จะรับรู้ส่วนต่างโดยตรงไปยังกำไรขาดทุน</w:t>
      </w:r>
    </w:p>
    <w:p w14:paraId="2120BF73" w14:textId="77777777" w:rsidR="00190F9E" w:rsidRPr="002946AF" w:rsidRDefault="00190F9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9764FF7" w14:textId="09DA63FC" w:rsidR="001E7335" w:rsidRDefault="00F311E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กิจการจะตัดรายการบัญชีระหว่างกัน ยอดคงเหลือ และกำไรที่ยังไม่ได้เกิดขึ้นจริงระหว่างกันในกลุ่มกิจการ ขาดทุน</w:t>
      </w:r>
      <w:r w:rsidR="00D3770E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</w:t>
      </w:r>
      <w:r w:rsidR="00D3770E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เกิดการด้อยค่า นโยบายการบัญชีของบริษัทย่อยได้ถูกปรับปรุงเพื่อให้สอดคล้องกับนโยบายการบัญชีของกลุ่มกิจการ</w:t>
      </w:r>
      <w:r w:rsidR="001E733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A3A7931" w14:textId="77777777" w:rsidR="00F311E5" w:rsidRPr="00B52E98" w:rsidRDefault="00F311E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7F3185" w14:textId="04E41BA4" w:rsidR="003D2F0D" w:rsidRPr="00B52E98" w:rsidRDefault="00204442" w:rsidP="00AA2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D2F0D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D2F0D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A24A9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D2F0D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รายการกับส่วนได้เสียที่ไม่มีอำนาจควบคุม</w:t>
      </w:r>
    </w:p>
    <w:p w14:paraId="41F1A1AA" w14:textId="77777777" w:rsidR="00190F9E" w:rsidRPr="00B52E98" w:rsidRDefault="00190F9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AD7D1A" w14:textId="01E82575" w:rsidR="003D2F0D" w:rsidRPr="00B52E98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ฏิบัติต่อรายการกับส่วนได้เสียที่ไม่มีอำนาจควบคุมเช่นเดียวกันกับส่วนที่เป็นของเจ้าของของกลุ่มกิจการ สำหรับการซื้อส่วนได้เสียที่ไม่มีอำนาจควบคุม ผลต่างระหว่างสิ่งตอบแทนที่จ่ายให้และส่วนแบ่งในมูลค่าตามบัญชีของสินทรัพย์สุทธิของบริษัทย่อยที่ได้มาจะถูกบันทึกในส่วนของเจ้าของ และกำไรหรือขาดทุนจากการขายในส่วนได้เสียที่ไม่มีอำนาจควบคุมจะถูกบันทึกในส่วนของเจ้าของเช่นเดียวกัน</w:t>
      </w:r>
    </w:p>
    <w:p w14:paraId="50117E21" w14:textId="77777777" w:rsidR="00190F9E" w:rsidRPr="00B52E98" w:rsidRDefault="00190F9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272CB392" w14:textId="5A6B61F7" w:rsidR="00190F9E" w:rsidRPr="00B52E98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D2F0D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D2F0D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D2F0D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การจำหน่ายบริษัทย่อย</w:t>
      </w:r>
    </w:p>
    <w:p w14:paraId="65A84448" w14:textId="77777777" w:rsidR="00190F9E" w:rsidRPr="00B52E98" w:rsidRDefault="00190F9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E28F042" w14:textId="255CF24F" w:rsidR="00BE45C0" w:rsidRPr="00B52E98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เมื่อกลุ่มกิจการสูญเสียการควบคุมในบริษัทย่อย กลุ่มกิจการจะหยุดรวมบริษัทย่อยดังกล่าวในการจัดทำงบการเงินรวม และวัดมูลค่าใหม่ของส่วนได้เสียในหุ้นที่เหลืออยู่โดยใช้มูลค่ายุติธรรม และรับรู้การเปลี่ยนแปลงในมูลค่าในกำไรหรือขาดทุน มูลค่ายุติธรรมนั้นจะถือเป็นมูลค่าตามบัญชีเริ่มแรกของมูลค่าของเงินลงทุนเพื่อวัตถุประสงค์ในการวัดมูลค่า</w:t>
      </w:r>
      <w:r w:rsidR="001B51D9" w:rsidRPr="00B52E98">
        <w:rPr>
          <w:rFonts w:ascii="Browallia New" w:eastAsia="Arial Unicode MS" w:hAnsi="Browallia New" w:cs="Browallia New"/>
          <w:sz w:val="26"/>
          <w:szCs w:val="26"/>
        </w:rPr>
        <w:br/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ในเวลาต่อมาของเงินลงทุนที่เหลืออยู่ในรูปของบริษัทร่วม การร่วมค้า หรือสินทรัพย์ทางการเงิน สำหรับทุกจำนวน</w:t>
      </w:r>
      <w:r w:rsidR="001B51D9" w:rsidRPr="00B52E98">
        <w:rPr>
          <w:rFonts w:ascii="Browallia New" w:eastAsia="Arial Unicode MS" w:hAnsi="Browallia New" w:cs="Browallia New"/>
          <w:sz w:val="26"/>
          <w:szCs w:val="26"/>
        </w:rPr>
        <w:br/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ที่เคยรับรู้ในกำไรขาดทุนเบ็ดเสร็จอื่นในส่วนที่เกี่ยวข้องกับกลุ่มกิจการนั้นจะถูกปฏิบัติเสมือนว่ากลุ่มกิจการมีการจำหน่ายสินทรัพย์หรือหนี้สินที่เกี่ยวข้องนั้นออกไป</w:t>
      </w:r>
    </w:p>
    <w:p w14:paraId="79C893B7" w14:textId="77777777" w:rsidR="001B51D9" w:rsidRPr="00B52E98" w:rsidRDefault="001B51D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D00BE2" w14:textId="2B37D42D" w:rsidR="008D1642" w:rsidRPr="00B52E98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D1642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D1642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1642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D1642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1464A496" w14:textId="77777777" w:rsidR="008D1642" w:rsidRPr="00B52E98" w:rsidRDefault="008D16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27426C" w14:textId="7639441D" w:rsidR="00F200CC" w:rsidRPr="00B52E98" w:rsidRDefault="008D16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กลุ่มกิจการบันทึกบัญชีการรวมธุรกิจภายใต้การควบคุมเดียวกัน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เฉพาะสัดส่วนที่เคยอยู่ภายใต้การควบคุมเดียวกันตามมูลค่าที่แสดงอยู่ในงบการเงินรวมของบริษัทใหญ่ลำดับสูงสุดที่ต้องจัดทำงบการเงินรวมก่อนการรวมธุรกิจภายใต้การควบคุมเดียวกัน ณ วันที่มีการรวมธุรกิจภายใต้การควบคุมเดียวกัน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เปรียบเทียบซึ่งเป็นไปตามแนวปฏิบัติทางการบัญชีสำหรับการรวมธุรกิจภายใต้การควบคุมเดียวกันที่ออกโดยสภาวิชาชีพบัญชี</w:t>
      </w:r>
    </w:p>
    <w:p w14:paraId="123CDB8F" w14:textId="77777777" w:rsidR="00F200CC" w:rsidRPr="00B52E98" w:rsidRDefault="00F200C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58FC30" w14:textId="42F07438" w:rsidR="001B3D88" w:rsidRPr="00B52E98" w:rsidRDefault="008D16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 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 ค่าใช้จ่ายอื่นที่เกี่ยวข้อง</w:t>
      </w:r>
      <w:r w:rsidR="006C2035" w:rsidRPr="00B52E9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ในการรวมธุรกิจภายใต้การควบคุมเดียวกัน เช่น ค่าธรรมเนียมวิชาชีพจ่ายที่ปรึกษากฎหมาย และที่ปรึกษาอื่นในการรวมธุรกิจ ค่าธรรมเนียมในการจดทะเบียน รวมถึงรายจ่ายในการจัดเตรียมข้อมูลให้แก่ผู้ถือหุ้น รับรู้เป็นต้นทุนของ</w:t>
      </w:r>
      <w:r w:rsidR="001B51D9" w:rsidRPr="00B52E98">
        <w:rPr>
          <w:rFonts w:ascii="Browallia New" w:eastAsia="Arial Unicode MS" w:hAnsi="Browallia New" w:cs="Browallia New"/>
          <w:sz w:val="26"/>
          <w:szCs w:val="26"/>
        </w:rPr>
        <w:br/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เงินลงทุนในงบการเงินเฉพาะกิจการ และรับรู้เป็นค่าใช้จ่ายทันทีในงบการเงินรวม</w:t>
      </w:r>
      <w:r w:rsidR="001B3D88" w:rsidRPr="00B52E98">
        <w:rPr>
          <w:rFonts w:ascii="Browallia New" w:eastAsia="Arial Unicode MS" w:hAnsi="Browallia New" w:cs="Browallia New"/>
          <w:sz w:val="26"/>
          <w:szCs w:val="26"/>
          <w:cs/>
        </w:rPr>
        <w:t>ในงวดที่มีการรวมธุรกิจเกิดขึ้น</w:t>
      </w:r>
    </w:p>
    <w:p w14:paraId="752B00A6" w14:textId="77777777" w:rsidR="001B3D88" w:rsidRPr="00B52E98" w:rsidRDefault="001B3D8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867E8A" w14:textId="4DBE844A" w:rsidR="001B51D9" w:rsidRPr="00B52E98" w:rsidRDefault="008D16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 กับส่วนได้เสียของผู้ซื้อในมูลค่</w:t>
      </w:r>
      <w:r w:rsidR="00BC3C55" w:rsidRPr="00B52E98">
        <w:rPr>
          <w:rFonts w:ascii="Browallia New" w:eastAsia="Arial Unicode MS" w:hAnsi="Browallia New" w:cs="Browallia New"/>
          <w:sz w:val="26"/>
          <w:szCs w:val="26"/>
          <w:cs/>
        </w:rPr>
        <w:t>าตามบัญชีของกิจการที่ถูกนำมารวม แสดงเป็นรายการ “ส่วนเกิน</w:t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</w:t>
      </w:r>
      <w:r w:rsidR="00BC3C55" w:rsidRPr="00B52E98">
        <w:rPr>
          <w:rFonts w:ascii="Browallia New" w:eastAsia="Arial Unicode MS" w:hAnsi="Browallia New" w:cs="Browallia New"/>
          <w:sz w:val="26"/>
          <w:szCs w:val="26"/>
          <w:cs/>
        </w:rPr>
        <w:t>โอนไปยังกำไรสะสม</w:t>
      </w:r>
    </w:p>
    <w:p w14:paraId="636A0ECA" w14:textId="77777777" w:rsidR="00522098" w:rsidRPr="002946AF" w:rsidRDefault="0052209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57538D" w14:textId="26BACCC9" w:rsidR="003D2F0D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0B2D0AD6" w14:textId="77777777" w:rsidR="003D2F0D" w:rsidRPr="002946AF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057993" w14:textId="5F72D282" w:rsidR="003D2F0D" w:rsidRPr="002946AF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ควบคุมซึ่งโดยทั่วไปก็คือการที่กลุ่มกิจการ</w:t>
      </w:r>
      <w:r w:rsidR="006C2035"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ถือหุ้นที่มีสิทธิออกเสียงอยู่ระหว่างร้อยละ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ของสิทธิออกเสียงทั้งหมด เงินลงทุนในบริษัทร่วมรับรู้</w:t>
      </w:r>
      <w:r w:rsidR="00522098" w:rsidRPr="002946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โดยใช้วิธีส่วนได้เสียในการแสดงในงบการเงินรวม</w:t>
      </w:r>
    </w:p>
    <w:p w14:paraId="1F15E155" w14:textId="20E5EDA4" w:rsidR="00B52E98" w:rsidRDefault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FDA6F7E" w14:textId="77777777" w:rsidR="003D2F0D" w:rsidRPr="002946AF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3338D2" w14:textId="4723A42B" w:rsidR="003D2F0D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การร่วมการงาน</w:t>
      </w:r>
    </w:p>
    <w:p w14:paraId="5617ABED" w14:textId="77777777" w:rsidR="003D2F0D" w:rsidRPr="00B52E98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52B828E" w14:textId="18605A99" w:rsidR="003D2F0D" w:rsidRPr="002946AF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13C6B29" w14:textId="77777777" w:rsidR="003D2F0D" w:rsidRPr="00B52E98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15E7DB1D" w14:textId="77777777" w:rsidR="003D2F0D" w:rsidRPr="002946AF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946A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การดำเนินงานร่วมกัน</w:t>
      </w:r>
    </w:p>
    <w:p w14:paraId="7ACDAB7E" w14:textId="2FF2F059" w:rsidR="003D2F0D" w:rsidRPr="002946AF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1B3D88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3F38F74F" w14:textId="77777777" w:rsidR="003D2F0D" w:rsidRPr="00B52E98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7747954" w14:textId="77777777" w:rsidR="003D2F0D" w:rsidRPr="002946AF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946A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การร่วมค้า</w:t>
      </w:r>
    </w:p>
    <w:p w14:paraId="1A5F4703" w14:textId="7DC5739A" w:rsidR="003D2F0D" w:rsidRPr="002946AF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1B51D9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ในการร่วมค้ารับรู้โดยใช้วิธีส่วนได้เสียในการแสดงในงบการเงินรวม</w:t>
      </w:r>
    </w:p>
    <w:p w14:paraId="5FED24F5" w14:textId="7697BCA6" w:rsidR="004B27BC" w:rsidRPr="00B52E98" w:rsidRDefault="004B27B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14DB4AA" w14:textId="43015122" w:rsidR="003D2F0D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2D18C8D5" w14:textId="77777777" w:rsidR="003D2F0D" w:rsidRPr="00B52E98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ADD5C83" w14:textId="118DED83" w:rsidR="003D2F0D" w:rsidRPr="002946AF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ภายใต้วิธีส่วนได้เสีย กลุ่มกิจการรับรู้เงินลงทุนเมื่อเริ่มแรกด้วยราคาทุน มูลค่าตามบัญชีของเงินลงทุน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เงินลงทุนในบริษัทร่วมและการร่วมค้า รวมถึงค่าความนิยมที่ระบุได้ ณ วันที่ซื้อเงินลงทุน</w:t>
      </w:r>
    </w:p>
    <w:p w14:paraId="0932CBDC" w14:textId="77777777" w:rsidR="003D2F0D" w:rsidRPr="00B52E98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CC36839" w14:textId="3AAD941A" w:rsidR="003D2F0D" w:rsidRPr="002946AF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ถ้าส่วนได้เสียของเจ้าของในบริษัทร่วมและการร่วมค้านั้นลดลงแต่ยังคงมีอิทธิพลอย่างมีนัยสำคัญ กลุ่ม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</w:t>
      </w:r>
      <w:r w:rsidR="00AA24A9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ที่ลดลง กำไรและขาดทุนจากการลดสัดส่วนในบริษัทร่วมและการร่วมค้าจะรับรู้ในกำไรหรือขาดทุน</w:t>
      </w:r>
    </w:p>
    <w:p w14:paraId="6F824079" w14:textId="77777777" w:rsidR="003D2F0D" w:rsidRPr="00B52E98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0A43E3D" w14:textId="077E1136" w:rsidR="00AA24A9" w:rsidRPr="002946AF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แบ่งกำไรหรือขาดทุนของกลุ่มกิจการในบริษัทร่วมและการร่วมค้าที่เกิดขึ้นภายหลังการได้มาจะรวมไว้ในกำไรหรือขาดทุน และส่วนแบ่งในกำไรขาดทุนเบ็ดเสร็จอื่นที่เกิดขึ้นภายหลังการได้มาจะรวมไว้ในกำไรขาดทุนเบ็ดเสร็จอื่น </w:t>
      </w:r>
      <w:r w:rsidR="00AA24A9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ผลสะสมของการเปลี่ยนแปลงภายหลังการได้มาดังกล่าวข้างต้นจะปรับปรุงกับราคาตามบัญชีของเงินลงทุน </w:t>
      </w:r>
      <w:r w:rsidR="00AA24A9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AA24A9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กลุ่มกิจการในบริษัทร่วมและการร่วมค้านั้น ซึ่งรวมถึงส่วนได้เสียระ</w:t>
      </w:r>
      <w:r w:rsidR="00BC3C55" w:rsidRPr="002946AF">
        <w:rPr>
          <w:rFonts w:ascii="Browallia New" w:eastAsia="Arial Unicode MS" w:hAnsi="Browallia New" w:cs="Browallia New"/>
          <w:sz w:val="26"/>
          <w:szCs w:val="26"/>
          <w:cs/>
        </w:rPr>
        <w:t>ยะยาวใด</w:t>
      </w:r>
      <w:r w:rsidR="009779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79A3">
        <w:rPr>
          <w:rFonts w:ascii="Browallia New" w:eastAsia="Arial Unicode MS" w:hAnsi="Browallia New" w:cs="Browallia New" w:hint="cs"/>
          <w:sz w:val="26"/>
          <w:szCs w:val="26"/>
          <w:cs/>
        </w:rPr>
        <w:t>ๆ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โดยเนื้อหาแล้วถือเป็นส่วนหนึ่งของเงินลงทุนสุทธิของกลุ่มกิจการในบริษัทร่วมและการร่วมค้านั้น กลุ่มกิจการจะไม่รับรู้ส่วนแบ่งขาดทุนอีกต่อไป เว้นแต่กลุ่มกิจการมีภาระผูกพันในหนี้ของบริษัทร่วมและการร่วมค้าหรือรับว่าจะจ่ายหนี้แทนบริษัทร่วมและการร่วมค้า</w:t>
      </w:r>
    </w:p>
    <w:p w14:paraId="066A6301" w14:textId="69F3F01D" w:rsidR="001B51D9" w:rsidRPr="00B52E98" w:rsidRDefault="001B51D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597E1A1B" w14:textId="46AB9D35" w:rsidR="003D2F0D" w:rsidRPr="002946AF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การพิจารณาทุกสิ้นรอบระยะเวลาบัญชีว่ามีข้อบ่งชี้ที่แสดงว่าเงินลงทุนในบริษัทร่วมและการร่วมค้า</w:t>
      </w:r>
      <w:r w:rsidR="006246EC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เกิดการด้อยค่าหรือไม่ หากมีข้อบ่งชี้เกิดขึ้นกลุ่มกิจการจะคำนวณผลขาดทุนจากการด้อยค่า โดยเปรียบเทียบมูลค่า</w:t>
      </w:r>
      <w:r w:rsidR="006246EC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ที่คาดว่าจะได้รับคืนกับมูลค่าตามบัญชีของเงินลงทุน และรับรู้ผลต่า</w:t>
      </w:r>
      <w:r w:rsidR="00BC3C55" w:rsidRPr="002946AF">
        <w:rPr>
          <w:rFonts w:ascii="Browallia New" w:eastAsia="Arial Unicode MS" w:hAnsi="Browallia New" w:cs="Browallia New"/>
          <w:sz w:val="26"/>
          <w:szCs w:val="26"/>
          <w:cs/>
        </w:rPr>
        <w:t>งไปที่ส่วนแบ่งกำไร (ขาดทุน) ของ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="006246EC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ในบริษัทร่วมและการร่วมค้าในกำไรหรือขาดทุน</w:t>
      </w:r>
    </w:p>
    <w:p w14:paraId="55BC631C" w14:textId="77777777" w:rsidR="003D2F0D" w:rsidRPr="00B52E98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4E4449A" w14:textId="3C6FAA24" w:rsidR="00B52E98" w:rsidRDefault="003D2F0D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ำไรที่ยังไม่ได้เกิดขึ้นจริงระหว่างกลุ่มกิจการกับบริษัทร่วมและการร่วมค้าจะตัดบัญชีตามสัดส่วนที่กลุ่มกิจการมีส่วนได้เสียในบริษัทร่วมและการร่วมค้านั้น รายการขาดทุนที่ยังไม่ได้เกิดขึ้นจริงก็จะตัดบัญชีในทำนองเดียวกัน </w:t>
      </w:r>
      <w:r w:rsidR="006246EC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เว้นแต่รายการนั้นมีหลักฐานว่าสินทรัพย์ที่โอนระหว่างกันเกิดการด้อยค่า บริษัทร่วมและการร่วมค้าจะเปลี่ยนนโยบายการบัญชีเท่าที่จำเป็นเพื่อให้สอดคล้องกับนโยบายการบัญชีของกลุ่มกิจการ</w:t>
      </w:r>
      <w:r w:rsidR="00B52E9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5B6E95A4" w14:textId="77777777" w:rsidR="00933CE5" w:rsidRPr="002946AF" w:rsidRDefault="00933CE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3134F16" w14:textId="6C6D9A9B" w:rsidR="003D2F0D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D2F0D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งบการเงินเฉพาะกิจการ</w:t>
      </w:r>
    </w:p>
    <w:p w14:paraId="46CDF142" w14:textId="77777777" w:rsidR="003D2F0D" w:rsidRPr="00B52E98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5AD4AF7" w14:textId="38B0BF48" w:rsidR="003D2F0D" w:rsidRPr="002946AF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 บริษัทร่วม และการร่วมค้า จะบันทึกบัญชีด้วยราคาทุนหัก</w:t>
      </w:r>
      <w:r w:rsidR="006C2035" w:rsidRPr="002946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ค่าเผื่อการด้อยค่า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ต้นทุนจะมีการปรับเพื่อสะท้อนการเปลี่ยนแปลงสิ่งตอบแทนที่เกิดขึ้นจากการเปลี่ยนแปลงมูลค่าของ</w:t>
      </w:r>
      <w:r w:rsidR="006246EC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สิ่งตอบแทนที่คาดว่าต้องจ่าย ต้นทุนจะรวมต้นทุนทางตรงที่เกี่ยวข้องจากการได้มาของเงินลงทุนนี้</w:t>
      </w:r>
    </w:p>
    <w:p w14:paraId="4421C557" w14:textId="77777777" w:rsidR="003D2F0D" w:rsidRPr="00B52E98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E9C6BC0" w14:textId="0DF70566" w:rsidR="003D2F0D" w:rsidRPr="002946AF" w:rsidRDefault="003D2F0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กลุ่มกิจการจะทดสอบการด้อยค่าของเงินลงทุนในบริษัทย่อย บริษัทร่วม และการร่วมค้า เมื่อมีข้อบ่งชี้ว่าเงินลงทุนนั้นอาจมีการด้อยค่าเกิดขึ้น หากราคาตามบัญชีของเงินลงทุนสูงกว่ามูลค่าที่คาดว่าจะได้รับคืน กลุ่มกิจการจะบันทึกรายการขาดทุนจากการด้อยค่ารวมไว้ในกำไรหรือขาดทุน</w:t>
      </w:r>
    </w:p>
    <w:p w14:paraId="1EE28735" w14:textId="05A6455E" w:rsidR="00747CD3" w:rsidRPr="00B52E98" w:rsidRDefault="00747CD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4CE76F3D" w14:textId="27D76041" w:rsidR="004D36CE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D36CE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D36CE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65A343E2" w14:textId="77777777" w:rsidR="004D36CE" w:rsidRPr="00B52E98" w:rsidRDefault="004D36C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70354E" w14:textId="359DBB7D" w:rsidR="004D36CE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D36CE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D36CE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36CE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D36CE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42B9C302" w14:textId="77777777" w:rsidR="004D36CE" w:rsidRPr="00B52E98" w:rsidRDefault="004D36C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lang w:eastAsia="th-TH"/>
        </w:rPr>
      </w:pPr>
    </w:p>
    <w:p w14:paraId="6B7AFD1D" w14:textId="7D0636AC" w:rsidR="004D36CE" w:rsidRPr="002946AF" w:rsidRDefault="004D36C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รายการที่รวมในงบการเงินของแต่ละบริษัทในกลุ่มกิจการวัดมูลค่าโดยใช้สกุลเงินของสภาพแวดล้อม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งบการเงินแสดงในสกุลเงินบาท ซึ่งเป็น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สกุลเงินที่ใช้ในการดำเนินงานและเป็นสกุลเงินที่ใช้นำเสนองบการเงินของบริษัท </w:t>
      </w:r>
    </w:p>
    <w:p w14:paraId="596CA11F" w14:textId="0DD94A3A" w:rsidR="00BE45C0" w:rsidRPr="00B52E98" w:rsidRDefault="00BE45C0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eastAsia="th-TH"/>
        </w:rPr>
      </w:pPr>
    </w:p>
    <w:p w14:paraId="75223560" w14:textId="33CB7CFF" w:rsidR="004D36CE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D36CE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D36CE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D36CE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D36CE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3C669637" w14:textId="77777777" w:rsidR="004D36CE" w:rsidRPr="00B52E98" w:rsidRDefault="004D36C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eastAsia="th-TH"/>
        </w:rPr>
      </w:pPr>
    </w:p>
    <w:p w14:paraId="469D9D03" w14:textId="6FA709FD" w:rsidR="004D36CE" w:rsidRPr="002946AF" w:rsidRDefault="004D36C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วันสิ้นปีได้บันทึกไว้</w:t>
      </w:r>
      <w:r w:rsidR="006C2035"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 xml:space="preserve">ในกำไรหรือขาดทุน </w:t>
      </w:r>
    </w:p>
    <w:p w14:paraId="279D5E8C" w14:textId="77777777" w:rsidR="004D36CE" w:rsidRPr="00B52E98" w:rsidRDefault="004D36C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eastAsia="th-TH"/>
        </w:rPr>
      </w:pPr>
    </w:p>
    <w:p w14:paraId="5B40EE42" w14:textId="76373122" w:rsidR="004D36CE" w:rsidRPr="002946AF" w:rsidRDefault="004D36C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เมื่อมีการรับรู้รายการกำไรหรือขาดทุนข</w:t>
      </w:r>
      <w:r w:rsidR="00BC3C55"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องรายการที่ไม่เป็นตัวเงินไว้ใน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กำไรขาดทุนเบ็ดเสร็จ</w:t>
      </w:r>
      <w:r w:rsidR="00BC3C55"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อื่น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 xml:space="preserve"> องค์ประกอบของอัตราแลกเปลี่ยนทั้งหมดของกำไรหรือขาดทุนนั้นจะรับรู้ไว้ในกำไรขาดทุนเบ็ดเสร็จ</w:t>
      </w:r>
      <w:r w:rsidR="00BC3C55"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อื่น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6C2035"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กำไรหรือขาดทุนนั้นจะรับรู้ไว้ในกำไรหรือขาดทุนด้วย</w:t>
      </w:r>
    </w:p>
    <w:p w14:paraId="277B25BD" w14:textId="77777777" w:rsidR="00522098" w:rsidRPr="00B52E98" w:rsidRDefault="0052209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540"/>
        <w:jc w:val="thaiDistribute"/>
        <w:rPr>
          <w:rFonts w:ascii="Browallia New" w:eastAsia="Arial Unicode MS" w:hAnsi="Browallia New" w:cs="Browallia New"/>
          <w:b/>
          <w:bCs/>
          <w:iCs/>
          <w:sz w:val="20"/>
          <w:szCs w:val="20"/>
          <w:lang w:val="en-GB"/>
        </w:rPr>
      </w:pPr>
    </w:p>
    <w:p w14:paraId="04E17BB9" w14:textId="783FDE4D" w:rsidR="004D36CE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i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iCs/>
          <w:color w:val="CF4A02"/>
          <w:sz w:val="26"/>
          <w:szCs w:val="26"/>
          <w:lang w:val="en-GB"/>
        </w:rPr>
        <w:t>2</w:t>
      </w:r>
      <w:r w:rsidR="004D36CE" w:rsidRPr="002946AF">
        <w:rPr>
          <w:rFonts w:ascii="Browallia New" w:eastAsia="Arial Unicode MS" w:hAnsi="Browallia New" w:cs="Browallia New"/>
          <w:b/>
          <w:bCs/>
          <w:i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iCs/>
          <w:color w:val="CF4A02"/>
          <w:sz w:val="26"/>
          <w:szCs w:val="26"/>
          <w:lang w:val="en-GB"/>
        </w:rPr>
        <w:t>4</w:t>
      </w:r>
      <w:r w:rsidR="004D36CE" w:rsidRPr="002946AF">
        <w:rPr>
          <w:rFonts w:ascii="Browallia New" w:eastAsia="Arial Unicode MS" w:hAnsi="Browallia New" w:cs="Browallia New"/>
          <w:b/>
          <w:bCs/>
          <w:i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iCs/>
          <w:color w:val="CF4A02"/>
          <w:sz w:val="26"/>
          <w:szCs w:val="26"/>
          <w:lang w:val="en-GB"/>
        </w:rPr>
        <w:t>3</w:t>
      </w:r>
      <w:r w:rsidR="004D36CE" w:rsidRPr="002946AF">
        <w:rPr>
          <w:rFonts w:ascii="Browallia New" w:eastAsia="Arial Unicode MS" w:hAnsi="Browallia New" w:cs="Browallia New"/>
          <w:b/>
          <w:bCs/>
          <w:i/>
          <w:color w:val="CF4A02"/>
          <w:sz w:val="26"/>
          <w:szCs w:val="26"/>
        </w:rPr>
        <w:tab/>
      </w:r>
      <w:r w:rsidR="004D36CE" w:rsidRPr="002946AF">
        <w:rPr>
          <w:rFonts w:ascii="Browallia New" w:eastAsia="Arial Unicode MS" w:hAnsi="Browallia New" w:cs="Browallia New"/>
          <w:b/>
          <w:bCs/>
          <w:i/>
          <w:color w:val="CF4A02"/>
          <w:sz w:val="26"/>
          <w:szCs w:val="26"/>
          <w:cs/>
        </w:rPr>
        <w:t>กลุ่มกิจการ</w:t>
      </w:r>
    </w:p>
    <w:p w14:paraId="59542CFD" w14:textId="77777777" w:rsidR="004D36CE" w:rsidRPr="00B52E98" w:rsidRDefault="004D36C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0"/>
          <w:szCs w:val="20"/>
          <w:lang w:eastAsia="th-TH"/>
        </w:rPr>
      </w:pPr>
    </w:p>
    <w:p w14:paraId="4F44C302" w14:textId="62B48D39" w:rsidR="00BC3C55" w:rsidRPr="002946AF" w:rsidRDefault="004D36CE" w:rsidP="00725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การแปลงค่าผลกา</w:t>
      </w:r>
      <w:r w:rsidR="00BC3C55"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รดำเนินงานและฐานะการเงินของ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บริษัทในกลุ่มกิจการ (ที่ม</w:t>
      </w:r>
      <w:r w:rsidR="00BC3C55"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ิใช่สกุลเงินของเศรษฐกิจที่มีภาวะ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เงินเฟ้อรุนแรง) ซึ่งมีสกุลเงินที่ใช้ในการดำเนินงานแตกต่างจากสกุลเงินที่ใช้นำเสนองบการเงิน</w:t>
      </w:r>
      <w:r w:rsidR="00BC3C55" w:rsidRPr="002946A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ได้ถูกแปลงค่าเป็นสกุลเงินที่ใช้นำเสนองบการเงินดังนี้</w:t>
      </w:r>
    </w:p>
    <w:p w14:paraId="4F6291BD" w14:textId="4C1B8D41" w:rsidR="009130A9" w:rsidRPr="002946AF" w:rsidRDefault="004D36CE" w:rsidP="004B409C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8C67967" w14:textId="7F893FD4" w:rsidR="004D36CE" w:rsidRPr="002946AF" w:rsidRDefault="004D36CE" w:rsidP="004B409C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รายได้และค่าใช้จ่ายในงบกำไรขาดทุนและงบกำไรขาดทุนเบ็ดเสร็จ แปลงค่าด้วยอัตราถัวเฉลี่ย และ</w:t>
      </w:r>
    </w:p>
    <w:p w14:paraId="3C067D00" w14:textId="56621A49" w:rsidR="004D36CE" w:rsidRPr="002946AF" w:rsidRDefault="004D36CE" w:rsidP="004B409C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ผลต่างของอัตราแลกเปลี่ยนทั้งหมด</w:t>
      </w:r>
      <w:r w:rsidR="009C5146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จะถูก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รับรู้ในส่วนของกำไรขาดทุนเบ็ดเสร็จอื่น ในงบกำไรขาดทุนเบ็ดเสร็จ</w:t>
      </w:r>
    </w:p>
    <w:p w14:paraId="5FF630C8" w14:textId="77777777" w:rsidR="004D36CE" w:rsidRPr="00B52E98" w:rsidRDefault="004D36C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2662829" w14:textId="39A2C50B" w:rsidR="004D36CE" w:rsidRPr="002946AF" w:rsidRDefault="004D36C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</w:p>
    <w:p w14:paraId="346E0B4B" w14:textId="77777777" w:rsidR="009130A9" w:rsidRPr="002946AF" w:rsidRDefault="009130A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2A696E" w14:textId="77777777" w:rsidR="00B52E98" w:rsidRDefault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90BE794" w14:textId="77777777" w:rsidR="00B52E98" w:rsidRDefault="00B52E9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C29BA0D" w14:textId="27049C32" w:rsidR="00DE151E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84FC7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E151E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5761D8B8" w14:textId="77777777" w:rsidR="006246EC" w:rsidRPr="002946AF" w:rsidRDefault="006246E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E4E7E7" w14:textId="08BD0B29" w:rsidR="00EC31C8" w:rsidRPr="002946AF" w:rsidRDefault="00EC31C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ในงบกระแสเงินสดรวมและงบกระแสเงินสดเฉพาะกิจการ เงินสดและรายการเทียบเท่าเงินสดรวมถึงเงินสดในมือ เงินฝากธนาคารประเภทจ่ายคืนเมื่อทวงถามและเงินลงทุนระยะสั้นอื่นที่มีสภาพคล่องสูงซึ่งมีอายุไม่เกินสามเดือนนับจากวันที่ได้มา </w:t>
      </w:r>
      <w:r w:rsidR="00BE45C0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รวมและงบแสดงฐานะการเงินเฉพาะกิจการ</w:t>
      </w:r>
    </w:p>
    <w:p w14:paraId="3B7E4877" w14:textId="04124BAB" w:rsidR="00747CD3" w:rsidRPr="002946AF" w:rsidRDefault="00747CD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CEA34C7" w14:textId="5815A3B9" w:rsidR="00BC3C55" w:rsidRPr="002946AF" w:rsidRDefault="00204442" w:rsidP="00BC3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C3C55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C3C55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เงินลงทุน</w:t>
      </w:r>
    </w:p>
    <w:p w14:paraId="0FF76C9F" w14:textId="77777777" w:rsidR="00BC3C55" w:rsidRPr="002946AF" w:rsidRDefault="00BC3C55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20EB753" w14:textId="4B9333F0" w:rsidR="00BC3C55" w:rsidRPr="002946AF" w:rsidRDefault="00BC3C55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กลุ่มกิจการจัดประเภทเงินลงทุนที่นอกเหนือจากเงินลงทุนในบริษัทย</w:t>
      </w:r>
      <w:r w:rsidR="0044033B"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่อยและบริษัทร่วม และการร่วมค้า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</w:t>
      </w:r>
      <w:r w:rsidR="0044033B"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D565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 คือ เงินลงทุนเพื่อค้า เงินลงทุนที่ถือไว้จนครบกำหนด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033B"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เงินลงทุนเผื่อขาย และ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เงินลงทุนทั่วไป การจัดประเภทขึ้นอยู่กับจุดมุ่งหมายขณะลงทุน ฝ่ายบริหารจะเป็นผู้กำหนดการจัดประเภทที่เหมาะสมสำหรับเงินลงทุน ณ เวลาลงทุนและทบทวนการจัดประเภทเป็นระยะ </w:t>
      </w:r>
    </w:p>
    <w:p w14:paraId="299BC166" w14:textId="77777777" w:rsidR="00BC3C55" w:rsidRPr="002946AF" w:rsidRDefault="00BC3C55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571C27" w14:textId="77777777" w:rsidR="00BC3C55" w:rsidRPr="002946AF" w:rsidRDefault="00BC3C55" w:rsidP="00CD565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เงินลงทุนเพื่อค้า คือ เงินลงทุนเพื่อจุดมุ่งหมายหลักในการหากำไรจากการเปลี่ยนแปลงราคาในช่วงเวลาสั้น และแสดงรวมไว้ในสินทรัพย์หมุนเวียน</w:t>
      </w:r>
    </w:p>
    <w:p w14:paraId="43DFE38D" w14:textId="77777777" w:rsidR="00BC3C55" w:rsidRPr="002946AF" w:rsidRDefault="00BC3C55" w:rsidP="00CD565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เงินลงทุนที่ถือไว้จนครบกำหนด คือ เงินลงทุนที่มีกำหนดเวลาและผู้บริหารตั้งใจแน่วแน่และมีความสามารถถือไว้จนครบกำหนด</w:t>
      </w:r>
    </w:p>
    <w:p w14:paraId="7F297AD3" w14:textId="77777777" w:rsidR="00BC3C55" w:rsidRPr="002946AF" w:rsidRDefault="00BC3C55" w:rsidP="00CD565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เงินลงทุนเผื่อขาย คือ เงินลงทุนที่จะถือไว้โดยไม่ระบุช่วงเวลาและอาจขายเพื่อเสริมสภาพคล่องหรือเมื่ออัตราดอกเบี้ยเปลี่ยนแปลง</w:t>
      </w:r>
    </w:p>
    <w:p w14:paraId="7559F25A" w14:textId="77777777" w:rsidR="00BC3C55" w:rsidRPr="002946AF" w:rsidRDefault="00BC3C55" w:rsidP="00CD565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เงินลงทุนทั่วไป คือ เงินลงทุนในตราสารทุนที่ไม่มีตลาดซื้อขายคล่องรองรับ</w:t>
      </w:r>
    </w:p>
    <w:p w14:paraId="16B350B9" w14:textId="77777777" w:rsidR="00BC3C55" w:rsidRPr="002946AF" w:rsidRDefault="00BC3C55" w:rsidP="00BC3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2C7D94" w14:textId="4B74316E" w:rsidR="00BC3C55" w:rsidRPr="002946AF" w:rsidRDefault="00BC3C55" w:rsidP="00BC3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เงินลงทุนทั้ง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เงินลงทุนนั้นรวมทั้งค่าใช้จ่ายในการทำรายการ</w:t>
      </w:r>
    </w:p>
    <w:p w14:paraId="5DDA95B1" w14:textId="77777777" w:rsidR="00BC3C55" w:rsidRPr="002946AF" w:rsidRDefault="00BC3C55" w:rsidP="00BC3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AD9C1E" w14:textId="77777777" w:rsidR="00BC3C55" w:rsidRPr="002946AF" w:rsidRDefault="00BC3C55" w:rsidP="00BC3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เงินลงทุนเพื่อค้าและเงินลงทุนเผื่อขายวัดมูลค่าในเวลาต่อมาด้วยมูลค่ายุติธรรม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ส่วนของกำไรขาดทุนเบ็ดเสร็จอื่น</w:t>
      </w:r>
    </w:p>
    <w:p w14:paraId="48EC35B3" w14:textId="77777777" w:rsidR="00FA42DE" w:rsidRPr="002946AF" w:rsidRDefault="00FA42DE" w:rsidP="00BC3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476EC8" w14:textId="6999B61C" w:rsidR="00BC3C55" w:rsidRPr="002946AF" w:rsidRDefault="00BC3C55" w:rsidP="00BC3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ี่จะถือไว้จนครบกำหนดวัดมูลค่าภายหลังการได้มาด้วยวิธีราคาทุนตัดจำหน่ายตามอัตราดอกเบี้ยที่แท้จริง หักด้วยค่าเผื่อการด้อยค่า</w:t>
      </w:r>
    </w:p>
    <w:p w14:paraId="6371AA4C" w14:textId="77777777" w:rsidR="00BC3C55" w:rsidRPr="002946AF" w:rsidRDefault="00BC3C55" w:rsidP="00BC3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9F15EE" w14:textId="77777777" w:rsidR="00BC3C55" w:rsidRPr="002946AF" w:rsidRDefault="00BC3C55" w:rsidP="00BC3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เงินลงทุนทั่วไป แสดงด้วยราคาทุนหักค่าเผื่อการด้อยค่า</w:t>
      </w:r>
    </w:p>
    <w:p w14:paraId="641909A6" w14:textId="77777777" w:rsidR="00BC3C55" w:rsidRPr="002946AF" w:rsidRDefault="00BC3C55" w:rsidP="00BC3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941C5E" w14:textId="24CAD950" w:rsidR="00BC3C55" w:rsidRPr="002946AF" w:rsidRDefault="00BC3C55" w:rsidP="00BC3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จะทดสอบค่าเผื่อการด้อยค่าของเงินลงทุนเมื่อมีข้อบ่งชี้ว่าเงินลงทุนนั้นมีการด้อย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บริษัทจะบันทึกรายการขาดทุนจากค่าเผื่อการด้อยค่ารวมไว้ในกำไรหรือขาดทุน</w:t>
      </w:r>
    </w:p>
    <w:p w14:paraId="60110DAD" w14:textId="77777777" w:rsidR="00BC3C55" w:rsidRPr="002946AF" w:rsidRDefault="00BC3C55" w:rsidP="00BC3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9468349" w14:textId="77777777" w:rsidR="00BC3C55" w:rsidRPr="002946AF" w:rsidRDefault="00BC3C55" w:rsidP="00BC3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ราคาตามบัญชีของเงินลงทุนที่จำหน่ายจะกำหนดโดยใช้วิธีถัวเฉลี่ยถ่วงน้ำหนักด้วยราคา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ตามบัญชีจากจำนวนทั้งหมดที่ถือไว้</w:t>
      </w:r>
    </w:p>
    <w:p w14:paraId="5A77280E" w14:textId="77777777" w:rsidR="00BC3C55" w:rsidRPr="002946AF" w:rsidRDefault="00BC3C5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C0399D8" w14:textId="77777777" w:rsidR="00B52E98" w:rsidRDefault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ED4BEEA" w14:textId="77777777" w:rsidR="00B52E98" w:rsidRDefault="00B52E9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249D7B6" w14:textId="206B94AE" w:rsidR="00DE151E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C31C8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E151E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E151E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15E54A9E" w14:textId="77777777" w:rsidR="00DE151E" w:rsidRPr="00B52E98" w:rsidRDefault="00DE151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59105ED8" w14:textId="52726749" w:rsidR="00EC31C8" w:rsidRPr="002946AF" w:rsidRDefault="007777A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ลูกหนี้การค้าแสดงถึงจำนวนเงิน</w:t>
      </w:r>
      <w:r w:rsidR="00F82E7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ที่ลูกค้าจะต้องชำระสำหรับการขายสินค้าและการให้บริการตามปกติธุรกิจ </w:t>
      </w:r>
      <w:r w:rsidR="00EC31C8" w:rsidRPr="002946AF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ลูกหนี้การค้ารับรู้เริ่มแรกด้วย</w:t>
      </w:r>
      <w:r w:rsidR="00F82E78">
        <w:rPr>
          <w:rFonts w:ascii="Browallia New" w:eastAsia="Arial Unicode MS" w:hAnsi="Browallia New" w:cs="Browallia New" w:hint="cs"/>
          <w:sz w:val="26"/>
          <w:szCs w:val="26"/>
          <w:cs/>
        </w:rPr>
        <w:t>จำนวนเงินของสิ่งตอบแทนที่ปราศจากเงื่อนไขในการได้รับชำระ</w:t>
      </w:r>
      <w:r w:rsidR="00EC31C8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และจะวัดมูลค่าต่อมาด้วยจำนวนเงินที่เหลืออยู่หักด้วย</w:t>
      </w:r>
      <w:r w:rsidR="00EC31C8" w:rsidRPr="002946A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ค่าเผื่อหนี้สงสัยจ</w:t>
      </w:r>
      <w:r w:rsidR="00216CBE" w:rsidRPr="002946AF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ะ</w:t>
      </w:r>
      <w:r w:rsidR="00EC31C8" w:rsidRPr="002946A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สูญ</w:t>
      </w:r>
      <w:r w:rsidR="00EC31C8" w:rsidRPr="002946AF">
        <w:rPr>
          <w:rFonts w:ascii="Browallia New" w:eastAsia="Arial Unicode MS" w:hAnsi="Browallia New" w:cs="Browallia New"/>
          <w:sz w:val="26"/>
          <w:szCs w:val="26"/>
          <w:cs/>
        </w:rPr>
        <w:t>ซึ่งประมาณจาก</w:t>
      </w:r>
      <w:r w:rsidR="0044033B" w:rsidRPr="002946AF">
        <w:rPr>
          <w:rFonts w:ascii="Browallia New" w:eastAsia="Arial Unicode MS" w:hAnsi="Browallia New" w:cs="Browallia New"/>
          <w:sz w:val="26"/>
          <w:szCs w:val="26"/>
          <w:cs/>
        </w:rPr>
        <w:t>การสอบทานยอดคงเหลือ ณ วันสิ้นปี</w:t>
      </w:r>
      <w:r w:rsidR="00EC31C8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</w:t>
      </w:r>
      <w:r w:rsidR="00C8218D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คาดว่าจะได้รับจากลูกหนี้การค้า </w:t>
      </w:r>
      <w:r w:rsidR="00EC31C8" w:rsidRPr="002946AF">
        <w:rPr>
          <w:rFonts w:ascii="Browallia New" w:eastAsia="Arial Unicode MS" w:hAnsi="Browallia New" w:cs="Browallia New"/>
          <w:sz w:val="26"/>
          <w:szCs w:val="26"/>
          <w:cs/>
        </w:rPr>
        <w:t>หนี้สูญที่เกิดขึ้นจะรับรู้ไว้ในกำไรหรือขาดทุนโดยถือเป็นส่วนหนึ่งของค่าใช้จ่ายในการขาย</w:t>
      </w:r>
    </w:p>
    <w:p w14:paraId="5D11364C" w14:textId="77777777" w:rsidR="00EC31C8" w:rsidRPr="00B52E98" w:rsidRDefault="00EC31C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CE21544" w14:textId="4AE78C70" w:rsidR="00DE151E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C31C8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DE151E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E151E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6856BA87" w14:textId="366A28BA" w:rsidR="00DE151E" w:rsidRPr="00B52E98" w:rsidRDefault="00DE151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25454404" w14:textId="3E64D9DE" w:rsidR="00BE45C0" w:rsidRPr="002946AF" w:rsidRDefault="00EC31C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44033B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</w:t>
      </w:r>
      <w:r w:rsidR="00F37C8A"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วิธีถัวเฉลี่ยถ่วงน้ำหนัก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หักด้วยส่วนลดที่เกี่ยวข้องทั้งหมด ส่วนยอมให้หรือเงินที่ได้รับคืน ต้นทุนของสินค้าสำเร็จรูปแล</w:t>
      </w:r>
      <w:r w:rsidR="0044033B" w:rsidRPr="002946AF">
        <w:rPr>
          <w:rFonts w:ascii="Browallia New" w:eastAsia="Arial Unicode MS" w:hAnsi="Browallia New" w:cs="Browallia New"/>
          <w:sz w:val="26"/>
          <w:szCs w:val="26"/>
          <w:cs/>
        </w:rPr>
        <w:t>ะงานระหว่างทำประกอบด้วย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</w:t>
      </w:r>
      <w:r w:rsidR="00F37C8A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้ยืม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</w:t>
      </w:r>
      <w:r w:rsidRPr="00B52E9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ล้าสมัย หรือเสื่อมคุณภาพเท่าที่จำเป็น</w:t>
      </w:r>
    </w:p>
    <w:p w14:paraId="4C2870A0" w14:textId="77777777" w:rsidR="00747CD3" w:rsidRPr="00B52E98" w:rsidRDefault="00747CD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54BB3D6E" w14:textId="084CE8D5" w:rsidR="0025069E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E10C0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25069E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สินทรัพย์ไม่หมุน</w:t>
      </w:r>
      <w:r w:rsidR="00D66B5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เวียน</w:t>
      </w:r>
      <w:r w:rsidR="00A0033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983EC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(</w:t>
      </w:r>
      <w:r w:rsidR="00754466" w:rsidRPr="002946A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หรือกลุ่มสินทรัพย์ที่จำหน่าย</w:t>
      </w:r>
      <w:r w:rsidR="00983EC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)</w:t>
      </w:r>
      <w:r w:rsidR="00A0033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D30FF2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</w:t>
      </w:r>
      <w:r w:rsidR="0025069E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ถือไว้เพื่อขาย</w:t>
      </w:r>
    </w:p>
    <w:p w14:paraId="2E307669" w14:textId="77777777" w:rsidR="0025069E" w:rsidRPr="00B52E98" w:rsidRDefault="0025069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44AA2114" w14:textId="3C35B36A" w:rsidR="00703A93" w:rsidRDefault="002E10C0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</w:t>
      </w:r>
      <w:r w:rsidR="0044033B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(หรือกลุ่มสินทรัพย์ที่จำหน่าย)</w:t>
      </w:r>
      <w:r w:rsidR="0044033B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จะถูกจัดประเภทเป็นสินทรัพย์ที่ถือไว้เพื่อขายเมื่อมูลค่าตามบัญชี</w:t>
      </w:r>
      <w:r w:rsidR="006246EC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ที่จะได้รับคืนส่วนใหญ่มาจากการขาย และการขายนั้นต้องมีความเป็นไปได้สูงมาก สินทรัพย์ไม่หมุนเวียน</w:t>
      </w:r>
      <w:r w:rsidR="0044033B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(หรือกลุ่มสินทรัพย์</w:t>
      </w:r>
      <w:r w:rsidR="006246EC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ที่จำหน่าย)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7330CEE3" w14:textId="327DC218" w:rsidR="00A00335" w:rsidRDefault="00A0033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79563C" w14:textId="77777777" w:rsidR="00A00335" w:rsidRPr="00A00335" w:rsidRDefault="00A00335" w:rsidP="00A00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0033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 (หรือกลุ่มสินทรัพย์ที่จะจำหน่าย) 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</w:t>
      </w:r>
    </w:p>
    <w:p w14:paraId="0AE9FA66" w14:textId="77777777" w:rsidR="00A00335" w:rsidRPr="00A00335" w:rsidRDefault="00A00335" w:rsidP="00A00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8BCE4A" w14:textId="4D37D0DA" w:rsidR="00A00335" w:rsidRDefault="00A00335" w:rsidP="00A00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0033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 (หรือกลุ่มสินทรัพย์ที่จะจำหน่าย) ที่ถือไว้เพื่อขาย</w:t>
      </w:r>
    </w:p>
    <w:p w14:paraId="7997C62A" w14:textId="77777777" w:rsidR="00522098" w:rsidRPr="00B52E98" w:rsidRDefault="0052209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</w:p>
    <w:p w14:paraId="492A0D86" w14:textId="242AD131" w:rsidR="00171C17" w:rsidRPr="002946AF" w:rsidRDefault="00204442" w:rsidP="006C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71C17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6C2035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171C17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1D8DAF7A" w14:textId="77777777" w:rsidR="00DE151E" w:rsidRPr="00B52E98" w:rsidRDefault="00DE151E" w:rsidP="006C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5F918DAC" w14:textId="362CD36E" w:rsidR="00DE151E" w:rsidRPr="002946AF" w:rsidRDefault="00171C17" w:rsidP="006C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</w:t>
      </w:r>
      <w:r w:rsidR="0044033B" w:rsidRPr="002946AF">
        <w:rPr>
          <w:rFonts w:ascii="Browallia New" w:eastAsia="Arial Unicode MS" w:hAnsi="Browallia New" w:cs="Browallia New"/>
          <w:sz w:val="26"/>
          <w:szCs w:val="26"/>
          <w:cs/>
        </w:rPr>
        <w:t>นกลุ่มกิจการ จะถูกจัดประเภทเป็น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อสังหาริมทรัพย์เพื่อการลงทุน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  <w:r w:rsidR="006037DE"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อสังหาริมทรัพย์เพื่อ</w:t>
      </w:r>
      <w:r w:rsidR="006C2035"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6037DE"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การลงทุนของกลุ่มกิจการคือที่ดินที่ถือครองไว้เพื่อหาประโยชน์จากรายได้ค่าเช่า</w:t>
      </w:r>
    </w:p>
    <w:p w14:paraId="46285757" w14:textId="77777777" w:rsidR="00693E19" w:rsidRPr="00B52E98" w:rsidRDefault="00693E19" w:rsidP="006C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18C15B5" w14:textId="3D44E903" w:rsidR="00645620" w:rsidRPr="002946AF" w:rsidRDefault="001046C1" w:rsidP="006C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ที่ดินที่ถือไว้ภายใต้สัญญาเช่าดำเนินงานเป็นอสังหาริมทรัพย์เพื่อการลงทุนเมื่ออสังหาริมทรัพย์นั้นเป็นไปตามคำนิยามของอสังหาริมทรัพย์เพื่อการลงทุน สัญญาเช่าดำเนินงานนั้นจะถูกรับรู้เสมือนว่าเป็นสัญญาเช่าทางการเงิน</w:t>
      </w:r>
    </w:p>
    <w:p w14:paraId="76296AA3" w14:textId="77777777" w:rsidR="00645620" w:rsidRPr="00B52E98" w:rsidRDefault="00645620" w:rsidP="006C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AB7EFD9" w14:textId="77777777" w:rsidR="00983569" w:rsidRDefault="0098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D0BE9CF" w14:textId="77777777" w:rsidR="00983569" w:rsidRDefault="00983569" w:rsidP="006C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22DD65" w14:textId="6D792EF9" w:rsidR="001046C1" w:rsidRPr="002946AF" w:rsidRDefault="001046C1" w:rsidP="006C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อสังหาริมทรัพย์เพื่อการลงทุนรับรู้รายการเมื่อเริ่มแรกของด้วยวิธีราคาทุน รวมถึงต้นทุนในการทำรายการ</w:t>
      </w:r>
    </w:p>
    <w:p w14:paraId="225E4486" w14:textId="012A4937" w:rsidR="00C853EC" w:rsidRPr="00B52E98" w:rsidRDefault="00C853EC" w:rsidP="006C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4E362C9" w14:textId="3E6261CD" w:rsidR="0054075C" w:rsidRPr="002946AF" w:rsidRDefault="0044033B" w:rsidP="006C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6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หลังจากการรับรู้เมื่อเริ่มแรก อสังหาริมทรัพย์เพื่อ</w:t>
      </w:r>
      <w:r w:rsidR="00DF7FDB" w:rsidRPr="002946AF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การลงทุนจะบันทึกด้วยวิธีราคา</w:t>
      </w:r>
      <w:r w:rsidR="00C93D69" w:rsidRPr="002946AF">
        <w:rPr>
          <w:rFonts w:ascii="Browallia New" w:eastAsia="Arial Unicode MS" w:hAnsi="Browallia New" w:cs="Browallia New" w:hint="cs"/>
          <w:spacing w:val="6"/>
          <w:sz w:val="26"/>
          <w:szCs w:val="26"/>
          <w:cs/>
        </w:rPr>
        <w:t>ทุ</w:t>
      </w:r>
      <w:r w:rsidR="00C02FD0" w:rsidRPr="002946AF">
        <w:rPr>
          <w:rFonts w:ascii="Browallia New" w:eastAsia="Arial Unicode MS" w:hAnsi="Browallia New" w:cs="Browallia New" w:hint="cs"/>
          <w:spacing w:val="6"/>
          <w:sz w:val="26"/>
          <w:szCs w:val="26"/>
          <w:cs/>
        </w:rPr>
        <w:t>นหัก</w:t>
      </w:r>
      <w:r w:rsidRPr="002946AF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ค่าเผื่อ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ผล</w:t>
      </w:r>
      <w:r w:rsidRPr="002946A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ขาดทุนจากการด้อยค่า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(ถ้ามี) </w:t>
      </w:r>
      <w:r w:rsidR="006037DE" w:rsidRPr="002946AF">
        <w:rPr>
          <w:rFonts w:ascii="Browallia New" w:eastAsia="Arial Unicode MS" w:hAnsi="Browallia New" w:cs="Browallia New"/>
          <w:sz w:val="26"/>
          <w:szCs w:val="26"/>
          <w:cs/>
        </w:rPr>
        <w:t>โดยที่ดินไม่มีการหักค่าเสื่อมราคา</w:t>
      </w:r>
    </w:p>
    <w:p w14:paraId="4690D73F" w14:textId="77777777" w:rsidR="006037DE" w:rsidRPr="00B52E98" w:rsidRDefault="006037DE" w:rsidP="006C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6"/>
          <w:sz w:val="24"/>
          <w:szCs w:val="24"/>
        </w:rPr>
      </w:pPr>
    </w:p>
    <w:p w14:paraId="3531E033" w14:textId="5D981413" w:rsidR="00286FD4" w:rsidRPr="002946AF" w:rsidRDefault="001046C1" w:rsidP="006C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</w:t>
      </w:r>
      <w:r w:rsidR="006C2035" w:rsidRPr="002946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</w:t>
      </w:r>
      <w:r w:rsidR="00FE6DCB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</w:t>
      </w:r>
      <w:r w:rsidR="00FE6DCB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จะตัดมูลค่าตามบัญชีของส่วนที่ถูกเปลี่ยนแทนออก</w:t>
      </w:r>
    </w:p>
    <w:p w14:paraId="6AE7B134" w14:textId="77777777" w:rsidR="00747CD3" w:rsidRPr="002946AF" w:rsidRDefault="00747CD3" w:rsidP="006C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7EA01F0" w14:textId="5CBE6406" w:rsidR="00AD52D5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D52D5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AD52D5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ที่ดิน อาคารและอุปกรณ์</w:t>
      </w:r>
    </w:p>
    <w:p w14:paraId="31D538D0" w14:textId="53054E1E" w:rsidR="00DE151E" w:rsidRPr="002946AF" w:rsidRDefault="00DE151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AEB9E8B" w14:textId="75071696" w:rsidR="00E35B96" w:rsidRPr="002946AF" w:rsidRDefault="0044033B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hAnsi="Browallia New" w:cs="Browallia New"/>
          <w:sz w:val="26"/>
          <w:szCs w:val="26"/>
          <w:cs/>
        </w:rPr>
        <w:t xml:space="preserve">ที่ดิน อาคารและอุปกรณ์แสดงรายการด้วยราคาทุนหักค่าเสื่อมราคาสะสม และค่าเผื่อการด้อยค่าของสินทรัพย์ </w:t>
      </w:r>
      <w:r w:rsidRPr="002946AF">
        <w:rPr>
          <w:rFonts w:ascii="Browallia New" w:hAnsi="Browallia New" w:cs="Browallia New"/>
          <w:sz w:val="26"/>
          <w:szCs w:val="26"/>
        </w:rPr>
        <w:t>(</w:t>
      </w:r>
      <w:r w:rsidRPr="002946AF">
        <w:rPr>
          <w:rFonts w:ascii="Browallia New" w:hAnsi="Browallia New" w:cs="Browallia New"/>
          <w:sz w:val="26"/>
          <w:szCs w:val="26"/>
          <w:cs/>
        </w:rPr>
        <w:t xml:space="preserve">ถ้ามี) </w:t>
      </w:r>
      <w:r w:rsidR="00E35B96" w:rsidRPr="002946AF">
        <w:rPr>
          <w:rFonts w:ascii="Browallia New" w:eastAsia="Arial Unicode MS" w:hAnsi="Browallia New" w:cs="Browallia New"/>
          <w:sz w:val="26"/>
          <w:szCs w:val="26"/>
          <w:cs/>
        </w:rPr>
        <w:t>โดยราคาทุนของที่ดิน อาคาร และอุปกรณ์ประกอบด้วยราคาซื้อ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อากรขาเข้า ภาษีซื้อที่เรียกคืนไม่ได้ (หลังหักส่วนลดการค้าและจำนวนที่ได้รับคืนจากผู้ขาย) </w:t>
      </w:r>
      <w:r w:rsidR="00E35B96" w:rsidRPr="002946AF">
        <w:rPr>
          <w:rFonts w:ascii="Browallia New" w:eastAsia="Arial Unicode MS" w:hAnsi="Browallia New" w:cs="Browallia New"/>
          <w:sz w:val="26"/>
          <w:szCs w:val="26"/>
          <w:cs/>
        </w:rPr>
        <w:t>และต้นทุนทางตรงอื่น</w:t>
      </w:r>
      <w:r w:rsidR="00E35B96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35B96" w:rsidRPr="002946AF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ของฝ่ายบริหาร รวมทั้งต้นทุนที่ประมาณ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ที่ดีที่สุด</w:t>
      </w:r>
      <w:r w:rsidR="00E35B96" w:rsidRPr="002946AF">
        <w:rPr>
          <w:rFonts w:ascii="Browallia New" w:eastAsia="Arial Unicode MS" w:hAnsi="Browallia New" w:cs="Browallia New"/>
          <w:sz w:val="26"/>
          <w:szCs w:val="26"/>
          <w:cs/>
        </w:rPr>
        <w:t>สำหรับการรื้อ การขนย้าย และการบูรณะสถานที่ตั้งของสินทรัพย์ ซึ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่งเป็นภาระผูกพันของกลุ่มกิจการที่เกิดขี้นเมื่อ</w:t>
      </w:r>
      <w:r w:rsidR="00E35B96" w:rsidRPr="002946AF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ลุ่มกิจการได้สินทรัพย์นั้นมาหรือ</w:t>
      </w:r>
      <w:r w:rsidR="00E35B96" w:rsidRPr="002946AF">
        <w:rPr>
          <w:rFonts w:ascii="Browallia New" w:eastAsia="Arial Unicode MS" w:hAnsi="Browallia New" w:cs="Browallia New"/>
          <w:sz w:val="26"/>
          <w:szCs w:val="26"/>
          <w:cs/>
        </w:rPr>
        <w:t>เป็นผลจากการใช้สินทรัพย์นั้นในช่วงเวลาหนึ่ง</w:t>
      </w:r>
      <w:r w:rsidR="00C61853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ถือว่าลิขสิทธิ์ซอฟต์แวร์ดังกล่าวเป็นส่วนหนึ่งของอุปกรณ์</w:t>
      </w:r>
    </w:p>
    <w:p w14:paraId="0C2DEF06" w14:textId="77777777" w:rsidR="00E35B96" w:rsidRPr="002946AF" w:rsidRDefault="00E35B9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377951" w14:textId="5A9F4EA0" w:rsidR="00E35B96" w:rsidRPr="002946AF" w:rsidRDefault="00E35B9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6246EC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กลุ่มกิจการและต้นทุนดังกล่าวสามารถวัดมูลค่า</w:t>
      </w:r>
      <w:r w:rsidR="006246EC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ๆ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17E1216F" w14:textId="77777777" w:rsidR="00522098" w:rsidRPr="002946AF" w:rsidRDefault="0052209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64CC4D" w14:textId="76A5AA2A" w:rsidR="00E35B96" w:rsidRPr="002946AF" w:rsidRDefault="00C93D6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ที่ดินไม่มีการคิดค่าเสื่อมราคา </w:t>
      </w:r>
      <w:r w:rsidR="00E35B96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ค่าเสื่อมราคาคำนวณโดยวิธีเส้นตรงจากราคาทุนหักด้วยมูลค่าคงเหลือโดยประมาณ เพื่อลดราคาตามบัญชีของสินทรัพย์แต่ละชนิดตามอายุการให้ประโยชน์ที่ประมาณการไว้ของสินทรัพย์ 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ดังต่อไปนี้</w:t>
      </w:r>
    </w:p>
    <w:p w14:paraId="5B724FAC" w14:textId="77777777" w:rsidR="00DE151E" w:rsidRPr="002946AF" w:rsidRDefault="00DE151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704"/>
        <w:gridCol w:w="1422"/>
      </w:tblGrid>
      <w:tr w:rsidR="0044033B" w:rsidRPr="002946AF" w14:paraId="7E4780A5" w14:textId="77777777" w:rsidTr="00B46DD1">
        <w:tc>
          <w:tcPr>
            <w:tcW w:w="7704" w:type="dxa"/>
          </w:tcPr>
          <w:p w14:paraId="069D61AF" w14:textId="77777777" w:rsidR="0044033B" w:rsidRPr="002946AF" w:rsidRDefault="0044033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5EB91AD7" w14:textId="6AB25614" w:rsidR="0044033B" w:rsidRPr="002946AF" w:rsidRDefault="0044033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จำนวนปี</w:t>
            </w:r>
          </w:p>
        </w:tc>
      </w:tr>
      <w:tr w:rsidR="00DE151E" w:rsidRPr="002946AF" w14:paraId="2B7E4373" w14:textId="77777777" w:rsidTr="00B46DD1">
        <w:tc>
          <w:tcPr>
            <w:tcW w:w="7704" w:type="dxa"/>
          </w:tcPr>
          <w:p w14:paraId="4B676DC6" w14:textId="77777777" w:rsidR="00DE151E" w:rsidRPr="002946AF" w:rsidRDefault="00DE151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อาคาร</w:t>
            </w:r>
          </w:p>
        </w:tc>
        <w:tc>
          <w:tcPr>
            <w:tcW w:w="1422" w:type="dxa"/>
          </w:tcPr>
          <w:p w14:paraId="59EB1B2C" w14:textId="5F3DE63B" w:rsidR="00DE151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E151E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E151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DE151E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DE151E" w:rsidRPr="002946AF" w14:paraId="17A14ED2" w14:textId="77777777" w:rsidTr="00B46DD1">
        <w:tc>
          <w:tcPr>
            <w:tcW w:w="7704" w:type="dxa"/>
          </w:tcPr>
          <w:p w14:paraId="25EE4BCD" w14:textId="77777777" w:rsidR="00DE151E" w:rsidRPr="002946AF" w:rsidRDefault="00DE151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ส่วนปรับปรุงสินทรัพย์ที่เช่า</w:t>
            </w:r>
          </w:p>
        </w:tc>
        <w:tc>
          <w:tcPr>
            <w:tcW w:w="1422" w:type="dxa"/>
          </w:tcPr>
          <w:p w14:paraId="41DEB3B7" w14:textId="40891C60" w:rsidR="00DE151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B16F4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DE151E" w:rsidRPr="002946AF" w14:paraId="25481242" w14:textId="77777777" w:rsidTr="00B46DD1">
        <w:tc>
          <w:tcPr>
            <w:tcW w:w="7704" w:type="dxa"/>
          </w:tcPr>
          <w:p w14:paraId="225991E0" w14:textId="64D3859F" w:rsidR="00DE151E" w:rsidRPr="002946AF" w:rsidRDefault="00DE151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โรงกลั่นน้ำมัน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22" w:type="dxa"/>
          </w:tcPr>
          <w:p w14:paraId="613E1211" w14:textId="056EA35C" w:rsidR="00DE151E" w:rsidRPr="002946AF" w:rsidRDefault="0085453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DE151E" w:rsidRPr="002946AF" w14:paraId="5CFBBF39" w14:textId="77777777" w:rsidTr="00B46DD1">
        <w:tc>
          <w:tcPr>
            <w:tcW w:w="7704" w:type="dxa"/>
          </w:tcPr>
          <w:p w14:paraId="39415598" w14:textId="77777777" w:rsidR="00DE151E" w:rsidRPr="002946AF" w:rsidRDefault="00DE151E" w:rsidP="004B409C">
            <w:pPr>
              <w:pStyle w:val="a"/>
              <w:tabs>
                <w:tab w:val="clear" w:pos="108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โรงกลั่นน้ำมันหล่อลื่นขั้นพื้นฐานและอุปกรณ์</w:t>
            </w:r>
          </w:p>
        </w:tc>
        <w:tc>
          <w:tcPr>
            <w:tcW w:w="1422" w:type="dxa"/>
          </w:tcPr>
          <w:p w14:paraId="1A7D88F4" w14:textId="412DDAC9" w:rsidR="00DE151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E151E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DE151E" w:rsidRPr="002946AF" w14:paraId="534CEBE4" w14:textId="77777777" w:rsidTr="00B46DD1">
        <w:tc>
          <w:tcPr>
            <w:tcW w:w="7704" w:type="dxa"/>
          </w:tcPr>
          <w:p w14:paraId="40E3CB98" w14:textId="77777777" w:rsidR="00DE151E" w:rsidRPr="002946AF" w:rsidRDefault="00DE151E" w:rsidP="004B409C">
            <w:pPr>
              <w:pStyle w:val="a"/>
              <w:tabs>
                <w:tab w:val="clear" w:pos="108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โรงผลิต</w:t>
            </w:r>
            <w:proofErr w:type="spellStart"/>
            <w:r w:rsidR="002B03AF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ปิ</w:t>
            </w:r>
            <w:proofErr w:type="spellEnd"/>
            <w:r w:rsidR="002B03AF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โตรเคมี</w:t>
            </w:r>
          </w:p>
        </w:tc>
        <w:tc>
          <w:tcPr>
            <w:tcW w:w="1422" w:type="dxa"/>
          </w:tcPr>
          <w:p w14:paraId="7E06508B" w14:textId="75B3733A" w:rsidR="00DE151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E151E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E151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DE151E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DE151E" w:rsidRPr="002946AF" w14:paraId="17C70875" w14:textId="77777777" w:rsidTr="00B46DD1">
        <w:tc>
          <w:tcPr>
            <w:tcW w:w="7704" w:type="dxa"/>
          </w:tcPr>
          <w:p w14:paraId="49026C5C" w14:textId="77777777" w:rsidR="00DE151E" w:rsidRPr="002946AF" w:rsidRDefault="00DE151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โรงผลิตกระแสไฟฟ้า </w:t>
            </w:r>
          </w:p>
        </w:tc>
        <w:tc>
          <w:tcPr>
            <w:tcW w:w="1422" w:type="dxa"/>
          </w:tcPr>
          <w:p w14:paraId="7D03D9CA" w14:textId="5B6D10BA" w:rsidR="00DE151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61FDE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DE151E" w:rsidRPr="002946AF" w14:paraId="1B9A895B" w14:textId="77777777" w:rsidTr="00B46DD1">
        <w:tc>
          <w:tcPr>
            <w:tcW w:w="7704" w:type="dxa"/>
          </w:tcPr>
          <w:p w14:paraId="499C1D89" w14:textId="77777777" w:rsidR="00DE151E" w:rsidRPr="002946AF" w:rsidRDefault="00DE151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ระบบสายส่งไฟฟ้า</w:t>
            </w:r>
          </w:p>
        </w:tc>
        <w:tc>
          <w:tcPr>
            <w:tcW w:w="1422" w:type="dxa"/>
          </w:tcPr>
          <w:p w14:paraId="0525F0FB" w14:textId="43143297" w:rsidR="00DE151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DE151E" w:rsidRPr="002946AF" w14:paraId="0A951E6D" w14:textId="77777777" w:rsidTr="00B46DD1">
        <w:tc>
          <w:tcPr>
            <w:tcW w:w="7704" w:type="dxa"/>
          </w:tcPr>
          <w:p w14:paraId="12941611" w14:textId="77777777" w:rsidR="00DE151E" w:rsidRPr="002946AF" w:rsidRDefault="00DE151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เครื่องจักร เครื่องมือและอุปกรณ์โรงงาน</w:t>
            </w:r>
          </w:p>
        </w:tc>
        <w:tc>
          <w:tcPr>
            <w:tcW w:w="1422" w:type="dxa"/>
          </w:tcPr>
          <w:p w14:paraId="561F51E2" w14:textId="3F4D38F0" w:rsidR="00DE151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E151E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DE151E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DE151E" w:rsidRPr="002946AF" w14:paraId="2FA6FAAB" w14:textId="77777777" w:rsidTr="00B46DD1">
        <w:tc>
          <w:tcPr>
            <w:tcW w:w="7704" w:type="dxa"/>
          </w:tcPr>
          <w:p w14:paraId="15BCEE7A" w14:textId="77777777" w:rsidR="00DE151E" w:rsidRPr="002946AF" w:rsidRDefault="00DE151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เรือบรรทุกน้ำมันและผลิตภัณฑ์เคมีเหลว</w:t>
            </w:r>
            <w:r w:rsidR="000819DC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 และเรือขนส่งผู้โดยสาร</w:t>
            </w:r>
          </w:p>
        </w:tc>
        <w:tc>
          <w:tcPr>
            <w:tcW w:w="1422" w:type="dxa"/>
          </w:tcPr>
          <w:p w14:paraId="0C157E9D" w14:textId="1B56DB94" w:rsidR="00DE151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B16F4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DE151E" w:rsidRPr="002946AF" w14:paraId="4B8F2658" w14:textId="77777777" w:rsidTr="00B46DD1">
        <w:tc>
          <w:tcPr>
            <w:tcW w:w="7704" w:type="dxa"/>
          </w:tcPr>
          <w:p w14:paraId="33EB3D5A" w14:textId="6BD1D74B" w:rsidR="00DE151E" w:rsidRPr="002946AF" w:rsidRDefault="00DE151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เครื่องตกแต่ง ติดตั้ง เครื่องใช้สำนักงานและอื่น</w:t>
            </w:r>
            <w:r w:rsidR="005928E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ๆ</w:t>
            </w:r>
          </w:p>
        </w:tc>
        <w:tc>
          <w:tcPr>
            <w:tcW w:w="1422" w:type="dxa"/>
          </w:tcPr>
          <w:p w14:paraId="629D6741" w14:textId="1F7352EC" w:rsidR="00DE151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B16F4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DE151E" w:rsidRPr="002946AF" w14:paraId="2B48F8FE" w14:textId="77777777" w:rsidTr="00B46DD1">
        <w:tc>
          <w:tcPr>
            <w:tcW w:w="7704" w:type="dxa"/>
          </w:tcPr>
          <w:p w14:paraId="4DBECFDD" w14:textId="77777777" w:rsidR="00DE151E" w:rsidRPr="002946AF" w:rsidRDefault="00DE151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22" w:type="dxa"/>
          </w:tcPr>
          <w:p w14:paraId="2C393F95" w14:textId="24795203" w:rsidR="00DE151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</w:tbl>
    <w:p w14:paraId="6DBD50FF" w14:textId="1B7E5E0C" w:rsidR="00BE45C0" w:rsidRPr="002946AF" w:rsidRDefault="00BE45C0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680C67" w14:textId="77777777" w:rsidR="00983569" w:rsidRDefault="0098356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3CCFC3" w14:textId="77777777" w:rsidR="00854539" w:rsidRDefault="0085453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9CAA6F" w14:textId="007DC6B5" w:rsidR="00674C5A" w:rsidRPr="002946AF" w:rsidRDefault="00674C5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468CCA1" w14:textId="77777777" w:rsidR="00C61853" w:rsidRPr="002946AF" w:rsidRDefault="00C6185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75DDE7" w14:textId="64ED033D" w:rsidR="00674C5A" w:rsidRPr="002946AF" w:rsidRDefault="00D25BE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</w:t>
      </w:r>
      <w:r w:rsidR="00EF39ED" w:rsidRPr="002946AF">
        <w:rPr>
          <w:rFonts w:ascii="Browallia New" w:eastAsia="Arial Unicode MS" w:hAnsi="Browallia New" w:cs="Browallia New"/>
          <w:sz w:val="26"/>
          <w:szCs w:val="26"/>
          <w:cs/>
        </w:rPr>
        <w:t>ค่าที่คาดว่าจะได้รับคืนทันที (</w:t>
      </w:r>
      <w:r w:rsidR="00D30889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หมายเหตุฯ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F39ED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D9F3F7F" w14:textId="34D68C9F" w:rsidR="00D25BE3" w:rsidRPr="002946AF" w:rsidRDefault="00D25BE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DD849F" w14:textId="3E4F6D36" w:rsidR="00D25BE3" w:rsidRPr="002946AF" w:rsidRDefault="00D25BE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และรับรู้บัญชีผลกำไรหรือขาดทุนอื่นสุทธิในกำไรหรือขาดทุน</w:t>
      </w:r>
    </w:p>
    <w:p w14:paraId="33FA68C0" w14:textId="55E5956F" w:rsidR="00D25BE3" w:rsidRPr="002946AF" w:rsidRDefault="00D25BE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165E250" w14:textId="10D7E006" w:rsidR="007D7D2C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D7D2C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7D7D2C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7D7D2C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ค่าความนิยม</w:t>
      </w:r>
    </w:p>
    <w:p w14:paraId="369D929C" w14:textId="77777777" w:rsidR="006246EC" w:rsidRPr="002946AF" w:rsidRDefault="006246E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A2B058" w14:textId="37CBCE99" w:rsidR="007D7D2C" w:rsidRPr="002946AF" w:rsidRDefault="007D7D2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ค่าความนิยมที่เกิดจากการได้มาซึ่งบริษัทย่อย 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(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D30889" w:rsidRPr="002946AF">
        <w:rPr>
          <w:rFonts w:ascii="Browallia New" w:eastAsia="Arial Unicode MS" w:hAnsi="Browallia New" w:cs="Browallia New"/>
          <w:sz w:val="26"/>
          <w:szCs w:val="26"/>
          <w:cs/>
        </w:rPr>
        <w:t>ฯ ข้อ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30889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จะแสดงเป็นรายการแยกต่างหากในงบแสดง</w:t>
      </w:r>
      <w:r w:rsidR="006C2035" w:rsidRPr="002946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ฐานะการเงินรวม</w:t>
      </w:r>
    </w:p>
    <w:p w14:paraId="2B33AC13" w14:textId="4E01DCCC" w:rsidR="007D7D2C" w:rsidRPr="002946AF" w:rsidRDefault="007D7D2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806A88" w14:textId="57166E33" w:rsidR="007D7D2C" w:rsidRPr="002946AF" w:rsidRDefault="007D7D2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128E6FB9" w14:textId="05E65F78" w:rsidR="007D7D2C" w:rsidRPr="002946AF" w:rsidRDefault="007D7D2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E93391" w14:textId="5CAF4D46" w:rsidR="007D7D2C" w:rsidRPr="002946AF" w:rsidRDefault="007D7D2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ในก</w:t>
      </w:r>
      <w:r w:rsidR="00383241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ารทดสอบการด้อยค่าของค่าความนิยม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ค่าความนิยมจะถูกปันส่วนไปย</w:t>
      </w:r>
      <w:r w:rsidR="00383241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ังหน่วยที่ก่อให้เกิดกระแสเงินสด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โดยที่หน่วยนั้น</w:t>
      </w:r>
      <w:r w:rsidRPr="002946AF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อาจจะเป็นหน่วยเดียวหรือหลายหน่วยรวมกันซึ่งคาดว่</w:t>
      </w:r>
      <w:r w:rsidR="00383241" w:rsidRPr="002946AF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าจะได้รับประโยชน์จากการรวมธุรกิ</w:t>
      </w:r>
      <w:r w:rsidR="00D30889" w:rsidRPr="002946AF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จ</w:t>
      </w:r>
      <w:r w:rsidRPr="002946AF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ที่</w:t>
      </w:r>
      <w:r w:rsidR="00D30889" w:rsidRPr="002946AF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ค่า</w:t>
      </w:r>
      <w:r w:rsidR="00383241" w:rsidRPr="002946AF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ความนิยมเกิดขึ้นและ</w:t>
      </w:r>
      <w:r w:rsidR="00CD565B">
        <w:rPr>
          <w:rFonts w:ascii="Browallia New" w:eastAsia="Arial Unicode MS" w:hAnsi="Browallia New" w:cs="Browallia New"/>
          <w:spacing w:val="3"/>
          <w:sz w:val="26"/>
          <w:szCs w:val="26"/>
        </w:rPr>
        <w:br/>
      </w:r>
      <w:r w:rsidR="00383241" w:rsidRPr="002946AF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ระบุ</w:t>
      </w:r>
      <w:r w:rsidR="00383241" w:rsidRPr="002946AF">
        <w:rPr>
          <w:rFonts w:ascii="Browallia New" w:eastAsia="Arial Unicode MS" w:hAnsi="Browallia New" w:cs="Browallia New"/>
          <w:sz w:val="26"/>
          <w:szCs w:val="26"/>
          <w:cs/>
        </w:rPr>
        <w:t>ส่วนงาน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ดำเนินงานได้</w:t>
      </w:r>
    </w:p>
    <w:p w14:paraId="71AE0AC4" w14:textId="77777777" w:rsidR="007D7D2C" w:rsidRPr="002946AF" w:rsidRDefault="007D7D2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29135BD" w14:textId="3B8AEEE5" w:rsidR="002E4C17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E4C17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E4C17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6738F188" w14:textId="77777777" w:rsidR="006246EC" w:rsidRPr="002946AF" w:rsidRDefault="006246EC" w:rsidP="00CD56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E4D0EC4" w14:textId="0217ADDC" w:rsidR="00DE151E" w:rsidRPr="002946AF" w:rsidRDefault="00DE151E" w:rsidP="00CD56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ค่าสิทธิ</w:t>
      </w:r>
      <w:r w:rsidR="00DA39B3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D3088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โปรแกรมคอมพิวเตอร์</w:t>
      </w:r>
      <w:r w:rsidR="00D30FF2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และค่าสิทธิบัตร</w:t>
      </w:r>
    </w:p>
    <w:p w14:paraId="4D3C5197" w14:textId="77777777" w:rsidR="00DE151E" w:rsidRPr="002946AF" w:rsidRDefault="00DE151E" w:rsidP="00CD56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</w:p>
    <w:p w14:paraId="1E12E646" w14:textId="47F2F8D3" w:rsidR="00DE151E" w:rsidRPr="002946AF" w:rsidRDefault="00DE151E" w:rsidP="00CD56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ค่าสิทธิ</w:t>
      </w:r>
      <w:r w:rsidR="000C6728" w:rsidRPr="002946AF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 xml:space="preserve"> </w:t>
      </w:r>
      <w:r w:rsidR="00D30889" w:rsidRPr="002946AF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โปรแกรม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คอมพิวเตอร์</w:t>
      </w:r>
      <w:r w:rsidR="00B112CF" w:rsidRPr="002946AF">
        <w:rPr>
          <w:rFonts w:ascii="Browallia New" w:eastAsia="Arial Unicode MS" w:hAnsi="Browallia New" w:cs="Browallia New"/>
          <w:sz w:val="26"/>
          <w:szCs w:val="26"/>
          <w:cs/>
        </w:rPr>
        <w:t>และค่าสิทธิบัตร</w:t>
      </w:r>
      <w:r w:rsidR="00EF39ED" w:rsidRPr="002946AF">
        <w:rPr>
          <w:rFonts w:ascii="Browallia New" w:eastAsia="Arial Unicode MS" w:hAnsi="Browallia New" w:cs="Browallia New"/>
          <w:sz w:val="26"/>
          <w:szCs w:val="26"/>
          <w:cs/>
        </w:rPr>
        <w:t>ที่กลุ่มกิจการ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ซื้อมาและมีอายุการใช้งานจำกัด</w:t>
      </w:r>
      <w:r w:rsidR="005B14AD" w:rsidRPr="002946AF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ราคาทุนหั</w:t>
      </w:r>
      <w:r w:rsidR="00D30889" w:rsidRPr="002946AF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FE6DCB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="00D30889" w:rsidRPr="002946AF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ค่าตัดจำหน่ายสะสมและค่าเผื่อ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การด้อยค่าสะสม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0889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(ถ้ามี) </w:t>
      </w:r>
      <w:r w:rsidR="00D34943" w:rsidRPr="002946AF">
        <w:rPr>
          <w:rFonts w:ascii="Browallia New" w:eastAsia="Arial Unicode MS" w:hAnsi="Browallia New" w:cs="Browallia New"/>
          <w:sz w:val="26"/>
          <w:szCs w:val="26"/>
          <w:cs/>
        </w:rPr>
        <w:t>วิธีตัดจำหน่ายจะใช้วิธีเส้นตรง เพื่อปันส่วนต้นทุนตามอายุประมาณการให้ประโยชน</w:t>
      </w:r>
      <w:r w:rsidR="002158D4" w:rsidRPr="002946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์</w:t>
      </w:r>
      <w:r w:rsidR="00D34943" w:rsidRPr="002946AF">
        <w:rPr>
          <w:rFonts w:ascii="Browallia New" w:eastAsia="Arial Unicode MS" w:hAnsi="Browallia New" w:cs="Browallia New"/>
          <w:sz w:val="26"/>
          <w:szCs w:val="26"/>
          <w:cs/>
        </w:rPr>
        <w:t>ตามตาราง ดังนี้</w:t>
      </w:r>
    </w:p>
    <w:p w14:paraId="5618CBCB" w14:textId="77777777" w:rsidR="00DE151E" w:rsidRPr="002946AF" w:rsidRDefault="00DE151E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58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083"/>
        <w:gridCol w:w="2505"/>
      </w:tblGrid>
      <w:tr w:rsidR="00D30889" w:rsidRPr="002946AF" w14:paraId="617E3B53" w14:textId="77777777" w:rsidTr="003B69C6">
        <w:tc>
          <w:tcPr>
            <w:tcW w:w="7083" w:type="dxa"/>
          </w:tcPr>
          <w:p w14:paraId="01C139DF" w14:textId="77777777" w:rsidR="00D30889" w:rsidRPr="002946AF" w:rsidRDefault="00D30889" w:rsidP="00CD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05" w:type="dxa"/>
          </w:tcPr>
          <w:p w14:paraId="6CD5CF4A" w14:textId="5A1672FF" w:rsidR="00D30889" w:rsidRPr="002946AF" w:rsidRDefault="00D3088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จำนวนปี</w:t>
            </w:r>
          </w:p>
        </w:tc>
      </w:tr>
      <w:tr w:rsidR="00DE151E" w:rsidRPr="002946AF" w14:paraId="66D2B8ED" w14:textId="77777777" w:rsidTr="003B69C6">
        <w:tc>
          <w:tcPr>
            <w:tcW w:w="7083" w:type="dxa"/>
          </w:tcPr>
          <w:p w14:paraId="68AC9C71" w14:textId="77777777" w:rsidR="00DE151E" w:rsidRPr="002946AF" w:rsidRDefault="00DE151E" w:rsidP="00CD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ค่าสิทธิ</w:t>
            </w:r>
          </w:p>
        </w:tc>
        <w:tc>
          <w:tcPr>
            <w:tcW w:w="2505" w:type="dxa"/>
          </w:tcPr>
          <w:p w14:paraId="40FA8BD1" w14:textId="46726FAC" w:rsidR="00DE151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E151E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E151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DE151E" w:rsidRPr="002946AF" w14:paraId="4C96E7C0" w14:textId="77777777" w:rsidTr="003B69C6">
        <w:tc>
          <w:tcPr>
            <w:tcW w:w="7083" w:type="dxa"/>
          </w:tcPr>
          <w:p w14:paraId="3D0D3A6F" w14:textId="6E14EF85" w:rsidR="00DE151E" w:rsidRPr="002946AF" w:rsidRDefault="00D30889" w:rsidP="00CD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โปรแกรม</w:t>
            </w:r>
            <w:r w:rsidR="00DE151E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คอมพิวเตอร์</w:t>
            </w:r>
          </w:p>
        </w:tc>
        <w:tc>
          <w:tcPr>
            <w:tcW w:w="2505" w:type="dxa"/>
          </w:tcPr>
          <w:p w14:paraId="3F87821A" w14:textId="5353EA4D" w:rsidR="00DE151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B16F4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5464BA" w:rsidRPr="002946AF" w14:paraId="6FA3A563" w14:textId="77777777" w:rsidTr="003B69C6">
        <w:tc>
          <w:tcPr>
            <w:tcW w:w="7083" w:type="dxa"/>
          </w:tcPr>
          <w:p w14:paraId="3080D44D" w14:textId="517C0BCD" w:rsidR="005464BA" w:rsidRPr="002946AF" w:rsidRDefault="008E0719" w:rsidP="00CD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ค่าสิทธิบัตร</w:t>
            </w:r>
          </w:p>
        </w:tc>
        <w:tc>
          <w:tcPr>
            <w:tcW w:w="2505" w:type="dxa"/>
          </w:tcPr>
          <w:p w14:paraId="595D6975" w14:textId="45E920E7" w:rsidR="005464BA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</w:tbl>
    <w:p w14:paraId="56BF7871" w14:textId="77777777" w:rsidR="00FE6DCB" w:rsidRPr="002946AF" w:rsidRDefault="00FE6DCB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1F9CF0" w14:textId="594C149C" w:rsidR="00D30889" w:rsidRPr="002946AF" w:rsidRDefault="00D30889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วิธีการตัดจำหน่าย ระยะเวลาที่คาดว่าจ</w:t>
      </w:r>
      <w:r w:rsidR="00E2288F" w:rsidRPr="002946AF">
        <w:rPr>
          <w:rFonts w:ascii="Browallia New" w:eastAsia="Arial Unicode MS" w:hAnsi="Browallia New" w:cs="Browallia New"/>
          <w:sz w:val="26"/>
          <w:szCs w:val="26"/>
          <w:cs/>
        </w:rPr>
        <w:t>ะได้รับประโยชน์และมูลค่าคงเหลือ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จะได้รับการทบทวนทุกสิ้นรอบระยะเวลารายงาน</w:t>
      </w:r>
    </w:p>
    <w:p w14:paraId="2F144373" w14:textId="350B8177" w:rsidR="00D30889" w:rsidRPr="002946AF" w:rsidRDefault="00D30889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727658" w14:textId="4B1083E6" w:rsidR="00D30889" w:rsidRPr="002946AF" w:rsidRDefault="00D30889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7477495A" w14:textId="0CBCEBE3" w:rsidR="00D30889" w:rsidRPr="002946AF" w:rsidRDefault="00D30889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1B74B38" w14:textId="77777777" w:rsidR="00983569" w:rsidRDefault="0098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B143121" w14:textId="77777777" w:rsidR="00983569" w:rsidRDefault="0098356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9C5D56C" w14:textId="1FCD892C" w:rsidR="00083F2C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83F2C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83F2C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2C3C1671" w14:textId="77777777" w:rsidR="006246EC" w:rsidRPr="002946AF" w:rsidRDefault="006246EC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" w:name="_Toc249339978"/>
      <w:bookmarkStart w:id="6" w:name="_Toc249341475"/>
    </w:p>
    <w:p w14:paraId="48D3EB38" w14:textId="5D4416AA" w:rsidR="00AA24A9" w:rsidRPr="002946AF" w:rsidRDefault="00083F2C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อาจสูงกว่ามูลค่าที่คาดว่าจะได้รับคืน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</w:t>
      </w:r>
      <w:r w:rsidR="00522098" w:rsidRPr="002946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</w:t>
      </w:r>
      <w:bookmarkEnd w:id="5"/>
      <w:bookmarkEnd w:id="6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4E850B3C" w14:textId="77777777" w:rsidR="00BE45C0" w:rsidRPr="002946AF" w:rsidRDefault="00BE45C0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BEDD3" w14:textId="0C07C414" w:rsidR="00E95DB5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E95DB5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สัญญาเช่าระยะยาว</w:t>
      </w:r>
    </w:p>
    <w:p w14:paraId="5EA66FD4" w14:textId="77777777" w:rsidR="006246EC" w:rsidRPr="00B52E98" w:rsidRDefault="006246EC" w:rsidP="004B40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1B600E82" w14:textId="07CD00DA" w:rsidR="00E95DB5" w:rsidRPr="002946AF" w:rsidRDefault="00E95DB5" w:rsidP="004B40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946A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กรณีที่กลุ่มกิจการเป็นผู้เช่า</w:t>
      </w:r>
    </w:p>
    <w:p w14:paraId="4F1945D3" w14:textId="77777777" w:rsidR="00E95DB5" w:rsidRPr="00B52E98" w:rsidRDefault="00E95DB5" w:rsidP="004B40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17989D20" w14:textId="4496E6A1" w:rsidR="00E95DB5" w:rsidRPr="002946AF" w:rsidRDefault="00E95DB5" w:rsidP="004B40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</w:t>
      </w:r>
      <w:r w:rsidR="006C2035" w:rsidRPr="002946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จะบันทึกในกำไรหรือขาดทุนโดยใช้วิธีเส้นตรงตลอดอายุของสัญญาเช่านั้น</w:t>
      </w:r>
    </w:p>
    <w:p w14:paraId="54D09690" w14:textId="77777777" w:rsidR="00E95DB5" w:rsidRPr="00B52E98" w:rsidRDefault="00E95DB5" w:rsidP="004B40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2CE628" w14:textId="41271704" w:rsidR="00E95DB5" w:rsidRPr="002946AF" w:rsidRDefault="00E95DB5" w:rsidP="004B40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เช่าระยะยาวเพื่อเช่าสินทรัพย์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</w:t>
      </w:r>
      <w:r w:rsidR="009C5146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</w:t>
      </w:r>
    </w:p>
    <w:p w14:paraId="12867030" w14:textId="77777777" w:rsidR="00E95DB5" w:rsidRPr="00B52E98" w:rsidRDefault="00E95DB5" w:rsidP="004B40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4D84024" w14:textId="3938F934" w:rsidR="00522098" w:rsidRPr="002946AF" w:rsidRDefault="00E95DB5" w:rsidP="007F2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โดยพิจารณาแยกแต่ละสัญญา  ภาระผูกพันตามสัญญาเช่าหักค่าใช้จ่ายทางการเงินจะบันทึกเป็นหนี้สินระยะยาว ส่วนดอกเบี้ยจ่าย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จะบันทึกในกำไรหรือขาดทุนตลอดอายุของสัญญาเช่าเพื่อทำให้อัตราดอกเบี้ยแต่ละงวดเป็นอัตราคงที่สำหรับยอดคงเหลือ</w:t>
      </w:r>
      <w:r w:rsidR="00365520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14:paraId="1B70C28C" w14:textId="77777777" w:rsidR="00E95DB5" w:rsidRPr="00B52E98" w:rsidRDefault="00E95DB5" w:rsidP="004B40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37217E05" w14:textId="77777777" w:rsidR="00E95DB5" w:rsidRPr="002946AF" w:rsidRDefault="00E95DB5" w:rsidP="004B40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946A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กรณีที่กลุ่มกิจการเป็นผู้ให้เช่า</w:t>
      </w:r>
    </w:p>
    <w:p w14:paraId="1AEC5099" w14:textId="77777777" w:rsidR="00E95DB5" w:rsidRPr="00B52E98" w:rsidRDefault="00E95DB5" w:rsidP="004B40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76DCBBB2" w14:textId="4EA940B1" w:rsidR="00E95DB5" w:rsidRPr="002946AF" w:rsidRDefault="00E95DB5" w:rsidP="004B40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365520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</w:t>
      </w:r>
      <w:r w:rsidR="00365520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ตลอดอายุของสัญญาเช่า</w:t>
      </w:r>
    </w:p>
    <w:p w14:paraId="0D198BC3" w14:textId="77777777" w:rsidR="00E95DB5" w:rsidRPr="00B52E98" w:rsidRDefault="00E95DB5" w:rsidP="004B40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16BDF8B" w14:textId="18266C0D" w:rsidR="00AA24A9" w:rsidRDefault="00E95DB5" w:rsidP="004B40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สินทรัพย์ที่ให้เช่าตามสัญญาเช่าดำเนินงานรวมแสดงอยู่ในงบแสดงฐานะการเงินรวมในส่วนที่ดิน อาคาร และอุปกรณ์ และ</w:t>
      </w:r>
      <w:r w:rsidR="00B46DD1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อาคารและอุปกรณ์ที่มีลักษณะคล้ายคลึงกันของกลุ่มกิจการ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4B50EC78" w14:textId="68025A48" w:rsidR="00E95DB5" w:rsidRPr="00B52E98" w:rsidRDefault="00E95DB5" w:rsidP="007F2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1A85650" w14:textId="77777777" w:rsidR="00983569" w:rsidRDefault="0098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F63CD74" w14:textId="77777777" w:rsidR="00983569" w:rsidRDefault="0098356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44A4AFF" w14:textId="020405EC" w:rsidR="00D56521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D56521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</w:t>
      </w:r>
    </w:p>
    <w:p w14:paraId="415A9F2C" w14:textId="6C4B6135" w:rsidR="00C7440C" w:rsidRPr="00B52E98" w:rsidRDefault="00C7440C" w:rsidP="004B40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17A138A" w14:textId="1C5CE879" w:rsidR="00D56521" w:rsidRPr="002946AF" w:rsidRDefault="00D56521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เงินกู้ยืมวัดมูลค่า</w:t>
      </w:r>
      <w:r w:rsidR="00B46DD1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ในเวลาต่อมาด้วยวิธีราคาทุนตัดจำหน่ายตามวิธีอัตราดอกเบี้ยที่แท้จริง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</w:t>
      </w:r>
      <w:r w:rsidR="00D30889" w:rsidRPr="002946AF">
        <w:rPr>
          <w:rFonts w:ascii="Browallia New" w:eastAsia="Arial Unicode MS" w:hAnsi="Browallia New" w:cs="Browallia New"/>
          <w:sz w:val="26"/>
          <w:szCs w:val="26"/>
          <w:cs/>
        </w:rPr>
        <w:t>คืนเพื่อชำระหนี้นั้นจะรับรู้ใน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D30889" w:rsidRPr="002946AF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ขาดทุนตลอดช่วงเวลาการกู้ยืม</w:t>
      </w:r>
    </w:p>
    <w:p w14:paraId="1D519366" w14:textId="77777777" w:rsidR="00D34943" w:rsidRPr="00B52E98" w:rsidRDefault="00D3494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6D9BA3" w14:textId="150E2511" w:rsidR="00D56521" w:rsidRPr="002946AF" w:rsidRDefault="00D56521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</w:t>
      </w:r>
      <w:r w:rsidR="00D30889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2832B3A6" w14:textId="77777777" w:rsidR="00D34943" w:rsidRPr="00B52E98" w:rsidRDefault="00D3494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039B275" w14:textId="62CDC71D" w:rsidR="00B52E98" w:rsidRDefault="00D56521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B46DD1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ไม่น้อยกว่า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1F6A0B12" w14:textId="77777777" w:rsidR="00522098" w:rsidRPr="002946AF" w:rsidRDefault="0052209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AF30F63" w14:textId="63FE5CC4" w:rsidR="00D56521" w:rsidRPr="002946AF" w:rsidRDefault="00D56521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946A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ต้นทุนการกู้ยืม</w:t>
      </w:r>
    </w:p>
    <w:p w14:paraId="03EA5ED3" w14:textId="77777777" w:rsidR="00D34943" w:rsidRPr="002946AF" w:rsidRDefault="00D3494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1B81A9" w14:textId="13AAB8F1" w:rsidR="00D56521" w:rsidRPr="002946AF" w:rsidRDefault="00D56521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</w:t>
      </w:r>
      <w:r w:rsidR="00B46DD1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</w:t>
      </w:r>
      <w:r w:rsidR="00B46DD1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การรวมต้นทุนการกู้ยืมเป็นราคาทุนของสินทรัพย์</w:t>
      </w:r>
      <w:r w:rsidR="009C5146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จะ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สิ้นสุ</w:t>
      </w:r>
      <w:r w:rsidR="00D30889" w:rsidRPr="002946AF">
        <w:rPr>
          <w:rFonts w:ascii="Browallia New" w:eastAsia="Arial Unicode MS" w:hAnsi="Browallia New" w:cs="Browallia New"/>
          <w:sz w:val="26"/>
          <w:szCs w:val="26"/>
          <w:cs/>
        </w:rPr>
        <w:t>ดลงเมื่อการดำเนินการส่วนใหญ่ที่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จำเป็นในการเตรียมสินทรัพย์</w:t>
      </w:r>
      <w:r w:rsidR="00B46DD1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7CEE0245" w14:textId="77777777" w:rsidR="00D34943" w:rsidRPr="002946AF" w:rsidRDefault="00D3494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F6C555" w14:textId="5A24DA89" w:rsidR="00D56521" w:rsidRPr="002946AF" w:rsidRDefault="00D56521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รายได้จากการลงทุนที่เกิดจาก</w:t>
      </w:r>
      <w:r w:rsidR="00D30889" w:rsidRPr="002946AF">
        <w:rPr>
          <w:rFonts w:ascii="Browallia New" w:eastAsia="Arial Unicode MS" w:hAnsi="Browallia New" w:cs="Browallia New"/>
          <w:sz w:val="26"/>
          <w:szCs w:val="26"/>
          <w:cs/>
        </w:rPr>
        <w:t>การนำเงินกู้ยืมที่กู้มาโดยเฉพาะ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ที่ยังไม่ได้นำไปเป็นรายจ่ายของสินทรัพย์ที่เข้าเงื่อนไข</w:t>
      </w:r>
      <w:r w:rsidR="00B46DD1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</w:t>
      </w:r>
    </w:p>
    <w:p w14:paraId="56CDA1F0" w14:textId="77777777" w:rsidR="00D34943" w:rsidRPr="002946AF" w:rsidRDefault="00D3494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88AD77" w14:textId="6C3D3A1A" w:rsidR="00D56521" w:rsidRPr="002946AF" w:rsidRDefault="00D56521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ต้นทุนการกู้ยืมอื่น</w:t>
      </w:r>
      <w:r w:rsidR="005928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ต้องถือเป็นค่าใช้จ่ายในงวดที่เกิดขึ้น</w:t>
      </w:r>
    </w:p>
    <w:p w14:paraId="382D3997" w14:textId="77777777" w:rsidR="00522098" w:rsidRPr="002946AF" w:rsidRDefault="0052209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3D33C8A" w14:textId="64942827" w:rsidR="002C0C7A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C0C7A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2C0C7A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ภาษีเงินได้งวดปัจจุบันและภาษีเงินได้รอตัดบัญชี</w:t>
      </w:r>
    </w:p>
    <w:p w14:paraId="1DE36745" w14:textId="77777777" w:rsidR="00D34943" w:rsidRPr="002946AF" w:rsidRDefault="00D3494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462F93D" w14:textId="71E46EA6" w:rsidR="002C0C7A" w:rsidRPr="002946AF" w:rsidRDefault="002C0C7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 ภาษีเงินได้งวดปัจจุบันและภาษีเงินได้รอตัดบัญชี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</w:t>
      </w:r>
      <w:r w:rsidR="006246EC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7400710C" w14:textId="77777777" w:rsidR="002C0C7A" w:rsidRPr="002946AF" w:rsidRDefault="002C0C7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FFDDC09" w14:textId="78569714" w:rsidR="002C0C7A" w:rsidRPr="002946AF" w:rsidRDefault="002C0C7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ภาษีเงินได้งวดปัจจุบันคำนวณจากอัตราภาษีตามกฎหม</w:t>
      </w:r>
      <w:r w:rsidR="00D4792C" w:rsidRPr="002946AF">
        <w:rPr>
          <w:rFonts w:ascii="Browallia New" w:eastAsia="Arial Unicode MS" w:hAnsi="Browallia New" w:cs="Browallia New"/>
          <w:sz w:val="26"/>
          <w:szCs w:val="26"/>
          <w:cs/>
        </w:rPr>
        <w:t>ายภาษีที่มีผลบังคับใช้อยู่ หรือ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ี่คาดได้ค่อนข้างแน่ว่าจะมีผลบังคับใช้ภายในสิ้นรอบระยะเวลาที่รายงานในประเทศที่บริษัทและบริษัทย่อยดำเนินงานอยู่และเกิดรายได้เพื่อเสียภาษี ผู้บริหาร</w:t>
      </w:r>
      <w:r w:rsidR="006246EC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จะประเมินสถานะของการยื่นแบบแสดงรายการภาษีเป็นงวดๆ ในกรณีที่มีสถานการณ์ที่การนำกฎหมายภาษีไปปฏิบัติขึ้นอยู่กับ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65D7A06F" w14:textId="77777777" w:rsidR="002C0C7A" w:rsidRPr="002946AF" w:rsidRDefault="002C0C7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C32BF3B" w14:textId="502F6BC3" w:rsidR="002C0C7A" w:rsidRPr="002946AF" w:rsidRDefault="002C0C7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</w:t>
      </w:r>
      <w:r w:rsidR="006246EC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ที่แสดงอยู่ในงบการเงิน</w:t>
      </w:r>
    </w:p>
    <w:p w14:paraId="61DF0C67" w14:textId="77777777" w:rsidR="002C0C7A" w:rsidRPr="002946AF" w:rsidRDefault="002C0C7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83C86C8" w14:textId="77777777" w:rsidR="00983569" w:rsidRDefault="0098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B85D23C" w14:textId="77777777" w:rsidR="00983569" w:rsidRDefault="0098356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EBC0AE" w14:textId="450BAA01" w:rsidR="002C0C7A" w:rsidRPr="002946AF" w:rsidRDefault="002C0C7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 กลุ่มกิจการจะไม่รับรู้ภาษีเงินได้รอตัดบัญชีที่เกิดจากการรับรู้เริ่มแรกของรายการสินทรัพย์หรือรายการหนี้สิน</w:t>
      </w:r>
      <w:r w:rsidR="006246EC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ภาษีเงินได้รอตัดบัญชีคำนวณจากอัตราภาษี (และกฎหมายภาษีอากร) ที่มีผลบังคับใช้อยู่ หรือที่คาดได้</w:t>
      </w:r>
      <w:r w:rsidR="006246EC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</w:t>
      </w:r>
      <w:r w:rsidR="006246EC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234BB751" w14:textId="77777777" w:rsidR="002C0C7A" w:rsidRPr="002946AF" w:rsidRDefault="002C0C7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AC46BAE" w14:textId="6A2A5117" w:rsidR="002C0C7A" w:rsidRPr="002946AF" w:rsidRDefault="002C0C7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จำนวนผลต่างชั่วคราวนั้นมาใช้ประโยชน์ กลุ่มกิจการได้ตั้งภาษีเงินได้รอตัดบัญชีของผลต่างชั่วคราวของเงินลงทุนในบริษัทย่อย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บริษัทร่วม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และส่วนได้เสียในการร่วมค้า</w:t>
      </w:r>
      <w:r w:rsidR="00D4792C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ว้นแต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C63B01A" w14:textId="77777777" w:rsidR="002C0C7A" w:rsidRPr="002946AF" w:rsidRDefault="002C0C7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58EB807" w14:textId="07DF3AE4" w:rsidR="00B52E98" w:rsidRDefault="002C0C7A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ตัดบัญชีและหนี้สินภาษีเงินได้รอ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และทั้งสินทรัพย์ภาษีเงินได้รอตัดบัญชี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หนี้สินภาษีเงินได้รอ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698B3D36" w14:textId="77777777" w:rsidR="00B42F80" w:rsidRPr="002946AF" w:rsidRDefault="00B42F80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705B0D4D" w14:textId="106A7A9B" w:rsidR="00EC58E5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C58E5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C58E5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AA55FC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762AC68E" w14:textId="77777777" w:rsidR="003E1C2C" w:rsidRPr="002946AF" w:rsidRDefault="003E1C2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Browallia New" w:eastAsia="Arial Unicode MS" w:hAnsi="Browallia New" w:cs="Browallia New"/>
          <w:b/>
          <w:bCs/>
          <w:sz w:val="24"/>
          <w:szCs w:val="24"/>
          <w:lang w:val="en-GB"/>
        </w:rPr>
      </w:pPr>
    </w:p>
    <w:p w14:paraId="7AC73879" w14:textId="552E0FDE" w:rsidR="00AA55FC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A55FC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AA55FC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55FC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โครงการสมทบเงิน</w:t>
      </w:r>
    </w:p>
    <w:p w14:paraId="21BEA593" w14:textId="77777777" w:rsidR="003E1C2C" w:rsidRPr="002946AF" w:rsidRDefault="003E1C2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953DFF8" w14:textId="46842AAB" w:rsidR="00522098" w:rsidRPr="002946AF" w:rsidRDefault="00AA55F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สำหรับโครงการสมทบเงิน</w:t>
      </w:r>
      <w:r w:rsidR="00D4792C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กลุ่มกิจการจะจ่ายเงินสมทบให้กองทุนในจำนวนเงินที่คงที่ </w:t>
      </w:r>
      <w:r w:rsidR="004746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</w:t>
      </w:r>
      <w:r w:rsidR="00ED6A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="004746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มกิจการ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ไม่มีภาระผูกพัน</w:t>
      </w:r>
      <w:r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</w:t>
      </w:r>
      <w:r w:rsidR="0047460A">
        <w:rPr>
          <w:rFonts w:ascii="Browallia New" w:eastAsia="Arial Unicode MS" w:hAnsi="Browallia New" w:cs="Browallia New" w:hint="cs"/>
          <w:sz w:val="26"/>
          <w:szCs w:val="26"/>
          <w:cs/>
        </w:rPr>
        <w:t>กลุ</w:t>
      </w:r>
      <w:r w:rsidR="00ED6AEF">
        <w:rPr>
          <w:rFonts w:ascii="Browallia New" w:eastAsia="Arial Unicode MS" w:hAnsi="Browallia New" w:cs="Browallia New" w:hint="cs"/>
          <w:sz w:val="26"/>
          <w:szCs w:val="26"/>
          <w:cs/>
        </w:rPr>
        <w:t>่</w:t>
      </w:r>
      <w:r w:rsidR="0047460A">
        <w:rPr>
          <w:rFonts w:ascii="Browallia New" w:eastAsia="Arial Unicode MS" w:hAnsi="Browallia New" w:cs="Browallia New" w:hint="cs"/>
          <w:sz w:val="26"/>
          <w:szCs w:val="26"/>
          <w:cs/>
        </w:rPr>
        <w:t>มกิจการ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2530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เงินสมทบจะถูกรับรู้เป็นค่าใช้จ่ายผลประโยชน์พนักงานเมื่อ</w:t>
      </w:r>
      <w:r w:rsidR="00365520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</w:t>
      </w:r>
      <w:r w:rsidR="00365520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ครบกำหนดจ่าย</w:t>
      </w:r>
    </w:p>
    <w:p w14:paraId="76344076" w14:textId="77777777" w:rsidR="00AA55FC" w:rsidRPr="002946AF" w:rsidRDefault="00AA55F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A52696" w14:textId="67E74AB1" w:rsidR="00AA55FC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A55FC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AA55FC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A55FC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3124D85F" w14:textId="77777777" w:rsidR="00B42F80" w:rsidRPr="002946AF" w:rsidRDefault="00B42F80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77AC44" w14:textId="045E35EB" w:rsidR="00AA55FC" w:rsidRPr="002946AF" w:rsidRDefault="00AA55F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สำหรับโครงการผลประโยชน์คือโครงการผลประโยชน์เมื่อเกษียณอายุที่ไม่ใช่โครงการสมทบเงิน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</w:t>
      </w:r>
      <w:r w:rsidR="00365520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ที่ให้บริการ และค่าตอบแทน</w:t>
      </w:r>
    </w:p>
    <w:p w14:paraId="15186FEB" w14:textId="77777777" w:rsidR="00AA55FC" w:rsidRPr="002946AF" w:rsidRDefault="00AA55F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8A3B39" w14:textId="109B0240" w:rsidR="00AA55FC" w:rsidRPr="002946AF" w:rsidRDefault="00AA55F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</w:t>
      </w:r>
      <w:r w:rsidR="00D4792C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ภา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ระผูกพันนี้คำนวณโดย</w:t>
      </w:r>
      <w:r w:rsidR="00D4792C" w:rsidRPr="002946AF">
        <w:rPr>
          <w:rFonts w:ascii="Browallia New" w:eastAsia="Arial Unicode MS" w:hAnsi="Browallia New" w:cs="Browallia New"/>
          <w:sz w:val="26"/>
          <w:szCs w:val="26"/>
          <w:cs/>
        </w:rPr>
        <w:t>นักคณิตศาสตร์ประกันภัยอิสระ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</w:t>
      </w:r>
      <w:r w:rsidR="00365520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</w:t>
      </w:r>
      <w:r w:rsidR="00365520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16C1DFDE" w14:textId="77777777" w:rsidR="00983569" w:rsidRDefault="0098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DA3B57B" w14:textId="77777777" w:rsidR="00983569" w:rsidRDefault="0098356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4ED714" w14:textId="26B5F5CE" w:rsidR="00AA55FC" w:rsidRPr="002946AF" w:rsidRDefault="00AA55F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</w:t>
      </w:r>
      <w:r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ข้อสมมติ</w:t>
      </w:r>
      <w:r w:rsidR="00D4792C" w:rsidRPr="002946AF">
        <w:rPr>
          <w:rFonts w:ascii="Browallia New" w:eastAsia="Arial Unicode MS" w:hAnsi="Browallia New" w:cs="Browallia New"/>
          <w:sz w:val="26"/>
          <w:szCs w:val="26"/>
          <w:cs/>
        </w:rPr>
        <w:t>ฐานจะต้องรับรู้ในส่วนของเจ้าของ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ผ่านกำไรขาดทุนเบ็ดเสร็จอื่นในงวดที่เกิดขึ้นและได้รวมอยู่ในกำไรสะสมในงบแสดงการเปลี่ยนแปลงในส่วนของเจ้าของ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49E01BF" w14:textId="77777777" w:rsidR="00AA55FC" w:rsidRPr="002946AF" w:rsidRDefault="00AA55F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B5C0F2" w14:textId="77777777" w:rsidR="00AA55FC" w:rsidRPr="002946AF" w:rsidRDefault="00AA55F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E8213B2" w14:textId="77777777" w:rsidR="00693E19" w:rsidRPr="002946AF" w:rsidRDefault="00693E1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B9C835" w14:textId="5E09032B" w:rsidR="00AA55FC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A55FC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AA55FC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A55FC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ผลประโยชน์ระยะยาวอื่น</w:t>
      </w:r>
    </w:p>
    <w:p w14:paraId="17FC4076" w14:textId="77777777" w:rsidR="00B42F80" w:rsidRPr="002946AF" w:rsidRDefault="00B42F80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9C389F" w14:textId="03EAD9FB" w:rsidR="00BB7FB9" w:rsidRPr="002946AF" w:rsidRDefault="00BB7FB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ภาระผูกพันสุทธิของกลุ่ม</w:t>
      </w:r>
      <w:r w:rsidR="00D4792C" w:rsidRPr="002946AF">
        <w:rPr>
          <w:rFonts w:ascii="Browallia New" w:eastAsia="Arial Unicode MS" w:hAnsi="Browallia New" w:cs="Browallia New"/>
          <w:sz w:val="26"/>
          <w:szCs w:val="26"/>
          <w:cs/>
        </w:rPr>
        <w:t>กิจการที่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ป็นผลประโยชน์ระยะยาวของพนักงานเป็นผลประโยชน์ในอนาคตที่เกิดจากการทำงานของพนักงานในปัจจุบันและงวดก่อน</w:t>
      </w:r>
      <w:r w:rsidR="005928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ๆ </w:t>
      </w:r>
      <w:r w:rsidR="008A489A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ซึ่งผลประโยชน์นี้ได้คิดลดกระแสเงินสดเพื่อให้เป็นมูลค่าปัจจุบัน </w:t>
      </w:r>
      <w:r w:rsidR="003E1C2C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การวัดมูลค่าใหม่จะรับรู้ในกำไรหรือขาดทุนเมื่อเกิดขึ้น</w:t>
      </w:r>
    </w:p>
    <w:p w14:paraId="19AE2959" w14:textId="3662068C" w:rsidR="003E1C2C" w:rsidRPr="002946AF" w:rsidRDefault="003E1C2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1B27FB0" w14:textId="0BA08B99" w:rsidR="00BB7FB9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E502B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AE502B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E502B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E502B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ผลประโยชน์เมื่อเลิกจ้าง</w:t>
      </w:r>
    </w:p>
    <w:p w14:paraId="5213B223" w14:textId="77777777" w:rsidR="003E1C2C" w:rsidRPr="002946AF" w:rsidRDefault="003E1C2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8CFDEA" w14:textId="6A166546" w:rsidR="003E1C2C" w:rsidRPr="002946AF" w:rsidRDefault="00AE502B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ผลประโยชน์เมื่อเลิกจ้างจะจ่ายเมื่อบริษัทยกเลิกการจ้างงานก่อนวันเกษียณตามปกติ หรือเสนอที่จะให้ผลประโยชน์</w:t>
      </w:r>
      <w:r w:rsidR="00522098" w:rsidRPr="002946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เมื่อเลิกจ้าง เพื่อสนับสนุนการออกจากงานด้วยความสมัครใจของพนักงาน บริษัทจะรับรู้ผลประโยชน์เมื่อเลิกจ้างเฉพาะเมื่อวันใดวันหนึ่งเกิดขึ้นก่อน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เมื่อบริษัทไม่สามารถยกเลิกข้อเสนอให้ผลประโยชน์ และ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เมื่อกิจการรับรู้ต้นทุนสำหรับการปรับโครงสร้างที่อยู่ในขอบเขตของมาตรฐานการบัญชีฉบับที่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และเกี่ยวข้องกับการจ่ายชำระผลประโยชน์เมื่อเลิกจ้าง ในส่วนของการเสนอที่จะให้ผลประโยชน์เมื่อเลิกจ้างด้วยความสมัครใจนั้นจะคำนวณจากจำนวนพนักงาน</w:t>
      </w:r>
      <w:r w:rsidR="00522098" w:rsidRPr="002946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ที่คาดว่าจะยอมรับข้อเสนอ ผลประประโยชน์ที่มีกำหนดชำระเกินกว่า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เดือนภายหลังรอบระยะเวลารายงานต้อง</w:t>
      </w:r>
      <w:r w:rsidR="00522098" w:rsidRPr="002946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คิดลดเป็นมูลค่าปัจจุบัน</w:t>
      </w:r>
    </w:p>
    <w:p w14:paraId="7C4828B2" w14:textId="77777777" w:rsidR="00522098" w:rsidRPr="002946AF" w:rsidRDefault="0052209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106283B" w14:textId="1D8A1183" w:rsidR="00BB7FB9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AE502B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42F80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B7FB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ผลประโยชน์ระยะสั้นของพนักงาน</w:t>
      </w:r>
    </w:p>
    <w:p w14:paraId="54423E38" w14:textId="77777777" w:rsidR="00BB7FB9" w:rsidRPr="002946AF" w:rsidRDefault="00BB7FB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59BB92" w14:textId="5DFC14D3" w:rsidR="00BB7FB9" w:rsidRPr="002946AF" w:rsidRDefault="00BB7FB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A1446D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หนี้สินรับรู้ด้วยมูลค่าที่คาดว่าจะจ่ายชำระ หากก</w:t>
      </w:r>
      <w:r w:rsidR="00D4792C" w:rsidRPr="002946AF">
        <w:rPr>
          <w:rFonts w:ascii="Browallia New" w:eastAsia="Arial Unicode MS" w:hAnsi="Browallia New" w:cs="Browallia New"/>
          <w:sz w:val="26"/>
          <w:szCs w:val="26"/>
          <w:cs/>
        </w:rPr>
        <w:t>ลุ่มกิจการ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E43D8DF" w14:textId="77777777" w:rsidR="00522098" w:rsidRPr="00B52E98" w:rsidRDefault="0052209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2A9AB3C" w14:textId="469001CA" w:rsidR="003C0F16" w:rsidRPr="00B52E98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C0F16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3C0F16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C0F16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22C0C81B" w14:textId="77777777" w:rsidR="00B42F80" w:rsidRPr="00B52E98" w:rsidRDefault="00B42F80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228B47" w14:textId="7B4D6834" w:rsidR="003C0F16" w:rsidRPr="00B52E98" w:rsidRDefault="003C0F1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กลุ่มกิจการจะบันทึกประมาณการหนี้สินอันเป็น</w:t>
      </w:r>
      <w:r w:rsidR="007B1488" w:rsidRPr="00B52E98">
        <w:rPr>
          <w:rFonts w:ascii="Browallia New" w:eastAsia="Arial Unicode MS" w:hAnsi="Browallia New" w:cs="Browallia New"/>
          <w:sz w:val="26"/>
          <w:szCs w:val="26"/>
          <w:cs/>
        </w:rPr>
        <w:t>ภาระผูกพันในปัจจุบันตามกฎหมายหรือตามข้อตกลงที่จัดทำไว้ อันเป็นผล</w:t>
      </w:r>
      <w:r w:rsidR="00B46DD1" w:rsidRPr="00B52E98">
        <w:rPr>
          <w:rFonts w:ascii="Browallia New" w:eastAsia="Arial Unicode MS" w:hAnsi="Browallia New" w:cs="Browallia New"/>
          <w:sz w:val="26"/>
          <w:szCs w:val="26"/>
        </w:rPr>
        <w:br/>
      </w:r>
      <w:r w:rsidR="007B1488" w:rsidRPr="00B52E98">
        <w:rPr>
          <w:rFonts w:ascii="Browallia New" w:eastAsia="Arial Unicode MS" w:hAnsi="Browallia New" w:cs="Browallia New"/>
          <w:sz w:val="26"/>
          <w:szCs w:val="26"/>
          <w:cs/>
        </w:rPr>
        <w:t>สืบเนื่องมาจากเหตุการณ์ในอดีต</w:t>
      </w:r>
      <w:r w:rsidR="00F42DDA" w:rsidRPr="00B52E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B1488" w:rsidRPr="00B52E98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และประมาณการจำนวนที่ต้องจ่ายได้อย่างน่าเชื่อถือ</w:t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ในกรณีที่กลุ่มกิจการคาดว่าประมาณการหนี้สิน</w:t>
      </w:r>
      <w:r w:rsidR="00B46DD1" w:rsidRPr="00B52E98">
        <w:rPr>
          <w:rFonts w:ascii="Browallia New" w:eastAsia="Arial Unicode MS" w:hAnsi="Browallia New" w:cs="Browallia New"/>
          <w:sz w:val="26"/>
          <w:szCs w:val="26"/>
        </w:rPr>
        <w:br/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เป็นรายจ่ายที่จะได้รับคืน กลุ่มกิจการจะบันทึกเป็นสินทรัพย์แยกต่างหากเมื่อคาดว่าน่าจะได้รับรายจ่ายนั้นคืนอย่างแน่นอน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1D058C2D" w14:textId="77777777" w:rsidR="007B1488" w:rsidRPr="00B52E98" w:rsidRDefault="007B148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948E99" w14:textId="7E008C3C" w:rsidR="007B1488" w:rsidRPr="00B52E98" w:rsidRDefault="007B148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</w:t>
      </w:r>
      <w:r w:rsidR="00B46DD1" w:rsidRPr="00B52E98">
        <w:rPr>
          <w:rFonts w:ascii="Browallia New" w:eastAsia="Arial Unicode MS" w:hAnsi="Browallia New" w:cs="Browallia New"/>
          <w:sz w:val="26"/>
          <w:szCs w:val="26"/>
        </w:rPr>
        <w:br/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</w:t>
      </w:r>
      <w:r w:rsidR="00B46DD1" w:rsidRPr="00B52E98">
        <w:rPr>
          <w:rFonts w:ascii="Browallia New" w:eastAsia="Arial Unicode MS" w:hAnsi="Browallia New" w:cs="Browallia New"/>
          <w:sz w:val="26"/>
          <w:szCs w:val="26"/>
        </w:rPr>
        <w:br/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ความเสี่ยงเฉพาะของหนี้สินที่กำลังพิจารณาอยู่ การเพิ่มขึ้นของประมาณการหนี้ส</w:t>
      </w:r>
      <w:r w:rsidR="00F42DDA" w:rsidRPr="00B52E98">
        <w:rPr>
          <w:rFonts w:ascii="Browallia New" w:eastAsia="Arial Unicode MS" w:hAnsi="Browallia New" w:cs="Browallia New"/>
          <w:sz w:val="26"/>
          <w:szCs w:val="26"/>
          <w:cs/>
        </w:rPr>
        <w:t>ินเนื่องจากมูลค่าของเงินตามเวลา</w:t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จะรับรู้เป็นดอกเบี้ยจ่าย</w:t>
      </w:r>
    </w:p>
    <w:p w14:paraId="5521E4D4" w14:textId="77777777" w:rsidR="00983569" w:rsidRDefault="0098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7" w:name="_Toc472079506"/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13A74325" w14:textId="77777777" w:rsidR="00983569" w:rsidRDefault="0098356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FC18A9A" w14:textId="105478B4" w:rsidR="002C0C7A" w:rsidRPr="00B52E98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C0C7A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2C0C7A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ทุนเรือนหุ้น</w:t>
      </w:r>
    </w:p>
    <w:p w14:paraId="4EEF1D92" w14:textId="77777777" w:rsidR="002C0C7A" w:rsidRPr="00B52E98" w:rsidRDefault="002C0C7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4E4BE5" w14:textId="426716BD" w:rsidR="002C0C7A" w:rsidRPr="00B52E98" w:rsidRDefault="002C0C7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หุ้นสามัญที่</w:t>
      </w:r>
      <w:r w:rsidR="000D67D5" w:rsidRPr="00B52E98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 xml:space="preserve">สามารถกำหนดการจ่ายเงินปันผลได้อย่างอิสระจะจัดประเภทไว้เป็นส่วนของเจ้าของ </w:t>
      </w:r>
    </w:p>
    <w:p w14:paraId="44C27293" w14:textId="77777777" w:rsidR="002C0C7A" w:rsidRPr="00B52E98" w:rsidRDefault="002C0C7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2B237D5" w14:textId="1014651D" w:rsidR="002C0C7A" w:rsidRPr="00B52E98" w:rsidRDefault="002C0C7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ต้นทุนส่วนเพิ่มที่เกี่ยวข้องกับการออกหุ้นใหม่ซึ่งสุทธิจากภาษีจะถูกแสดงในส่วนของเจ้าของ โดยนำไปหักจากสิ่งตอบแทน</w:t>
      </w:r>
      <w:r w:rsidR="00365520" w:rsidRPr="00B52E98">
        <w:rPr>
          <w:rFonts w:ascii="Browallia New" w:eastAsia="Arial Unicode MS" w:hAnsi="Browallia New" w:cs="Browallia New"/>
          <w:sz w:val="26"/>
          <w:szCs w:val="26"/>
        </w:rPr>
        <w:br/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ที่ได้รับจากการออกตราสารทุนดังกล่าว</w:t>
      </w:r>
    </w:p>
    <w:p w14:paraId="12B79C2F" w14:textId="04BFACE8" w:rsidR="003E1C2C" w:rsidRPr="00B52E98" w:rsidRDefault="003E1C2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A30D56A" w14:textId="0CB65615" w:rsidR="002C0C7A" w:rsidRPr="00B52E98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C0C7A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2C0C7A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C0C7A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  <w:bookmarkEnd w:id="7"/>
    </w:p>
    <w:p w14:paraId="15D0219C" w14:textId="77777777" w:rsidR="00B42F80" w:rsidRPr="00B52E98" w:rsidRDefault="00B42F80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0FDADF" w14:textId="40F3FDF7" w:rsidR="008D74EE" w:rsidRPr="00B52E98" w:rsidRDefault="008D74EE" w:rsidP="008D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="005928ED" w:rsidRPr="00B52E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="00B63A5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ที่กลุ่มกิจการได้รับจากการขนส่งสินค้าและให้บริการในกิจกรรมตามปกติ</w:t>
      </w:r>
      <w:r w:rsidR="004329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</w:t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</w:p>
    <w:p w14:paraId="4D26E373" w14:textId="67F09AB3" w:rsidR="008D74EE" w:rsidRPr="00B52E98" w:rsidRDefault="008D74EE" w:rsidP="008D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6BC2C3" w14:textId="6B62CD16" w:rsidR="008D74EE" w:rsidRPr="00B52E98" w:rsidRDefault="008D74EE" w:rsidP="008D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</w:t>
      </w:r>
      <w:r w:rsidR="0043295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เมื่อส่งมอบสินค้าหรือให้บริการ</w:t>
      </w:r>
    </w:p>
    <w:p w14:paraId="6D01D221" w14:textId="6F6CFD28" w:rsidR="008D74EE" w:rsidRPr="00B52E98" w:rsidRDefault="008D74EE" w:rsidP="002B0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1491F9" w14:textId="68AD50DC" w:rsidR="008D74EE" w:rsidRPr="00B52E98" w:rsidRDefault="008D74EE" w:rsidP="002B0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0573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</w:t>
      </w:r>
      <w:r w:rsidR="00432957">
        <w:rPr>
          <w:rFonts w:ascii="Browallia New" w:eastAsia="Arial Unicode MS" w:hAnsi="Browallia New" w:cs="Browallia New" w:hint="cs"/>
          <w:spacing w:val="3"/>
          <w:sz w:val="26"/>
          <w:szCs w:val="26"/>
          <w:cs/>
        </w:rPr>
        <w:t>จะ</w:t>
      </w:r>
      <w:r w:rsidRPr="002B0573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แยก</w:t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</w:t>
      </w:r>
      <w:r w:rsidR="00432957">
        <w:rPr>
          <w:rFonts w:ascii="Browallia New" w:eastAsia="Arial Unicode MS" w:hAnsi="Browallia New" w:cs="Browallia New" w:hint="cs"/>
          <w:sz w:val="26"/>
          <w:szCs w:val="26"/>
          <w:cs/>
        </w:rPr>
        <w:t>จะ</w:t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ปันส่วนราคาของรายการ</w:t>
      </w:r>
      <w:r w:rsidR="00432957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DE5AE9A" w14:textId="77777777" w:rsidR="008D74EE" w:rsidRPr="00B52E98" w:rsidRDefault="008D74EE" w:rsidP="002B0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B2E542" w14:textId="77777777" w:rsidR="00F42DDA" w:rsidRPr="00B52E98" w:rsidRDefault="00F42DDA" w:rsidP="002F59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i/>
          <w:color w:val="CF4A02"/>
          <w:sz w:val="26"/>
          <w:szCs w:val="26"/>
        </w:rPr>
      </w:pPr>
      <w:r w:rsidRPr="00B52E98">
        <w:rPr>
          <w:rFonts w:ascii="Browallia New" w:hAnsi="Browallia New" w:cs="Browallia New"/>
          <w:b/>
          <w:bCs/>
          <w:i/>
          <w:color w:val="CF4A02"/>
          <w:sz w:val="26"/>
          <w:szCs w:val="26"/>
          <w:cs/>
        </w:rPr>
        <w:t>การขายสินค้า</w:t>
      </w:r>
    </w:p>
    <w:p w14:paraId="33120824" w14:textId="77777777" w:rsidR="00F42DDA" w:rsidRPr="00B52E98" w:rsidRDefault="00F42DDA" w:rsidP="00F42DDA">
      <w:pPr>
        <w:spacing w:line="20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CF2DE2" w14:textId="722F1B38" w:rsidR="008D74EE" w:rsidRPr="00B52E98" w:rsidRDefault="00F42DDA" w:rsidP="00DA39B3">
      <w:pPr>
        <w:spacing w:line="300" w:lineRule="exact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52E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รายได้จากสัญญาที่ทำกับลูกค้าที่เป็นการขายสินค้าซึ่งเกี่ยวข้องกับธุรกิจโรงกลั่นน้ำมัน ธุรกิจโรงกลั่นน้ำมันหล่อลื่น ธุรกิจ</w:t>
      </w:r>
      <w:r w:rsidRPr="00B52E9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proofErr w:type="spellStart"/>
      <w:r w:rsidRPr="00B52E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ปิ</w:t>
      </w:r>
      <w:proofErr w:type="spellEnd"/>
      <w:r w:rsidRPr="00B52E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โตรเคมี ธุรกิจโรงผลิตกระแสไฟฟ้า ธุรกิจสารทำละลายและธุรกิจเอทานอล จะรับรู้เมื่อกลุ่มกิจการเสร็จสิ้นการปฏิบัติตามภาระที่ต้องปฏิบัติ คือการส่งผลิตภัณฑ์ปิโตรเลียม ผลิตภัณฑ์</w:t>
      </w:r>
      <w:proofErr w:type="spellStart"/>
      <w:r w:rsidRPr="00B52E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ปิ</w:t>
      </w:r>
      <w:proofErr w:type="spellEnd"/>
      <w:r w:rsidRPr="00B52E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โตรเคมีและผลิตภัณฑ์อื่น ๆ ให้แก่ลูกค้า ผ่านทางเรือบรรทุก ทางรถบรรทุก และทางระบบท่อส่งผลิตภัณฑ์ ซึ่งการส่งผลิตภัณฑ์ดังกล่าวโดยปกติเกิดขึ้นพร้อมกันกับการโอนกรรมสิทธิ์</w:t>
      </w:r>
      <w:r w:rsidRPr="00B52E9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52E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ทางกฎหมายและเมื่อลูกค้าได้ครอบครองสินค้าทางกายภาพแล้ว ซึ่งในกรณีนี้กลุ่มกิจการเสร็จสิ้นการปฏิบัติตามภาระที่ต้องปฏิบัติ ณ เวลาใดเวลาหนึ่ง</w:t>
      </w:r>
    </w:p>
    <w:p w14:paraId="67A77F37" w14:textId="77777777" w:rsidR="00F42DDA" w:rsidRPr="00B52E98" w:rsidRDefault="00F42DDA" w:rsidP="00DA39B3">
      <w:pPr>
        <w:spacing w:line="300" w:lineRule="exact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51F1237" w14:textId="77777777" w:rsidR="00F42DDA" w:rsidRPr="00B52E98" w:rsidRDefault="00F42DDA" w:rsidP="002F59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i/>
          <w:color w:val="CF4A02"/>
          <w:sz w:val="26"/>
          <w:szCs w:val="26"/>
        </w:rPr>
      </w:pPr>
      <w:r w:rsidRPr="00B52E98">
        <w:rPr>
          <w:rFonts w:ascii="Browallia New" w:hAnsi="Browallia New" w:cs="Browallia New"/>
          <w:b/>
          <w:bCs/>
          <w:i/>
          <w:color w:val="CF4A02"/>
          <w:sz w:val="26"/>
          <w:szCs w:val="26"/>
          <w:cs/>
        </w:rPr>
        <w:t>การให้บริการ</w:t>
      </w:r>
    </w:p>
    <w:p w14:paraId="240AB90D" w14:textId="77777777" w:rsidR="00F42DDA" w:rsidRPr="00B52E98" w:rsidRDefault="00F42DDA" w:rsidP="00F42D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69DEDF" w14:textId="15787B61" w:rsidR="00F42DDA" w:rsidRPr="00B52E98" w:rsidRDefault="00F42DDA" w:rsidP="00F42D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รายได้จากการให้บริการ</w:t>
      </w:r>
      <w:r w:rsidR="00432957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 xml:space="preserve">เกี่ยวข้องกับธุรกิจบริการขนส่งทางทะเล จะรับรู้เมื่อมีการให้บริการ โดยกลุ่มกิจการเสร็จสิ้นการปฏิบัติตามภาระที่ต้องปฏิบัติตลอดช่วงเวลาหนึ่ง </w:t>
      </w:r>
    </w:p>
    <w:p w14:paraId="5A97DEDC" w14:textId="77777777" w:rsidR="00F42DDA" w:rsidRPr="00B52E98" w:rsidRDefault="00F42DDA" w:rsidP="00F42D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63D7AC" w14:textId="5E6E5BA3" w:rsidR="00F42DDA" w:rsidRPr="00B52E98" w:rsidRDefault="00F42DDA" w:rsidP="003655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i/>
          <w:color w:val="CF4A02"/>
          <w:sz w:val="26"/>
          <w:szCs w:val="26"/>
        </w:rPr>
      </w:pPr>
      <w:r w:rsidRPr="00B52E98">
        <w:rPr>
          <w:rFonts w:ascii="Browallia New" w:hAnsi="Browallia New" w:cs="Browallia New"/>
          <w:b/>
          <w:bCs/>
          <w:i/>
          <w:color w:val="CF4A02"/>
          <w:sz w:val="26"/>
          <w:szCs w:val="26"/>
          <w:cs/>
        </w:rPr>
        <w:t>รายได้ค่าเช่า</w:t>
      </w:r>
    </w:p>
    <w:p w14:paraId="1F55D0C1" w14:textId="77777777" w:rsidR="00F42DDA" w:rsidRPr="00B52E98" w:rsidRDefault="00F42DDA" w:rsidP="003655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hAnsi="Browallia New" w:cs="Browallia New"/>
          <w:iCs/>
          <w:sz w:val="26"/>
          <w:szCs w:val="26"/>
        </w:rPr>
      </w:pPr>
    </w:p>
    <w:p w14:paraId="3A364BD6" w14:textId="77777777" w:rsidR="00F42DDA" w:rsidRPr="00B52E98" w:rsidRDefault="00F42DDA" w:rsidP="003655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52E98">
        <w:rPr>
          <w:rFonts w:ascii="Browallia New" w:hAnsi="Browallia New" w:cs="Browallia New"/>
          <w:sz w:val="26"/>
          <w:szCs w:val="26"/>
          <w:cs/>
        </w:rPr>
        <w:t xml:space="preserve"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 ค่าเช่าที่อาจเกิดขึ้นรับรู้เป็นรายได้ในรอบระยะเวลาบัญชีซึ่งค่าเช่านั้นเกิดขึ้น  </w:t>
      </w:r>
    </w:p>
    <w:p w14:paraId="455DCF46" w14:textId="77777777" w:rsidR="00983569" w:rsidRDefault="0098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Cs/>
          <w:sz w:val="26"/>
          <w:szCs w:val="26"/>
        </w:rPr>
      </w:pPr>
      <w:r>
        <w:rPr>
          <w:rFonts w:ascii="Browallia New" w:hAnsi="Browallia New" w:cs="Browallia New"/>
          <w:iCs/>
          <w:sz w:val="26"/>
          <w:szCs w:val="26"/>
        </w:rPr>
        <w:br w:type="page"/>
      </w:r>
    </w:p>
    <w:p w14:paraId="117DBBAF" w14:textId="77777777" w:rsidR="00983569" w:rsidRDefault="00983569" w:rsidP="003655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i/>
          <w:color w:val="CF4A02"/>
          <w:sz w:val="26"/>
          <w:szCs w:val="26"/>
        </w:rPr>
      </w:pPr>
    </w:p>
    <w:p w14:paraId="65DD5636" w14:textId="3AE58074" w:rsidR="00F42DDA" w:rsidRPr="00B52E98" w:rsidRDefault="00F42DDA" w:rsidP="003655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i/>
          <w:color w:val="CF4A02"/>
          <w:sz w:val="26"/>
          <w:szCs w:val="26"/>
        </w:rPr>
      </w:pPr>
      <w:r w:rsidRPr="00B52E98">
        <w:rPr>
          <w:rFonts w:ascii="Browallia New" w:hAnsi="Browallia New" w:cs="Browallia New"/>
          <w:b/>
          <w:bCs/>
          <w:i/>
          <w:color w:val="CF4A02"/>
          <w:sz w:val="26"/>
          <w:szCs w:val="26"/>
          <w:cs/>
        </w:rPr>
        <w:t>ดอกเบี้ยรับและเงินปันผลรับ</w:t>
      </w:r>
    </w:p>
    <w:p w14:paraId="77413DFD" w14:textId="77777777" w:rsidR="00F42DDA" w:rsidRPr="00B52E98" w:rsidRDefault="00F42DDA" w:rsidP="0036552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i/>
          <w:sz w:val="26"/>
          <w:szCs w:val="26"/>
        </w:rPr>
      </w:pPr>
    </w:p>
    <w:p w14:paraId="64AAC5C8" w14:textId="00C21DA0" w:rsidR="00F42DDA" w:rsidRPr="00B52E98" w:rsidRDefault="00F42DDA" w:rsidP="003655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52E98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รายได้ดอกเบี้ยต้องรับรู้ตามเกณฑ์</w:t>
      </w:r>
      <w:r w:rsidR="003B69C6" w:rsidRPr="00B52E98">
        <w:rPr>
          <w:rFonts w:ascii="Browallia New" w:hAnsi="Browallia New" w:cs="Browallia New" w:hint="cs"/>
          <w:sz w:val="26"/>
          <w:szCs w:val="26"/>
          <w:cs/>
          <w:lang w:val="en-GB"/>
        </w:rPr>
        <w:t>คงค้าง</w:t>
      </w:r>
      <w:r w:rsidRPr="00B52E98">
        <w:rPr>
          <w:rFonts w:ascii="Browallia New" w:hAnsi="Browallia New" w:cs="Browallia New"/>
          <w:sz w:val="26"/>
          <w:szCs w:val="26"/>
          <w:cs/>
        </w:rPr>
        <w:t xml:space="preserve"> เงินปันผลรับบันทึกในกำไรหรือขาดทุนในวันที่</w:t>
      </w:r>
      <w:r w:rsidR="000D67D5" w:rsidRPr="00B52E98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B52E98">
        <w:rPr>
          <w:rFonts w:ascii="Browallia New" w:hAnsi="Browallia New" w:cs="Browallia New"/>
          <w:sz w:val="26"/>
          <w:szCs w:val="26"/>
          <w:cs/>
        </w:rPr>
        <w:t xml:space="preserve">มีสิทธิได้รับเงินปันผล </w:t>
      </w:r>
      <w:r w:rsidR="00CD565B" w:rsidRPr="00B52E98">
        <w:rPr>
          <w:rFonts w:ascii="Browallia New" w:hAnsi="Browallia New" w:cs="Browallia New"/>
          <w:sz w:val="26"/>
          <w:szCs w:val="26"/>
        </w:rPr>
        <w:br/>
      </w:r>
      <w:r w:rsidRPr="00B52E98">
        <w:rPr>
          <w:rFonts w:ascii="Browallia New" w:hAnsi="Browallia New" w:cs="Browallia New"/>
          <w:sz w:val="26"/>
          <w:szCs w:val="26"/>
          <w:cs/>
        </w:rPr>
        <w:t>ซึ่งตามปกติในกรณีเงินปันผลที่จะได้รับจากหลักทรัพย์ในความต้องการของตลาดจะพิจารณาจากวันที่มีการประกาศสิทธิ</w:t>
      </w:r>
      <w:r w:rsidR="00CD565B" w:rsidRPr="00B52E98">
        <w:rPr>
          <w:rFonts w:ascii="Browallia New" w:hAnsi="Browallia New" w:cs="Browallia New"/>
          <w:sz w:val="26"/>
          <w:szCs w:val="26"/>
        </w:rPr>
        <w:br/>
      </w:r>
      <w:r w:rsidRPr="00B52E98">
        <w:rPr>
          <w:rFonts w:ascii="Browallia New" w:hAnsi="Browallia New" w:cs="Browallia New"/>
          <w:sz w:val="26"/>
          <w:szCs w:val="26"/>
          <w:cs/>
        </w:rPr>
        <w:t>การรับเงินปันผล</w:t>
      </w:r>
    </w:p>
    <w:p w14:paraId="556A4C7E" w14:textId="15DB1360" w:rsidR="00F42DDA" w:rsidRPr="00B52E98" w:rsidRDefault="00F42DDA" w:rsidP="003655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254AFB" w14:textId="5B4F25F8" w:rsidR="00F42DDA" w:rsidRPr="00B52E98" w:rsidRDefault="00204442" w:rsidP="0036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42DDA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42DDA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การบัญชีสำหรับเงินอุดหนุนการรัฐบาล</w:t>
      </w:r>
    </w:p>
    <w:p w14:paraId="1083006D" w14:textId="77777777" w:rsidR="00F42DDA" w:rsidRPr="00B52E98" w:rsidRDefault="00F42DDA" w:rsidP="003655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70D58F" w14:textId="4FBBB0A6" w:rsidR="00F42DDA" w:rsidRPr="00B52E98" w:rsidRDefault="00F42DDA" w:rsidP="003655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52E98">
        <w:rPr>
          <w:rFonts w:ascii="Browallia New" w:hAnsi="Browallia New" w:cs="Browallia New"/>
          <w:sz w:val="26"/>
          <w:szCs w:val="26"/>
          <w:cs/>
        </w:rPr>
        <w:t>เงินอุดหนุนจากรัฐบาลรับรู้ด้วยมูลค่ายุติธรรมเมื่อกลุ่มกิจการมีความเชื่อมั่นอย่างสมเหตุสมผลว่าจะได้รับเงินอุดหนุนนั้นและกลุ่มกิจการจะสามารถปฏิบัติตามเงื่อนไขของเงินอุดหนุนที่กำหนดไว้</w:t>
      </w:r>
    </w:p>
    <w:p w14:paraId="5F78AD7F" w14:textId="77777777" w:rsidR="00F42DDA" w:rsidRPr="00B52E98" w:rsidRDefault="00F42DDA" w:rsidP="003655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87B685" w14:textId="4B6687B5" w:rsidR="00F42DDA" w:rsidRPr="00B52E98" w:rsidRDefault="00F42DDA" w:rsidP="003655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52E98">
        <w:rPr>
          <w:rFonts w:ascii="Browallia New" w:hAnsi="Browallia New" w:cs="Browallia New"/>
          <w:sz w:val="26"/>
          <w:szCs w:val="26"/>
          <w:cs/>
        </w:rPr>
        <w:t>เงินอุดหนุนที่เกี่ยวข้องกับรายได้จะรับรู้เป็น</w:t>
      </w:r>
      <w:r w:rsidR="0047460A">
        <w:rPr>
          <w:rFonts w:ascii="Browallia New" w:hAnsi="Browallia New" w:cs="Browallia New" w:hint="cs"/>
          <w:sz w:val="26"/>
          <w:szCs w:val="26"/>
          <w:cs/>
          <w:lang w:val="en-GB"/>
        </w:rPr>
        <w:t>เงินอุดหนุน</w:t>
      </w:r>
      <w:r w:rsidRPr="00B52E98">
        <w:rPr>
          <w:rFonts w:ascii="Browallia New" w:hAnsi="Browallia New" w:cs="Browallia New"/>
          <w:sz w:val="26"/>
          <w:szCs w:val="26"/>
          <w:cs/>
        </w:rPr>
        <w:t>ในกำไรหรือขาดทุนอย่างเป็นระบบตลอดระยะเวลาซึ่งกลุ่มกิจการรับรู้ค่าใช้จ่ายที่เกี่ยวข้องกับต้นทุนที่ได้รับการชดเชย</w:t>
      </w:r>
    </w:p>
    <w:p w14:paraId="32B63A89" w14:textId="77777777" w:rsidR="00F42DDA" w:rsidRPr="00B52E98" w:rsidRDefault="00F42DDA" w:rsidP="003655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703666" w14:textId="20B91EB9" w:rsidR="00F42DDA" w:rsidRPr="00B52E98" w:rsidRDefault="001C5D1F" w:rsidP="003655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52E9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F42DDA" w:rsidRPr="00B52E98">
        <w:rPr>
          <w:rFonts w:ascii="Browallia New" w:hAnsi="Browallia New" w:cs="Browallia New"/>
          <w:sz w:val="26"/>
          <w:szCs w:val="26"/>
          <w:cs/>
        </w:rPr>
        <w:t>ได้แสดงเงินอุดหนุนจากรัฐบาลแยกออกจากรายได้จากการขาย</w:t>
      </w:r>
    </w:p>
    <w:p w14:paraId="54076CD7" w14:textId="34CA3BF7" w:rsidR="003E1C2C" w:rsidRPr="00B52E98" w:rsidRDefault="003E1C2C" w:rsidP="0036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CB5B6AD" w14:textId="7335E284" w:rsidR="00985EFE" w:rsidRPr="00B52E98" w:rsidRDefault="00204442" w:rsidP="0036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85EFE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985EFE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222DDFD2" w14:textId="77777777" w:rsidR="00985EFE" w:rsidRPr="00B52E98" w:rsidRDefault="00985EFE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F04504" w14:textId="20CC9224" w:rsidR="00985EFE" w:rsidRPr="00B52E98" w:rsidRDefault="00985EFE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เงินปันผลที่จ่ายไปยังผู้ถือหุ้นของบริษัทจะรับรู้เป็นหนี้สินในงบการเงินของกลุ่มกิจกา</w:t>
      </w:r>
      <w:r w:rsidR="007B1488" w:rsidRPr="00B52E98">
        <w:rPr>
          <w:rFonts w:ascii="Browallia New" w:eastAsia="Arial Unicode MS" w:hAnsi="Browallia New" w:cs="Browallia New"/>
          <w:sz w:val="26"/>
          <w:szCs w:val="26"/>
          <w:cs/>
        </w:rPr>
        <w:t>รในรอบระยะเวลาบัญชีซึ่งที่ประชุ</w:t>
      </w:r>
      <w:r w:rsidR="007B1488" w:rsidRPr="00B52E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8B04FD" w:rsidRPr="00B52E9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</w:p>
    <w:p w14:paraId="5214D2D2" w14:textId="3A28C574" w:rsidR="00985EFE" w:rsidRPr="00B52E98" w:rsidRDefault="00985EFE" w:rsidP="00CD56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3C2B42" w14:textId="737755E2" w:rsidR="00C317D7" w:rsidRPr="00B52E98" w:rsidRDefault="00204442" w:rsidP="0036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85EFE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985EFE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317D7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ข้อมูลจำแนกตามส่วนงาน</w:t>
      </w:r>
    </w:p>
    <w:p w14:paraId="38546608" w14:textId="77777777" w:rsidR="00C317D7" w:rsidRPr="00B52E98" w:rsidRDefault="00C317D7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DB1FD8" w14:textId="22AEA6FD" w:rsidR="00C317D7" w:rsidRPr="00B52E98" w:rsidRDefault="00C317D7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</w:t>
      </w:r>
      <w:r w:rsidR="00B6192F" w:rsidRPr="00B52E98">
        <w:rPr>
          <w:rFonts w:ascii="Browallia New" w:eastAsia="Arial Unicode MS" w:hAnsi="Browallia New" w:cs="Browallia New" w:hint="cs"/>
          <w:sz w:val="26"/>
          <w:szCs w:val="26"/>
          <w:cs/>
        </w:rPr>
        <w:t>อำ</w:t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 xml:space="preserve">นาจตัดสินใจสูงสุดด้านการดำเนินงาน </w:t>
      </w:r>
      <w:r w:rsidR="00CD565B" w:rsidRPr="00B52E98">
        <w:rPr>
          <w:rFonts w:ascii="Browallia New" w:eastAsia="Arial Unicode MS" w:hAnsi="Browallia New" w:cs="Browallia New"/>
          <w:sz w:val="26"/>
          <w:szCs w:val="26"/>
        </w:rPr>
        <w:br/>
      </w:r>
      <w:r w:rsidRPr="00B52E98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 ซึ่งพิจารณาว่าคือ ประธานเจ้าหน้าที่บริหารและกรรมการผู้จัดการใหญ่ที่ทำการตัดสินใจเชิงกลยุทธ์</w:t>
      </w:r>
    </w:p>
    <w:p w14:paraId="1FC2A6B3" w14:textId="112FA543" w:rsidR="00693E19" w:rsidRPr="00B52E98" w:rsidRDefault="00693E1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522098" w:rsidRPr="00B52E98" w14:paraId="290BDB17" w14:textId="77777777" w:rsidTr="000A52C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1ED5613" w14:textId="2C27C90F" w:rsidR="00522098" w:rsidRPr="00B52E98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522098" w:rsidRPr="00B52E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22098" w:rsidRPr="00B52E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การจัดการความเสี่ยงทางการเงิน</w:t>
            </w:r>
          </w:p>
        </w:tc>
      </w:tr>
    </w:tbl>
    <w:p w14:paraId="7A1BB63D" w14:textId="77777777" w:rsidR="00693E19" w:rsidRPr="00B52E98" w:rsidRDefault="00693E1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E86A7A9" w14:textId="2D6A9FE3" w:rsidR="001C5D1F" w:rsidRPr="00B52E98" w:rsidRDefault="00204442" w:rsidP="001C5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93E19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93E19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93E19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  <w:bookmarkStart w:id="8" w:name="_Toc249339988"/>
      <w:bookmarkStart w:id="9" w:name="_Toc249341485"/>
    </w:p>
    <w:p w14:paraId="0EDAFDB3" w14:textId="77777777" w:rsidR="001C5D1F" w:rsidRPr="00B52E98" w:rsidRDefault="001C5D1F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4386E3" w14:textId="726B8486" w:rsidR="001C5D1F" w:rsidRPr="00B52E98" w:rsidRDefault="001C5D1F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52E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กลุ่มกิจการไม่มีการถือหรือออกตราสารอนุพันธ์</w:t>
      </w:r>
      <w:r w:rsidR="00AA24A9" w:rsidRPr="00B52E9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52E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เพื่อการเก็งกำไรหรือการค้า </w:t>
      </w:r>
    </w:p>
    <w:p w14:paraId="739A512F" w14:textId="77777777" w:rsidR="001C5D1F" w:rsidRPr="00B52E98" w:rsidRDefault="001C5D1F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486175" w14:textId="4925B49E" w:rsidR="003E1C2C" w:rsidRPr="00B52E98" w:rsidRDefault="001C5D1F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52E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การจัดการความเสี่ยงเป็นส่วนสำคัญของธุรกิจของกลุ่มกิจการ กลุ่มกิจการมีระบบในการควบคุมให้มีความสมดุลของระดับความเสี่ยงที่ยอมรับได้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</w:t>
      </w:r>
      <w:r w:rsidR="00365520" w:rsidRPr="00B52E9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52E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การควบคุมกระบวนการการจัดการความเสี่ยงของกลุ่มกิจการอย่างต่อเนื่องเพื่อให้มั่นใจว่าเกิดความสมดุลระหว่าง</w:t>
      </w:r>
      <w:r w:rsidR="00365520" w:rsidRPr="00B52E9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52E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ความเสี่ยงและการควบคุมความเสี่ยง</w:t>
      </w:r>
    </w:p>
    <w:p w14:paraId="4E96A6DA" w14:textId="77777777" w:rsidR="00983569" w:rsidRDefault="0098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453E4A0" w14:textId="77777777" w:rsidR="00983569" w:rsidRDefault="0098356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3C1A4B2" w14:textId="048BDAC2" w:rsidR="00693E19" w:rsidRPr="00B52E98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93E19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93E19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93E19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93E19" w:rsidRPr="00B52E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  <w:bookmarkEnd w:id="8"/>
      <w:bookmarkEnd w:id="9"/>
    </w:p>
    <w:p w14:paraId="1630133C" w14:textId="77777777" w:rsidR="00C758EB" w:rsidRPr="00B52E98" w:rsidRDefault="00C758EB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C551F80" w14:textId="75F0650B" w:rsidR="00DC5105" w:rsidRPr="00B52E98" w:rsidRDefault="00DC5105" w:rsidP="0036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9"/>
        <w:jc w:val="thaiDistribute"/>
        <w:rPr>
          <w:rFonts w:ascii="Browallia New" w:hAnsi="Browallia New" w:cs="Browallia New"/>
          <w:sz w:val="26"/>
          <w:szCs w:val="26"/>
        </w:rPr>
      </w:pPr>
      <w:r w:rsidRPr="00B52E98">
        <w:rPr>
          <w:rFonts w:ascii="Browallia New" w:hAnsi="Browallia New" w:cs="Browallia New"/>
          <w:spacing w:val="6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 ซึ่งเกิดจากการซื้อวัตถุดิบ</w:t>
      </w:r>
      <w:r w:rsidR="00125BA8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B52E98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</w:t>
      </w:r>
      <w:r w:rsidR="007776B1" w:rsidRPr="00B52E98">
        <w:rPr>
          <w:rFonts w:ascii="Browallia New" w:hAnsi="Browallia New" w:cs="Browallia New" w:hint="cs"/>
          <w:spacing w:val="-4"/>
          <w:sz w:val="26"/>
          <w:szCs w:val="26"/>
          <w:cs/>
        </w:rPr>
        <w:t>ยา</w:t>
      </w:r>
      <w:r w:rsidRPr="00B52E98">
        <w:rPr>
          <w:rFonts w:ascii="Browallia New" w:hAnsi="Browallia New" w:cs="Browallia New"/>
          <w:spacing w:val="-4"/>
          <w:sz w:val="26"/>
          <w:szCs w:val="26"/>
          <w:cs/>
        </w:rPr>
        <w:t>ว</w:t>
      </w:r>
      <w:r w:rsidR="00125B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25BA8">
        <w:rPr>
          <w:rFonts w:ascii="Browallia New" w:hAnsi="Browallia New" w:cs="Browallia New" w:hint="cs"/>
          <w:spacing w:val="-4"/>
          <w:sz w:val="26"/>
          <w:szCs w:val="26"/>
          <w:cs/>
        </w:rPr>
        <w:t>และหุ้นกู้</w:t>
      </w:r>
      <w:r w:rsidRPr="00B52E98">
        <w:rPr>
          <w:rFonts w:ascii="Browallia New" w:hAnsi="Browallia New" w:cs="Browallia New"/>
          <w:spacing w:val="6"/>
          <w:sz w:val="26"/>
          <w:szCs w:val="26"/>
          <w:cs/>
        </w:rPr>
        <w:t>ที่เป็น</w:t>
      </w:r>
      <w:r w:rsidRPr="00B52E98">
        <w:rPr>
          <w:rFonts w:ascii="Browallia New" w:hAnsi="Browallia New" w:cs="Browallia New"/>
          <w:sz w:val="26"/>
          <w:szCs w:val="26"/>
          <w:cs/>
        </w:rPr>
        <w:t xml:space="preserve">สกุลเงินต่างประเทศ อย่างไรก็ตาม กลุ่มกิจการได้ทำสัญญาซื้อขายเงินตราต่างประเทศล่วงหน้าบางส่วน </w:t>
      </w:r>
      <w:r w:rsidR="00CD565B" w:rsidRPr="00B52E98">
        <w:rPr>
          <w:rFonts w:ascii="Browallia New" w:hAnsi="Browallia New" w:cs="Browallia New"/>
          <w:sz w:val="26"/>
          <w:szCs w:val="26"/>
        </w:rPr>
        <w:br/>
      </w:r>
      <w:r w:rsidRPr="00B52E98">
        <w:rPr>
          <w:rFonts w:ascii="Browallia New" w:hAnsi="Browallia New" w:cs="Browallia New"/>
          <w:sz w:val="26"/>
          <w:szCs w:val="26"/>
          <w:cs/>
        </w:rPr>
        <w:t>เพื่อป้องกันความเสี่ยงของอัตราแลกเปลี่ยนในระยะสั้นตามความเหมาะสม</w:t>
      </w:r>
    </w:p>
    <w:p w14:paraId="48A65A40" w14:textId="77777777" w:rsidR="00DC5105" w:rsidRPr="00B52E98" w:rsidRDefault="00DC5105" w:rsidP="0036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727BBB0" w14:textId="4F6AFE3E" w:rsidR="00B52E98" w:rsidRDefault="00B52E98" w:rsidP="0036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9"/>
        <w:jc w:val="thaiDistribute"/>
        <w:rPr>
          <w:rFonts w:ascii="Browallia New" w:hAnsi="Browallia New" w:cs="Browallia New"/>
          <w:sz w:val="26"/>
          <w:szCs w:val="26"/>
        </w:rPr>
      </w:pPr>
      <w:r w:rsidRPr="002946A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04442" w:rsidRPr="0020444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hAnsi="Browallia New" w:cs="Browallia New"/>
          <w:sz w:val="26"/>
          <w:szCs w:val="26"/>
        </w:rPr>
        <w:t xml:space="preserve"> </w:t>
      </w:r>
      <w:r w:rsidRPr="002946A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04442" w:rsidRPr="0020444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204442" w:rsidRPr="00204442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กลุ่มกิจการมีความเสี่ยงจากอัตราแลกเปลี่ยนเงินตราต่างประเทศ</w:t>
      </w:r>
      <w:r>
        <w:rPr>
          <w:rFonts w:ascii="Browallia New" w:hAnsi="Browallia New" w:cs="Browallia New"/>
          <w:sz w:val="26"/>
          <w:szCs w:val="26"/>
        </w:rPr>
        <w:br/>
      </w:r>
      <w:r w:rsidRPr="002946AF">
        <w:rPr>
          <w:rFonts w:ascii="Browallia New" w:hAnsi="Browallia New" w:cs="Browallia New"/>
          <w:sz w:val="26"/>
          <w:szCs w:val="26"/>
          <w:cs/>
        </w:rPr>
        <w:t>อันเป็นผลมาจากการมีสินทรัพย์และหนี้สินที่เป็นเงินตราต่างประเทศดังนี้</w:t>
      </w:r>
    </w:p>
    <w:p w14:paraId="597A4562" w14:textId="77777777" w:rsidR="00B52E98" w:rsidRPr="002946AF" w:rsidRDefault="00B52E98" w:rsidP="0036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365520" w:rsidRPr="002946AF" w14:paraId="64866D69" w14:textId="77777777" w:rsidTr="00B52E98">
        <w:trPr>
          <w:cantSplit/>
        </w:trPr>
        <w:tc>
          <w:tcPr>
            <w:tcW w:w="4104" w:type="dxa"/>
            <w:vAlign w:val="center"/>
          </w:tcPr>
          <w:p w14:paraId="7CD41314" w14:textId="77777777" w:rsidR="00365520" w:rsidRPr="002946AF" w:rsidRDefault="00365520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6EECE378" w14:textId="77777777" w:rsidR="00365520" w:rsidRPr="002946AF" w:rsidRDefault="00365520" w:rsidP="00B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10DF6084" w14:textId="77777777" w:rsidR="00365520" w:rsidRPr="002946AF" w:rsidRDefault="00365520" w:rsidP="00B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5520" w:rsidRPr="002946AF" w14:paraId="32D57B35" w14:textId="77777777" w:rsidTr="00B52E98">
        <w:trPr>
          <w:cantSplit/>
        </w:trPr>
        <w:tc>
          <w:tcPr>
            <w:tcW w:w="4104" w:type="dxa"/>
            <w:vAlign w:val="center"/>
          </w:tcPr>
          <w:p w14:paraId="14203D99" w14:textId="67E41BD4" w:rsidR="00365520" w:rsidRPr="002946AF" w:rsidRDefault="00365520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E7D200" w14:textId="18A02575" w:rsidR="00365520" w:rsidRPr="002946AF" w:rsidRDefault="00365520" w:rsidP="00B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702569" w14:textId="1E5FA676" w:rsidR="00365520" w:rsidRPr="002946AF" w:rsidRDefault="00365520" w:rsidP="00B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581E0F" w14:textId="4A455B65" w:rsidR="00365520" w:rsidRPr="002946AF" w:rsidRDefault="00365520" w:rsidP="00B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861B64" w14:textId="08485033" w:rsidR="00365520" w:rsidRPr="002946AF" w:rsidRDefault="00365520" w:rsidP="00B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65520" w:rsidRPr="002946AF" w14:paraId="0ED5C2F4" w14:textId="77777777" w:rsidTr="00B52E98">
        <w:trPr>
          <w:cantSplit/>
        </w:trPr>
        <w:tc>
          <w:tcPr>
            <w:tcW w:w="4104" w:type="dxa"/>
            <w:vAlign w:val="center"/>
          </w:tcPr>
          <w:p w14:paraId="42E47CB7" w14:textId="77777777" w:rsidR="00365520" w:rsidRPr="002946AF" w:rsidRDefault="00365520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157DD" w14:textId="77777777" w:rsidR="00365520" w:rsidRPr="002946AF" w:rsidRDefault="00365520" w:rsidP="00B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E49BE4" w14:textId="77777777" w:rsidR="00365520" w:rsidRPr="002946AF" w:rsidRDefault="00365520" w:rsidP="00B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3D552A" w14:textId="77777777" w:rsidR="00365520" w:rsidRPr="002946AF" w:rsidRDefault="00365520" w:rsidP="00B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F91635" w14:textId="77777777" w:rsidR="00365520" w:rsidRPr="002946AF" w:rsidRDefault="00365520" w:rsidP="00B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65520" w:rsidRPr="002946AF" w14:paraId="5B795293" w14:textId="77777777" w:rsidTr="00B52E98">
        <w:trPr>
          <w:cantSplit/>
        </w:trPr>
        <w:tc>
          <w:tcPr>
            <w:tcW w:w="4104" w:type="dxa"/>
            <w:vAlign w:val="center"/>
          </w:tcPr>
          <w:p w14:paraId="39A4B9FF" w14:textId="77777777" w:rsidR="00365520" w:rsidRPr="002946AF" w:rsidRDefault="00365520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803DAE" w14:textId="77777777" w:rsidR="00365520" w:rsidRPr="002946AF" w:rsidRDefault="00365520" w:rsidP="0036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CB3870" w14:textId="77777777" w:rsidR="00365520" w:rsidRPr="002946AF" w:rsidRDefault="00365520" w:rsidP="0036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412730" w14:textId="77777777" w:rsidR="00365520" w:rsidRPr="002946AF" w:rsidRDefault="00365520" w:rsidP="0036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8911B7" w14:textId="77777777" w:rsidR="00365520" w:rsidRPr="002946AF" w:rsidRDefault="00365520" w:rsidP="0036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A1DC1" w:rsidRPr="002946AF" w14:paraId="4B65BB5F" w14:textId="77777777" w:rsidTr="00B52E98">
        <w:trPr>
          <w:cantSplit/>
        </w:trPr>
        <w:tc>
          <w:tcPr>
            <w:tcW w:w="4104" w:type="dxa"/>
          </w:tcPr>
          <w:p w14:paraId="0E25E2C0" w14:textId="1F773942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1368" w:type="dxa"/>
            <w:shd w:val="clear" w:color="auto" w:fill="FAFAFA"/>
          </w:tcPr>
          <w:p w14:paraId="5E78A1E9" w14:textId="77777777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4E85065" w14:textId="77777777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6F6109FB" w14:textId="77777777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8C8D379" w14:textId="77777777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A1DC1" w:rsidRPr="002946AF" w14:paraId="6F8FE7C1" w14:textId="77777777" w:rsidTr="00B52E98">
        <w:trPr>
          <w:cantSplit/>
        </w:trPr>
        <w:tc>
          <w:tcPr>
            <w:tcW w:w="4104" w:type="dxa"/>
          </w:tcPr>
          <w:p w14:paraId="5861BAFA" w14:textId="3BDC5632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384EE00A" w14:textId="0971CA63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166D49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vAlign w:val="bottom"/>
          </w:tcPr>
          <w:p w14:paraId="44F5A398" w14:textId="1329A34A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A1DC1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FAFAFA"/>
          </w:tcPr>
          <w:p w14:paraId="1E91CE65" w14:textId="5E5C28B6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CF06A4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vAlign w:val="bottom"/>
          </w:tcPr>
          <w:p w14:paraId="5AA7B9CE" w14:textId="75185A8C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A1DC1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0A1DC1" w:rsidRPr="002946AF" w14:paraId="676A6940" w14:textId="77777777" w:rsidTr="00B52E98">
        <w:trPr>
          <w:cantSplit/>
        </w:trPr>
        <w:tc>
          <w:tcPr>
            <w:tcW w:w="4104" w:type="dxa"/>
          </w:tcPr>
          <w:p w14:paraId="7EBAC1BC" w14:textId="2A630ECF" w:rsidR="000A1DC1" w:rsidRPr="00AA3294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  <w:r w:rsidR="00AA329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368" w:type="dxa"/>
            <w:shd w:val="clear" w:color="auto" w:fill="FAFAFA"/>
          </w:tcPr>
          <w:p w14:paraId="5DA7356B" w14:textId="472C783E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6D49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68" w:type="dxa"/>
            <w:vAlign w:val="bottom"/>
          </w:tcPr>
          <w:p w14:paraId="72B927E7" w14:textId="58AE56CA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0A1DC1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FAFAFA"/>
          </w:tcPr>
          <w:p w14:paraId="443CC78C" w14:textId="7915EC2B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F06A4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68" w:type="dxa"/>
            <w:vAlign w:val="bottom"/>
          </w:tcPr>
          <w:p w14:paraId="6AC01ECC" w14:textId="62E6CC4A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0A1DC1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0A1DC1" w:rsidRPr="002946AF" w14:paraId="653EE903" w14:textId="77777777" w:rsidTr="00B52E98">
        <w:trPr>
          <w:cantSplit/>
        </w:trPr>
        <w:tc>
          <w:tcPr>
            <w:tcW w:w="4104" w:type="dxa"/>
          </w:tcPr>
          <w:p w14:paraId="7854A0BA" w14:textId="488BFDBD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61A6EFA9" w14:textId="382068DE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1D5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vAlign w:val="bottom"/>
          </w:tcPr>
          <w:p w14:paraId="5C451C68" w14:textId="33F45204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1DC1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shd w:val="clear" w:color="auto" w:fill="FAFAFA"/>
          </w:tcPr>
          <w:p w14:paraId="625F9ED7" w14:textId="69435E71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vAlign w:val="bottom"/>
          </w:tcPr>
          <w:p w14:paraId="095D8EE0" w14:textId="41275D0D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0A1DC1" w:rsidRPr="002946AF" w14:paraId="2306B763" w14:textId="77777777" w:rsidTr="00B52E98">
        <w:trPr>
          <w:cantSplit/>
        </w:trPr>
        <w:tc>
          <w:tcPr>
            <w:tcW w:w="4104" w:type="dxa"/>
          </w:tcPr>
          <w:p w14:paraId="7F4281DE" w14:textId="3D92143A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357D1770" w14:textId="3B58D2A0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vAlign w:val="bottom"/>
          </w:tcPr>
          <w:p w14:paraId="1AF8EBD9" w14:textId="40483906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shd w:val="clear" w:color="auto" w:fill="FAFAFA"/>
          </w:tcPr>
          <w:p w14:paraId="5A7C943C" w14:textId="49144C7C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vAlign w:val="bottom"/>
          </w:tcPr>
          <w:p w14:paraId="784FA8AC" w14:textId="2E8F73F1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0A1DC1" w:rsidRPr="002946AF" w14:paraId="6DD95930" w14:textId="77777777" w:rsidTr="00B52E98">
        <w:trPr>
          <w:cantSplit/>
        </w:trPr>
        <w:tc>
          <w:tcPr>
            <w:tcW w:w="4104" w:type="dxa"/>
          </w:tcPr>
          <w:p w14:paraId="2B3C5EC3" w14:textId="143438F2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="001A63D1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และหุ้นกู้</w:t>
            </w:r>
          </w:p>
        </w:tc>
        <w:tc>
          <w:tcPr>
            <w:tcW w:w="1368" w:type="dxa"/>
            <w:shd w:val="clear" w:color="auto" w:fill="FAFAFA"/>
          </w:tcPr>
          <w:p w14:paraId="460C2CFD" w14:textId="58AF5729" w:rsidR="000A1DC1" w:rsidRPr="002946AF" w:rsidRDefault="00166D49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C26D10E" w14:textId="2DA77CC2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82EFC8C" w14:textId="2C753241" w:rsidR="000A1DC1" w:rsidRPr="002946AF" w:rsidRDefault="00CF06A4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D9B675F" w14:textId="04DCDCA8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1DC1" w:rsidRPr="002946AF" w14:paraId="5C026C28" w14:textId="77777777" w:rsidTr="00B52E98">
        <w:trPr>
          <w:cantSplit/>
        </w:trPr>
        <w:tc>
          <w:tcPr>
            <w:tcW w:w="4104" w:type="dxa"/>
          </w:tcPr>
          <w:p w14:paraId="7AAD06D1" w14:textId="3F39E63C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5AEB7915" w14:textId="7CDA84C6" w:rsidR="000A1DC1" w:rsidRPr="002946AF" w:rsidRDefault="00561D5F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A1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A1810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="00166D49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6910FE5" w14:textId="652C7108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61B81EE" w14:textId="0F4BEC73" w:rsidR="000A1DC1" w:rsidRPr="002946AF" w:rsidRDefault="00CF06A4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8547B12" w14:textId="402B18A9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1DC1" w:rsidRPr="002946AF" w14:paraId="2C89FC2B" w14:textId="77777777" w:rsidTr="00B52E98">
        <w:trPr>
          <w:cantSplit/>
        </w:trPr>
        <w:tc>
          <w:tcPr>
            <w:tcW w:w="4104" w:type="dxa"/>
          </w:tcPr>
          <w:p w14:paraId="26F8389D" w14:textId="2B4253A8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A0ACAA" w14:textId="22C0D60D" w:rsidR="000A1DC1" w:rsidRPr="002946AF" w:rsidRDefault="00166D49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A1810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0CB020" w14:textId="0BCCBCD4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CDA892" w14:textId="6F5C98C2" w:rsidR="000A1DC1" w:rsidRPr="002946AF" w:rsidRDefault="00CF06A4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C8C713" w14:textId="6CB33F32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1DC1" w:rsidRPr="002946AF" w14:paraId="7D7566F6" w14:textId="77777777" w:rsidTr="00B52E98">
        <w:trPr>
          <w:cantSplit/>
        </w:trPr>
        <w:tc>
          <w:tcPr>
            <w:tcW w:w="4104" w:type="dxa"/>
          </w:tcPr>
          <w:p w14:paraId="3B46709B" w14:textId="3F120750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5ACF2A" w14:textId="46B1752A" w:rsidR="000A1DC1" w:rsidRPr="002946AF" w:rsidRDefault="00561D5F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9A456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A4477" w14:textId="4100A324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16AA3" w14:textId="179DA5BE" w:rsidR="000A1DC1" w:rsidRPr="002946AF" w:rsidRDefault="009A4560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4CE27" w14:textId="0E57D4C2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1DC1" w:rsidRPr="002946AF" w14:paraId="5927F90F" w14:textId="77777777" w:rsidTr="00B52E98">
        <w:trPr>
          <w:cantSplit/>
        </w:trPr>
        <w:tc>
          <w:tcPr>
            <w:tcW w:w="4104" w:type="dxa"/>
          </w:tcPr>
          <w:p w14:paraId="36F25363" w14:textId="77777777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75E0FF" w14:textId="77777777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455CEC" w14:textId="77777777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0A8BC0" w14:textId="77777777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9FF934" w14:textId="77777777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1DC1" w:rsidRPr="002946AF" w14:paraId="03289ACF" w14:textId="77777777" w:rsidTr="00B52E98">
        <w:trPr>
          <w:cantSplit/>
        </w:trPr>
        <w:tc>
          <w:tcPr>
            <w:tcW w:w="4104" w:type="dxa"/>
          </w:tcPr>
          <w:p w14:paraId="261E4019" w14:textId="7576A0E9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</w:t>
            </w:r>
            <w:proofErr w:type="spellStart"/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718DB33B" w14:textId="77777777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21C875" w14:textId="77777777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F140B3D" w14:textId="77777777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002217" w14:textId="77777777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1DC1" w:rsidRPr="002946AF" w14:paraId="014BA825" w14:textId="77777777" w:rsidTr="00B52E98">
        <w:trPr>
          <w:cantSplit/>
        </w:trPr>
        <w:tc>
          <w:tcPr>
            <w:tcW w:w="4104" w:type="dxa"/>
          </w:tcPr>
          <w:p w14:paraId="2A07F242" w14:textId="6307FFC1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0DE5A3EC" w14:textId="2207D82C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vAlign w:val="bottom"/>
          </w:tcPr>
          <w:p w14:paraId="3DCE5553" w14:textId="79171535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shd w:val="clear" w:color="auto" w:fill="FAFAFA"/>
          </w:tcPr>
          <w:p w14:paraId="2FAC1AA9" w14:textId="07517E7E" w:rsidR="000A1DC1" w:rsidRPr="002946AF" w:rsidRDefault="00F4527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8878023" w14:textId="1512BC52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1DC1" w:rsidRPr="002946AF" w14:paraId="2EF9D42E" w14:textId="77777777" w:rsidTr="00B52E98">
        <w:trPr>
          <w:cantSplit/>
        </w:trPr>
        <w:tc>
          <w:tcPr>
            <w:tcW w:w="4104" w:type="dxa"/>
          </w:tcPr>
          <w:p w14:paraId="2A6FE490" w14:textId="44EB8BB8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21A0357E" w14:textId="5670E0A1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vAlign w:val="bottom"/>
          </w:tcPr>
          <w:p w14:paraId="1A30D9B3" w14:textId="6D86E526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shd w:val="clear" w:color="auto" w:fill="FAFAFA"/>
          </w:tcPr>
          <w:p w14:paraId="5F1C60F9" w14:textId="5C6E5182" w:rsidR="000A1DC1" w:rsidRPr="002946AF" w:rsidRDefault="00F4527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EC10C18" w14:textId="0ACF5D50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1DC1" w:rsidRPr="002946AF" w14:paraId="2C4FA52A" w14:textId="77777777" w:rsidTr="00B52E98">
        <w:trPr>
          <w:cantSplit/>
        </w:trPr>
        <w:tc>
          <w:tcPr>
            <w:tcW w:w="4104" w:type="dxa"/>
          </w:tcPr>
          <w:p w14:paraId="7746C93D" w14:textId="1B5BEE4F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71A31115" w14:textId="2824B6B7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vAlign w:val="bottom"/>
          </w:tcPr>
          <w:p w14:paraId="17D35070" w14:textId="4992AF74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shd w:val="clear" w:color="auto" w:fill="FAFAFA"/>
          </w:tcPr>
          <w:p w14:paraId="20C18B44" w14:textId="0F39C8BD" w:rsidR="000A1DC1" w:rsidRPr="002946AF" w:rsidRDefault="00F4527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C087A7B" w14:textId="66A5F5F5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0A1DC1" w:rsidRPr="002946AF" w14:paraId="67D9CA70" w14:textId="77777777" w:rsidTr="00B52E98">
        <w:trPr>
          <w:cantSplit/>
        </w:trPr>
        <w:tc>
          <w:tcPr>
            <w:tcW w:w="4104" w:type="dxa"/>
          </w:tcPr>
          <w:p w14:paraId="6F71BFE2" w14:textId="3B33A238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79DB28B9" w14:textId="12B8A013" w:rsidR="000A1DC1" w:rsidRPr="002946AF" w:rsidRDefault="00F4527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7B64980" w14:textId="58671C77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72E9CEC" w14:textId="36D6AC57" w:rsidR="000A1DC1" w:rsidRPr="002946AF" w:rsidRDefault="00F4527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246F961" w14:textId="13FBED05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1DC1" w:rsidRPr="002946AF" w14:paraId="1FA80D28" w14:textId="77777777" w:rsidTr="00B52E98">
        <w:trPr>
          <w:cantSplit/>
        </w:trPr>
        <w:tc>
          <w:tcPr>
            <w:tcW w:w="4104" w:type="dxa"/>
          </w:tcPr>
          <w:p w14:paraId="7958231D" w14:textId="04324674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454809AB" w14:textId="47ADDC23" w:rsidR="000A1DC1" w:rsidRPr="002946AF" w:rsidRDefault="00F4527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7A7CD58" w14:textId="27DA34DE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B7D9C35" w14:textId="649E497D" w:rsidR="000A1DC1" w:rsidRPr="002946AF" w:rsidRDefault="00F4527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CDE852F" w14:textId="42C09835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1DC1" w:rsidRPr="002946AF" w14:paraId="06CFEF85" w14:textId="77777777" w:rsidTr="00B52E98">
        <w:trPr>
          <w:cantSplit/>
        </w:trPr>
        <w:tc>
          <w:tcPr>
            <w:tcW w:w="4104" w:type="dxa"/>
          </w:tcPr>
          <w:p w14:paraId="4910596F" w14:textId="17C5851E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43CA93" w14:textId="34A32EF2" w:rsidR="000A1DC1" w:rsidRPr="002946AF" w:rsidRDefault="00F4527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BF1550" w14:textId="1CFE1724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A16278" w14:textId="14064894" w:rsidR="000A1DC1" w:rsidRPr="002946AF" w:rsidRDefault="00F4527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4B8F93" w14:textId="398052B6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1DC1" w:rsidRPr="002946AF" w14:paraId="79CD5535" w14:textId="77777777" w:rsidTr="00B52E98">
        <w:trPr>
          <w:cantSplit/>
        </w:trPr>
        <w:tc>
          <w:tcPr>
            <w:tcW w:w="4104" w:type="dxa"/>
          </w:tcPr>
          <w:p w14:paraId="5E685798" w14:textId="0D126F81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557EE" w14:textId="6B4A92E9" w:rsidR="000A1DC1" w:rsidRPr="002946AF" w:rsidRDefault="009A4560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B2D03" w14:textId="67A2A836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3AA6FB" w14:textId="140E5101" w:rsidR="000A1DC1" w:rsidRPr="002946AF" w:rsidRDefault="009A4560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4AB52" w14:textId="4E0CFE63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1DC1" w:rsidRPr="002946AF" w14:paraId="1FF20F75" w14:textId="77777777" w:rsidTr="00B52E98">
        <w:trPr>
          <w:cantSplit/>
        </w:trPr>
        <w:tc>
          <w:tcPr>
            <w:tcW w:w="4104" w:type="dxa"/>
          </w:tcPr>
          <w:p w14:paraId="10D25E5C" w14:textId="77777777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7AA1D9" w14:textId="77777777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9FE50A" w14:textId="1A784345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2276FD" w14:textId="77777777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3BB741" w14:textId="33BDFBF9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1DC1" w:rsidRPr="002946AF" w14:paraId="0E84AB3E" w14:textId="77777777" w:rsidTr="00B52E98">
        <w:trPr>
          <w:cantSplit/>
        </w:trPr>
        <w:tc>
          <w:tcPr>
            <w:tcW w:w="4104" w:type="dxa"/>
          </w:tcPr>
          <w:p w14:paraId="0F0CEB54" w14:textId="77777777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</w:p>
          <w:p w14:paraId="447B0F8C" w14:textId="2672D909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ที่มีความเสี่ยง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1037BD" w14:textId="10790A9D" w:rsidR="000A1DC1" w:rsidRPr="002946AF" w:rsidRDefault="00561D5F" w:rsidP="009A4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9A456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9372B3F" w14:textId="51999B4D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82E4B4" w14:textId="18CC2537" w:rsidR="000A1DC1" w:rsidRPr="002946AF" w:rsidRDefault="009A4560" w:rsidP="009A4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C8CBEE9" w14:textId="6949E141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1DC1" w:rsidRPr="002946AF" w14:paraId="1C059E53" w14:textId="77777777" w:rsidTr="00B52E98">
        <w:trPr>
          <w:cantSplit/>
        </w:trPr>
        <w:tc>
          <w:tcPr>
            <w:tcW w:w="4104" w:type="dxa"/>
          </w:tcPr>
          <w:p w14:paraId="5AC860A5" w14:textId="1E97A907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สัญญาซื้อขายเงินต่างประเทศ</w:t>
            </w:r>
          </w:p>
        </w:tc>
        <w:tc>
          <w:tcPr>
            <w:tcW w:w="1368" w:type="dxa"/>
            <w:shd w:val="clear" w:color="auto" w:fill="FAFAFA"/>
          </w:tcPr>
          <w:p w14:paraId="54307636" w14:textId="61E7B7FB" w:rsidR="000A1DC1" w:rsidRPr="002946AF" w:rsidRDefault="00554CD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A456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68" w:type="dxa"/>
            <w:vAlign w:val="bottom"/>
          </w:tcPr>
          <w:p w14:paraId="6233E628" w14:textId="7FD85E1A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DC1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shd w:val="clear" w:color="auto" w:fill="FAFAFA"/>
          </w:tcPr>
          <w:p w14:paraId="7C1185FD" w14:textId="01496CF9" w:rsidR="000A1DC1" w:rsidRPr="002946AF" w:rsidRDefault="00554CD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A456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68" w:type="dxa"/>
            <w:vAlign w:val="bottom"/>
          </w:tcPr>
          <w:p w14:paraId="474E259C" w14:textId="31CB39D9" w:rsidR="000A1DC1" w:rsidRPr="002946AF" w:rsidRDefault="00204442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DC1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0A1DC1" w:rsidRPr="002946AF" w14:paraId="5AAE0552" w14:textId="77777777" w:rsidTr="00B52E98">
        <w:trPr>
          <w:cantSplit/>
        </w:trPr>
        <w:tc>
          <w:tcPr>
            <w:tcW w:w="4104" w:type="dxa"/>
          </w:tcPr>
          <w:p w14:paraId="16F3F366" w14:textId="610EF91F" w:rsidR="000A1DC1" w:rsidRPr="002946AF" w:rsidRDefault="000A1DC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5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D59C9" w14:textId="27E7E219" w:rsidR="000A1DC1" w:rsidRPr="002946AF" w:rsidRDefault="00561D5F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4CD1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9A456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A43AC" w14:textId="5C3541F2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2D42F" w14:textId="7155F4EA" w:rsidR="000A1DC1" w:rsidRPr="002946AF" w:rsidRDefault="009A4560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54C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4CD1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2D97A" w14:textId="617F447C" w:rsidR="000A1DC1" w:rsidRPr="002946AF" w:rsidRDefault="000A1DC1" w:rsidP="000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0BA1951" w14:textId="5C17F232" w:rsidR="0064221F" w:rsidRPr="002946AF" w:rsidRDefault="0064221F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p w14:paraId="1DB35A35" w14:textId="77777777" w:rsidR="0064221F" w:rsidRPr="002946AF" w:rsidRDefault="00642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1366715F" w14:textId="77777777" w:rsidR="00365520" w:rsidRPr="002946AF" w:rsidRDefault="00365520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533B94A" w14:textId="6EA5A367" w:rsidR="00693E19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p w14:paraId="063211BC" w14:textId="77777777" w:rsidR="006813C4" w:rsidRPr="002946AF" w:rsidRDefault="006813C4" w:rsidP="00917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9"/>
        <w:jc w:val="thaiDistribute"/>
        <w:rPr>
          <w:rFonts w:ascii="Browallia New" w:hAnsi="Browallia New" w:cs="Browallia New"/>
          <w:sz w:val="26"/>
          <w:szCs w:val="26"/>
        </w:rPr>
      </w:pPr>
    </w:p>
    <w:p w14:paraId="4D3D0E04" w14:textId="1B6B8771" w:rsidR="0006786F" w:rsidRPr="002946AF" w:rsidRDefault="0006786F" w:rsidP="00917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9"/>
        <w:jc w:val="thaiDistribute"/>
        <w:rPr>
          <w:rFonts w:ascii="Browallia New" w:hAnsi="Browallia New" w:cs="Browallia New"/>
          <w:sz w:val="26"/>
          <w:szCs w:val="26"/>
        </w:rPr>
      </w:pPr>
      <w:r w:rsidRPr="002946AF">
        <w:rPr>
          <w:rFonts w:ascii="Browallia New" w:hAnsi="Browallia New" w:cs="Browallia New"/>
          <w:sz w:val="26"/>
          <w:szCs w:val="26"/>
          <w:cs/>
        </w:rPr>
        <w:t>ความเสี่ยงด้านอัตราดอกเบี้ย</w:t>
      </w:r>
      <w:r w:rsidR="00F90DFB">
        <w:rPr>
          <w:rFonts w:ascii="Browallia New" w:hAnsi="Browallia New" w:cs="Browallia New"/>
          <w:sz w:val="26"/>
          <w:szCs w:val="26"/>
        </w:rPr>
        <w:t xml:space="preserve"> </w:t>
      </w:r>
      <w:r w:rsidRPr="002946AF">
        <w:rPr>
          <w:rFonts w:ascii="Browallia New" w:hAnsi="Browallia New" w:cs="Browallia New"/>
          <w:sz w:val="26"/>
          <w:szCs w:val="26"/>
          <w:cs/>
        </w:rPr>
        <w:t>หมายถึง ความเสี่ยงที่เกิดจากการเปลี่ยนแปลงที่จะเกิดในอนาคตของอัตราดอกเบี้ย</w:t>
      </w:r>
      <w:r w:rsidR="00917876" w:rsidRPr="002946AF">
        <w:rPr>
          <w:rFonts w:ascii="Browallia New" w:hAnsi="Browallia New" w:cs="Browallia New"/>
          <w:sz w:val="26"/>
          <w:szCs w:val="26"/>
        </w:rPr>
        <w:br/>
      </w:r>
      <w:r w:rsidRPr="002946AF">
        <w:rPr>
          <w:rFonts w:ascii="Browallia New" w:hAnsi="Browallia New" w:cs="Browallia New"/>
          <w:sz w:val="26"/>
          <w:szCs w:val="26"/>
          <w:cs/>
        </w:rPr>
        <w:t>ในตลาด ซึ่งส่งผลกระทบต่อการดำเนินงานและกระแสเงินสด</w:t>
      </w:r>
      <w:r w:rsidR="009A576B" w:rsidRPr="002946AF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2946AF">
        <w:rPr>
          <w:rFonts w:ascii="Browallia New" w:hAnsi="Browallia New" w:cs="Browallia New"/>
          <w:sz w:val="26"/>
          <w:szCs w:val="26"/>
        </w:rPr>
        <w:t xml:space="preserve"> </w:t>
      </w:r>
      <w:r w:rsidRPr="002946AF">
        <w:rPr>
          <w:rFonts w:ascii="Browallia New" w:hAnsi="Browallia New" w:cs="Browallia New"/>
          <w:sz w:val="26"/>
          <w:szCs w:val="26"/>
          <w:cs/>
        </w:rPr>
        <w:t>ดังนั้นกลุ่ม</w:t>
      </w:r>
      <w:r w:rsidR="009A576B" w:rsidRPr="002946A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946AF">
        <w:rPr>
          <w:rFonts w:ascii="Browallia New" w:hAnsi="Browallia New" w:cs="Browallia New"/>
          <w:sz w:val="26"/>
          <w:szCs w:val="26"/>
          <w:cs/>
        </w:rPr>
        <w:t>จึงได้ทำสัญญา</w:t>
      </w:r>
      <w:r w:rsidR="00917876" w:rsidRPr="002946AF">
        <w:rPr>
          <w:rFonts w:ascii="Browallia New" w:hAnsi="Browallia New" w:cs="Browallia New"/>
          <w:sz w:val="26"/>
          <w:szCs w:val="26"/>
        </w:rPr>
        <w:br/>
      </w:r>
      <w:r w:rsidRPr="002946AF">
        <w:rPr>
          <w:rFonts w:ascii="Browallia New" w:hAnsi="Browallia New" w:cs="Browallia New"/>
          <w:sz w:val="26"/>
          <w:szCs w:val="26"/>
          <w:cs/>
        </w:rPr>
        <w:t>เพื่อป้องกันความเสี่ยงกับสถาบันการเงินหลายแห่งที่อยู่ในอันดับการลงทุนที่น่าเชื่อถือเพื่อป้องกันความเสี่ยงด้านอัตราดอกเบี้ย</w:t>
      </w:r>
    </w:p>
    <w:p w14:paraId="67EFFA90" w14:textId="77777777" w:rsidR="0006786F" w:rsidRPr="002946AF" w:rsidRDefault="0006786F" w:rsidP="00917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9"/>
        <w:jc w:val="thaiDistribute"/>
        <w:rPr>
          <w:rFonts w:ascii="Browallia New" w:hAnsi="Browallia New" w:cs="Browallia New"/>
          <w:sz w:val="26"/>
          <w:szCs w:val="26"/>
        </w:rPr>
      </w:pPr>
    </w:p>
    <w:p w14:paraId="454ACC99" w14:textId="3EFDBA52" w:rsidR="0006786F" w:rsidRPr="002946AF" w:rsidRDefault="0006786F" w:rsidP="00917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9"/>
        <w:jc w:val="thaiDistribute"/>
        <w:rPr>
          <w:rFonts w:ascii="Browallia New" w:hAnsi="Browallia New" w:cs="Browallia New"/>
          <w:sz w:val="26"/>
          <w:szCs w:val="26"/>
        </w:rPr>
      </w:pPr>
      <w:r w:rsidRPr="002946AF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อัตราดอกเบี้ยที่แท้จริงของเงินให้กู้ยืม ณ วันที่ </w:t>
      </w:r>
      <w:r w:rsidR="00204442" w:rsidRPr="0020444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hAnsi="Browallia New" w:cs="Browallia New"/>
          <w:sz w:val="26"/>
          <w:szCs w:val="26"/>
        </w:rPr>
        <w:t xml:space="preserve"> </w:t>
      </w:r>
      <w:r w:rsidRPr="002946A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E455C9" w:rsidRPr="002946A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E455C9" w:rsidRPr="002946AF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204442" w:rsidRPr="00204442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E455C9" w:rsidRPr="002946A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6AF">
        <w:rPr>
          <w:rFonts w:ascii="Browallia New" w:hAnsi="Browallia New" w:cs="Browallia New"/>
          <w:sz w:val="26"/>
          <w:szCs w:val="26"/>
          <w:cs/>
        </w:rPr>
        <w:t>และระยะที่ครบกำหนด</w:t>
      </w:r>
      <w:r w:rsidR="00917876" w:rsidRPr="002946AF">
        <w:rPr>
          <w:rFonts w:ascii="Browallia New" w:hAnsi="Browallia New" w:cs="Browallia New"/>
          <w:sz w:val="26"/>
          <w:szCs w:val="26"/>
        </w:rPr>
        <w:br/>
      </w:r>
      <w:r w:rsidRPr="002946AF">
        <w:rPr>
          <w:rFonts w:ascii="Browallia New" w:hAnsi="Browallia New" w:cs="Browallia New"/>
          <w:sz w:val="26"/>
          <w:szCs w:val="26"/>
          <w:cs/>
        </w:rPr>
        <w:t>รับชำระมีดังนี้</w:t>
      </w:r>
      <w:r w:rsidRPr="002946AF">
        <w:rPr>
          <w:rFonts w:ascii="Browallia New" w:hAnsi="Browallia New" w:cs="Browallia New"/>
          <w:sz w:val="26"/>
          <w:szCs w:val="26"/>
        </w:rPr>
        <w:t xml:space="preserve"> </w:t>
      </w:r>
    </w:p>
    <w:p w14:paraId="6197E9F0" w14:textId="77777777" w:rsidR="0006786F" w:rsidRPr="002946AF" w:rsidRDefault="0006786F" w:rsidP="00917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450" w:type="dxa"/>
        <w:tblInd w:w="100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"/>
        <w:gridCol w:w="3105"/>
        <w:gridCol w:w="18"/>
        <w:gridCol w:w="1925"/>
        <w:gridCol w:w="1047"/>
        <w:gridCol w:w="1261"/>
        <w:gridCol w:w="1077"/>
        <w:gridCol w:w="8"/>
      </w:tblGrid>
      <w:tr w:rsidR="0006786F" w:rsidRPr="002946AF" w14:paraId="08C44E5B" w14:textId="77777777" w:rsidTr="006C2035">
        <w:trPr>
          <w:gridAfter w:val="1"/>
          <w:wAfter w:w="8" w:type="dxa"/>
          <w:cantSplit/>
        </w:trPr>
        <w:tc>
          <w:tcPr>
            <w:tcW w:w="3114" w:type="dxa"/>
            <w:gridSpan w:val="2"/>
            <w:vAlign w:val="bottom"/>
          </w:tcPr>
          <w:p w14:paraId="1BF68CA8" w14:textId="77777777" w:rsidR="0006786F" w:rsidRPr="002946AF" w:rsidRDefault="0006786F" w:rsidP="0006786F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3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C7ED528" w14:textId="77777777" w:rsidR="0006786F" w:rsidRPr="002946AF" w:rsidRDefault="0006786F" w:rsidP="0006786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917876" w:rsidRPr="002946AF" w14:paraId="62E39B78" w14:textId="77777777" w:rsidTr="006C2035">
        <w:trPr>
          <w:gridBefore w:val="1"/>
          <w:wBefore w:w="9" w:type="dxa"/>
          <w:cantSplit/>
        </w:trPr>
        <w:tc>
          <w:tcPr>
            <w:tcW w:w="3123" w:type="dxa"/>
            <w:gridSpan w:val="2"/>
            <w:vAlign w:val="bottom"/>
          </w:tcPr>
          <w:p w14:paraId="6DFE9EF8" w14:textId="77777777" w:rsidR="00917876" w:rsidRPr="002946AF" w:rsidRDefault="00917876" w:rsidP="0006786F">
            <w:pPr>
              <w:pStyle w:val="acctfourfigures"/>
              <w:spacing w:line="240" w:lineRule="auto"/>
              <w:rPr>
                <w:rFonts w:ascii="Browallia New" w:hAnsi="Browallia New" w:cs="Browallia New"/>
                <w:i/>
                <w:i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</w:tcPr>
          <w:p w14:paraId="5C258CD9" w14:textId="77777777" w:rsidR="00917876" w:rsidRPr="002946AF" w:rsidRDefault="00917876" w:rsidP="000678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อัตราดอกเบี้ยที่แท้จริง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27994B4F" w14:textId="0D871C7C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ภายใน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50D86DA6" w14:textId="5B739B6C" w:rsidR="00917876" w:rsidRPr="002946AF" w:rsidRDefault="00917876" w:rsidP="0091787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หลังจาก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</w:tcBorders>
          </w:tcPr>
          <w:p w14:paraId="26032D0A" w14:textId="77777777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17876" w:rsidRPr="002946AF" w14:paraId="3D971C28" w14:textId="77777777" w:rsidTr="006C2035">
        <w:trPr>
          <w:gridBefore w:val="1"/>
          <w:wBefore w:w="9" w:type="dxa"/>
          <w:cantSplit/>
        </w:trPr>
        <w:tc>
          <w:tcPr>
            <w:tcW w:w="3123" w:type="dxa"/>
            <w:gridSpan w:val="2"/>
            <w:vAlign w:val="bottom"/>
          </w:tcPr>
          <w:p w14:paraId="469DF4D0" w14:textId="77777777" w:rsidR="00917876" w:rsidRPr="002946AF" w:rsidRDefault="00917876" w:rsidP="0006786F">
            <w:pPr>
              <w:pStyle w:val="acctfourfigures"/>
              <w:spacing w:line="240" w:lineRule="auto"/>
              <w:rPr>
                <w:rFonts w:ascii="Browallia New" w:hAnsi="Browallia New" w:cs="Browallia New"/>
                <w:i/>
                <w:i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34C59805" w14:textId="2EC29612" w:rsidR="00917876" w:rsidRPr="002946AF" w:rsidRDefault="00917876" w:rsidP="000678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ร้อยละต่อปี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1B65CF8F" w14:textId="05D4985B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9339CD8" w14:textId="58C86844" w:rsidR="00917876" w:rsidRPr="002946AF" w:rsidRDefault="00917876" w:rsidP="0091787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</w:tcPr>
          <w:p w14:paraId="05378287" w14:textId="2A470127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90DFB" w:rsidRPr="002946AF" w14:paraId="078E3435" w14:textId="77777777" w:rsidTr="00F632E8">
        <w:trPr>
          <w:gridBefore w:val="1"/>
          <w:wBefore w:w="9" w:type="dxa"/>
          <w:cantSplit/>
        </w:trPr>
        <w:tc>
          <w:tcPr>
            <w:tcW w:w="3123" w:type="dxa"/>
            <w:gridSpan w:val="2"/>
          </w:tcPr>
          <w:p w14:paraId="55D4CEBF" w14:textId="39894F9D" w:rsidR="00F90DFB" w:rsidRPr="002946AF" w:rsidRDefault="00F90DFB" w:rsidP="00F90DFB">
            <w:pPr>
              <w:spacing w:line="240" w:lineRule="auto"/>
              <w:ind w:left="180" w:hanging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25" w:type="dxa"/>
            <w:tcBorders>
              <w:top w:val="single" w:sz="4" w:space="0" w:color="auto"/>
            </w:tcBorders>
          </w:tcPr>
          <w:p w14:paraId="600C56A4" w14:textId="77777777" w:rsidR="00F90DFB" w:rsidRPr="002946AF" w:rsidRDefault="00F90DFB" w:rsidP="00F90D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FAFAFA"/>
          </w:tcPr>
          <w:p w14:paraId="5464C8F0" w14:textId="77777777" w:rsidR="00F90DFB" w:rsidRPr="002946AF" w:rsidRDefault="00F90DFB" w:rsidP="00F90DF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1FA11BCF" w14:textId="77777777" w:rsidR="00F90DFB" w:rsidRPr="002946AF" w:rsidRDefault="00F90DFB" w:rsidP="00F90DFB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5E7C570" w14:textId="77777777" w:rsidR="00F90DFB" w:rsidRPr="002946AF" w:rsidRDefault="00F90DFB" w:rsidP="00F90D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0DFB" w:rsidRPr="002946AF" w14:paraId="1458CAE2" w14:textId="77777777" w:rsidTr="00F632E8">
        <w:trPr>
          <w:gridBefore w:val="1"/>
          <w:wBefore w:w="9" w:type="dxa"/>
          <w:cantSplit/>
        </w:trPr>
        <w:tc>
          <w:tcPr>
            <w:tcW w:w="3123" w:type="dxa"/>
            <w:gridSpan w:val="2"/>
          </w:tcPr>
          <w:p w14:paraId="7575898D" w14:textId="77777777" w:rsidR="00F90DFB" w:rsidRPr="002946AF" w:rsidRDefault="00F90DFB" w:rsidP="00F90DFB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925" w:type="dxa"/>
          </w:tcPr>
          <w:p w14:paraId="392ADE2F" w14:textId="77777777" w:rsidR="00F90DFB" w:rsidRPr="002946AF" w:rsidRDefault="00F90DFB" w:rsidP="00F90DF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7" w:type="dxa"/>
            <w:shd w:val="clear" w:color="auto" w:fill="FAFAFA"/>
          </w:tcPr>
          <w:p w14:paraId="3C9A8392" w14:textId="77777777" w:rsidR="00F90DFB" w:rsidRPr="002946AF" w:rsidRDefault="00F90DFB" w:rsidP="00F90DF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FAFAFA"/>
          </w:tcPr>
          <w:p w14:paraId="035BD752" w14:textId="77777777" w:rsidR="00F90DFB" w:rsidRPr="002946AF" w:rsidRDefault="00F90DFB" w:rsidP="00F90DFB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shd w:val="clear" w:color="auto" w:fill="FAFAFA"/>
          </w:tcPr>
          <w:p w14:paraId="01116B94" w14:textId="77777777" w:rsidR="00F90DFB" w:rsidRPr="002946AF" w:rsidRDefault="00F90DFB" w:rsidP="00F90D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876" w:rsidRPr="002946AF" w14:paraId="05BCD286" w14:textId="77777777" w:rsidTr="004D5C51">
        <w:trPr>
          <w:gridBefore w:val="1"/>
          <w:wBefore w:w="9" w:type="dxa"/>
          <w:cantSplit/>
        </w:trPr>
        <w:tc>
          <w:tcPr>
            <w:tcW w:w="3123" w:type="dxa"/>
            <w:gridSpan w:val="2"/>
          </w:tcPr>
          <w:p w14:paraId="2D6C09D5" w14:textId="77777777" w:rsidR="00917876" w:rsidRPr="002946AF" w:rsidRDefault="00917876" w:rsidP="00BE5708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เงินให้กู้ยืมระยะยาวแก่สหกรณ์</w:t>
            </w:r>
          </w:p>
        </w:tc>
        <w:tc>
          <w:tcPr>
            <w:tcW w:w="1925" w:type="dxa"/>
          </w:tcPr>
          <w:p w14:paraId="24C20B88" w14:textId="77777777" w:rsidR="00917876" w:rsidRPr="002946AF" w:rsidRDefault="00917876" w:rsidP="0040307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proofErr w:type="spellStart"/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MLR</w:t>
            </w:r>
            <w:proofErr w:type="spellEnd"/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หักอัตรา</w:t>
            </w:r>
          </w:p>
        </w:tc>
        <w:tc>
          <w:tcPr>
            <w:tcW w:w="1047" w:type="dxa"/>
            <w:shd w:val="clear" w:color="auto" w:fill="FAFAFA"/>
          </w:tcPr>
          <w:p w14:paraId="434125C1" w14:textId="77777777" w:rsidR="00917876" w:rsidRPr="002946AF" w:rsidRDefault="00917876" w:rsidP="004D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FAFAFA"/>
          </w:tcPr>
          <w:p w14:paraId="2BD2AA48" w14:textId="77777777" w:rsidR="00917876" w:rsidRPr="002946AF" w:rsidRDefault="00917876" w:rsidP="004D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shd w:val="clear" w:color="auto" w:fill="FAFAFA"/>
          </w:tcPr>
          <w:p w14:paraId="38B152A8" w14:textId="77777777" w:rsidR="00917876" w:rsidRPr="002946AF" w:rsidRDefault="00917876" w:rsidP="004D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7876" w:rsidRPr="002946AF" w14:paraId="10890860" w14:textId="77777777" w:rsidTr="004D5C51">
        <w:trPr>
          <w:gridBefore w:val="1"/>
          <w:wBefore w:w="9" w:type="dxa"/>
          <w:cantSplit/>
        </w:trPr>
        <w:tc>
          <w:tcPr>
            <w:tcW w:w="3123" w:type="dxa"/>
            <w:gridSpan w:val="2"/>
          </w:tcPr>
          <w:p w14:paraId="37E509D7" w14:textId="77777777" w:rsidR="00917876" w:rsidRPr="002946AF" w:rsidRDefault="00917876" w:rsidP="00BE5708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ออมทรัพย์ของพนักงาน</w:t>
            </w:r>
          </w:p>
        </w:tc>
        <w:tc>
          <w:tcPr>
            <w:tcW w:w="1925" w:type="dxa"/>
          </w:tcPr>
          <w:p w14:paraId="68B7488E" w14:textId="17021EF3" w:rsidR="00917876" w:rsidRPr="002946AF" w:rsidRDefault="00917876" w:rsidP="004030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ส่วนลดคงที่</w:t>
            </w:r>
          </w:p>
        </w:tc>
        <w:tc>
          <w:tcPr>
            <w:tcW w:w="1047" w:type="dxa"/>
            <w:shd w:val="clear" w:color="auto" w:fill="FAFAFA"/>
          </w:tcPr>
          <w:p w14:paraId="5A676C6A" w14:textId="1F8CCB86" w:rsidR="00917876" w:rsidRPr="002946AF" w:rsidRDefault="00204442" w:rsidP="004D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261" w:type="dxa"/>
            <w:shd w:val="clear" w:color="auto" w:fill="FAFAFA"/>
          </w:tcPr>
          <w:p w14:paraId="25E8D766" w14:textId="5899A323" w:rsidR="00917876" w:rsidRPr="002946AF" w:rsidRDefault="00204442" w:rsidP="004D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085" w:type="dxa"/>
            <w:gridSpan w:val="2"/>
            <w:shd w:val="clear" w:color="auto" w:fill="FAFAFA"/>
          </w:tcPr>
          <w:p w14:paraId="30BAFD02" w14:textId="5E087065" w:rsidR="00917876" w:rsidRPr="002946AF" w:rsidRDefault="00204442" w:rsidP="004D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917876" w:rsidRPr="002946AF" w14:paraId="1759086F" w14:textId="77777777" w:rsidTr="004D5C51">
        <w:trPr>
          <w:gridBefore w:val="1"/>
          <w:wBefore w:w="9" w:type="dxa"/>
          <w:cantSplit/>
        </w:trPr>
        <w:tc>
          <w:tcPr>
            <w:tcW w:w="3123" w:type="dxa"/>
            <w:gridSpan w:val="2"/>
          </w:tcPr>
          <w:p w14:paraId="74130BC3" w14:textId="77777777" w:rsidR="00917876" w:rsidRPr="002946AF" w:rsidRDefault="00917876" w:rsidP="00BE5708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เงินให้กู้ยืมแก่พนักงาน</w:t>
            </w:r>
          </w:p>
        </w:tc>
        <w:tc>
          <w:tcPr>
            <w:tcW w:w="1925" w:type="dxa"/>
          </w:tcPr>
          <w:p w14:paraId="19B71D38" w14:textId="77777777" w:rsidR="00917876" w:rsidRPr="002946AF" w:rsidRDefault="00917876" w:rsidP="004030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MMR </w:t>
            </w: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หักอัตรา</w:t>
            </w:r>
          </w:p>
        </w:tc>
        <w:tc>
          <w:tcPr>
            <w:tcW w:w="1047" w:type="dxa"/>
            <w:shd w:val="clear" w:color="auto" w:fill="FAFAFA"/>
          </w:tcPr>
          <w:p w14:paraId="20E8BE0B" w14:textId="77777777" w:rsidR="00917876" w:rsidRPr="002946AF" w:rsidRDefault="00917876" w:rsidP="004D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FAFAFA"/>
          </w:tcPr>
          <w:p w14:paraId="01292D1F" w14:textId="77777777" w:rsidR="00917876" w:rsidRPr="002946AF" w:rsidRDefault="00917876" w:rsidP="004D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shd w:val="clear" w:color="auto" w:fill="FAFAFA"/>
          </w:tcPr>
          <w:p w14:paraId="633C320D" w14:textId="77777777" w:rsidR="00917876" w:rsidRPr="002946AF" w:rsidRDefault="00917876" w:rsidP="004D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7876" w:rsidRPr="002946AF" w14:paraId="24437C7B" w14:textId="77777777" w:rsidTr="004D5C51">
        <w:trPr>
          <w:gridBefore w:val="1"/>
          <w:wBefore w:w="9" w:type="dxa"/>
          <w:cantSplit/>
        </w:trPr>
        <w:tc>
          <w:tcPr>
            <w:tcW w:w="3123" w:type="dxa"/>
            <w:gridSpan w:val="2"/>
          </w:tcPr>
          <w:p w14:paraId="4DA5551A" w14:textId="77777777" w:rsidR="00917876" w:rsidRPr="002946AF" w:rsidRDefault="00917876" w:rsidP="0006786F">
            <w:pPr>
              <w:spacing w:line="240" w:lineRule="auto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5" w:type="dxa"/>
          </w:tcPr>
          <w:p w14:paraId="5ABEAAEC" w14:textId="476A0CBF" w:rsidR="00917876" w:rsidRPr="002946AF" w:rsidRDefault="00917876" w:rsidP="004030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ส่วนลดคงที่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FAFAFA"/>
          </w:tcPr>
          <w:p w14:paraId="5FB00FD3" w14:textId="62EFAAA6" w:rsidR="00917876" w:rsidRPr="002946AF" w:rsidRDefault="004F24C2" w:rsidP="004D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</w:tcPr>
          <w:p w14:paraId="659EE1D1" w14:textId="3A3FD7A4" w:rsidR="00917876" w:rsidRPr="002946AF" w:rsidRDefault="00204442" w:rsidP="004D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0E31FB1" w14:textId="49882788" w:rsidR="00917876" w:rsidRPr="002946AF" w:rsidRDefault="00204442" w:rsidP="004D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917876" w:rsidRPr="002946AF" w14:paraId="37A3E78C" w14:textId="77777777" w:rsidTr="004D5C51">
        <w:trPr>
          <w:gridBefore w:val="1"/>
          <w:wBefore w:w="9" w:type="dxa"/>
          <w:cantSplit/>
        </w:trPr>
        <w:tc>
          <w:tcPr>
            <w:tcW w:w="3123" w:type="dxa"/>
            <w:gridSpan w:val="2"/>
          </w:tcPr>
          <w:p w14:paraId="4C0B307C" w14:textId="77777777" w:rsidR="00917876" w:rsidRPr="00F632E8" w:rsidRDefault="00917876" w:rsidP="0006786F">
            <w:pPr>
              <w:spacing w:line="240" w:lineRule="auto"/>
              <w:ind w:left="18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32E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925" w:type="dxa"/>
          </w:tcPr>
          <w:p w14:paraId="644FD40F" w14:textId="77777777" w:rsidR="00917876" w:rsidRPr="002946AF" w:rsidRDefault="00917876" w:rsidP="0040307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871EDC" w14:textId="00ED7182" w:rsidR="00917876" w:rsidRPr="002946AF" w:rsidRDefault="00204442" w:rsidP="004D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6DDAE" w14:textId="68AF74FC" w:rsidR="00917876" w:rsidRPr="002946AF" w:rsidRDefault="00204442" w:rsidP="004D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DA8DD" w14:textId="3CF2E3B3" w:rsidR="00917876" w:rsidRPr="002946AF" w:rsidRDefault="00204442" w:rsidP="004D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917876" w:rsidRPr="002946AF" w14:paraId="03AFBB11" w14:textId="77777777" w:rsidTr="006C2035">
        <w:trPr>
          <w:gridBefore w:val="1"/>
          <w:wBefore w:w="9" w:type="dxa"/>
          <w:cantSplit/>
        </w:trPr>
        <w:tc>
          <w:tcPr>
            <w:tcW w:w="3123" w:type="dxa"/>
            <w:gridSpan w:val="2"/>
          </w:tcPr>
          <w:p w14:paraId="25F6C7B8" w14:textId="77777777" w:rsidR="00917876" w:rsidRPr="002946AF" w:rsidRDefault="00917876" w:rsidP="0006786F">
            <w:pPr>
              <w:spacing w:line="240" w:lineRule="auto"/>
              <w:ind w:left="180" w:hanging="180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25" w:type="dxa"/>
          </w:tcPr>
          <w:p w14:paraId="075899DD" w14:textId="77777777" w:rsidR="00917876" w:rsidRPr="002946AF" w:rsidRDefault="00917876" w:rsidP="004030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6D1379B7" w14:textId="77777777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301D964" w14:textId="77777777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</w:tcBorders>
          </w:tcPr>
          <w:p w14:paraId="789EEB24" w14:textId="77777777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876" w:rsidRPr="002946AF" w14:paraId="4D978C92" w14:textId="77777777" w:rsidTr="006C2035">
        <w:trPr>
          <w:gridBefore w:val="1"/>
          <w:wBefore w:w="9" w:type="dxa"/>
          <w:cantSplit/>
        </w:trPr>
        <w:tc>
          <w:tcPr>
            <w:tcW w:w="3123" w:type="dxa"/>
            <w:gridSpan w:val="2"/>
          </w:tcPr>
          <w:p w14:paraId="07A83FBD" w14:textId="64C414D2" w:rsidR="00917876" w:rsidRPr="002946AF" w:rsidRDefault="00917876" w:rsidP="00BE5708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925" w:type="dxa"/>
          </w:tcPr>
          <w:p w14:paraId="5CA1F0DA" w14:textId="77777777" w:rsidR="00917876" w:rsidRPr="002946AF" w:rsidRDefault="00917876" w:rsidP="004030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4BA1C811" w14:textId="77777777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4307662B" w14:textId="77777777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  <w:gridSpan w:val="2"/>
          </w:tcPr>
          <w:p w14:paraId="006569C6" w14:textId="77777777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876" w:rsidRPr="002946AF" w14:paraId="4F992957" w14:textId="77777777" w:rsidTr="006C2035">
        <w:trPr>
          <w:gridBefore w:val="1"/>
          <w:wBefore w:w="9" w:type="dxa"/>
          <w:cantSplit/>
        </w:trPr>
        <w:tc>
          <w:tcPr>
            <w:tcW w:w="3123" w:type="dxa"/>
            <w:gridSpan w:val="2"/>
          </w:tcPr>
          <w:p w14:paraId="49F8AD5C" w14:textId="77777777" w:rsidR="00917876" w:rsidRPr="002946AF" w:rsidRDefault="00917876" w:rsidP="0006786F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925" w:type="dxa"/>
          </w:tcPr>
          <w:p w14:paraId="641F6EFF" w14:textId="77777777" w:rsidR="00917876" w:rsidRPr="002946AF" w:rsidRDefault="00917876" w:rsidP="0040307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24F21EE8" w14:textId="77777777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2B548D05" w14:textId="77777777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  <w:gridSpan w:val="2"/>
          </w:tcPr>
          <w:p w14:paraId="179BD077" w14:textId="77777777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876" w:rsidRPr="002946AF" w14:paraId="59E9FC1D" w14:textId="77777777" w:rsidTr="006C2035">
        <w:trPr>
          <w:gridBefore w:val="1"/>
          <w:wBefore w:w="9" w:type="dxa"/>
          <w:cantSplit/>
        </w:trPr>
        <w:tc>
          <w:tcPr>
            <w:tcW w:w="3123" w:type="dxa"/>
            <w:gridSpan w:val="2"/>
          </w:tcPr>
          <w:p w14:paraId="41D3CCB7" w14:textId="77777777" w:rsidR="00917876" w:rsidRPr="002946AF" w:rsidRDefault="00917876" w:rsidP="00BE5708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เงินให้กู้ยืมระยะยาวแก่สหกรณ์</w:t>
            </w:r>
          </w:p>
        </w:tc>
        <w:tc>
          <w:tcPr>
            <w:tcW w:w="1925" w:type="dxa"/>
          </w:tcPr>
          <w:p w14:paraId="756167B6" w14:textId="77777777" w:rsidR="00917876" w:rsidRPr="002946AF" w:rsidRDefault="00917876" w:rsidP="0040307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proofErr w:type="spellStart"/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MLR</w:t>
            </w:r>
            <w:proofErr w:type="spellEnd"/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หักอัตรา</w:t>
            </w:r>
          </w:p>
        </w:tc>
        <w:tc>
          <w:tcPr>
            <w:tcW w:w="1047" w:type="dxa"/>
          </w:tcPr>
          <w:p w14:paraId="34D4AC27" w14:textId="77777777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04F6858C" w14:textId="77777777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  <w:gridSpan w:val="2"/>
          </w:tcPr>
          <w:p w14:paraId="15CFA497" w14:textId="77777777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876" w:rsidRPr="002946AF" w14:paraId="01041B96" w14:textId="77777777" w:rsidTr="006C2035">
        <w:trPr>
          <w:gridBefore w:val="1"/>
          <w:wBefore w:w="9" w:type="dxa"/>
          <w:cantSplit/>
        </w:trPr>
        <w:tc>
          <w:tcPr>
            <w:tcW w:w="3123" w:type="dxa"/>
            <w:gridSpan w:val="2"/>
          </w:tcPr>
          <w:p w14:paraId="0079BFEA" w14:textId="77777777" w:rsidR="00917876" w:rsidRPr="002946AF" w:rsidRDefault="00917876" w:rsidP="00BE5708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ออมทรัพย์ของพนักงาน</w:t>
            </w:r>
          </w:p>
        </w:tc>
        <w:tc>
          <w:tcPr>
            <w:tcW w:w="1925" w:type="dxa"/>
          </w:tcPr>
          <w:p w14:paraId="59C427DB" w14:textId="4A77C544" w:rsidR="00917876" w:rsidRPr="002946AF" w:rsidRDefault="00917876" w:rsidP="004030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ส่วนลดคงที่</w:t>
            </w:r>
          </w:p>
        </w:tc>
        <w:tc>
          <w:tcPr>
            <w:tcW w:w="1047" w:type="dxa"/>
          </w:tcPr>
          <w:p w14:paraId="5539F113" w14:textId="0AD1B17B" w:rsidR="00917876" w:rsidRPr="002946AF" w:rsidRDefault="00204442" w:rsidP="00917876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61" w:type="dxa"/>
          </w:tcPr>
          <w:p w14:paraId="43443E40" w14:textId="3C2EA1A1" w:rsidR="00917876" w:rsidRPr="002946AF" w:rsidRDefault="00204442" w:rsidP="00917876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085" w:type="dxa"/>
            <w:gridSpan w:val="2"/>
          </w:tcPr>
          <w:p w14:paraId="39D6D05C" w14:textId="3091EEA8" w:rsidR="00917876" w:rsidRPr="002946AF" w:rsidRDefault="00204442" w:rsidP="0091787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</w:tr>
      <w:tr w:rsidR="00917876" w:rsidRPr="002946AF" w14:paraId="27D277E5" w14:textId="77777777" w:rsidTr="006C2035">
        <w:trPr>
          <w:gridBefore w:val="1"/>
          <w:wBefore w:w="9" w:type="dxa"/>
          <w:cantSplit/>
        </w:trPr>
        <w:tc>
          <w:tcPr>
            <w:tcW w:w="3123" w:type="dxa"/>
            <w:gridSpan w:val="2"/>
          </w:tcPr>
          <w:p w14:paraId="15A30BE2" w14:textId="77777777" w:rsidR="00917876" w:rsidRPr="002946AF" w:rsidRDefault="00917876" w:rsidP="00BE5708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เงินให้กู้ยืมแก่พนักงาน</w:t>
            </w:r>
          </w:p>
        </w:tc>
        <w:tc>
          <w:tcPr>
            <w:tcW w:w="1925" w:type="dxa"/>
          </w:tcPr>
          <w:p w14:paraId="2B0B8E08" w14:textId="77777777" w:rsidR="00917876" w:rsidRPr="002946AF" w:rsidRDefault="00917876" w:rsidP="004030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MMR </w:t>
            </w: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หักอัตรา</w:t>
            </w:r>
          </w:p>
        </w:tc>
        <w:tc>
          <w:tcPr>
            <w:tcW w:w="1047" w:type="dxa"/>
          </w:tcPr>
          <w:p w14:paraId="75549F55" w14:textId="77777777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61" w:type="dxa"/>
          </w:tcPr>
          <w:p w14:paraId="7F6C85EC" w14:textId="77777777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gridSpan w:val="2"/>
          </w:tcPr>
          <w:p w14:paraId="0F1B5D2E" w14:textId="77777777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876" w:rsidRPr="002946AF" w14:paraId="08B44E79" w14:textId="77777777" w:rsidTr="006C2035">
        <w:trPr>
          <w:gridBefore w:val="1"/>
          <w:wBefore w:w="9" w:type="dxa"/>
          <w:cantSplit/>
        </w:trPr>
        <w:tc>
          <w:tcPr>
            <w:tcW w:w="3123" w:type="dxa"/>
            <w:gridSpan w:val="2"/>
          </w:tcPr>
          <w:p w14:paraId="504E446D" w14:textId="77777777" w:rsidR="00917876" w:rsidRPr="002946AF" w:rsidRDefault="00917876" w:rsidP="0006786F">
            <w:pPr>
              <w:spacing w:line="240" w:lineRule="auto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5" w:type="dxa"/>
          </w:tcPr>
          <w:p w14:paraId="65A3DC94" w14:textId="6FD79F49" w:rsidR="00917876" w:rsidRPr="002946AF" w:rsidRDefault="00917876" w:rsidP="004030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ส่วนลดคงที่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5A520D27" w14:textId="465F5B6D" w:rsidR="00917876" w:rsidRPr="002946AF" w:rsidRDefault="00204442" w:rsidP="00917876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C764D49" w14:textId="5C51332D" w:rsidR="00917876" w:rsidRPr="002946AF" w:rsidRDefault="00204442" w:rsidP="00917876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</w:tcPr>
          <w:p w14:paraId="735E6E24" w14:textId="0A8332D9" w:rsidR="00917876" w:rsidRPr="002946AF" w:rsidRDefault="00204442" w:rsidP="0091787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</w:p>
        </w:tc>
      </w:tr>
      <w:tr w:rsidR="00917876" w:rsidRPr="002946AF" w14:paraId="42776D47" w14:textId="77777777" w:rsidTr="006C2035">
        <w:trPr>
          <w:gridBefore w:val="1"/>
          <w:wBefore w:w="9" w:type="dxa"/>
          <w:cantSplit/>
        </w:trPr>
        <w:tc>
          <w:tcPr>
            <w:tcW w:w="3123" w:type="dxa"/>
            <w:gridSpan w:val="2"/>
          </w:tcPr>
          <w:p w14:paraId="083320F2" w14:textId="77777777" w:rsidR="00917876" w:rsidRPr="00F632E8" w:rsidRDefault="00917876" w:rsidP="0006786F">
            <w:pPr>
              <w:spacing w:line="240" w:lineRule="auto"/>
              <w:ind w:left="18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32E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925" w:type="dxa"/>
          </w:tcPr>
          <w:p w14:paraId="2C83A51A" w14:textId="77777777" w:rsidR="00917876" w:rsidRPr="002946AF" w:rsidRDefault="00917876" w:rsidP="0006786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5161B155" w14:textId="0B8F75B2" w:rsidR="00917876" w:rsidRPr="002946AF" w:rsidRDefault="00204442" w:rsidP="00917876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35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55FEA5A9" w14:textId="1A759ECD" w:rsidR="00917876" w:rsidRPr="002946AF" w:rsidRDefault="00204442" w:rsidP="00917876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544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E6076" w14:textId="27120AD9" w:rsidR="00917876" w:rsidRPr="002946AF" w:rsidRDefault="00204442" w:rsidP="0091787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579</w:t>
            </w:r>
          </w:p>
        </w:tc>
      </w:tr>
    </w:tbl>
    <w:p w14:paraId="0CB5659B" w14:textId="0C646631" w:rsidR="00917876" w:rsidRPr="002946AF" w:rsidRDefault="00917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</w:rPr>
      </w:pPr>
    </w:p>
    <w:p w14:paraId="27613289" w14:textId="72CDB017" w:rsidR="0064221F" w:rsidRPr="002946AF" w:rsidRDefault="00642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</w:rPr>
      </w:pPr>
      <w:r w:rsidRPr="002946AF">
        <w:rPr>
          <w:rFonts w:ascii="Browallia New" w:hAnsi="Browallia New" w:cs="Browallia New"/>
        </w:rPr>
        <w:br w:type="page"/>
      </w:r>
    </w:p>
    <w:p w14:paraId="57E94FE6" w14:textId="77777777" w:rsidR="0050727B" w:rsidRPr="002946AF" w:rsidRDefault="0050727B">
      <w:pPr>
        <w:rPr>
          <w:rFonts w:ascii="Browallia New" w:hAnsi="Browallia New" w:cs="Browallia New"/>
          <w:sz w:val="26"/>
          <w:szCs w:val="26"/>
        </w:rPr>
      </w:pPr>
    </w:p>
    <w:tbl>
      <w:tblPr>
        <w:tblW w:w="8402" w:type="dxa"/>
        <w:tblInd w:w="103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05"/>
        <w:gridCol w:w="1925"/>
        <w:gridCol w:w="11"/>
        <w:gridCol w:w="1036"/>
        <w:gridCol w:w="1240"/>
        <w:gridCol w:w="1085"/>
      </w:tblGrid>
      <w:tr w:rsidR="0006786F" w:rsidRPr="002946AF" w14:paraId="2099A965" w14:textId="77777777" w:rsidTr="006C2035">
        <w:trPr>
          <w:cantSplit/>
        </w:trPr>
        <w:tc>
          <w:tcPr>
            <w:tcW w:w="3105" w:type="dxa"/>
            <w:vAlign w:val="bottom"/>
          </w:tcPr>
          <w:p w14:paraId="62E895BD" w14:textId="7C0952AB" w:rsidR="0006786F" w:rsidRPr="002946AF" w:rsidRDefault="0006786F" w:rsidP="0006786F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297" w:type="dxa"/>
            <w:gridSpan w:val="5"/>
            <w:tcBorders>
              <w:bottom w:val="single" w:sz="4" w:space="0" w:color="auto"/>
            </w:tcBorders>
          </w:tcPr>
          <w:p w14:paraId="0FC556A5" w14:textId="77777777" w:rsidR="0006786F" w:rsidRPr="002946AF" w:rsidRDefault="0006786F" w:rsidP="0006786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06786F" w:rsidRPr="002946AF" w14:paraId="37755750" w14:textId="77777777" w:rsidTr="006C2035">
        <w:trPr>
          <w:cantSplit/>
        </w:trPr>
        <w:tc>
          <w:tcPr>
            <w:tcW w:w="3105" w:type="dxa"/>
            <w:vAlign w:val="bottom"/>
          </w:tcPr>
          <w:p w14:paraId="71AA3FC5" w14:textId="77777777" w:rsidR="0006786F" w:rsidRPr="002946AF" w:rsidRDefault="0006786F" w:rsidP="0006786F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529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B5D5AE9" w14:textId="68AA5918" w:rsidR="0006786F" w:rsidRPr="002946AF" w:rsidRDefault="0006786F" w:rsidP="0050727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17876" w:rsidRPr="002946AF" w14:paraId="09097C84" w14:textId="77777777" w:rsidTr="006C2035">
        <w:trPr>
          <w:cantSplit/>
        </w:trPr>
        <w:tc>
          <w:tcPr>
            <w:tcW w:w="3105" w:type="dxa"/>
            <w:vAlign w:val="bottom"/>
          </w:tcPr>
          <w:p w14:paraId="2BA37A85" w14:textId="77777777" w:rsidR="00917876" w:rsidRPr="002946AF" w:rsidRDefault="00917876" w:rsidP="00716449">
            <w:pPr>
              <w:pStyle w:val="acctfourfigures"/>
              <w:spacing w:line="240" w:lineRule="auto"/>
              <w:rPr>
                <w:rFonts w:ascii="Browallia New" w:hAnsi="Browallia New" w:cs="Browallia New"/>
                <w:i/>
                <w:i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</w:tcPr>
          <w:p w14:paraId="39A00DB8" w14:textId="04CA71B5" w:rsidR="00917876" w:rsidRPr="002946AF" w:rsidRDefault="00917876" w:rsidP="00716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อัตราดอกเบี้ยที่แท้จริง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</w:tcBorders>
          </w:tcPr>
          <w:p w14:paraId="4C3B17AC" w14:textId="5668B8BA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ภายใน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5638FCB9" w14:textId="782B6FBF" w:rsidR="00917876" w:rsidRPr="002946AF" w:rsidRDefault="00917876" w:rsidP="0091787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หลังจาก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46AA2991" w14:textId="3CF75D5C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17876" w:rsidRPr="002946AF" w14:paraId="7D0B67DC" w14:textId="77777777" w:rsidTr="006C2035">
        <w:trPr>
          <w:cantSplit/>
        </w:trPr>
        <w:tc>
          <w:tcPr>
            <w:tcW w:w="3105" w:type="dxa"/>
            <w:vAlign w:val="bottom"/>
          </w:tcPr>
          <w:p w14:paraId="056141F9" w14:textId="77777777" w:rsidR="00917876" w:rsidRPr="002946AF" w:rsidRDefault="00917876" w:rsidP="00716449">
            <w:pPr>
              <w:pStyle w:val="acctfourfigures"/>
              <w:spacing w:line="240" w:lineRule="auto"/>
              <w:rPr>
                <w:rFonts w:ascii="Browallia New" w:hAnsi="Browallia New" w:cs="Browallia New"/>
                <w:i/>
                <w:i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7F2CA86C" w14:textId="78C5788C" w:rsidR="00917876" w:rsidRPr="002946AF" w:rsidRDefault="00917876" w:rsidP="00716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ร้อยละต่อปี</w:t>
            </w: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</w:tcPr>
          <w:p w14:paraId="6F463590" w14:textId="4AAE82CD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2992C5C" w14:textId="23DCDAB3" w:rsidR="00917876" w:rsidRPr="002946AF" w:rsidRDefault="00917876" w:rsidP="0091787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E228314" w14:textId="6ABED1E7" w:rsidR="00917876" w:rsidRPr="002946AF" w:rsidRDefault="00917876" w:rsidP="0091787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17876" w:rsidRPr="002946AF" w14:paraId="342103D1" w14:textId="77777777" w:rsidTr="004D5C51">
        <w:trPr>
          <w:cantSplit/>
        </w:trPr>
        <w:tc>
          <w:tcPr>
            <w:tcW w:w="3105" w:type="dxa"/>
          </w:tcPr>
          <w:p w14:paraId="1C10D878" w14:textId="54EB08F4" w:rsidR="00917876" w:rsidRPr="002946AF" w:rsidRDefault="00917876" w:rsidP="0006786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36" w:type="dxa"/>
            <w:gridSpan w:val="2"/>
          </w:tcPr>
          <w:p w14:paraId="4D4D2C50" w14:textId="77777777" w:rsidR="00917876" w:rsidRPr="002946AF" w:rsidRDefault="00917876" w:rsidP="0006786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04" w:right="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6" w:type="dxa"/>
            <w:shd w:val="clear" w:color="auto" w:fill="FAFAFA"/>
          </w:tcPr>
          <w:p w14:paraId="24A9E629" w14:textId="77777777" w:rsidR="00917876" w:rsidRPr="002946AF" w:rsidRDefault="00917876" w:rsidP="0091787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</w:tcPr>
          <w:p w14:paraId="11E8FD26" w14:textId="16BA9FE2" w:rsidR="00917876" w:rsidRPr="002946AF" w:rsidRDefault="00917876" w:rsidP="0091787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FAFAFA"/>
          </w:tcPr>
          <w:p w14:paraId="02ACA420" w14:textId="77777777" w:rsidR="00917876" w:rsidRPr="002946AF" w:rsidRDefault="00917876" w:rsidP="0091787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876" w:rsidRPr="002946AF" w14:paraId="18DB0871" w14:textId="77777777" w:rsidTr="004D5C51">
        <w:trPr>
          <w:cantSplit/>
        </w:trPr>
        <w:tc>
          <w:tcPr>
            <w:tcW w:w="3105" w:type="dxa"/>
          </w:tcPr>
          <w:p w14:paraId="719C3880" w14:textId="77777777" w:rsidR="00917876" w:rsidRPr="002946AF" w:rsidRDefault="00917876" w:rsidP="0006786F">
            <w:pPr>
              <w:spacing w:line="240" w:lineRule="auto"/>
              <w:ind w:firstLine="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936" w:type="dxa"/>
            <w:gridSpan w:val="2"/>
          </w:tcPr>
          <w:p w14:paraId="11307399" w14:textId="77777777" w:rsidR="00917876" w:rsidRPr="002946AF" w:rsidRDefault="00917876" w:rsidP="0006786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04"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FAFAFA"/>
          </w:tcPr>
          <w:p w14:paraId="0ACF7A0B" w14:textId="77777777" w:rsidR="00917876" w:rsidRPr="002946AF" w:rsidRDefault="00917876" w:rsidP="0091787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</w:tcPr>
          <w:p w14:paraId="42B49969" w14:textId="297FB545" w:rsidR="00917876" w:rsidRPr="002946AF" w:rsidRDefault="00917876" w:rsidP="0091787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FAFAFA"/>
          </w:tcPr>
          <w:p w14:paraId="0EB03482" w14:textId="77777777" w:rsidR="00917876" w:rsidRPr="002946AF" w:rsidRDefault="00917876" w:rsidP="0091787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876" w:rsidRPr="002946AF" w14:paraId="2A766D54" w14:textId="77777777" w:rsidTr="004D5C51">
        <w:trPr>
          <w:cantSplit/>
        </w:trPr>
        <w:tc>
          <w:tcPr>
            <w:tcW w:w="3105" w:type="dxa"/>
          </w:tcPr>
          <w:p w14:paraId="25DF86C8" w14:textId="77777777" w:rsidR="00917876" w:rsidRPr="002946AF" w:rsidRDefault="00917876" w:rsidP="0006786F">
            <w:pPr>
              <w:spacing w:line="240" w:lineRule="auto"/>
              <w:ind w:firstLine="11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936" w:type="dxa"/>
            <w:gridSpan w:val="2"/>
          </w:tcPr>
          <w:p w14:paraId="0B42752F" w14:textId="480E81F8" w:rsidR="00917876" w:rsidRPr="002946AF" w:rsidRDefault="00917876" w:rsidP="00403070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proofErr w:type="spellStart"/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BIBOR</w:t>
            </w:r>
            <w:proofErr w:type="spellEnd"/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ระยะ 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เดือน</w:t>
            </w:r>
          </w:p>
        </w:tc>
        <w:tc>
          <w:tcPr>
            <w:tcW w:w="1036" w:type="dxa"/>
            <w:shd w:val="clear" w:color="auto" w:fill="FAFAFA"/>
          </w:tcPr>
          <w:p w14:paraId="0F964D57" w14:textId="19B014E1" w:rsidR="00917876" w:rsidRPr="002946AF" w:rsidRDefault="00917876" w:rsidP="0091787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FAFAFA"/>
          </w:tcPr>
          <w:p w14:paraId="6D86A776" w14:textId="506A50F1" w:rsidR="00917876" w:rsidRPr="002946AF" w:rsidRDefault="00917876" w:rsidP="0091787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FAFAFA"/>
          </w:tcPr>
          <w:p w14:paraId="014AB7B6" w14:textId="10776BAC" w:rsidR="00917876" w:rsidRPr="002946AF" w:rsidRDefault="00917876" w:rsidP="0091787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917876" w:rsidRPr="002946AF" w14:paraId="1AD0E906" w14:textId="77777777" w:rsidTr="004D5C51">
        <w:trPr>
          <w:cantSplit/>
        </w:trPr>
        <w:tc>
          <w:tcPr>
            <w:tcW w:w="3105" w:type="dxa"/>
          </w:tcPr>
          <w:p w14:paraId="1C4CE970" w14:textId="77777777" w:rsidR="00917876" w:rsidRPr="002946AF" w:rsidRDefault="00917876" w:rsidP="0006786F">
            <w:pPr>
              <w:spacing w:line="240" w:lineRule="auto"/>
              <w:ind w:firstLine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36" w:type="dxa"/>
            <w:gridSpan w:val="2"/>
          </w:tcPr>
          <w:p w14:paraId="4DA43C53" w14:textId="3E06AEB4" w:rsidR="00917876" w:rsidRPr="002946AF" w:rsidRDefault="00917876" w:rsidP="00403070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บวก</w:t>
            </w:r>
            <w:r w:rsidR="009D0104"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อัตราส่วน</w:t>
            </w:r>
          </w:p>
        </w:tc>
        <w:tc>
          <w:tcPr>
            <w:tcW w:w="1036" w:type="dxa"/>
            <w:shd w:val="clear" w:color="auto" w:fill="FAFAFA"/>
          </w:tcPr>
          <w:p w14:paraId="30AB1B0D" w14:textId="77777777" w:rsidR="00917876" w:rsidRPr="002946AF" w:rsidRDefault="00917876" w:rsidP="0091787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FAFAFA"/>
          </w:tcPr>
          <w:p w14:paraId="4D79B2DC" w14:textId="2BFE3F9F" w:rsidR="00917876" w:rsidRPr="002946AF" w:rsidRDefault="00917876" w:rsidP="0091787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FAFAFA"/>
          </w:tcPr>
          <w:p w14:paraId="41A96693" w14:textId="77777777" w:rsidR="00917876" w:rsidRPr="002946AF" w:rsidRDefault="00917876" w:rsidP="0091787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CC119B" w:rsidRPr="002946AF" w14:paraId="5DBD14A9" w14:textId="77777777" w:rsidTr="004D5C51">
        <w:trPr>
          <w:cantSplit/>
        </w:trPr>
        <w:tc>
          <w:tcPr>
            <w:tcW w:w="3105" w:type="dxa"/>
          </w:tcPr>
          <w:p w14:paraId="5B8859EE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36" w:type="dxa"/>
            <w:gridSpan w:val="2"/>
          </w:tcPr>
          <w:p w14:paraId="18EED5A2" w14:textId="2168FA8C" w:rsidR="00CC119B" w:rsidRPr="002946AF" w:rsidRDefault="00CC119B" w:rsidP="00CC119B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เพิ่มคงที่</w:t>
            </w:r>
          </w:p>
        </w:tc>
        <w:tc>
          <w:tcPr>
            <w:tcW w:w="1036" w:type="dxa"/>
            <w:shd w:val="clear" w:color="auto" w:fill="FAFAFA"/>
          </w:tcPr>
          <w:p w14:paraId="1D8656FC" w14:textId="6EA4F70E" w:rsidR="00CC119B" w:rsidRPr="002946AF" w:rsidRDefault="00204442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04442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</w:t>
            </w:r>
            <w:r w:rsidR="00CC119B"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204442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221</w:t>
            </w:r>
          </w:p>
        </w:tc>
        <w:tc>
          <w:tcPr>
            <w:tcW w:w="1240" w:type="dxa"/>
            <w:shd w:val="clear" w:color="auto" w:fill="FAFAFA"/>
          </w:tcPr>
          <w:p w14:paraId="0177482C" w14:textId="5CA6F81E" w:rsidR="00CC119B" w:rsidRPr="002946AF" w:rsidRDefault="00CC119B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shd w:val="clear" w:color="auto" w:fill="FAFAFA"/>
          </w:tcPr>
          <w:p w14:paraId="3DD2DEE0" w14:textId="209267FA" w:rsidR="00CC119B" w:rsidRPr="002946AF" w:rsidRDefault="00204442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04442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</w:t>
            </w:r>
            <w:r w:rsidR="00CC119B"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204442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221</w:t>
            </w:r>
          </w:p>
        </w:tc>
      </w:tr>
      <w:tr w:rsidR="00CC119B" w:rsidRPr="002946AF" w14:paraId="6E494AB6" w14:textId="77777777" w:rsidTr="004D5C51">
        <w:trPr>
          <w:cantSplit/>
        </w:trPr>
        <w:tc>
          <w:tcPr>
            <w:tcW w:w="3105" w:type="dxa"/>
          </w:tcPr>
          <w:p w14:paraId="39CE76B4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936" w:type="dxa"/>
            <w:gridSpan w:val="2"/>
          </w:tcPr>
          <w:p w14:paraId="40ACB307" w14:textId="77777777" w:rsidR="00CC119B" w:rsidRPr="002946AF" w:rsidRDefault="00CC119B" w:rsidP="00CC119B">
            <w:pPr>
              <w:pStyle w:val="acctfourfigures"/>
              <w:tabs>
                <w:tab w:val="clear" w:pos="765"/>
              </w:tabs>
              <w:spacing w:line="240" w:lineRule="auto"/>
              <w:ind w:left="56" w:right="101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  <w:shd w:val="clear" w:color="auto" w:fill="FAFAFA"/>
          </w:tcPr>
          <w:p w14:paraId="3C5CF301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</w:tcPr>
          <w:p w14:paraId="2ACB4E9F" w14:textId="5FA3A6A9" w:rsidR="00CC119B" w:rsidRPr="002946AF" w:rsidRDefault="00CC119B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FAFAFA"/>
          </w:tcPr>
          <w:p w14:paraId="4A13A261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CC119B" w:rsidRPr="002946AF" w14:paraId="0FA26D36" w14:textId="77777777" w:rsidTr="004D5C51">
        <w:trPr>
          <w:cantSplit/>
        </w:trPr>
        <w:tc>
          <w:tcPr>
            <w:tcW w:w="3105" w:type="dxa"/>
          </w:tcPr>
          <w:p w14:paraId="0CC42267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936" w:type="dxa"/>
            <w:gridSpan w:val="2"/>
          </w:tcPr>
          <w:p w14:paraId="5B688DAD" w14:textId="7248E23C" w:rsidR="00CC119B" w:rsidRPr="002946AF" w:rsidRDefault="00CC119B" w:rsidP="00CC119B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proofErr w:type="spellStart"/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BIBOR</w:t>
            </w:r>
            <w:proofErr w:type="spellEnd"/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ระยะ 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เดือน</w:t>
            </w:r>
          </w:p>
        </w:tc>
        <w:tc>
          <w:tcPr>
            <w:tcW w:w="1036" w:type="dxa"/>
            <w:shd w:val="clear" w:color="auto" w:fill="FAFAFA"/>
          </w:tcPr>
          <w:p w14:paraId="551011E5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</w:tcPr>
          <w:p w14:paraId="504FC17E" w14:textId="69CC6F01" w:rsidR="00CC119B" w:rsidRPr="002946AF" w:rsidRDefault="00CC119B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FAFAFA"/>
          </w:tcPr>
          <w:p w14:paraId="1AF04C0E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CC119B" w:rsidRPr="002946AF" w14:paraId="7BF7AE73" w14:textId="77777777" w:rsidTr="004D5C51">
        <w:trPr>
          <w:cantSplit/>
        </w:trPr>
        <w:tc>
          <w:tcPr>
            <w:tcW w:w="3105" w:type="dxa"/>
          </w:tcPr>
          <w:p w14:paraId="654465F7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6" w:type="dxa"/>
            <w:gridSpan w:val="2"/>
          </w:tcPr>
          <w:p w14:paraId="0C089B29" w14:textId="53608774" w:rsidR="00CC119B" w:rsidRPr="002946AF" w:rsidRDefault="00CC119B" w:rsidP="00CC119B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บวกอัตราส่วน</w:t>
            </w:r>
          </w:p>
        </w:tc>
        <w:tc>
          <w:tcPr>
            <w:tcW w:w="1036" w:type="dxa"/>
            <w:shd w:val="clear" w:color="auto" w:fill="FAFAFA"/>
          </w:tcPr>
          <w:p w14:paraId="413532FC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</w:tcPr>
          <w:p w14:paraId="4624B684" w14:textId="30827E30" w:rsidR="00CC119B" w:rsidRPr="002946AF" w:rsidRDefault="00CC119B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FAFAFA"/>
          </w:tcPr>
          <w:p w14:paraId="46531273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CC119B" w:rsidRPr="002946AF" w14:paraId="587CE180" w14:textId="77777777" w:rsidTr="004D5C51">
        <w:trPr>
          <w:cantSplit/>
        </w:trPr>
        <w:tc>
          <w:tcPr>
            <w:tcW w:w="3105" w:type="dxa"/>
          </w:tcPr>
          <w:p w14:paraId="67EC6876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6" w:type="dxa"/>
            <w:gridSpan w:val="2"/>
          </w:tcPr>
          <w:p w14:paraId="73706C47" w14:textId="393948A1" w:rsidR="00CC119B" w:rsidRPr="002946AF" w:rsidRDefault="00CC119B" w:rsidP="00CC119B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เพิ่มคงที่</w:t>
            </w:r>
          </w:p>
        </w:tc>
        <w:tc>
          <w:tcPr>
            <w:tcW w:w="1036" w:type="dxa"/>
            <w:shd w:val="clear" w:color="auto" w:fill="FAFAFA"/>
          </w:tcPr>
          <w:p w14:paraId="3AF6D1D6" w14:textId="32F4A4A9" w:rsidR="00CC119B" w:rsidRPr="002946AF" w:rsidRDefault="00CC119B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40" w:type="dxa"/>
            <w:shd w:val="clear" w:color="auto" w:fill="FAFAFA"/>
          </w:tcPr>
          <w:p w14:paraId="1554417F" w14:textId="400F6F58" w:rsidR="00CC119B" w:rsidRPr="002946AF" w:rsidRDefault="00204442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C119B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085" w:type="dxa"/>
            <w:shd w:val="clear" w:color="auto" w:fill="FAFAFA"/>
          </w:tcPr>
          <w:p w14:paraId="213A668D" w14:textId="5386BD2E" w:rsidR="00CC119B" w:rsidRPr="002946AF" w:rsidRDefault="00204442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C119B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  <w:tr w:rsidR="00CC119B" w:rsidRPr="002946AF" w14:paraId="6B49193B" w14:textId="77777777" w:rsidTr="004D5C51">
        <w:trPr>
          <w:cantSplit/>
        </w:trPr>
        <w:tc>
          <w:tcPr>
            <w:tcW w:w="3105" w:type="dxa"/>
          </w:tcPr>
          <w:p w14:paraId="49E3C0C5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เงินให้กู้ยืมระยะยาวแก่สหกรณ์</w:t>
            </w:r>
          </w:p>
        </w:tc>
        <w:tc>
          <w:tcPr>
            <w:tcW w:w="1936" w:type="dxa"/>
            <w:gridSpan w:val="2"/>
          </w:tcPr>
          <w:p w14:paraId="4167142B" w14:textId="77777777" w:rsidR="00CC119B" w:rsidRPr="002946AF" w:rsidRDefault="00CC119B" w:rsidP="00CC119B">
            <w:pPr>
              <w:pStyle w:val="acctfourfigures"/>
              <w:tabs>
                <w:tab w:val="clear" w:pos="765"/>
              </w:tabs>
              <w:spacing w:line="240" w:lineRule="auto"/>
              <w:ind w:left="56" w:right="10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MLR</w:t>
            </w:r>
            <w:proofErr w:type="spellEnd"/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หักอัตรา</w:t>
            </w:r>
          </w:p>
        </w:tc>
        <w:tc>
          <w:tcPr>
            <w:tcW w:w="1036" w:type="dxa"/>
            <w:shd w:val="clear" w:color="auto" w:fill="FAFAFA"/>
          </w:tcPr>
          <w:p w14:paraId="2A7D7DDB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</w:tcPr>
          <w:p w14:paraId="01BB1A38" w14:textId="217BB41C" w:rsidR="00CC119B" w:rsidRPr="002946AF" w:rsidRDefault="00CC119B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FAFAFA"/>
          </w:tcPr>
          <w:p w14:paraId="79A93452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119B" w:rsidRPr="002946AF" w14:paraId="5AAFB908" w14:textId="77777777" w:rsidTr="004D5C51">
        <w:trPr>
          <w:cantSplit/>
        </w:trPr>
        <w:tc>
          <w:tcPr>
            <w:tcW w:w="3105" w:type="dxa"/>
          </w:tcPr>
          <w:p w14:paraId="6E59D0E9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ออมทรัพย์ของพนักงาน</w:t>
            </w:r>
          </w:p>
        </w:tc>
        <w:tc>
          <w:tcPr>
            <w:tcW w:w="1936" w:type="dxa"/>
            <w:gridSpan w:val="2"/>
          </w:tcPr>
          <w:p w14:paraId="06B06AD1" w14:textId="65A41A02" w:rsidR="00CC119B" w:rsidRPr="002946AF" w:rsidRDefault="00CC119B" w:rsidP="00CC119B">
            <w:pPr>
              <w:pStyle w:val="acctfourfigures"/>
              <w:tabs>
                <w:tab w:val="clear" w:pos="765"/>
                <w:tab w:val="left" w:pos="191"/>
                <w:tab w:val="left" w:pos="31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ส่วนลดคงที่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FAFAFA"/>
          </w:tcPr>
          <w:p w14:paraId="38FE8441" w14:textId="5A031583" w:rsidR="00CC119B" w:rsidRPr="002946AF" w:rsidRDefault="00204442" w:rsidP="00CC119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32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70EF8856" w14:textId="7D457313" w:rsidR="00CC119B" w:rsidRPr="002946AF" w:rsidRDefault="00204442" w:rsidP="00CC11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AFAFA"/>
          </w:tcPr>
          <w:p w14:paraId="4297F571" w14:textId="72568C90" w:rsidR="00CC119B" w:rsidRPr="002946AF" w:rsidRDefault="00204442" w:rsidP="00CC119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</w:tr>
      <w:tr w:rsidR="00CC119B" w:rsidRPr="002946AF" w14:paraId="322FFBAC" w14:textId="77777777" w:rsidTr="004D5C51">
        <w:trPr>
          <w:cantSplit/>
        </w:trPr>
        <w:tc>
          <w:tcPr>
            <w:tcW w:w="3105" w:type="dxa"/>
          </w:tcPr>
          <w:p w14:paraId="225A3E9A" w14:textId="77777777" w:rsidR="00CC119B" w:rsidRPr="00F632E8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sz w:val="26"/>
                <w:szCs w:val="26"/>
              </w:rPr>
            </w:pPr>
            <w:r w:rsidRPr="00F632E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936" w:type="dxa"/>
            <w:gridSpan w:val="2"/>
          </w:tcPr>
          <w:p w14:paraId="7B20537D" w14:textId="77777777" w:rsidR="00CC119B" w:rsidRPr="002946AF" w:rsidRDefault="00CC119B" w:rsidP="00CC119B">
            <w:pPr>
              <w:pStyle w:val="acctfourfigures"/>
              <w:tabs>
                <w:tab w:val="clear" w:pos="765"/>
              </w:tabs>
              <w:spacing w:line="240" w:lineRule="auto"/>
              <w:ind w:left="-304" w:right="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FCF6F" w14:textId="6129C40F" w:rsidR="00CC119B" w:rsidRPr="002946AF" w:rsidRDefault="00204442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CC119B" w:rsidRPr="002946A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253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75F01" w14:textId="22BDBC79" w:rsidR="00CC119B" w:rsidRPr="002946AF" w:rsidRDefault="00204442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5C6B7F" w:rsidRPr="002946A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307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E6D9E" w14:textId="36775494" w:rsidR="00CC119B" w:rsidRPr="002946AF" w:rsidRDefault="00204442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15</w:t>
            </w:r>
            <w:r w:rsidR="005C6B7F" w:rsidRPr="002946A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560</w:t>
            </w:r>
          </w:p>
        </w:tc>
      </w:tr>
      <w:tr w:rsidR="00CC119B" w:rsidRPr="002946AF" w14:paraId="090D782C" w14:textId="77777777" w:rsidTr="006C2035">
        <w:trPr>
          <w:cantSplit/>
        </w:trPr>
        <w:tc>
          <w:tcPr>
            <w:tcW w:w="3105" w:type="dxa"/>
          </w:tcPr>
          <w:p w14:paraId="75D6D4F1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36" w:type="dxa"/>
            <w:gridSpan w:val="2"/>
          </w:tcPr>
          <w:p w14:paraId="4DB40B20" w14:textId="77777777" w:rsidR="00CC119B" w:rsidRPr="002946AF" w:rsidRDefault="00CC119B" w:rsidP="00CC119B">
            <w:pPr>
              <w:pStyle w:val="acctfourfigures"/>
              <w:tabs>
                <w:tab w:val="clear" w:pos="765"/>
              </w:tabs>
              <w:spacing w:line="240" w:lineRule="auto"/>
              <w:ind w:left="-304" w:right="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0F1BA1EB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D637905" w14:textId="5986C576" w:rsidR="00CC119B" w:rsidRPr="002946AF" w:rsidRDefault="00CC119B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614DA75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119B" w:rsidRPr="002946AF" w14:paraId="06E5CBCA" w14:textId="77777777" w:rsidTr="006C2035">
        <w:trPr>
          <w:cantSplit/>
        </w:trPr>
        <w:tc>
          <w:tcPr>
            <w:tcW w:w="3105" w:type="dxa"/>
          </w:tcPr>
          <w:p w14:paraId="64C7F644" w14:textId="2E8BF9CC" w:rsidR="00CC119B" w:rsidRPr="002946AF" w:rsidRDefault="00CC119B" w:rsidP="00CC119B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936" w:type="dxa"/>
            <w:gridSpan w:val="2"/>
          </w:tcPr>
          <w:p w14:paraId="663F7714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04" w:right="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6" w:type="dxa"/>
          </w:tcPr>
          <w:p w14:paraId="2BC81515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0D7CA5A8" w14:textId="462C1E56" w:rsidR="00CC119B" w:rsidRPr="002946AF" w:rsidRDefault="00CC119B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4DCE858A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119B" w:rsidRPr="002946AF" w14:paraId="0D29B413" w14:textId="77777777" w:rsidTr="006C2035">
        <w:trPr>
          <w:cantSplit/>
        </w:trPr>
        <w:tc>
          <w:tcPr>
            <w:tcW w:w="3105" w:type="dxa"/>
          </w:tcPr>
          <w:p w14:paraId="38C7C7E5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936" w:type="dxa"/>
            <w:gridSpan w:val="2"/>
          </w:tcPr>
          <w:p w14:paraId="634C68EB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04"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0561D937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6A4EF645" w14:textId="507542FE" w:rsidR="00CC119B" w:rsidRPr="002946AF" w:rsidRDefault="00CC119B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355B5DC9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119B" w:rsidRPr="002946AF" w14:paraId="7AE27542" w14:textId="77777777" w:rsidTr="006C2035">
        <w:trPr>
          <w:cantSplit/>
        </w:trPr>
        <w:tc>
          <w:tcPr>
            <w:tcW w:w="3105" w:type="dxa"/>
          </w:tcPr>
          <w:p w14:paraId="13EDFE65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936" w:type="dxa"/>
            <w:gridSpan w:val="2"/>
          </w:tcPr>
          <w:p w14:paraId="2C4512BA" w14:textId="0746A95A" w:rsidR="00CC119B" w:rsidRPr="002946AF" w:rsidRDefault="00CC119B" w:rsidP="00CC119B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proofErr w:type="spellStart"/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BIBOR</w:t>
            </w:r>
            <w:proofErr w:type="spellEnd"/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ระยะ 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เดือน</w:t>
            </w:r>
          </w:p>
        </w:tc>
        <w:tc>
          <w:tcPr>
            <w:tcW w:w="1036" w:type="dxa"/>
          </w:tcPr>
          <w:p w14:paraId="70EC3F96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</w:tcPr>
          <w:p w14:paraId="4D69E6F7" w14:textId="0819B292" w:rsidR="00CC119B" w:rsidRPr="002946AF" w:rsidRDefault="00CC119B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632187D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CC119B" w:rsidRPr="002946AF" w14:paraId="5AB71ECB" w14:textId="77777777" w:rsidTr="006C2035">
        <w:trPr>
          <w:cantSplit/>
        </w:trPr>
        <w:tc>
          <w:tcPr>
            <w:tcW w:w="3105" w:type="dxa"/>
          </w:tcPr>
          <w:p w14:paraId="5CB95CEF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36" w:type="dxa"/>
            <w:gridSpan w:val="2"/>
          </w:tcPr>
          <w:p w14:paraId="4E2F35AF" w14:textId="6386B08A" w:rsidR="00CC119B" w:rsidRPr="002946AF" w:rsidRDefault="00CC119B" w:rsidP="00CC119B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บวกอัตราส่วน</w:t>
            </w:r>
          </w:p>
        </w:tc>
        <w:tc>
          <w:tcPr>
            <w:tcW w:w="1036" w:type="dxa"/>
          </w:tcPr>
          <w:p w14:paraId="042B53E5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</w:tcPr>
          <w:p w14:paraId="225530DE" w14:textId="3D168A6B" w:rsidR="00CC119B" w:rsidRPr="002946AF" w:rsidRDefault="00CC119B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A84FBA7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CC119B" w:rsidRPr="002946AF" w14:paraId="478A00DD" w14:textId="77777777" w:rsidTr="006C2035">
        <w:trPr>
          <w:cantSplit/>
        </w:trPr>
        <w:tc>
          <w:tcPr>
            <w:tcW w:w="3105" w:type="dxa"/>
          </w:tcPr>
          <w:p w14:paraId="3E252597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36" w:type="dxa"/>
            <w:gridSpan w:val="2"/>
          </w:tcPr>
          <w:p w14:paraId="321FF583" w14:textId="412F9AF7" w:rsidR="00CC119B" w:rsidRPr="002946AF" w:rsidRDefault="00CC119B" w:rsidP="00CC119B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946A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เ</w:t>
            </w: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พิ่มคงที่</w:t>
            </w:r>
          </w:p>
        </w:tc>
        <w:tc>
          <w:tcPr>
            <w:tcW w:w="1036" w:type="dxa"/>
          </w:tcPr>
          <w:p w14:paraId="0F1A6C66" w14:textId="289C4686" w:rsidR="00CC119B" w:rsidRPr="002946AF" w:rsidRDefault="00204442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CC119B"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274</w:t>
            </w:r>
          </w:p>
        </w:tc>
        <w:tc>
          <w:tcPr>
            <w:tcW w:w="1240" w:type="dxa"/>
          </w:tcPr>
          <w:p w14:paraId="0CB2F0A4" w14:textId="4B28F56E" w:rsidR="00CC119B" w:rsidRPr="002946AF" w:rsidRDefault="00CC119B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27501D8A" w14:textId="51B2FB31" w:rsidR="00CC119B" w:rsidRPr="002946AF" w:rsidRDefault="00204442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CC119B"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274</w:t>
            </w:r>
          </w:p>
        </w:tc>
      </w:tr>
      <w:tr w:rsidR="00CC119B" w:rsidRPr="002946AF" w14:paraId="7006D43F" w14:textId="77777777" w:rsidTr="006C2035">
        <w:trPr>
          <w:cantSplit/>
        </w:trPr>
        <w:tc>
          <w:tcPr>
            <w:tcW w:w="3105" w:type="dxa"/>
          </w:tcPr>
          <w:p w14:paraId="144FEDF0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36" w:type="dxa"/>
            <w:gridSpan w:val="2"/>
          </w:tcPr>
          <w:p w14:paraId="5967C6E2" w14:textId="5A58C0BB" w:rsidR="00CC119B" w:rsidRPr="002946AF" w:rsidRDefault="00CC119B" w:rsidP="00CC119B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36" w:type="dxa"/>
          </w:tcPr>
          <w:p w14:paraId="7D45BCDD" w14:textId="3158F492" w:rsidR="00CC119B" w:rsidRPr="002946AF" w:rsidRDefault="00CC119B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</w:tcPr>
          <w:p w14:paraId="710056A3" w14:textId="5DCDA1DD" w:rsidR="00CC119B" w:rsidRPr="002946AF" w:rsidRDefault="00CC119B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26D90E50" w14:textId="0ADE31E9" w:rsidR="00CC119B" w:rsidRPr="002946AF" w:rsidRDefault="00CC119B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CC119B" w:rsidRPr="002946AF" w14:paraId="3D00E296" w14:textId="77777777" w:rsidTr="006C2035">
        <w:trPr>
          <w:cantSplit/>
        </w:trPr>
        <w:tc>
          <w:tcPr>
            <w:tcW w:w="3105" w:type="dxa"/>
          </w:tcPr>
          <w:p w14:paraId="51097623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936" w:type="dxa"/>
            <w:gridSpan w:val="2"/>
          </w:tcPr>
          <w:p w14:paraId="7306034A" w14:textId="77777777" w:rsidR="00CC119B" w:rsidRPr="002946AF" w:rsidRDefault="00CC119B" w:rsidP="00CC119B">
            <w:pPr>
              <w:pStyle w:val="acctfourfigures"/>
              <w:tabs>
                <w:tab w:val="clear" w:pos="765"/>
              </w:tabs>
              <w:spacing w:line="240" w:lineRule="auto"/>
              <w:ind w:left="56" w:right="101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</w:tcPr>
          <w:p w14:paraId="48B92146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4DA13ED8" w14:textId="6404915D" w:rsidR="00CC119B" w:rsidRPr="002946AF" w:rsidRDefault="00CC119B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15DF806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CC119B" w:rsidRPr="002946AF" w14:paraId="57FC1E50" w14:textId="77777777" w:rsidTr="006C2035">
        <w:trPr>
          <w:cantSplit/>
        </w:trPr>
        <w:tc>
          <w:tcPr>
            <w:tcW w:w="3105" w:type="dxa"/>
          </w:tcPr>
          <w:p w14:paraId="2D46E66F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936" w:type="dxa"/>
            <w:gridSpan w:val="2"/>
          </w:tcPr>
          <w:p w14:paraId="14030645" w14:textId="4E0DB522" w:rsidR="00CC119B" w:rsidRPr="002946AF" w:rsidRDefault="00CC119B" w:rsidP="00CC119B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proofErr w:type="spellStart"/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BIBOR</w:t>
            </w:r>
            <w:proofErr w:type="spellEnd"/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ระยะ 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เดือน</w:t>
            </w:r>
          </w:p>
        </w:tc>
        <w:tc>
          <w:tcPr>
            <w:tcW w:w="1036" w:type="dxa"/>
          </w:tcPr>
          <w:p w14:paraId="531445A7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474AF3E0" w14:textId="04C2D981" w:rsidR="00CC119B" w:rsidRPr="002946AF" w:rsidRDefault="00CC119B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D699EC0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CC119B" w:rsidRPr="002946AF" w14:paraId="55909698" w14:textId="77777777" w:rsidTr="006C2035">
        <w:trPr>
          <w:cantSplit/>
        </w:trPr>
        <w:tc>
          <w:tcPr>
            <w:tcW w:w="3105" w:type="dxa"/>
          </w:tcPr>
          <w:p w14:paraId="7E23D8EC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6" w:type="dxa"/>
            <w:gridSpan w:val="2"/>
          </w:tcPr>
          <w:p w14:paraId="4045CB39" w14:textId="19E6BF52" w:rsidR="00CC119B" w:rsidRPr="002946AF" w:rsidRDefault="00CC119B" w:rsidP="00CC119B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บวกอัตราส่วน</w:t>
            </w:r>
          </w:p>
        </w:tc>
        <w:tc>
          <w:tcPr>
            <w:tcW w:w="1036" w:type="dxa"/>
          </w:tcPr>
          <w:p w14:paraId="50921C5A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63DD1C4A" w14:textId="37B90646" w:rsidR="00CC119B" w:rsidRPr="002946AF" w:rsidRDefault="00CC119B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0F1FE493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CC119B" w:rsidRPr="002946AF" w14:paraId="6F1BED1A" w14:textId="77777777" w:rsidTr="006C2035">
        <w:trPr>
          <w:cantSplit/>
        </w:trPr>
        <w:tc>
          <w:tcPr>
            <w:tcW w:w="3105" w:type="dxa"/>
          </w:tcPr>
          <w:p w14:paraId="26EE3217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6" w:type="dxa"/>
            <w:gridSpan w:val="2"/>
          </w:tcPr>
          <w:p w14:paraId="1B047346" w14:textId="44466A28" w:rsidR="00CC119B" w:rsidRPr="002946AF" w:rsidRDefault="00CC119B" w:rsidP="00CC119B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เพิ่มคงที่</w:t>
            </w:r>
          </w:p>
        </w:tc>
        <w:tc>
          <w:tcPr>
            <w:tcW w:w="1036" w:type="dxa"/>
          </w:tcPr>
          <w:p w14:paraId="14C712E2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40" w:type="dxa"/>
          </w:tcPr>
          <w:p w14:paraId="1C3062AC" w14:textId="698C12F5" w:rsidR="00CC119B" w:rsidRPr="002946AF" w:rsidRDefault="00204442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085" w:type="dxa"/>
          </w:tcPr>
          <w:p w14:paraId="27B1E7F2" w14:textId="0E6DDB29" w:rsidR="00CC119B" w:rsidRPr="002946AF" w:rsidRDefault="00204442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400</w:t>
            </w:r>
          </w:p>
        </w:tc>
      </w:tr>
      <w:tr w:rsidR="00CC119B" w:rsidRPr="002946AF" w14:paraId="21C428CE" w14:textId="77777777" w:rsidTr="006C2035">
        <w:trPr>
          <w:cantSplit/>
        </w:trPr>
        <w:tc>
          <w:tcPr>
            <w:tcW w:w="3105" w:type="dxa"/>
          </w:tcPr>
          <w:p w14:paraId="66015740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เงินให้กู้ยืมระยะยาวแก่สหกรณ์</w:t>
            </w:r>
          </w:p>
        </w:tc>
        <w:tc>
          <w:tcPr>
            <w:tcW w:w="1936" w:type="dxa"/>
            <w:gridSpan w:val="2"/>
          </w:tcPr>
          <w:p w14:paraId="5C7D2C62" w14:textId="77777777" w:rsidR="00CC119B" w:rsidRPr="002946AF" w:rsidRDefault="00CC119B" w:rsidP="00CC119B">
            <w:pPr>
              <w:pStyle w:val="acctfourfigures"/>
              <w:tabs>
                <w:tab w:val="clear" w:pos="765"/>
              </w:tabs>
              <w:spacing w:line="240" w:lineRule="auto"/>
              <w:ind w:left="56" w:right="10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MLR</w:t>
            </w:r>
            <w:proofErr w:type="spellEnd"/>
            <w:r w:rsidRPr="002946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หักอัตรา</w:t>
            </w:r>
          </w:p>
        </w:tc>
        <w:tc>
          <w:tcPr>
            <w:tcW w:w="1036" w:type="dxa"/>
          </w:tcPr>
          <w:p w14:paraId="491C884A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6E807770" w14:textId="634964D7" w:rsidR="00CC119B" w:rsidRPr="002946AF" w:rsidRDefault="00CC119B" w:rsidP="00CC119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44CDAF20" w14:textId="77777777" w:rsidR="00CC119B" w:rsidRPr="002946AF" w:rsidRDefault="00CC119B" w:rsidP="00CC119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119B" w:rsidRPr="002946AF" w14:paraId="609E1384" w14:textId="77777777" w:rsidTr="006C2035">
        <w:trPr>
          <w:cantSplit/>
        </w:trPr>
        <w:tc>
          <w:tcPr>
            <w:tcW w:w="3105" w:type="dxa"/>
          </w:tcPr>
          <w:p w14:paraId="7D5E39EE" w14:textId="77777777" w:rsidR="00CC119B" w:rsidRPr="002946AF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ออมทรัพย์ของพนักงาน</w:t>
            </w:r>
          </w:p>
        </w:tc>
        <w:tc>
          <w:tcPr>
            <w:tcW w:w="1936" w:type="dxa"/>
            <w:gridSpan w:val="2"/>
          </w:tcPr>
          <w:p w14:paraId="22E14A29" w14:textId="5C63514D" w:rsidR="00CC119B" w:rsidRPr="002946AF" w:rsidRDefault="00CC119B" w:rsidP="00CC119B">
            <w:pPr>
              <w:pStyle w:val="acctfourfigures"/>
              <w:tabs>
                <w:tab w:val="clear" w:pos="765"/>
                <w:tab w:val="left" w:pos="191"/>
                <w:tab w:val="left" w:pos="31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ส่วนลดคงที่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7E6D38C" w14:textId="12076CC5" w:rsidR="00CC119B" w:rsidRPr="002946AF" w:rsidRDefault="00204442" w:rsidP="00CC119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bidi="th-TH"/>
              </w:rPr>
              <w:t>34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35E0FFBA" w14:textId="35A2649A" w:rsidR="00CC119B" w:rsidRPr="002946AF" w:rsidRDefault="00204442" w:rsidP="00CC11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F295B3E" w14:textId="7FB9982F" w:rsidR="00CC119B" w:rsidRPr="002946AF" w:rsidRDefault="00204442" w:rsidP="00CC119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</w:tr>
      <w:tr w:rsidR="00CC119B" w:rsidRPr="002946AF" w14:paraId="474173BA" w14:textId="77777777" w:rsidTr="006C2035">
        <w:trPr>
          <w:cantSplit/>
        </w:trPr>
        <w:tc>
          <w:tcPr>
            <w:tcW w:w="3105" w:type="dxa"/>
          </w:tcPr>
          <w:p w14:paraId="2B5F9F6C" w14:textId="77777777" w:rsidR="00CC119B" w:rsidRPr="00F632E8" w:rsidRDefault="00CC119B" w:rsidP="00CC119B">
            <w:pPr>
              <w:spacing w:line="240" w:lineRule="auto"/>
              <w:ind w:firstLine="11"/>
              <w:rPr>
                <w:rFonts w:ascii="Browallia New" w:hAnsi="Browallia New" w:cs="Browallia New"/>
                <w:sz w:val="26"/>
                <w:szCs w:val="26"/>
              </w:rPr>
            </w:pPr>
            <w:r w:rsidRPr="00F632E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936" w:type="dxa"/>
            <w:gridSpan w:val="2"/>
          </w:tcPr>
          <w:p w14:paraId="0E73BE5D" w14:textId="77777777" w:rsidR="00CC119B" w:rsidRPr="002946AF" w:rsidRDefault="00CC119B" w:rsidP="00CC119B">
            <w:pPr>
              <w:pStyle w:val="acctfourfigures"/>
              <w:tabs>
                <w:tab w:val="clear" w:pos="765"/>
              </w:tabs>
              <w:spacing w:line="240" w:lineRule="auto"/>
              <w:ind w:left="-304" w:right="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14:paraId="095ABE3F" w14:textId="65F1ADC3" w:rsidR="00CC119B" w:rsidRPr="008A457B" w:rsidRDefault="00204442" w:rsidP="00CC1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457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C119B" w:rsidRPr="008A4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457B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51FABADD" w14:textId="29B48895" w:rsidR="00CC119B" w:rsidRPr="008A457B" w:rsidRDefault="00204442" w:rsidP="00F632E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457B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F40E297" w14:textId="14DCA43B" w:rsidR="00CC119B" w:rsidRPr="008A457B" w:rsidRDefault="00204442" w:rsidP="00E9193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457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119B" w:rsidRPr="008A4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457B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</w:tbl>
    <w:p w14:paraId="35017B3E" w14:textId="77777777" w:rsidR="0006786F" w:rsidRPr="002946AF" w:rsidRDefault="0006786F" w:rsidP="00917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9"/>
        <w:jc w:val="thaiDistribute"/>
        <w:rPr>
          <w:rFonts w:ascii="Browallia New" w:hAnsi="Browallia New" w:cs="Browallia New"/>
          <w:sz w:val="26"/>
          <w:szCs w:val="26"/>
        </w:rPr>
      </w:pPr>
    </w:p>
    <w:p w14:paraId="14E1B6BE" w14:textId="001F4730" w:rsidR="0006786F" w:rsidRPr="002946AF" w:rsidRDefault="0006786F" w:rsidP="00917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946AF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อัตราดอกเบี้ยที่แท้จริงของเงินกู้ยืม</w:t>
      </w:r>
      <w:r w:rsidR="00403070" w:rsidRPr="002946AF">
        <w:rPr>
          <w:rFonts w:ascii="Browallia New" w:hAnsi="Browallia New" w:cs="Browallia New" w:hint="cs"/>
          <w:sz w:val="26"/>
          <w:szCs w:val="26"/>
          <w:cs/>
        </w:rPr>
        <w:t>ระยะยาว</w:t>
      </w:r>
      <w:r w:rsidRPr="002946AF">
        <w:rPr>
          <w:rFonts w:ascii="Browallia New" w:hAnsi="Browallia New" w:cs="Browallia New"/>
          <w:sz w:val="26"/>
          <w:szCs w:val="26"/>
          <w:cs/>
        </w:rPr>
        <w:t xml:space="preserve">จากสถาบันการเงินและหุ้นกู้ ณ วันที่ </w:t>
      </w:r>
      <w:r w:rsidR="00204442" w:rsidRPr="0020444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hAnsi="Browallia New" w:cs="Browallia New"/>
          <w:sz w:val="26"/>
          <w:szCs w:val="26"/>
        </w:rPr>
        <w:t xml:space="preserve"> </w:t>
      </w:r>
      <w:r w:rsidRPr="002946A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11F79" w:rsidRPr="002946A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hAnsi="Browallia New" w:cs="Browallia New"/>
          <w:sz w:val="26"/>
          <w:szCs w:val="26"/>
        </w:rPr>
        <w:t xml:space="preserve"> </w:t>
      </w:r>
      <w:r w:rsidRPr="002946AF">
        <w:rPr>
          <w:rFonts w:ascii="Browallia New" w:hAnsi="Browallia New" w:cs="Browallia New"/>
          <w:sz w:val="26"/>
          <w:szCs w:val="26"/>
          <w:cs/>
        </w:rPr>
        <w:t>และ</w:t>
      </w:r>
      <w:r w:rsidR="00511F79" w:rsidRPr="002946A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C2035" w:rsidRPr="002946AF">
        <w:rPr>
          <w:rFonts w:ascii="Browallia New" w:hAnsi="Browallia New" w:cs="Browallia New"/>
          <w:sz w:val="26"/>
          <w:szCs w:val="26"/>
          <w:cs/>
        </w:rPr>
        <w:br/>
      </w:r>
      <w:r w:rsidR="00511F79" w:rsidRPr="002946AF">
        <w:rPr>
          <w:rFonts w:ascii="Browallia New" w:hAnsi="Browallia New" w:cs="Browallia New"/>
          <w:sz w:val="26"/>
          <w:szCs w:val="26"/>
          <w:cs/>
        </w:rPr>
        <w:t>พ.ศ.</w:t>
      </w:r>
      <w:r w:rsidRPr="002946A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04442" w:rsidRPr="00204442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hAnsi="Browallia New" w:cs="Browallia New"/>
          <w:sz w:val="26"/>
          <w:szCs w:val="26"/>
          <w:cs/>
        </w:rPr>
        <w:t xml:space="preserve"> และระยะเว</w:t>
      </w:r>
      <w:r w:rsidR="00511F79" w:rsidRPr="002946AF">
        <w:rPr>
          <w:rFonts w:ascii="Browallia New" w:hAnsi="Browallia New" w:cs="Browallia New"/>
          <w:sz w:val="26"/>
          <w:szCs w:val="26"/>
          <w:cs/>
        </w:rPr>
        <w:t>ลาที่ครบกำหนดชำระได้เปิดเผยไว้</w:t>
      </w:r>
      <w:r w:rsidR="00205A11" w:rsidRPr="002946AF">
        <w:rPr>
          <w:rFonts w:ascii="Browallia New" w:hAnsi="Browallia New" w:cs="Browallia New"/>
          <w:sz w:val="26"/>
          <w:szCs w:val="26"/>
          <w:cs/>
        </w:rPr>
        <w:t>ในหมายเหตุฯ ข้อ</w:t>
      </w:r>
      <w:r w:rsidR="00205A11" w:rsidRPr="002946AF">
        <w:rPr>
          <w:rFonts w:ascii="Browallia New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hAnsi="Browallia New" w:cs="Browallia New"/>
          <w:sz w:val="26"/>
          <w:szCs w:val="26"/>
          <w:lang w:val="en-GB"/>
        </w:rPr>
        <w:t>2</w:t>
      </w:r>
      <w:r w:rsidR="00922069">
        <w:rPr>
          <w:rFonts w:ascii="Browallia New" w:hAnsi="Browallia New" w:cs="Browallia New"/>
          <w:sz w:val="26"/>
          <w:szCs w:val="26"/>
          <w:lang w:val="en-GB"/>
        </w:rPr>
        <w:t>3</w:t>
      </w:r>
      <w:r w:rsidR="00511F79" w:rsidRPr="002946AF">
        <w:rPr>
          <w:rFonts w:ascii="Browallia New" w:hAnsi="Browallia New" w:cs="Browallia New"/>
          <w:sz w:val="26"/>
          <w:szCs w:val="26"/>
          <w:cs/>
        </w:rPr>
        <w:t xml:space="preserve"> และข้อ </w:t>
      </w:r>
      <w:r w:rsidR="00204442" w:rsidRPr="00204442">
        <w:rPr>
          <w:rFonts w:ascii="Browallia New" w:hAnsi="Browallia New" w:cs="Browallia New"/>
          <w:sz w:val="26"/>
          <w:szCs w:val="26"/>
          <w:lang w:val="en-GB"/>
        </w:rPr>
        <w:t>2</w:t>
      </w:r>
      <w:r w:rsidR="00922069">
        <w:rPr>
          <w:rFonts w:ascii="Browallia New" w:hAnsi="Browallia New" w:cs="Browallia New"/>
          <w:sz w:val="26"/>
          <w:szCs w:val="26"/>
          <w:lang w:val="en-GB"/>
        </w:rPr>
        <w:t>4</w:t>
      </w:r>
      <w:r w:rsidR="00511F79" w:rsidRPr="002946AF">
        <w:rPr>
          <w:rFonts w:ascii="Browallia New" w:hAnsi="Browallia New" w:cs="Browallia New"/>
          <w:sz w:val="26"/>
          <w:szCs w:val="26"/>
        </w:rPr>
        <w:t xml:space="preserve"> </w:t>
      </w:r>
      <w:r w:rsidR="00511F79" w:rsidRPr="002946AF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7E41004D" w14:textId="1F8B2881" w:rsidR="00624DDF" w:rsidRPr="002946AF" w:rsidRDefault="00624DDF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6CCFDAA" w14:textId="77777777" w:rsidR="00693E19" w:rsidRPr="002946AF" w:rsidRDefault="00693E1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B57F3D" w14:textId="12C615CF" w:rsidR="00693E19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0" w:name="_Toc249339990"/>
      <w:bookmarkStart w:id="11" w:name="_Toc249341487"/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ความเสี่ยงด้านการให้สินเชื่อ</w:t>
      </w:r>
      <w:bookmarkEnd w:id="10"/>
      <w:bookmarkEnd w:id="11"/>
    </w:p>
    <w:p w14:paraId="791FAD06" w14:textId="77777777" w:rsidR="006813C4" w:rsidRPr="002946AF" w:rsidRDefault="006813C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CA9BB2" w14:textId="5F147A52" w:rsidR="00693E19" w:rsidRPr="002946AF" w:rsidRDefault="006F1F0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ความเสี่ยงทางด้านสินเชื่อ</w:t>
      </w:r>
      <w:r w:rsidR="00696A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คือ ความเสี่ยงที่ลูกค้าหรือคู่สัญญาไม่สามารถชำระหนี้แก่กลุ่มกิจการตามเงื่อนไขที่ตกลงไว้เมื่อครบกำหนด เนื่องจากกลุ่มกิจการดำเนินธุรกิจกับลูกค้าที่เป็นบริษัทขนาดใหญ่ในกลุ่มอุตสาหกรรมปิโตรเลียมและไฟฟ้า และกำหนดให้มีการวางหลักประกันชั้นดีสำหรับลูกค้าอื่น</w:t>
      </w:r>
      <w:r w:rsidR="00696A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ๆ ทำให้กลุ่มกิจการไม่มีความเสี่ยงที่เป็นสาระสำคัญด้านสินเชื่อกับบริษัทใดบริษัทหนึ่งหรือในกลุ่มกิจการ</w:t>
      </w:r>
    </w:p>
    <w:p w14:paraId="5FD8CC1D" w14:textId="77777777" w:rsidR="006F1F0A" w:rsidRPr="002946AF" w:rsidRDefault="006F1F0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3C2FE" w14:textId="041F9AF2" w:rsidR="00693E19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0803F6B4" w14:textId="77777777" w:rsidR="006813C4" w:rsidRPr="002946AF" w:rsidRDefault="006813C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1D5235" w14:textId="5EE7CF77" w:rsidR="00BE45C0" w:rsidRPr="002946AF" w:rsidRDefault="006F1F0A" w:rsidP="00917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2" w:name="_Toc465699602"/>
      <w:bookmarkStart w:id="13" w:name="_Toc494266673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กิจการ และเพื่อทำให้ผลกระทบจากความผันผวนของกระแสเงินสดลดลง</w:t>
      </w:r>
    </w:p>
    <w:p w14:paraId="14F5F313" w14:textId="77777777" w:rsidR="006F1F0A" w:rsidRPr="002946AF" w:rsidRDefault="006F1F0A" w:rsidP="00917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EFDCD9" w14:textId="011B31C3" w:rsidR="006F1F0A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F1F0A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F1F0A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ab/>
      </w:r>
      <w:r w:rsidR="006F1F0A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การบัญชีสำหรับอนุพันธ์ที่เป็นเครื่องมือทางการเงิน</w:t>
      </w:r>
    </w:p>
    <w:p w14:paraId="1C937C21" w14:textId="77777777" w:rsidR="00CD565B" w:rsidRDefault="00CD565B" w:rsidP="006F1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AAFB0CC" w14:textId="0A132C34" w:rsidR="006F1F0A" w:rsidRPr="002946AF" w:rsidRDefault="006F1F0A" w:rsidP="006F1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946AF">
        <w:rPr>
          <w:rFonts w:ascii="Browallia New" w:hAnsi="Browallia New" w:cs="Browallia New"/>
          <w:spacing w:val="-2"/>
          <w:sz w:val="26"/>
          <w:szCs w:val="26"/>
          <w:cs/>
        </w:rPr>
        <w:t xml:space="preserve">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 </w:t>
      </w:r>
      <w:r w:rsidR="00917876" w:rsidRPr="002946AF">
        <w:rPr>
          <w:rFonts w:ascii="Browallia New" w:hAnsi="Browallia New" w:cs="Browallia New"/>
          <w:spacing w:val="-2"/>
          <w:sz w:val="26"/>
          <w:szCs w:val="26"/>
        </w:rPr>
        <w:br/>
      </w:r>
      <w:r w:rsidRPr="002946AF">
        <w:rPr>
          <w:rFonts w:ascii="Browallia New" w:hAnsi="Browallia New" w:cs="Browallia New"/>
          <w:spacing w:val="-2"/>
          <w:sz w:val="26"/>
          <w:szCs w:val="26"/>
          <w:cs/>
        </w:rPr>
        <w:t>อัตราดอกเบี้ย และราคาสินค้าโภคภัณฑ์ที่เกิดจากกิจกรรมดำเนินงาน</w:t>
      </w:r>
      <w:r w:rsidRPr="002946A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946AF">
        <w:rPr>
          <w:rFonts w:ascii="Browallia New" w:hAnsi="Browallia New" w:cs="Browallia New"/>
          <w:spacing w:val="-2"/>
          <w:sz w:val="26"/>
          <w:szCs w:val="26"/>
          <w:cs/>
        </w:rPr>
        <w:t>กิจกรรมจัดหาเงิน และกิจกรรมลงทุน</w:t>
      </w:r>
      <w:r w:rsidRPr="002946A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946AF">
        <w:rPr>
          <w:rFonts w:ascii="Browallia New" w:hAnsi="Browallia New" w:cs="Browallia New"/>
          <w:spacing w:val="-2"/>
          <w:sz w:val="26"/>
          <w:szCs w:val="26"/>
          <w:cs/>
        </w:rPr>
        <w:t>ตราสารอนุพันธ์ไม่ได้มีไว้เพื่อค้า อย่างไรก็ตาม</w:t>
      </w:r>
      <w:r w:rsidRPr="002946AF">
        <w:rPr>
          <w:rFonts w:ascii="Browallia New" w:hAnsi="Browallia New" w:cs="Browallia New"/>
          <w:sz w:val="26"/>
          <w:szCs w:val="26"/>
          <w:cs/>
        </w:rPr>
        <w:t xml:space="preserve"> ตราสารอนุพันธ์ที่ไม่เข้าเงื่อนไขการกำหนดให้เป็นเครื่องมือป้องกันความเสี่ยงถือเป็นรายการเพื่อค้า</w:t>
      </w:r>
    </w:p>
    <w:p w14:paraId="011E6252" w14:textId="77777777" w:rsidR="006F1F0A" w:rsidRPr="002946AF" w:rsidRDefault="006F1F0A" w:rsidP="006F1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05AE9FF6" w14:textId="77777777" w:rsidR="006F1F0A" w:rsidRPr="002946AF" w:rsidRDefault="006F1F0A" w:rsidP="006F1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2946AF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การป้องกันความเสี่ยงจากรายการที่เป็นเงินตราต่างประเทศที่จะมีในอนาคต</w:t>
      </w:r>
    </w:p>
    <w:p w14:paraId="173B4E61" w14:textId="77777777" w:rsidR="006F1F0A" w:rsidRPr="002946AF" w:rsidRDefault="006F1F0A" w:rsidP="006F1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93A8C14" w14:textId="36C28CFA" w:rsidR="006F1F0A" w:rsidRPr="002946AF" w:rsidRDefault="006F1F0A" w:rsidP="006F1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946AF">
        <w:rPr>
          <w:rFonts w:ascii="Browallia New" w:hAnsi="Browallia New" w:cs="Browallia New"/>
          <w:spacing w:val="-2"/>
          <w:sz w:val="26"/>
          <w:szCs w:val="26"/>
          <w:cs/>
        </w:rPr>
        <w:t>สัญญาซื้อขายเงินตราต่างประเทศล่วงหน้าเป็นเครื่องมือทางการเงินที่ใช้ในการป้องกันความเส</w:t>
      </w:r>
      <w:r w:rsidR="00EA672D" w:rsidRPr="002946AF">
        <w:rPr>
          <w:rFonts w:ascii="Browallia New" w:hAnsi="Browallia New" w:cs="Browallia New"/>
          <w:spacing w:val="-2"/>
          <w:sz w:val="26"/>
          <w:szCs w:val="26"/>
          <w:cs/>
        </w:rPr>
        <w:t>ี่ยงที่เกิดจากความ</w:t>
      </w:r>
      <w:r w:rsidRPr="002946AF">
        <w:rPr>
          <w:rFonts w:ascii="Browallia New" w:hAnsi="Browallia New" w:cs="Browallia New"/>
          <w:spacing w:val="-2"/>
          <w:sz w:val="26"/>
          <w:szCs w:val="26"/>
          <w:cs/>
        </w:rPr>
        <w:t>ผันผวนของอัตราแลกเปลี่ยน โดยกำหนดอัตราแลกเปลี่ยนในอนาคตที่สินทรัพย์หรือหนี้สินที่เป็นเงินตราต่างประเทศที่จะได้รับหรือต้องจ่ายชำระ สัญญาซื้อขายเงินตราต่างประเทศล่วงหน้าจะรับรู้ในงบการเงิน ณ วันทำสัญญา ค่าธรรมเนียมส่วนเกินหรือส่วนลดที่เกิดขึ้นจากการทำสัญญาซื้อขายเงินตราต่างประเทศล่วงหน้าจะตัดจำหน่ายตลอดอายุของสัญญา</w:t>
      </w:r>
    </w:p>
    <w:p w14:paraId="067005A1" w14:textId="62580786" w:rsidR="006F1F0A" w:rsidRPr="002946AF" w:rsidRDefault="006F1F0A" w:rsidP="006F1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294B0CE" w14:textId="77777777" w:rsidR="006F1F0A" w:rsidRPr="002946AF" w:rsidRDefault="006F1F0A" w:rsidP="006F1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2946AF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สัญญาแลกเปลี่ยนเงินตราและอัตราดอกเบี้ย</w:t>
      </w:r>
    </w:p>
    <w:p w14:paraId="6D4F94F7" w14:textId="77777777" w:rsidR="006F1F0A" w:rsidRPr="002946AF" w:rsidRDefault="006F1F0A" w:rsidP="006F1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112C889" w14:textId="5DB2D3E9" w:rsidR="006F1F0A" w:rsidRPr="002946AF" w:rsidRDefault="006F1F0A" w:rsidP="006F1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946AF">
        <w:rPr>
          <w:rFonts w:ascii="Browallia New" w:hAnsi="Browallia New" w:cs="Browallia New"/>
          <w:sz w:val="26"/>
          <w:szCs w:val="26"/>
          <w:cs/>
        </w:rPr>
        <w:t>สัญญาแลกเปลี่ยนเงินตราและอัตราดอกเบี้ยเพื่อป้องกันความเสี่ยงจากการเปลี่ยนแปลงของอัตราแลกเปลี่ยนและอัตราดอกเบี้ยในอนาคต สินทรัพย์ทางการเงินและหนี้สินทางการเงินที่เป็นเงินตราต่างประเทศที่มีการป้องกันความเสี่ยงโดยสัญญาแลกเปลี่ยน แปลงค่าเป็นสกุลเงินที่ใช้ในการดำเนินงาน</w:t>
      </w:r>
      <w:r w:rsidRPr="002946AF">
        <w:rPr>
          <w:rFonts w:ascii="Browallia New" w:hAnsi="Browallia New" w:cs="Browallia New"/>
          <w:sz w:val="26"/>
          <w:szCs w:val="26"/>
        </w:rPr>
        <w:t xml:space="preserve"> </w:t>
      </w:r>
      <w:r w:rsidRPr="002946AF">
        <w:rPr>
          <w:rFonts w:ascii="Browallia New" w:hAnsi="Browallia New" w:cs="Browallia New"/>
          <w:sz w:val="26"/>
          <w:szCs w:val="26"/>
          <w:cs/>
        </w:rPr>
        <w:t>โดยใช้อัตราแลกเปลี่ยนที่กำหนดไว้ในสัญญาและจะถูกวัดค่า</w:t>
      </w:r>
      <w:r w:rsidRPr="002946AF">
        <w:rPr>
          <w:rFonts w:ascii="Browallia New" w:hAnsi="Browallia New" w:cs="Browallia New"/>
          <w:sz w:val="26"/>
          <w:szCs w:val="26"/>
        </w:rPr>
        <w:t xml:space="preserve"> </w:t>
      </w:r>
      <w:r w:rsidRPr="002946AF">
        <w:rPr>
          <w:rFonts w:ascii="Browallia New" w:hAnsi="Browallia New" w:cs="Browallia New"/>
          <w:sz w:val="26"/>
          <w:szCs w:val="26"/>
          <w:cs/>
        </w:rPr>
        <w:t>ณ วันที่รายงานด้วยอัตราแลกเปลี่ยน ณ วันนั้น ผลต่างจากอัตราแลกเปลี่ยนจะถูกบันทึกในกำไรหรือขาดทุน ส่วนผลต่างที่ได้รับหรือจ่ายตามสัญญาแลกเปลี่ยนอัตราดอกเบี้ยบันทึกปรับปรุงกับดอกเบี้ยจ่ายของภาระหนี้สินทางการเงินที่ได้รับการป้องกัน</w:t>
      </w:r>
      <w:r w:rsidR="00917876" w:rsidRPr="002946AF">
        <w:rPr>
          <w:rFonts w:ascii="Browallia New" w:hAnsi="Browallia New" w:cs="Browallia New"/>
          <w:sz w:val="26"/>
          <w:szCs w:val="26"/>
        </w:rPr>
        <w:br/>
      </w:r>
      <w:r w:rsidRPr="002946AF">
        <w:rPr>
          <w:rFonts w:ascii="Browallia New" w:hAnsi="Browallia New" w:cs="Browallia New"/>
          <w:sz w:val="26"/>
          <w:szCs w:val="26"/>
          <w:cs/>
        </w:rPr>
        <w:t>ความเสี่ยงในกำไรหรือขาดทุน</w:t>
      </w:r>
    </w:p>
    <w:p w14:paraId="68A3EC89" w14:textId="77777777" w:rsidR="006F1F0A" w:rsidRPr="002946AF" w:rsidRDefault="006F1F0A" w:rsidP="006F1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3B62985" w14:textId="77777777" w:rsidR="006F1F0A" w:rsidRPr="002946AF" w:rsidRDefault="006F1F0A" w:rsidP="006F1F0A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9"/>
        <w:jc w:val="both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2946AF">
        <w:rPr>
          <w:rFonts w:ascii="Browallia New" w:hAnsi="Browallia New" w:cs="Browallia New"/>
          <w:color w:val="CF4A02"/>
          <w:sz w:val="26"/>
          <w:szCs w:val="26"/>
        </w:rPr>
        <w:tab/>
      </w:r>
      <w:r w:rsidRPr="002946AF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สัญญาแลกเปลี่ยนส่วนต่างราคาน้ำมัน</w:t>
      </w:r>
    </w:p>
    <w:p w14:paraId="2E63C6C8" w14:textId="77777777" w:rsidR="006F1F0A" w:rsidRPr="002946AF" w:rsidRDefault="006F1F0A" w:rsidP="006F1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4CDBD0C" w14:textId="223184E5" w:rsidR="00205A11" w:rsidRPr="002946AF" w:rsidRDefault="006F1F0A" w:rsidP="006F1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946AF">
        <w:rPr>
          <w:rFonts w:ascii="Browallia New" w:hAnsi="Browallia New" w:cs="Browallia New"/>
          <w:sz w:val="26"/>
          <w:szCs w:val="26"/>
          <w:cs/>
        </w:rPr>
        <w:t xml:space="preserve">ผลต่างระหว่างราคาคงที่ที่กำหนดในสัญญาและราคาตลาดที่เกิดขึ้นจริงบันทึกในกำไรหรือขาดทุนเมื่อครบกำหนดสัญญา </w:t>
      </w:r>
    </w:p>
    <w:p w14:paraId="60C40268" w14:textId="77777777" w:rsidR="00205A11" w:rsidRPr="002946AF" w:rsidRDefault="0020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2946A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7762AB6" w14:textId="7BE3F3F8" w:rsidR="006F1F0A" w:rsidRPr="002946AF" w:rsidRDefault="006F1F0A" w:rsidP="0020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27ECD0A" w14:textId="4BFF805C" w:rsidR="00693E19" w:rsidRPr="002946AF" w:rsidRDefault="0020444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>.</w:t>
      </w:r>
      <w:r w:rsidRPr="002044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ab/>
      </w:r>
      <w:r w:rsidR="00693E19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การประมาณมูลค่ายุติธรรม</w:t>
      </w:r>
      <w:bookmarkEnd w:id="12"/>
      <w:bookmarkEnd w:id="13"/>
      <w:r w:rsidR="003A7886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ของเครื่องมือทางการเงิน</w:t>
      </w:r>
    </w:p>
    <w:p w14:paraId="4E27B07B" w14:textId="21C80F41" w:rsidR="003A7886" w:rsidRPr="002946AF" w:rsidRDefault="003A7886" w:rsidP="00AA2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0291B90" w14:textId="12FDECC9" w:rsidR="00BC1B01" w:rsidRPr="002946AF" w:rsidRDefault="003A7886" w:rsidP="00AA2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ความแตกต่างของระดับข้อมูลแสดงได้ดังนี้ </w:t>
      </w:r>
    </w:p>
    <w:p w14:paraId="22CA469C" w14:textId="77777777" w:rsidR="00BC1B01" w:rsidRPr="002946AF" w:rsidRDefault="00BC1B01" w:rsidP="00AA2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134A31" w14:textId="5B3DB254" w:rsidR="00BC1B01" w:rsidRPr="002946AF" w:rsidRDefault="00BC1B01" w:rsidP="00BC1B01">
      <w:pPr>
        <w:pStyle w:val="ListParagraph"/>
        <w:numPr>
          <w:ilvl w:val="0"/>
          <w:numId w:val="3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2946AF">
        <w:rPr>
          <w:rFonts w:ascii="Browallia New" w:hAnsi="Browallia New" w:cs="Browallia New"/>
          <w:sz w:val="26"/>
          <w:szCs w:val="26"/>
          <w:cs/>
        </w:rPr>
        <w:tab/>
        <w:t xml:space="preserve">ข้อมูลระดับ </w:t>
      </w:r>
      <w:r w:rsidR="00204442" w:rsidRPr="0020444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946AF">
        <w:rPr>
          <w:rFonts w:ascii="Browallia New" w:hAnsi="Browallia New" w:cs="Browallia New"/>
          <w:sz w:val="26"/>
          <w:szCs w:val="26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7311FC56" w14:textId="1BD017AA" w:rsidR="00BC1B01" w:rsidRPr="002946AF" w:rsidRDefault="00BC1B01" w:rsidP="00BC1B01">
      <w:pPr>
        <w:pStyle w:val="ListParagraph"/>
        <w:numPr>
          <w:ilvl w:val="0"/>
          <w:numId w:val="3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2946AF">
        <w:rPr>
          <w:rFonts w:ascii="Browallia New" w:hAnsi="Browallia New" w:cs="Browallia New"/>
          <w:sz w:val="26"/>
          <w:szCs w:val="26"/>
          <w:cs/>
        </w:rPr>
        <w:tab/>
        <w:t xml:space="preserve">ข้อมูลระดับ </w:t>
      </w:r>
      <w:r w:rsidR="00204442" w:rsidRPr="0020444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946AF">
        <w:rPr>
          <w:rFonts w:ascii="Browallia New" w:hAnsi="Browallia New" w:cs="Browallia New"/>
          <w:sz w:val="26"/>
          <w:szCs w:val="26"/>
          <w:cs/>
        </w:rPr>
        <w:t xml:space="preserve"> ได้แก่ ข้อมูลอื่นนอกเหนือจากราคาเสนอซื้อขายซึ่งรวมอยู่ในข้อมูลระดับ </w:t>
      </w:r>
      <w:r w:rsidR="00204442" w:rsidRPr="0020444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946AF">
        <w:rPr>
          <w:rFonts w:ascii="Browallia New" w:hAnsi="Browallia New" w:cs="Browallia New"/>
          <w:sz w:val="26"/>
          <w:szCs w:val="26"/>
          <w:cs/>
        </w:rPr>
        <w:t xml:space="preserve"> ทั้งที่สามารถสังเกตได้โดยตรง (ได้แก่ ข้อมูลราคา) หรือโดยอ้อม (ได้แก่ ข้อมูลที่คำนวณมาจากราคา) สำหรับสินทรัพย์นั้นหรือหนี้สินนั้น </w:t>
      </w:r>
    </w:p>
    <w:p w14:paraId="140A5479" w14:textId="6B7B3734" w:rsidR="00BC1B01" w:rsidRPr="002946AF" w:rsidRDefault="00BC1B01" w:rsidP="00BC1B01">
      <w:pPr>
        <w:pStyle w:val="ListParagraph"/>
        <w:numPr>
          <w:ilvl w:val="0"/>
          <w:numId w:val="3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2946AF">
        <w:rPr>
          <w:rFonts w:ascii="Browallia New" w:hAnsi="Browallia New" w:cs="Browallia New"/>
          <w:sz w:val="26"/>
          <w:szCs w:val="26"/>
          <w:cs/>
        </w:rPr>
        <w:tab/>
        <w:t xml:space="preserve">ข้อมูลระดับ </w:t>
      </w:r>
      <w:r w:rsidR="00204442" w:rsidRPr="0020444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946AF">
        <w:rPr>
          <w:rFonts w:ascii="Browallia New" w:hAnsi="Browallia New" w:cs="Browallia New"/>
          <w:sz w:val="26"/>
          <w:szCs w:val="26"/>
          <w:cs/>
        </w:rPr>
        <w:t xml:space="preserve"> ได้แก่ ข้อมูลสำหรับสินทรัพย์หรือหนี้สินซึ่งไม่ได้มาจากข้อมูลที่สามารถสังเกตได้จากตลาด (ข้อมูล</w:t>
      </w:r>
      <w:r w:rsidRPr="002946AF">
        <w:rPr>
          <w:rFonts w:ascii="Browallia New" w:hAnsi="Browallia New" w:cs="Browallia New"/>
          <w:sz w:val="26"/>
          <w:szCs w:val="26"/>
        </w:rPr>
        <w:br/>
      </w:r>
      <w:r w:rsidRPr="002946AF">
        <w:rPr>
          <w:rFonts w:ascii="Browallia New" w:hAnsi="Browallia New" w:cs="Browallia New"/>
          <w:sz w:val="26"/>
          <w:szCs w:val="26"/>
          <w:cs/>
        </w:rPr>
        <w:t>ที่ไม่สามารถสังเกตได้)</w:t>
      </w:r>
    </w:p>
    <w:p w14:paraId="5305EF58" w14:textId="77777777" w:rsidR="007C61AB" w:rsidRPr="002946AF" w:rsidRDefault="007C61AB" w:rsidP="00BC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D20273D" w14:textId="7DCD9624" w:rsidR="00BC1B01" w:rsidRPr="002946AF" w:rsidRDefault="00BC1B01" w:rsidP="00BC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946AF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ราคาที่บันทึกในบัญชี เนื่องจากเครื่องมือทางการเงินเหล่านี้จะครบกำหนดในระยะเวลาอันสั้น</w:t>
      </w:r>
    </w:p>
    <w:p w14:paraId="658E3DC1" w14:textId="77777777" w:rsidR="00BC1B01" w:rsidRPr="002946AF" w:rsidRDefault="00BC1B01" w:rsidP="00BC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CE3F2DA" w14:textId="41EB79DE" w:rsidR="00BC1B01" w:rsidRPr="002946AF" w:rsidRDefault="00BC1B01" w:rsidP="00BC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946AF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เงินให้กู้ยืมระยะยาวและเงินกู้ยืมระยะยาวที่มีอัตราดอกเบี้ยลอยตัว ซึ่งเป็นอัตราท้องตลาดมีราคาตามบัญชีใกล้เคียงมูลค่ายุติธรรม</w:t>
      </w:r>
    </w:p>
    <w:p w14:paraId="2FE4270B" w14:textId="77777777" w:rsidR="00BC1B01" w:rsidRPr="002946AF" w:rsidRDefault="00BC1B01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0244DB" w14:textId="4B84F54F" w:rsidR="00693E19" w:rsidRPr="002946AF" w:rsidRDefault="00693E1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ตารางต่อไปนี้แสดงเครื่องมือทางการเงิน</w:t>
      </w:r>
      <w:r w:rsidR="003A7886" w:rsidRPr="002946AF">
        <w:rPr>
          <w:rFonts w:ascii="Browallia New" w:eastAsia="Arial Unicode MS" w:hAnsi="Browallia New" w:cs="Browallia New"/>
          <w:sz w:val="26"/>
          <w:szCs w:val="26"/>
          <w:cs/>
        </w:rPr>
        <w:t>อื่นนอกเหนือจากที่กล่าวข้างต้น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ของกลุ่มกิจการที่วัดมูลค่าด้วยมูลค่ายุติธรรมและ</w:t>
      </w:r>
      <w:r w:rsidR="007C61AB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ที่ไม่ได้วัดมูลค่าด้วยมูลค่ายุติธรรมจำแนกตามวิธีการประมาณมูลค่า และความแตกต่างของระดับข้อมูล 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="00F56198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</w:p>
    <w:p w14:paraId="5A831058" w14:textId="6AC0FD12" w:rsidR="003A7886" w:rsidRPr="002946AF" w:rsidRDefault="003A788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389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93"/>
        <w:gridCol w:w="1224"/>
        <w:gridCol w:w="1224"/>
        <w:gridCol w:w="1224"/>
        <w:gridCol w:w="1224"/>
      </w:tblGrid>
      <w:tr w:rsidR="003A7886" w:rsidRPr="002946AF" w14:paraId="1E19796D" w14:textId="77777777" w:rsidTr="00ED5AB0">
        <w:tc>
          <w:tcPr>
            <w:tcW w:w="4493" w:type="dxa"/>
            <w:shd w:val="clear" w:color="auto" w:fill="auto"/>
            <w:vAlign w:val="center"/>
          </w:tcPr>
          <w:p w14:paraId="35063065" w14:textId="77777777" w:rsidR="003A7886" w:rsidRPr="002946AF" w:rsidRDefault="003A7886" w:rsidP="00CD56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B6689" w14:textId="77777777" w:rsidR="003A7886" w:rsidRPr="002946AF" w:rsidRDefault="003A7886" w:rsidP="00F63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A7886" w:rsidRPr="002946AF" w14:paraId="7CEE6C9A" w14:textId="77777777" w:rsidTr="00ED5AB0">
        <w:tc>
          <w:tcPr>
            <w:tcW w:w="4493" w:type="dxa"/>
            <w:shd w:val="clear" w:color="auto" w:fill="auto"/>
            <w:vAlign w:val="center"/>
            <w:hideMark/>
          </w:tcPr>
          <w:p w14:paraId="52541467" w14:textId="5ABE60FA" w:rsidR="003A7886" w:rsidRPr="002946AF" w:rsidRDefault="003A7886" w:rsidP="00CD56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E9F8A08" w14:textId="3B15EA61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97F5436" w14:textId="2099E5CF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4CE6679" w14:textId="6E12FBB6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D3DF50A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3A7886" w:rsidRPr="002946AF" w14:paraId="1FD5B9EE" w14:textId="77777777" w:rsidTr="00F33F47">
        <w:tc>
          <w:tcPr>
            <w:tcW w:w="4493" w:type="dxa"/>
            <w:shd w:val="clear" w:color="auto" w:fill="auto"/>
            <w:vAlign w:val="center"/>
            <w:hideMark/>
          </w:tcPr>
          <w:p w14:paraId="61C94668" w14:textId="77777777" w:rsidR="003A7886" w:rsidRPr="002946AF" w:rsidRDefault="003A7886" w:rsidP="00CD56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9EE45E" w14:textId="3A8B27F7" w:rsidR="003A7886" w:rsidRPr="002946AF" w:rsidRDefault="00F56198" w:rsidP="00F33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ล้าน</w:t>
            </w:r>
            <w:r w:rsidR="003A7886"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ABA2CB" w14:textId="1D194DCE" w:rsidR="003A7886" w:rsidRPr="002946AF" w:rsidRDefault="00F56198" w:rsidP="00F33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ล้าน</w:t>
            </w:r>
            <w:r w:rsidR="003A7886"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912BE0" w14:textId="3D5C8D8A" w:rsidR="003A7886" w:rsidRPr="002946AF" w:rsidRDefault="00F56198" w:rsidP="00F33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ล้าน</w:t>
            </w:r>
            <w:r w:rsidR="003A7886"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4D056B" w14:textId="203BF98E" w:rsidR="003A7886" w:rsidRPr="002946AF" w:rsidRDefault="00F56198" w:rsidP="00F33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ล้าน</w:t>
            </w:r>
            <w:r w:rsidR="003A7886"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A7886" w:rsidRPr="002946AF" w14:paraId="25442BBB" w14:textId="77777777" w:rsidTr="007C61AB">
        <w:tc>
          <w:tcPr>
            <w:tcW w:w="4493" w:type="dxa"/>
            <w:shd w:val="clear" w:color="auto" w:fill="auto"/>
            <w:vAlign w:val="center"/>
            <w:hideMark/>
          </w:tcPr>
          <w:p w14:paraId="654AB40E" w14:textId="1C40D798" w:rsidR="003A7886" w:rsidRPr="002946AF" w:rsidRDefault="003A7886" w:rsidP="00CD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2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14:paraId="7DEA59B2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14:paraId="227FEEFD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14:paraId="210013FD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14:paraId="1B0B8D9B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A7886" w:rsidRPr="002946AF" w14:paraId="2E1FDD48" w14:textId="77777777" w:rsidTr="007C61AB">
        <w:tc>
          <w:tcPr>
            <w:tcW w:w="4493" w:type="dxa"/>
            <w:shd w:val="clear" w:color="auto" w:fill="auto"/>
            <w:vAlign w:val="center"/>
            <w:hideMark/>
          </w:tcPr>
          <w:p w14:paraId="6009F7E4" w14:textId="165BCDEE" w:rsidR="003A7886" w:rsidRPr="002946AF" w:rsidRDefault="00BC2B9C" w:rsidP="00CD56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สินทรัพย์ทางการเงินที่วัดมูลค่า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977DF5C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6C0BE18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2B4940F6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344DF795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A7886" w:rsidRPr="002946AF" w14:paraId="426D3085" w14:textId="77777777" w:rsidTr="007C61AB">
        <w:tc>
          <w:tcPr>
            <w:tcW w:w="4493" w:type="dxa"/>
            <w:shd w:val="clear" w:color="auto" w:fill="auto"/>
            <w:vAlign w:val="center"/>
          </w:tcPr>
          <w:p w14:paraId="1778D7F1" w14:textId="6A9152F6" w:rsidR="003A7886" w:rsidRPr="002946AF" w:rsidRDefault="00BC2B9C" w:rsidP="00CD56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  ด้วยมูลค่ายุติธรรม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20108A7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4CB5A8D0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701A0B9A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323BFD32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A7886" w:rsidRPr="002946AF" w14:paraId="7D0FFA21" w14:textId="77777777" w:rsidTr="007C61AB">
        <w:tc>
          <w:tcPr>
            <w:tcW w:w="4493" w:type="dxa"/>
            <w:shd w:val="clear" w:color="auto" w:fill="auto"/>
            <w:vAlign w:val="center"/>
            <w:hideMark/>
          </w:tcPr>
          <w:p w14:paraId="329E0DC6" w14:textId="57B89AD7" w:rsidR="003A7886" w:rsidRPr="002946AF" w:rsidRDefault="00696A79" w:rsidP="00CD56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36" w:firstLineChars="10" w:firstLine="26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ตราสารทุนที่เป็น</w:t>
            </w:r>
            <w:r w:rsidR="00BC2B9C"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เงินลงทุนเผื่อขาย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483456F" w14:textId="06E7A74B" w:rsidR="003A7886" w:rsidRPr="002946AF" w:rsidRDefault="00204442" w:rsidP="00CF60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B0BB1BA" w14:textId="3279428F" w:rsidR="003A7886" w:rsidRPr="002946AF" w:rsidRDefault="00CF600E" w:rsidP="00CF60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AAE16E5" w14:textId="70FB2BC2" w:rsidR="003A7886" w:rsidRPr="002946AF" w:rsidRDefault="00CF600E" w:rsidP="00CF60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3B11F71" w14:textId="0C1514F8" w:rsidR="003A7886" w:rsidRPr="002946AF" w:rsidRDefault="00204442" w:rsidP="00CF60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</w:tr>
      <w:tr w:rsidR="00BC1B01" w:rsidRPr="002946AF" w14:paraId="0B0489E5" w14:textId="77777777" w:rsidTr="007C61AB">
        <w:tc>
          <w:tcPr>
            <w:tcW w:w="4493" w:type="dxa"/>
            <w:shd w:val="clear" w:color="auto" w:fill="auto"/>
            <w:vAlign w:val="center"/>
          </w:tcPr>
          <w:p w14:paraId="62BC6D24" w14:textId="77777777" w:rsidR="00BC1B01" w:rsidRPr="002946AF" w:rsidRDefault="00BC1B01" w:rsidP="00CD56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71B3F031" w14:textId="77777777" w:rsidR="00BC1B01" w:rsidRPr="002946AF" w:rsidRDefault="00BC1B01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1F127A25" w14:textId="77777777" w:rsidR="00BC1B01" w:rsidRPr="002946AF" w:rsidRDefault="00BC1B01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22E4981D" w14:textId="77777777" w:rsidR="00BC1B01" w:rsidRPr="002946AF" w:rsidRDefault="00BC1B01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6AC4CA1" w14:textId="77777777" w:rsidR="00BC1B01" w:rsidRPr="002946AF" w:rsidRDefault="00BC1B01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C1B01" w:rsidRPr="002946AF" w14:paraId="430A9170" w14:textId="77777777" w:rsidTr="007C61AB">
        <w:tc>
          <w:tcPr>
            <w:tcW w:w="4493" w:type="dxa"/>
            <w:shd w:val="clear" w:color="auto" w:fill="auto"/>
            <w:vAlign w:val="center"/>
          </w:tcPr>
          <w:p w14:paraId="1927BEE7" w14:textId="1525C338" w:rsidR="00BC1B01" w:rsidRPr="002946AF" w:rsidRDefault="00BC1B01" w:rsidP="00CD56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</w:t>
            </w:r>
            <w:r w:rsidR="00CF50FC"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และหนี้สินทางการเงิน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4D36E66" w14:textId="77777777" w:rsidR="00BC1B01" w:rsidRPr="002946AF" w:rsidRDefault="00BC1B01" w:rsidP="00BC1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5E3F07A9" w14:textId="77777777" w:rsidR="00BC1B01" w:rsidRPr="002946AF" w:rsidRDefault="00BC1B01" w:rsidP="00BC1B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3315B89C" w14:textId="77777777" w:rsidR="00BC1B01" w:rsidRPr="002946AF" w:rsidRDefault="00BC1B01" w:rsidP="00BC1B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35806D2" w14:textId="77777777" w:rsidR="00BC1B01" w:rsidRPr="002946AF" w:rsidRDefault="00BC1B01" w:rsidP="00BC1B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C1B01" w:rsidRPr="002946AF" w14:paraId="1B1C08E9" w14:textId="77777777" w:rsidTr="007C61AB">
        <w:tc>
          <w:tcPr>
            <w:tcW w:w="4493" w:type="dxa"/>
            <w:shd w:val="clear" w:color="auto" w:fill="auto"/>
            <w:vAlign w:val="center"/>
          </w:tcPr>
          <w:p w14:paraId="077A45CA" w14:textId="6A588F0D" w:rsidR="00BC1B01" w:rsidRPr="002946AF" w:rsidRDefault="00BC1B01" w:rsidP="00CD56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  </w:t>
            </w:r>
            <w:r w:rsidR="00CF50FC"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ที่ไม่ได้วัดมูลค่า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ด้วยมูลค่ายุติธรรม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8D41086" w14:textId="77777777" w:rsidR="00BC1B01" w:rsidRPr="002946AF" w:rsidRDefault="00BC1B01" w:rsidP="00BC1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7A8AE315" w14:textId="77777777" w:rsidR="00BC1B01" w:rsidRPr="002946AF" w:rsidRDefault="00BC1B01" w:rsidP="00BC1B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3D3686F4" w14:textId="77777777" w:rsidR="00BC1B01" w:rsidRPr="002946AF" w:rsidRDefault="00BC1B01" w:rsidP="00BC1B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FE40EE3" w14:textId="77777777" w:rsidR="00BC1B01" w:rsidRPr="002946AF" w:rsidRDefault="00BC1B01" w:rsidP="00BC1B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E7B71" w:rsidRPr="002946AF" w14:paraId="33995CCF" w14:textId="77777777" w:rsidTr="007C61AB">
        <w:tc>
          <w:tcPr>
            <w:tcW w:w="4493" w:type="dxa"/>
            <w:shd w:val="clear" w:color="auto" w:fill="auto"/>
            <w:vAlign w:val="center"/>
          </w:tcPr>
          <w:p w14:paraId="482ABBA8" w14:textId="2A45152E" w:rsidR="003E7B71" w:rsidRPr="002946AF" w:rsidRDefault="003E7B71" w:rsidP="00CD56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A6DEEFA" w14:textId="2F6996AA" w:rsidR="003E7B71" w:rsidRPr="002946AF" w:rsidRDefault="001311A4" w:rsidP="003E7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675C995" w14:textId="2CB1B515" w:rsidR="003E7B71" w:rsidRPr="002946AF" w:rsidRDefault="00AD0D62" w:rsidP="003E7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108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498</w:t>
            </w:r>
            <w:r w:rsidR="001311A4"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FC32E05" w14:textId="00C5CB02" w:rsidR="003E7B71" w:rsidRPr="002946AF" w:rsidRDefault="001311A4" w:rsidP="003E7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DC96E4C" w14:textId="203F0353" w:rsidR="003E7B71" w:rsidRPr="002946AF" w:rsidRDefault="00AD0D62" w:rsidP="003E7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108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498</w:t>
            </w:r>
            <w:r w:rsidR="001311A4"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1311A4" w:rsidRPr="002946AF" w14:paraId="47D66E93" w14:textId="77777777" w:rsidTr="007C61AB">
        <w:tc>
          <w:tcPr>
            <w:tcW w:w="4493" w:type="dxa"/>
            <w:shd w:val="clear" w:color="auto" w:fill="auto"/>
            <w:vAlign w:val="center"/>
          </w:tcPr>
          <w:p w14:paraId="786BDAC3" w14:textId="371BC59E" w:rsidR="001311A4" w:rsidRPr="002946AF" w:rsidRDefault="001311A4" w:rsidP="00CD56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สัญญาแลกเปลี่ยนส่วนต่างราคาน้ำมัน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CB46678" w14:textId="77777777" w:rsidR="001311A4" w:rsidRPr="002946AF" w:rsidRDefault="001311A4" w:rsidP="001311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FCBFEB6" w14:textId="77777777" w:rsidR="001311A4" w:rsidRPr="002946AF" w:rsidRDefault="001311A4" w:rsidP="001311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1FF73BEC" w14:textId="77777777" w:rsidR="001311A4" w:rsidRPr="002946AF" w:rsidRDefault="001311A4" w:rsidP="001311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AC2A23A" w14:textId="77777777" w:rsidR="001311A4" w:rsidRPr="002946AF" w:rsidRDefault="001311A4" w:rsidP="001311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311A4" w:rsidRPr="002946AF" w14:paraId="6A04CD8D" w14:textId="77777777" w:rsidTr="007C61AB">
        <w:tc>
          <w:tcPr>
            <w:tcW w:w="4493" w:type="dxa"/>
            <w:shd w:val="clear" w:color="auto" w:fill="auto"/>
            <w:vAlign w:val="center"/>
          </w:tcPr>
          <w:p w14:paraId="5576E995" w14:textId="217EA689" w:rsidR="001311A4" w:rsidRPr="002946AF" w:rsidRDefault="001311A4" w:rsidP="00CD56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DEBDC2F" w14:textId="5EEA5A10" w:rsidR="001311A4" w:rsidRPr="002946AF" w:rsidRDefault="001311A4" w:rsidP="001311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C6AD5DB" w14:textId="21BDE36F" w:rsidR="001311A4" w:rsidRPr="002946AF" w:rsidRDefault="00204442" w:rsidP="001311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99B2A25" w14:textId="6622C6D1" w:rsidR="001311A4" w:rsidRPr="002946AF" w:rsidRDefault="001311A4" w:rsidP="001311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0ACA363" w14:textId="5F4A162A" w:rsidR="001311A4" w:rsidRPr="002946AF" w:rsidRDefault="00204442" w:rsidP="001311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137</w:t>
            </w:r>
          </w:p>
        </w:tc>
      </w:tr>
      <w:tr w:rsidR="001311A4" w:rsidRPr="002946AF" w14:paraId="08EC1ADA" w14:textId="77777777" w:rsidTr="007C61AB">
        <w:tc>
          <w:tcPr>
            <w:tcW w:w="4493" w:type="dxa"/>
            <w:shd w:val="clear" w:color="auto" w:fill="auto"/>
            <w:vAlign w:val="center"/>
          </w:tcPr>
          <w:p w14:paraId="2926007C" w14:textId="3F7909ED" w:rsidR="001311A4" w:rsidRPr="002946AF" w:rsidRDefault="001311A4" w:rsidP="00CD56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1ED6931" w14:textId="09F16CF5" w:rsidR="001311A4" w:rsidRPr="002946AF" w:rsidRDefault="000813C4" w:rsidP="001311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BE955F6" w14:textId="6922BC56" w:rsidR="001311A4" w:rsidRPr="002946AF" w:rsidRDefault="000813C4" w:rsidP="001311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413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193C46A" w14:textId="0DED96F9" w:rsidR="001311A4" w:rsidRPr="002946AF" w:rsidRDefault="000813C4" w:rsidP="001311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CE2EEB2" w14:textId="3C9464C4" w:rsidR="001311A4" w:rsidRPr="002946AF" w:rsidRDefault="000813C4" w:rsidP="001311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413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</w:tbl>
    <w:p w14:paraId="08B97A67" w14:textId="3B29C2BC" w:rsidR="00F56198" w:rsidRPr="002946AF" w:rsidRDefault="00F5619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BE3370" w14:textId="77777777" w:rsidR="00610190" w:rsidRPr="002946AF" w:rsidRDefault="00610190"/>
    <w:p w14:paraId="2FCAC3B7" w14:textId="01C81680" w:rsidR="00C96E26" w:rsidRPr="002946AF" w:rsidRDefault="00C96E26">
      <w:r w:rsidRPr="002946AF">
        <w:br w:type="page"/>
      </w:r>
    </w:p>
    <w:p w14:paraId="7413D290" w14:textId="77777777" w:rsidR="00610190" w:rsidRPr="002946AF" w:rsidRDefault="00610190"/>
    <w:tbl>
      <w:tblPr>
        <w:tblW w:w="9374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78"/>
        <w:gridCol w:w="1224"/>
        <w:gridCol w:w="1224"/>
        <w:gridCol w:w="1224"/>
        <w:gridCol w:w="1224"/>
      </w:tblGrid>
      <w:tr w:rsidR="003A7886" w:rsidRPr="002946AF" w14:paraId="6E1B12E5" w14:textId="77777777" w:rsidTr="001B2F5E">
        <w:tc>
          <w:tcPr>
            <w:tcW w:w="4478" w:type="dxa"/>
            <w:shd w:val="clear" w:color="auto" w:fill="auto"/>
            <w:vAlign w:val="center"/>
          </w:tcPr>
          <w:p w14:paraId="70383FC6" w14:textId="0E53615C" w:rsidR="003A7886" w:rsidRPr="002946AF" w:rsidRDefault="003A7886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F36FF6" w14:textId="7B600F9B" w:rsidR="003A7886" w:rsidRPr="002946AF" w:rsidRDefault="003A7886" w:rsidP="00F63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C2B9C"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3A7886" w:rsidRPr="002946AF" w14:paraId="40F3E394" w14:textId="77777777" w:rsidTr="001B2F5E">
        <w:tc>
          <w:tcPr>
            <w:tcW w:w="4478" w:type="dxa"/>
            <w:shd w:val="clear" w:color="auto" w:fill="auto"/>
            <w:vAlign w:val="center"/>
            <w:hideMark/>
          </w:tcPr>
          <w:p w14:paraId="1FB0D5ED" w14:textId="64F0A3A9" w:rsidR="003A7886" w:rsidRPr="002946AF" w:rsidRDefault="003A7886" w:rsidP="00B52E98">
            <w:pPr>
              <w:tabs>
                <w:tab w:val="clear" w:pos="227"/>
                <w:tab w:val="clear" w:pos="454"/>
                <w:tab w:val="left" w:pos="345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E0BACF4" w14:textId="48BF0B7C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0F6EDE7" w14:textId="3AFEB73E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C11618E" w14:textId="4C77DF2C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1D845A0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F33F47" w:rsidRPr="002946AF" w14:paraId="353352F7" w14:textId="77777777" w:rsidTr="007C61AB">
        <w:tc>
          <w:tcPr>
            <w:tcW w:w="4478" w:type="dxa"/>
            <w:shd w:val="clear" w:color="auto" w:fill="auto"/>
            <w:vAlign w:val="center"/>
            <w:hideMark/>
          </w:tcPr>
          <w:p w14:paraId="676E7BD5" w14:textId="77777777" w:rsidR="00F33F47" w:rsidRPr="002946AF" w:rsidRDefault="00F33F47" w:rsidP="00CD565B">
            <w:pPr>
              <w:tabs>
                <w:tab w:val="clear" w:pos="454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9176C5" w14:textId="44285AB8" w:rsidR="00F33F47" w:rsidRPr="002946AF" w:rsidRDefault="00F33F47" w:rsidP="00F33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86159F" w14:textId="6E4C623E" w:rsidR="00F33F47" w:rsidRPr="002946AF" w:rsidRDefault="00F33F47" w:rsidP="00F33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F83520" w14:textId="5AD8E49D" w:rsidR="00F33F47" w:rsidRPr="002946AF" w:rsidRDefault="00F33F47" w:rsidP="00F33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AE797" w14:textId="6F389C0D" w:rsidR="00F33F47" w:rsidRPr="002946AF" w:rsidRDefault="00F33F47" w:rsidP="00F33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ล้านบาท</w:t>
            </w:r>
          </w:p>
        </w:tc>
      </w:tr>
      <w:tr w:rsidR="003A7886" w:rsidRPr="002946AF" w14:paraId="2B4F5A2B" w14:textId="77777777" w:rsidTr="007C61AB">
        <w:tc>
          <w:tcPr>
            <w:tcW w:w="4478" w:type="dxa"/>
            <w:shd w:val="clear" w:color="auto" w:fill="auto"/>
            <w:vAlign w:val="center"/>
          </w:tcPr>
          <w:p w14:paraId="0F80FE20" w14:textId="77777777" w:rsidR="003A7886" w:rsidRPr="002946AF" w:rsidRDefault="003A7886" w:rsidP="00CD565B">
            <w:pPr>
              <w:tabs>
                <w:tab w:val="clear" w:pos="454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2A1D01D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4B9D51A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8314E38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69272EA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A7886" w:rsidRPr="002946AF" w14:paraId="7F00EC66" w14:textId="77777777" w:rsidTr="007C61AB">
        <w:tc>
          <w:tcPr>
            <w:tcW w:w="4478" w:type="dxa"/>
            <w:shd w:val="clear" w:color="auto" w:fill="auto"/>
            <w:vAlign w:val="center"/>
            <w:hideMark/>
          </w:tcPr>
          <w:p w14:paraId="1E42F153" w14:textId="1F943448" w:rsidR="00BC2B9C" w:rsidRPr="002946AF" w:rsidRDefault="00BC2B9C" w:rsidP="00CD565B">
            <w:pPr>
              <w:tabs>
                <w:tab w:val="clear" w:pos="454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สินทรัพย์ทางการเงินที่วัดมูลค่า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930BE7E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E08AA3C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D779E0F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0F76C42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A7886" w:rsidRPr="002946AF" w14:paraId="2A9B9940" w14:textId="77777777" w:rsidTr="007C61AB">
        <w:tc>
          <w:tcPr>
            <w:tcW w:w="4478" w:type="dxa"/>
            <w:shd w:val="clear" w:color="auto" w:fill="auto"/>
            <w:vAlign w:val="center"/>
          </w:tcPr>
          <w:p w14:paraId="617A0FBF" w14:textId="2235292F" w:rsidR="003A7886" w:rsidRPr="002946AF" w:rsidRDefault="00BC2B9C" w:rsidP="00CD565B">
            <w:pPr>
              <w:tabs>
                <w:tab w:val="clear" w:pos="454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  ด้วยมูลค่ายุติธรรม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2BAF49F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9473041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B132C2B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9923F84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A7886" w:rsidRPr="002946AF" w14:paraId="7B955425" w14:textId="77777777" w:rsidTr="007C61AB">
        <w:tc>
          <w:tcPr>
            <w:tcW w:w="4478" w:type="dxa"/>
            <w:shd w:val="clear" w:color="auto" w:fill="auto"/>
            <w:vAlign w:val="center"/>
            <w:hideMark/>
          </w:tcPr>
          <w:p w14:paraId="4AE41F11" w14:textId="60190631" w:rsidR="003A7886" w:rsidRPr="002946AF" w:rsidRDefault="00696A79" w:rsidP="00CD565B">
            <w:pPr>
              <w:tabs>
                <w:tab w:val="clear" w:pos="454"/>
              </w:tabs>
              <w:ind w:left="336" w:firstLineChars="10" w:firstLine="26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ตราสารทุนที่เป็น</w:t>
            </w:r>
            <w:r w:rsidR="00BC2B9C"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เงินลงทุนเผื่อขาย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C889EE7" w14:textId="2E63E45C" w:rsidR="003A7886" w:rsidRPr="002946AF" w:rsidRDefault="00204442" w:rsidP="00D17A96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044C196" w14:textId="1C39C30D" w:rsidR="003A7886" w:rsidRPr="002946AF" w:rsidRDefault="00921B37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8C35DC7" w14:textId="6EFC8F1B" w:rsidR="003A7886" w:rsidRPr="002946AF" w:rsidRDefault="00921B37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9F15D4E" w14:textId="2D3FB377" w:rsidR="003A7886" w:rsidRPr="002946AF" w:rsidRDefault="00204442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361</w:t>
            </w:r>
          </w:p>
        </w:tc>
      </w:tr>
      <w:tr w:rsidR="003A7886" w:rsidRPr="002946AF" w14:paraId="6A0C5104" w14:textId="77777777" w:rsidTr="007C61AB">
        <w:tc>
          <w:tcPr>
            <w:tcW w:w="4478" w:type="dxa"/>
            <w:shd w:val="clear" w:color="auto" w:fill="auto"/>
            <w:vAlign w:val="center"/>
          </w:tcPr>
          <w:p w14:paraId="2ACA1557" w14:textId="106E4362" w:rsidR="003A7886" w:rsidRPr="002946AF" w:rsidRDefault="00BC2B9C" w:rsidP="00CD565B">
            <w:pPr>
              <w:tabs>
                <w:tab w:val="clear" w:pos="454"/>
              </w:tabs>
              <w:ind w:left="336" w:firstLineChars="10" w:firstLine="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ตราสารหนี้ที่เป็นเงินลงทุน</w:t>
            </w:r>
            <w:r w:rsidR="00696A79"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เผื่อขาย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5A174DD" w14:textId="77777777" w:rsidR="003A7886" w:rsidRPr="002946AF" w:rsidRDefault="003A7886" w:rsidP="00D17A96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E0CF5FC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245AB20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5C2B7A7" w14:textId="77777777" w:rsidR="003A7886" w:rsidRPr="002946AF" w:rsidRDefault="003A7886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A7886" w:rsidRPr="002946AF" w14:paraId="67DED298" w14:textId="77777777" w:rsidTr="007C61AB">
        <w:tc>
          <w:tcPr>
            <w:tcW w:w="4478" w:type="dxa"/>
            <w:shd w:val="clear" w:color="auto" w:fill="auto"/>
            <w:vAlign w:val="center"/>
          </w:tcPr>
          <w:p w14:paraId="758CEE00" w14:textId="3B0F68B5" w:rsidR="003A7886" w:rsidRPr="002946AF" w:rsidRDefault="00BC2B9C" w:rsidP="00CD565B">
            <w:pPr>
              <w:tabs>
                <w:tab w:val="clear" w:pos="454"/>
              </w:tabs>
              <w:ind w:left="336" w:firstLineChars="1" w:firstLine="3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(ในกองทุนส่วนบุคคล)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A937741" w14:textId="37E89D93" w:rsidR="003A7886" w:rsidRPr="002946AF" w:rsidRDefault="00921B37" w:rsidP="00F33F47">
            <w:pPr>
              <w:ind w:right="-72" w:hanging="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652B8D4" w14:textId="4747C930" w:rsidR="003A7886" w:rsidRPr="002946AF" w:rsidRDefault="00204442" w:rsidP="00F33F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921B37"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E896A0A" w14:textId="6A0AE04A" w:rsidR="003A7886" w:rsidRPr="002946AF" w:rsidRDefault="00921B37" w:rsidP="00F33F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8B5F759" w14:textId="58C90534" w:rsidR="003A7886" w:rsidRPr="002946AF" w:rsidRDefault="00204442" w:rsidP="00F33F47">
            <w:pPr>
              <w:ind w:right="-72" w:hanging="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921B37"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903</w:t>
            </w:r>
          </w:p>
        </w:tc>
      </w:tr>
      <w:tr w:rsidR="00BC1B01" w:rsidRPr="002946AF" w14:paraId="1D59CE1D" w14:textId="77777777" w:rsidTr="007C61AB">
        <w:tc>
          <w:tcPr>
            <w:tcW w:w="4478" w:type="dxa"/>
            <w:shd w:val="clear" w:color="auto" w:fill="auto"/>
            <w:vAlign w:val="center"/>
          </w:tcPr>
          <w:p w14:paraId="15EA51CE" w14:textId="77777777" w:rsidR="00BC1B01" w:rsidRPr="002946AF" w:rsidRDefault="00BC1B01" w:rsidP="00CD565B">
            <w:pPr>
              <w:tabs>
                <w:tab w:val="clear" w:pos="454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950F7D1" w14:textId="77777777" w:rsidR="00BC1B01" w:rsidRPr="002946AF" w:rsidRDefault="00BC1B01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23FFEAC" w14:textId="77777777" w:rsidR="00BC1B01" w:rsidRPr="002946AF" w:rsidRDefault="00BC1B01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C19B59F" w14:textId="77777777" w:rsidR="00BC1B01" w:rsidRPr="002946AF" w:rsidRDefault="00BC1B01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</w:tcPr>
          <w:p w14:paraId="415963E3" w14:textId="77777777" w:rsidR="00BC1B01" w:rsidRPr="002946AF" w:rsidRDefault="00BC1B01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D018C" w:rsidRPr="002946AF" w14:paraId="58A62E09" w14:textId="77777777" w:rsidTr="007C61AB">
        <w:tc>
          <w:tcPr>
            <w:tcW w:w="4478" w:type="dxa"/>
            <w:shd w:val="clear" w:color="auto" w:fill="auto"/>
            <w:vAlign w:val="center"/>
          </w:tcPr>
          <w:p w14:paraId="1944EF6D" w14:textId="73474820" w:rsidR="000D018C" w:rsidRPr="002946AF" w:rsidRDefault="000D018C" w:rsidP="00CD565B">
            <w:pPr>
              <w:tabs>
                <w:tab w:val="clear" w:pos="454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4A1E79E" w14:textId="77777777" w:rsidR="000D018C" w:rsidRPr="002946AF" w:rsidRDefault="000D018C" w:rsidP="000D01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23F42A8" w14:textId="77777777" w:rsidR="000D018C" w:rsidRPr="002946AF" w:rsidRDefault="000D018C" w:rsidP="000D01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FED11F4" w14:textId="77777777" w:rsidR="000D018C" w:rsidRPr="002946AF" w:rsidRDefault="000D018C" w:rsidP="000D01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</w:tcPr>
          <w:p w14:paraId="24D69F33" w14:textId="77777777" w:rsidR="000D018C" w:rsidRPr="002946AF" w:rsidRDefault="000D018C" w:rsidP="000D01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D018C" w:rsidRPr="002946AF" w14:paraId="10DA2A9B" w14:textId="77777777" w:rsidTr="007C61AB">
        <w:tc>
          <w:tcPr>
            <w:tcW w:w="4478" w:type="dxa"/>
            <w:shd w:val="clear" w:color="auto" w:fill="auto"/>
            <w:vAlign w:val="center"/>
          </w:tcPr>
          <w:p w14:paraId="1F387E3C" w14:textId="6C166987" w:rsidR="000D018C" w:rsidRPr="002946AF" w:rsidRDefault="000D018C" w:rsidP="00CD565B">
            <w:pPr>
              <w:tabs>
                <w:tab w:val="clear" w:pos="454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54F8090" w14:textId="77777777" w:rsidR="000D018C" w:rsidRPr="002946AF" w:rsidRDefault="000D018C" w:rsidP="000D01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603FA10" w14:textId="77777777" w:rsidR="000D018C" w:rsidRPr="002946AF" w:rsidRDefault="000D018C" w:rsidP="000D01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19D2B47" w14:textId="77777777" w:rsidR="000D018C" w:rsidRPr="002946AF" w:rsidRDefault="000D018C" w:rsidP="000D01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</w:tcPr>
          <w:p w14:paraId="4592191C" w14:textId="77777777" w:rsidR="000D018C" w:rsidRPr="002946AF" w:rsidRDefault="000D018C" w:rsidP="000D01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21B37" w:rsidRPr="002946AF" w14:paraId="20E1C550" w14:textId="77777777" w:rsidTr="00945C33">
        <w:tc>
          <w:tcPr>
            <w:tcW w:w="4478" w:type="dxa"/>
            <w:shd w:val="clear" w:color="auto" w:fill="auto"/>
            <w:vAlign w:val="center"/>
          </w:tcPr>
          <w:p w14:paraId="1CA13136" w14:textId="5C52B385" w:rsidR="00921B37" w:rsidRPr="002946AF" w:rsidRDefault="00921B37" w:rsidP="00CD565B">
            <w:pPr>
              <w:tabs>
                <w:tab w:val="clear" w:pos="454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ตราสารหนี้ที่จะถือจนครบกำหนด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EE9A13B" w14:textId="675E68F9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3DB529E" w14:textId="36B29ED5" w:rsidR="00921B37" w:rsidRPr="002946AF" w:rsidRDefault="00204442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721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FFD2660" w14:textId="0BACD213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vAlign w:val="center"/>
          </w:tcPr>
          <w:p w14:paraId="0DB62CCF" w14:textId="500B1114" w:rsidR="00921B37" w:rsidRPr="002946AF" w:rsidRDefault="00204442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721</w:t>
            </w:r>
          </w:p>
        </w:tc>
      </w:tr>
      <w:tr w:rsidR="00921B37" w:rsidRPr="002946AF" w14:paraId="74D7AB03" w14:textId="77777777" w:rsidTr="00945C33">
        <w:tc>
          <w:tcPr>
            <w:tcW w:w="4478" w:type="dxa"/>
            <w:shd w:val="clear" w:color="auto" w:fill="auto"/>
            <w:vAlign w:val="center"/>
          </w:tcPr>
          <w:p w14:paraId="1EA9227D" w14:textId="3230A6F2" w:rsidR="00921B37" w:rsidRPr="002946AF" w:rsidRDefault="00921B37" w:rsidP="00CD565B">
            <w:pPr>
              <w:tabs>
                <w:tab w:val="clear" w:pos="454"/>
              </w:tabs>
              <w:ind w:left="3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99CE68E" w14:textId="2BEE11FE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345CAEC" w14:textId="5FF8A564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035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786AACE" w14:textId="3E6D8C51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vAlign w:val="center"/>
          </w:tcPr>
          <w:p w14:paraId="64539067" w14:textId="1F93B08D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035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921B37" w:rsidRPr="002946AF" w14:paraId="3CB84541" w14:textId="77777777" w:rsidTr="00945C33">
        <w:tc>
          <w:tcPr>
            <w:tcW w:w="4478" w:type="dxa"/>
            <w:shd w:val="clear" w:color="auto" w:fill="auto"/>
            <w:vAlign w:val="center"/>
          </w:tcPr>
          <w:p w14:paraId="786B2DB3" w14:textId="0F81707A" w:rsidR="00921B37" w:rsidRPr="002946AF" w:rsidRDefault="00921B37" w:rsidP="00CD565B">
            <w:pPr>
              <w:tabs>
                <w:tab w:val="clear" w:pos="454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2C521A1" w14:textId="67350893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FA7E772" w14:textId="216CC614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766BE9C" w14:textId="09F95CE6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vAlign w:val="center"/>
          </w:tcPr>
          <w:p w14:paraId="0BAB1103" w14:textId="0DE0C80A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921B37" w:rsidRPr="002946AF" w14:paraId="5CBE4A6D" w14:textId="77777777" w:rsidTr="00945C33">
        <w:tc>
          <w:tcPr>
            <w:tcW w:w="4478" w:type="dxa"/>
            <w:shd w:val="clear" w:color="auto" w:fill="auto"/>
            <w:vAlign w:val="center"/>
          </w:tcPr>
          <w:p w14:paraId="353812A1" w14:textId="73C4B4A2" w:rsidR="00921B37" w:rsidRPr="002946AF" w:rsidRDefault="00921B37" w:rsidP="00CD565B">
            <w:pPr>
              <w:tabs>
                <w:tab w:val="clear" w:pos="454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สัญญาแลกเปลี่ยนส่วนต่างราคาน้ำมัน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32F67EE" w14:textId="77777777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CB2ED35" w14:textId="77777777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742B244" w14:textId="77777777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center"/>
          </w:tcPr>
          <w:p w14:paraId="64BDB464" w14:textId="77777777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21B37" w:rsidRPr="002946AF" w14:paraId="35FDF360" w14:textId="77777777" w:rsidTr="00945C33">
        <w:tc>
          <w:tcPr>
            <w:tcW w:w="4478" w:type="dxa"/>
            <w:shd w:val="clear" w:color="auto" w:fill="auto"/>
            <w:vAlign w:val="center"/>
          </w:tcPr>
          <w:p w14:paraId="1AFBDF0B" w14:textId="7C4127A2" w:rsidR="00921B37" w:rsidRPr="002946AF" w:rsidRDefault="00921B37" w:rsidP="00CD565B">
            <w:pPr>
              <w:tabs>
                <w:tab w:val="clear" w:pos="454"/>
              </w:tabs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สำเร็จรูปและน้ำมันดิบล่วงหน้า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BA8708D" w14:textId="7896DE4B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7F2BCF9" w14:textId="34CD09A9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278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6485793" w14:textId="633882A8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vAlign w:val="center"/>
          </w:tcPr>
          <w:p w14:paraId="3054884E" w14:textId="2C43907E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278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921B37" w:rsidRPr="002946AF" w14:paraId="7EEAC863" w14:textId="77777777" w:rsidTr="00945C33">
        <w:tc>
          <w:tcPr>
            <w:tcW w:w="4478" w:type="dxa"/>
            <w:shd w:val="clear" w:color="auto" w:fill="auto"/>
            <w:vAlign w:val="center"/>
          </w:tcPr>
          <w:p w14:paraId="507EFCEF" w14:textId="333C7A68" w:rsidR="00921B37" w:rsidRPr="002946AF" w:rsidRDefault="00921B37" w:rsidP="00CD565B">
            <w:pPr>
              <w:tabs>
                <w:tab w:val="clear" w:pos="454"/>
              </w:tabs>
              <w:ind w:left="336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2BA4C2B" w14:textId="4EDADCDB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008E450" w14:textId="3F22D62C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112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02BB0F8" w14:textId="3D578FE8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vAlign w:val="center"/>
          </w:tcPr>
          <w:p w14:paraId="0731071E" w14:textId="469A1780" w:rsidR="00921B37" w:rsidRPr="002946AF" w:rsidRDefault="00921B37" w:rsidP="00921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112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</w:tbl>
    <w:p w14:paraId="550426F7" w14:textId="6D18A0BA" w:rsidR="00BC2B9C" w:rsidRPr="002946AF" w:rsidRDefault="00BC2B9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69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73"/>
        <w:gridCol w:w="1224"/>
        <w:gridCol w:w="1224"/>
        <w:gridCol w:w="1224"/>
        <w:gridCol w:w="1224"/>
      </w:tblGrid>
      <w:tr w:rsidR="00BC2B9C" w:rsidRPr="002946AF" w14:paraId="6EA739CF" w14:textId="77777777" w:rsidTr="006E218D">
        <w:tc>
          <w:tcPr>
            <w:tcW w:w="4473" w:type="dxa"/>
            <w:shd w:val="clear" w:color="auto" w:fill="auto"/>
            <w:vAlign w:val="center"/>
          </w:tcPr>
          <w:p w14:paraId="68A81F34" w14:textId="77777777" w:rsidR="00BC2B9C" w:rsidRPr="002946AF" w:rsidRDefault="00BC2B9C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C1ECD4" w14:textId="11258A17" w:rsidR="00BC2B9C" w:rsidRPr="002946AF" w:rsidRDefault="00BC2B9C" w:rsidP="00F63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2B9C" w:rsidRPr="002946AF" w14:paraId="2BA5AAE3" w14:textId="77777777" w:rsidTr="006E218D">
        <w:tc>
          <w:tcPr>
            <w:tcW w:w="4473" w:type="dxa"/>
            <w:shd w:val="clear" w:color="auto" w:fill="auto"/>
            <w:vAlign w:val="center"/>
            <w:hideMark/>
          </w:tcPr>
          <w:p w14:paraId="2061AE44" w14:textId="1C2BFB4D" w:rsidR="00BC2B9C" w:rsidRPr="002946AF" w:rsidRDefault="00BC2B9C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E67281D" w14:textId="120A638E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67AD054" w14:textId="09199675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09700A8" w14:textId="1D139F95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C00F436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337468" w:rsidRPr="002946AF" w14:paraId="5B655CD8" w14:textId="77777777" w:rsidTr="006E218D">
        <w:tc>
          <w:tcPr>
            <w:tcW w:w="4473" w:type="dxa"/>
            <w:shd w:val="clear" w:color="auto" w:fill="auto"/>
            <w:vAlign w:val="center"/>
            <w:hideMark/>
          </w:tcPr>
          <w:p w14:paraId="0D999631" w14:textId="77777777" w:rsidR="00337468" w:rsidRPr="002946AF" w:rsidRDefault="00337468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239377" w14:textId="7F1D79DC" w:rsidR="00337468" w:rsidRPr="002946AF" w:rsidRDefault="00337468" w:rsidP="00337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DD28E0" w14:textId="24082211" w:rsidR="00337468" w:rsidRPr="002946AF" w:rsidRDefault="00337468" w:rsidP="00337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7601C0" w14:textId="60EA5AC6" w:rsidR="00337468" w:rsidRPr="002946AF" w:rsidRDefault="00337468" w:rsidP="00337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2DFD91" w14:textId="0BB93326" w:rsidR="00337468" w:rsidRPr="002946AF" w:rsidRDefault="00337468" w:rsidP="00337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ล้านบาท</w:t>
            </w:r>
          </w:p>
        </w:tc>
      </w:tr>
      <w:tr w:rsidR="00BC2B9C" w:rsidRPr="002946AF" w14:paraId="7EE4EB90" w14:textId="77777777" w:rsidTr="006E218D">
        <w:tc>
          <w:tcPr>
            <w:tcW w:w="4473" w:type="dxa"/>
            <w:shd w:val="clear" w:color="auto" w:fill="auto"/>
            <w:vAlign w:val="center"/>
          </w:tcPr>
          <w:p w14:paraId="28931CA7" w14:textId="77777777" w:rsidR="00BC2B9C" w:rsidRPr="002946AF" w:rsidRDefault="00BC2B9C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2EBF04CA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71279637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16BABE35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151FC568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C2B9C" w:rsidRPr="002946AF" w14:paraId="142633BE" w14:textId="77777777" w:rsidTr="006E218D">
        <w:tc>
          <w:tcPr>
            <w:tcW w:w="4473" w:type="dxa"/>
            <w:shd w:val="clear" w:color="auto" w:fill="auto"/>
            <w:vAlign w:val="center"/>
            <w:hideMark/>
          </w:tcPr>
          <w:p w14:paraId="2F2DE9C7" w14:textId="77777777" w:rsidR="00BC2B9C" w:rsidRPr="002946AF" w:rsidRDefault="00BC2B9C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สินทรัพย์ทางการเงินที่วัดมูลค่า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F6E3184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116E4D9A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4FA3CCB5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59F12BB2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C2B9C" w:rsidRPr="002946AF" w14:paraId="4373FF10" w14:textId="77777777" w:rsidTr="006E218D">
        <w:tc>
          <w:tcPr>
            <w:tcW w:w="4473" w:type="dxa"/>
            <w:shd w:val="clear" w:color="auto" w:fill="auto"/>
            <w:vAlign w:val="center"/>
          </w:tcPr>
          <w:p w14:paraId="189BBEF7" w14:textId="77777777" w:rsidR="00BC2B9C" w:rsidRPr="002946AF" w:rsidRDefault="00BC2B9C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  ด้วยมูลค่ายุติธรรม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9F9D363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702F45A5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608FAC1F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2CB11BC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F600E" w:rsidRPr="002946AF" w14:paraId="4E9D1504" w14:textId="77777777" w:rsidTr="006E218D">
        <w:tc>
          <w:tcPr>
            <w:tcW w:w="4473" w:type="dxa"/>
            <w:shd w:val="clear" w:color="auto" w:fill="auto"/>
            <w:vAlign w:val="center"/>
            <w:hideMark/>
          </w:tcPr>
          <w:p w14:paraId="75D9B2BC" w14:textId="5930B89A" w:rsidR="00CF600E" w:rsidRPr="002946AF" w:rsidRDefault="00596DB1" w:rsidP="00CD565B">
            <w:pPr>
              <w:ind w:left="336" w:firstLineChars="10" w:firstLine="26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ตราสารทุนที่เป็น</w:t>
            </w:r>
            <w:r w:rsidR="00CF600E"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เงินลงทุนเผื่อขาย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BAADB4C" w14:textId="38AA92AE" w:rsidR="00CF600E" w:rsidRPr="002946AF" w:rsidRDefault="00204442" w:rsidP="00CF600E">
            <w:pPr>
              <w:ind w:right="-72" w:firstLineChars="100" w:firstLine="2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4ABB5F9" w14:textId="07750D26" w:rsidR="00CF600E" w:rsidRPr="002946AF" w:rsidRDefault="00CF600E" w:rsidP="00CF60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A70D03F" w14:textId="308626C0" w:rsidR="00CF600E" w:rsidRPr="002946AF" w:rsidRDefault="00CF600E" w:rsidP="00CF60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4F1E2F9" w14:textId="18EF4135" w:rsidR="00CF600E" w:rsidRPr="002946AF" w:rsidRDefault="00204442" w:rsidP="00CF60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</w:tr>
      <w:tr w:rsidR="00360DDA" w:rsidRPr="002946AF" w14:paraId="4753389C" w14:textId="77777777" w:rsidTr="006E218D">
        <w:tc>
          <w:tcPr>
            <w:tcW w:w="4473" w:type="dxa"/>
            <w:shd w:val="clear" w:color="auto" w:fill="auto"/>
            <w:vAlign w:val="center"/>
          </w:tcPr>
          <w:p w14:paraId="5C6BCCB9" w14:textId="77777777" w:rsidR="00360DDA" w:rsidRPr="002946AF" w:rsidRDefault="00360DDA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2E99B6FD" w14:textId="77777777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5A0DE352" w14:textId="77777777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61D6B1B4" w14:textId="77777777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46C3C55" w14:textId="77777777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60DDA" w:rsidRPr="002946AF" w14:paraId="1937556A" w14:textId="77777777" w:rsidTr="006E218D">
        <w:tc>
          <w:tcPr>
            <w:tcW w:w="4473" w:type="dxa"/>
            <w:shd w:val="clear" w:color="auto" w:fill="auto"/>
            <w:vAlign w:val="center"/>
          </w:tcPr>
          <w:p w14:paraId="5EAF8732" w14:textId="4470EC58" w:rsidR="00360DDA" w:rsidRPr="002946AF" w:rsidRDefault="00360DDA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EE270CB" w14:textId="77777777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200DD73E" w14:textId="77777777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4E07218A" w14:textId="77777777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29E97EF" w14:textId="77777777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60DDA" w:rsidRPr="002946AF" w14:paraId="7ADA18A8" w14:textId="77777777" w:rsidTr="006E218D">
        <w:tc>
          <w:tcPr>
            <w:tcW w:w="4473" w:type="dxa"/>
            <w:shd w:val="clear" w:color="auto" w:fill="auto"/>
            <w:vAlign w:val="center"/>
          </w:tcPr>
          <w:p w14:paraId="7AD46FB7" w14:textId="7EAE9572" w:rsidR="00360DDA" w:rsidRPr="002946AF" w:rsidRDefault="00360DDA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2CEB6C4" w14:textId="77777777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F465DA4" w14:textId="77777777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1983074A" w14:textId="77777777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2BB69E3" w14:textId="77777777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60DDA" w:rsidRPr="002946AF" w14:paraId="21D91612" w14:textId="77777777" w:rsidTr="006E218D">
        <w:tc>
          <w:tcPr>
            <w:tcW w:w="4473" w:type="dxa"/>
            <w:shd w:val="clear" w:color="auto" w:fill="auto"/>
            <w:vAlign w:val="center"/>
          </w:tcPr>
          <w:p w14:paraId="2E8EFC1B" w14:textId="094A00CD" w:rsidR="00360DDA" w:rsidRPr="002946AF" w:rsidRDefault="00360DDA" w:rsidP="00CD565B">
            <w:pPr>
              <w:ind w:left="3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E6A7206" w14:textId="52C761E2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4A51E55" w14:textId="1981197C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011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D8967AA" w14:textId="46030101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B5AB4DB" w14:textId="1B18E026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011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360DDA" w:rsidRPr="002946AF" w14:paraId="44149290" w14:textId="77777777" w:rsidTr="006E218D">
        <w:tc>
          <w:tcPr>
            <w:tcW w:w="4473" w:type="dxa"/>
            <w:shd w:val="clear" w:color="auto" w:fill="auto"/>
            <w:vAlign w:val="center"/>
          </w:tcPr>
          <w:p w14:paraId="703D12E7" w14:textId="566C580C" w:rsidR="00360DDA" w:rsidRPr="002946AF" w:rsidRDefault="00360DDA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20B19F5" w14:textId="7C4A5E66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EEFB787" w14:textId="3AABEB05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748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D6082B2" w14:textId="4C14637E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A82B989" w14:textId="44728BC9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748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360DDA" w:rsidRPr="002946AF" w14:paraId="6E607F12" w14:textId="77777777" w:rsidTr="006E218D">
        <w:tc>
          <w:tcPr>
            <w:tcW w:w="4473" w:type="dxa"/>
            <w:shd w:val="clear" w:color="auto" w:fill="auto"/>
            <w:vAlign w:val="center"/>
          </w:tcPr>
          <w:p w14:paraId="4DB22F20" w14:textId="63A4DB39" w:rsidR="00360DDA" w:rsidRPr="002946AF" w:rsidRDefault="00360DDA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สัญญาแลกเปลี่ยนส่วนต่างราคาน้ำมัน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7C6AC53" w14:textId="77777777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2BCDD3DB" w14:textId="77777777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12453B06" w14:textId="77777777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4F60D15" w14:textId="77777777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60DDA" w:rsidRPr="002946AF" w14:paraId="6BCCA1E7" w14:textId="77777777" w:rsidTr="006E218D">
        <w:tc>
          <w:tcPr>
            <w:tcW w:w="4473" w:type="dxa"/>
            <w:shd w:val="clear" w:color="auto" w:fill="auto"/>
            <w:vAlign w:val="center"/>
          </w:tcPr>
          <w:p w14:paraId="6FAAF8CE" w14:textId="76794C8B" w:rsidR="00360DDA" w:rsidRPr="002946AF" w:rsidRDefault="00360DDA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D17EEBA" w14:textId="4DE2FE05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A2DFAA8" w14:textId="00C9C107" w:rsidR="00360DDA" w:rsidRPr="002946AF" w:rsidRDefault="00204442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0F5FBDE" w14:textId="1837D8C4" w:rsidR="00360DDA" w:rsidRPr="002946AF" w:rsidRDefault="00360DDA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7CC1849" w14:textId="0B3271D4" w:rsidR="00360DDA" w:rsidRPr="002946AF" w:rsidRDefault="00204442" w:rsidP="0036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124</w:t>
            </w:r>
          </w:p>
        </w:tc>
      </w:tr>
    </w:tbl>
    <w:p w14:paraId="4EC2A641" w14:textId="77777777" w:rsidR="00205A11" w:rsidRPr="002946AF" w:rsidRDefault="0020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2024FEC" w14:textId="77777777" w:rsidR="00BC2B9C" w:rsidRPr="002946AF" w:rsidRDefault="00BC2B9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6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64"/>
        <w:gridCol w:w="1224"/>
        <w:gridCol w:w="1224"/>
        <w:gridCol w:w="1224"/>
        <w:gridCol w:w="1224"/>
      </w:tblGrid>
      <w:tr w:rsidR="00BC2B9C" w:rsidRPr="002946AF" w14:paraId="65221C1A" w14:textId="77777777" w:rsidTr="006E218D">
        <w:tc>
          <w:tcPr>
            <w:tcW w:w="4464" w:type="dxa"/>
            <w:shd w:val="clear" w:color="auto" w:fill="auto"/>
            <w:vAlign w:val="center"/>
          </w:tcPr>
          <w:p w14:paraId="65790CCB" w14:textId="77777777" w:rsidR="00BC2B9C" w:rsidRPr="002946AF" w:rsidRDefault="00BC2B9C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CA926" w14:textId="4343C40D" w:rsidR="00BC2B9C" w:rsidRPr="002946AF" w:rsidRDefault="00BC2B9C" w:rsidP="00F63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2B9C" w:rsidRPr="002946AF" w14:paraId="44CC34DA" w14:textId="77777777" w:rsidTr="006E218D">
        <w:tc>
          <w:tcPr>
            <w:tcW w:w="4464" w:type="dxa"/>
            <w:shd w:val="clear" w:color="auto" w:fill="auto"/>
            <w:vAlign w:val="center"/>
            <w:hideMark/>
          </w:tcPr>
          <w:p w14:paraId="689CF0AD" w14:textId="6C94129D" w:rsidR="00BC2B9C" w:rsidRPr="002946AF" w:rsidRDefault="00BC2B9C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7CA17E1" w14:textId="4CF922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F02F651" w14:textId="2C33D8EA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B06AA0" w14:textId="2A8A22F3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DF756DC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8A4219" w:rsidRPr="002946AF" w14:paraId="52CA148F" w14:textId="77777777" w:rsidTr="006E218D">
        <w:tc>
          <w:tcPr>
            <w:tcW w:w="4464" w:type="dxa"/>
            <w:shd w:val="clear" w:color="auto" w:fill="auto"/>
            <w:vAlign w:val="center"/>
            <w:hideMark/>
          </w:tcPr>
          <w:p w14:paraId="69145DA5" w14:textId="77777777" w:rsidR="008A4219" w:rsidRPr="002946AF" w:rsidRDefault="008A4219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596399" w14:textId="409D9E1D" w:rsidR="008A4219" w:rsidRPr="002946AF" w:rsidRDefault="008A4219" w:rsidP="008A42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4ECA8E" w14:textId="7675CBD7" w:rsidR="008A4219" w:rsidRPr="002946AF" w:rsidRDefault="008A4219" w:rsidP="008A42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BDB1F4" w14:textId="1F1A647C" w:rsidR="008A4219" w:rsidRPr="002946AF" w:rsidRDefault="008A4219" w:rsidP="008A42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60CDF6" w14:textId="1DE5B06A" w:rsidR="008A4219" w:rsidRPr="002946AF" w:rsidRDefault="008A4219" w:rsidP="008A42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ล้านบาท</w:t>
            </w:r>
          </w:p>
        </w:tc>
      </w:tr>
      <w:tr w:rsidR="00BC2B9C" w:rsidRPr="002946AF" w14:paraId="119C84FD" w14:textId="77777777" w:rsidTr="006E218D">
        <w:tc>
          <w:tcPr>
            <w:tcW w:w="4464" w:type="dxa"/>
            <w:shd w:val="clear" w:color="auto" w:fill="auto"/>
            <w:vAlign w:val="center"/>
          </w:tcPr>
          <w:p w14:paraId="6F4E3C20" w14:textId="77777777" w:rsidR="00BC2B9C" w:rsidRPr="002946AF" w:rsidRDefault="00BC2B9C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765925C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EAC9B46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ECDD40D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94CC7DE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C2B9C" w:rsidRPr="002946AF" w14:paraId="674BE3F3" w14:textId="77777777" w:rsidTr="006E218D">
        <w:tc>
          <w:tcPr>
            <w:tcW w:w="4464" w:type="dxa"/>
            <w:shd w:val="clear" w:color="auto" w:fill="auto"/>
            <w:vAlign w:val="center"/>
            <w:hideMark/>
          </w:tcPr>
          <w:p w14:paraId="3CA6A2C5" w14:textId="77777777" w:rsidR="00BC2B9C" w:rsidRPr="002946AF" w:rsidRDefault="00BC2B9C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สินทรัพย์ทางการเงินที่วัดมูลค่า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FBF36A2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59FC13D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CC51994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0730321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C2B9C" w:rsidRPr="002946AF" w14:paraId="68E3B143" w14:textId="77777777" w:rsidTr="006E218D">
        <w:tc>
          <w:tcPr>
            <w:tcW w:w="4464" w:type="dxa"/>
            <w:shd w:val="clear" w:color="auto" w:fill="auto"/>
            <w:vAlign w:val="center"/>
          </w:tcPr>
          <w:p w14:paraId="6574CEBF" w14:textId="77777777" w:rsidR="00BC2B9C" w:rsidRPr="002946AF" w:rsidRDefault="00BC2B9C" w:rsidP="00CD565B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  ด้วยมูลค่ายุติธรรม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D2C5DB0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A12FCC8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5786851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7468EDD" w14:textId="77777777" w:rsidR="00BC2B9C" w:rsidRPr="002946AF" w:rsidRDefault="00BC2B9C" w:rsidP="00D1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22366" w:rsidRPr="002946AF" w14:paraId="5F9AEE3E" w14:textId="77777777" w:rsidTr="006E218D">
        <w:tc>
          <w:tcPr>
            <w:tcW w:w="4464" w:type="dxa"/>
            <w:shd w:val="clear" w:color="auto" w:fill="auto"/>
            <w:vAlign w:val="center"/>
            <w:hideMark/>
          </w:tcPr>
          <w:p w14:paraId="021456A6" w14:textId="5241A192" w:rsidR="00A22366" w:rsidRPr="002946AF" w:rsidRDefault="00A22366" w:rsidP="00CD565B">
            <w:pPr>
              <w:ind w:left="336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ตราสารทุนที่เป็น</w:t>
            </w:r>
            <w:r w:rsidR="00596DB1"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เงินลงทุนเผื่อขาย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14CC2B8" w14:textId="5FBB07E4" w:rsidR="00A22366" w:rsidRPr="002946AF" w:rsidRDefault="00204442" w:rsidP="00A22366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8D6F153" w14:textId="5DD6CBB7" w:rsidR="00A22366" w:rsidRPr="002946AF" w:rsidRDefault="00A22366" w:rsidP="00A223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8F4DDE2" w14:textId="14521535" w:rsidR="00A22366" w:rsidRPr="002946AF" w:rsidRDefault="00A22366" w:rsidP="00A223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4F1140B" w14:textId="71F809B0" w:rsidR="00A22366" w:rsidRPr="002946AF" w:rsidRDefault="00204442" w:rsidP="00A223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361</w:t>
            </w:r>
          </w:p>
        </w:tc>
      </w:tr>
      <w:tr w:rsidR="00A22366" w:rsidRPr="002946AF" w14:paraId="643CC43E" w14:textId="77777777" w:rsidTr="006E218D">
        <w:tc>
          <w:tcPr>
            <w:tcW w:w="4464" w:type="dxa"/>
            <w:shd w:val="clear" w:color="auto" w:fill="auto"/>
            <w:vAlign w:val="center"/>
          </w:tcPr>
          <w:p w14:paraId="14CE5A98" w14:textId="1A9A54BC" w:rsidR="00A22366" w:rsidRPr="002946AF" w:rsidRDefault="00A22366" w:rsidP="00CD565B">
            <w:pPr>
              <w:ind w:left="336" w:firstLineChars="10" w:firstLine="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ตราสารหนี้ที่เป็นเงินลงทุน</w:t>
            </w:r>
            <w:r w:rsidR="00C56FE5"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เผื่อขาย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B763C94" w14:textId="3D26C569" w:rsidR="00A22366" w:rsidRPr="002946AF" w:rsidRDefault="00A22366" w:rsidP="00A22366">
            <w:pPr>
              <w:ind w:right="-72" w:firstLineChars="100" w:firstLine="2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1FEDEEC" w14:textId="32A18F83" w:rsidR="00A22366" w:rsidRPr="002946AF" w:rsidRDefault="00A22366" w:rsidP="00A223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9BABF73" w14:textId="7B0B71F2" w:rsidR="00A22366" w:rsidRPr="002946AF" w:rsidRDefault="00A22366" w:rsidP="00A223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C4F9611" w14:textId="735BED26" w:rsidR="00A22366" w:rsidRPr="002946AF" w:rsidRDefault="00A22366" w:rsidP="00A223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C56FE5" w:rsidRPr="002946AF" w14:paraId="3ABE4B26" w14:textId="77777777" w:rsidTr="006E218D">
        <w:tc>
          <w:tcPr>
            <w:tcW w:w="4464" w:type="dxa"/>
            <w:shd w:val="clear" w:color="auto" w:fill="auto"/>
            <w:vAlign w:val="center"/>
          </w:tcPr>
          <w:p w14:paraId="0A4175F6" w14:textId="28A5B83D" w:rsidR="00C56FE5" w:rsidRPr="002946AF" w:rsidRDefault="00C56FE5" w:rsidP="00C56FE5">
            <w:pPr>
              <w:ind w:left="336" w:firstLineChars="1" w:firstLine="3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(ในกองทุนส่วนบุคคล)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C572660" w14:textId="643A6A45" w:rsidR="00C56FE5" w:rsidRPr="002946AF" w:rsidRDefault="00C56FE5" w:rsidP="00C56FE5">
            <w:pPr>
              <w:ind w:right="-72" w:hanging="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667F9B6" w14:textId="1D15C5A8" w:rsidR="00C56FE5" w:rsidRPr="002946AF" w:rsidRDefault="00204442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C56FE5"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DE35D82" w14:textId="50140F53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872C60" w14:textId="7AD957D3" w:rsidR="00C56FE5" w:rsidRPr="002946AF" w:rsidRDefault="00204442" w:rsidP="00C56FE5">
            <w:pPr>
              <w:ind w:right="-72" w:hanging="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C56FE5"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903</w:t>
            </w:r>
          </w:p>
        </w:tc>
      </w:tr>
      <w:tr w:rsidR="00C56FE5" w:rsidRPr="002946AF" w14:paraId="067766C9" w14:textId="77777777" w:rsidTr="006E218D">
        <w:tc>
          <w:tcPr>
            <w:tcW w:w="4464" w:type="dxa"/>
            <w:shd w:val="clear" w:color="auto" w:fill="auto"/>
            <w:vAlign w:val="center"/>
          </w:tcPr>
          <w:p w14:paraId="6B9F6B4D" w14:textId="77777777" w:rsidR="00C56FE5" w:rsidRPr="002946AF" w:rsidRDefault="00C56FE5" w:rsidP="00C56FE5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DE46760" w14:textId="77777777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E5EB833" w14:textId="77777777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2CD4CB4" w14:textId="77777777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</w:tcPr>
          <w:p w14:paraId="09045682" w14:textId="77777777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56FE5" w:rsidRPr="002946AF" w14:paraId="78B85D1A" w14:textId="77777777" w:rsidTr="006E218D">
        <w:tc>
          <w:tcPr>
            <w:tcW w:w="4464" w:type="dxa"/>
            <w:shd w:val="clear" w:color="auto" w:fill="auto"/>
            <w:vAlign w:val="center"/>
          </w:tcPr>
          <w:p w14:paraId="1033BAF4" w14:textId="22755871" w:rsidR="00C56FE5" w:rsidRPr="002946AF" w:rsidRDefault="00C56FE5" w:rsidP="00C56FE5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B97DEE2" w14:textId="77777777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C4E5F70" w14:textId="77777777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5B035A2" w14:textId="77777777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</w:tcPr>
          <w:p w14:paraId="34068210" w14:textId="77777777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56FE5" w:rsidRPr="002946AF" w14:paraId="43EB999F" w14:textId="77777777" w:rsidTr="006E218D">
        <w:tc>
          <w:tcPr>
            <w:tcW w:w="4464" w:type="dxa"/>
            <w:shd w:val="clear" w:color="auto" w:fill="auto"/>
            <w:vAlign w:val="center"/>
          </w:tcPr>
          <w:p w14:paraId="2DAEF148" w14:textId="37C24866" w:rsidR="00C56FE5" w:rsidRPr="002946AF" w:rsidRDefault="00C56FE5" w:rsidP="00C56FE5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B6B1CD7" w14:textId="77777777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73E3B19" w14:textId="77777777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96E0380" w14:textId="77777777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</w:tcPr>
          <w:p w14:paraId="4C892209" w14:textId="77777777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56FE5" w:rsidRPr="002946AF" w14:paraId="5E454961" w14:textId="77777777" w:rsidTr="00945C33">
        <w:tc>
          <w:tcPr>
            <w:tcW w:w="4464" w:type="dxa"/>
            <w:shd w:val="clear" w:color="auto" w:fill="auto"/>
            <w:vAlign w:val="center"/>
          </w:tcPr>
          <w:p w14:paraId="29E276A7" w14:textId="6EC5AA6F" w:rsidR="00C56FE5" w:rsidRPr="002946AF" w:rsidRDefault="00C56FE5" w:rsidP="00C56FE5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ตราสารหนี้ที่จะถือจนครบกำหนด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FEEB4EA" w14:textId="39438684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39F6374" w14:textId="2184C055" w:rsidR="00C56FE5" w:rsidRPr="002946AF" w:rsidRDefault="00204442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721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4B72918" w14:textId="66C595CC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vAlign w:val="center"/>
          </w:tcPr>
          <w:p w14:paraId="01B029EE" w14:textId="50C718A1" w:rsidR="00C56FE5" w:rsidRPr="002946AF" w:rsidRDefault="00204442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721</w:t>
            </w:r>
          </w:p>
        </w:tc>
      </w:tr>
      <w:tr w:rsidR="00C56FE5" w:rsidRPr="002946AF" w14:paraId="1B4A11DE" w14:textId="77777777" w:rsidTr="00945C33">
        <w:tc>
          <w:tcPr>
            <w:tcW w:w="4464" w:type="dxa"/>
            <w:shd w:val="clear" w:color="auto" w:fill="auto"/>
            <w:vAlign w:val="center"/>
          </w:tcPr>
          <w:p w14:paraId="30A9A42A" w14:textId="104C6465" w:rsidR="00C56FE5" w:rsidRPr="002946AF" w:rsidRDefault="00C56FE5" w:rsidP="00C56FE5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70BBC51" w14:textId="6E8C3783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8446032" w14:textId="216BCEC2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652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22B1FE1" w14:textId="1334AC60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vAlign w:val="center"/>
          </w:tcPr>
          <w:p w14:paraId="1B72B9AE" w14:textId="3398CE57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652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56FE5" w:rsidRPr="002946AF" w14:paraId="098A0AAD" w14:textId="77777777" w:rsidTr="00945C33">
        <w:tc>
          <w:tcPr>
            <w:tcW w:w="4464" w:type="dxa"/>
            <w:shd w:val="clear" w:color="auto" w:fill="auto"/>
            <w:vAlign w:val="center"/>
          </w:tcPr>
          <w:p w14:paraId="48BFD0DD" w14:textId="0DCE5FA2" w:rsidR="00C56FE5" w:rsidRPr="002946AF" w:rsidRDefault="00C56FE5" w:rsidP="00C56FE5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1BC9265" w14:textId="143A9A53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A48D394" w14:textId="47BEFA64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624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6E9B906" w14:textId="4AC8C4DA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vAlign w:val="center"/>
          </w:tcPr>
          <w:p w14:paraId="1F6BE702" w14:textId="70C00803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624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56FE5" w:rsidRPr="002946AF" w14:paraId="7984653F" w14:textId="77777777" w:rsidTr="00945C33">
        <w:tc>
          <w:tcPr>
            <w:tcW w:w="4464" w:type="dxa"/>
            <w:shd w:val="clear" w:color="auto" w:fill="auto"/>
            <w:vAlign w:val="center"/>
          </w:tcPr>
          <w:p w14:paraId="231CF7BE" w14:textId="0BB84FB2" w:rsidR="00C56FE5" w:rsidRPr="002946AF" w:rsidRDefault="00C56FE5" w:rsidP="00C56FE5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958F4EA" w14:textId="273F0DD6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4B87406" w14:textId="6E440675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347DACD" w14:textId="318808DD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vAlign w:val="center"/>
          </w:tcPr>
          <w:p w14:paraId="36A1D565" w14:textId="3F85FAB2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56FE5" w:rsidRPr="002946AF" w14:paraId="3D4376E7" w14:textId="77777777" w:rsidTr="00945C33">
        <w:tc>
          <w:tcPr>
            <w:tcW w:w="4464" w:type="dxa"/>
            <w:shd w:val="clear" w:color="auto" w:fill="auto"/>
            <w:vAlign w:val="center"/>
          </w:tcPr>
          <w:p w14:paraId="415A692A" w14:textId="089D72C3" w:rsidR="00C56FE5" w:rsidRPr="002946AF" w:rsidRDefault="00C56FE5" w:rsidP="00C56FE5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สัญญาแลกเปลี่ยนส่วนต่างราคาน้ำมัน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481515D" w14:textId="34D860A8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01B4636" w14:textId="77777777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1614EE6" w14:textId="77777777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center"/>
          </w:tcPr>
          <w:p w14:paraId="2D1C99C2" w14:textId="77777777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56FE5" w:rsidRPr="002946AF" w14:paraId="4392326D" w14:textId="77777777" w:rsidTr="00945C33">
        <w:tc>
          <w:tcPr>
            <w:tcW w:w="4464" w:type="dxa"/>
            <w:shd w:val="clear" w:color="auto" w:fill="auto"/>
            <w:vAlign w:val="center"/>
          </w:tcPr>
          <w:p w14:paraId="25B038A8" w14:textId="1B4850D9" w:rsidR="00C56FE5" w:rsidRPr="002946AF" w:rsidRDefault="00C56FE5" w:rsidP="00C56FE5">
            <w:pPr>
              <w:ind w:left="3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47A56B3" w14:textId="6C00DAA8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45D10C8" w14:textId="1373D0F7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15996F5" w14:textId="77D13FC3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vAlign w:val="center"/>
          </w:tcPr>
          <w:p w14:paraId="750107B9" w14:textId="7F47149C" w:rsidR="00C56FE5" w:rsidRPr="002946AF" w:rsidRDefault="00C56FE5" w:rsidP="00C56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</w:t>
            </w:r>
            <w:r w:rsidRPr="002946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</w:tbl>
    <w:p w14:paraId="76E79C56" w14:textId="77777777" w:rsidR="007C61AB" w:rsidRPr="002946AF" w:rsidRDefault="007C61AB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F52E321" w14:textId="0A764953" w:rsidR="00637993" w:rsidRPr="002946AF" w:rsidRDefault="00637993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</w:t>
      </w:r>
    </w:p>
    <w:p w14:paraId="38E02452" w14:textId="77777777" w:rsidR="007C61AB" w:rsidRPr="002946AF" w:rsidRDefault="007C61AB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59C8E3" w14:textId="26CB3072" w:rsidR="00693E19" w:rsidRPr="002946AF" w:rsidRDefault="00126DAA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เทคนิคการประเมินมูลค่าที่ใช้ในการวัดมูลค่ายุติธรรมระดับ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</w:p>
    <w:p w14:paraId="1EF96F33" w14:textId="77777777" w:rsidR="007C61AB" w:rsidRPr="002946AF" w:rsidRDefault="007C61AB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4320"/>
        <w:gridCol w:w="4689"/>
      </w:tblGrid>
      <w:tr w:rsidR="00126DAA" w:rsidRPr="002946AF" w14:paraId="50F69757" w14:textId="77777777" w:rsidTr="007C61AB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30BC6" w14:textId="77777777" w:rsidR="00126DAA" w:rsidRPr="002946AF" w:rsidRDefault="00126DAA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B1F90" w14:textId="77777777" w:rsidR="00126DAA" w:rsidRPr="002946AF" w:rsidRDefault="00126DAA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624DDF" w:rsidRPr="002946AF" w14:paraId="623531A3" w14:textId="77777777" w:rsidTr="007C61AB"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</w:tcPr>
          <w:p w14:paraId="4C172C3D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9" w:type="dxa"/>
            <w:tcBorders>
              <w:top w:val="single" w:sz="4" w:space="0" w:color="auto"/>
            </w:tcBorders>
            <w:shd w:val="clear" w:color="auto" w:fill="auto"/>
          </w:tcPr>
          <w:p w14:paraId="3008F1E9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26DAA" w:rsidRPr="002946AF" w14:paraId="1C1568BE" w14:textId="77777777" w:rsidTr="007C61AB">
        <w:tc>
          <w:tcPr>
            <w:tcW w:w="4320" w:type="dxa"/>
            <w:shd w:val="clear" w:color="auto" w:fill="auto"/>
          </w:tcPr>
          <w:p w14:paraId="1F18B365" w14:textId="75CDC01F" w:rsidR="00126DAA" w:rsidRPr="002946AF" w:rsidRDefault="00126DAA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</w:t>
            </w:r>
            <w:r w:rsidR="008433B3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สารหนี้ที่เป็นเงินลงทุนเผื่อขาย (ในกองทุนส่วนบุคคล)</w:t>
            </w:r>
          </w:p>
          <w:p w14:paraId="11A6F021" w14:textId="77777777" w:rsidR="00126DAA" w:rsidRPr="002946AF" w:rsidRDefault="00126DAA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9" w:type="dxa"/>
            <w:shd w:val="clear" w:color="auto" w:fill="auto"/>
          </w:tcPr>
          <w:p w14:paraId="38CC98F9" w14:textId="3F7D1DA4" w:rsidR="00126DAA" w:rsidRPr="00F632E8" w:rsidRDefault="00126DAA" w:rsidP="00F6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pacing w:val="2"/>
                <w:sz w:val="26"/>
                <w:szCs w:val="26"/>
                <w:cs/>
              </w:rPr>
            </w:pPr>
            <w:r w:rsidRPr="00F632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เส้นอัตราผลตอบแทนพันธบัตรรัฐบาลของสมาคมตลาดตราสารหนี้ไทย</w:t>
            </w:r>
            <w:r w:rsidR="00637993" w:rsidRPr="00F632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632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632E8">
              <w:rPr>
                <w:rFonts w:ascii="Browallia New" w:eastAsia="Arial Unicode MS" w:hAnsi="Browallia New" w:cs="Browallia New"/>
                <w:sz w:val="26"/>
                <w:szCs w:val="26"/>
              </w:rPr>
              <w:t>Thai Bond Market Association</w:t>
            </w:r>
            <w:r w:rsidR="001F67E9" w:rsidRPr="00F632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632E8">
              <w:rPr>
                <w:rFonts w:ascii="Browallia New" w:eastAsia="Arial Unicode MS" w:hAnsi="Browallia New" w:cs="Browallia New"/>
                <w:sz w:val="26"/>
                <w:szCs w:val="26"/>
              </w:rPr>
              <w:t>Government Bond Yield Curve)</w:t>
            </w:r>
            <w:r w:rsidRPr="00F632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วันที่รายงาน</w:t>
            </w:r>
          </w:p>
        </w:tc>
      </w:tr>
      <w:tr w:rsidR="00126DAA" w:rsidRPr="002946AF" w14:paraId="71E15C59" w14:textId="77777777" w:rsidTr="007C61AB">
        <w:tc>
          <w:tcPr>
            <w:tcW w:w="4320" w:type="dxa"/>
            <w:shd w:val="clear" w:color="auto" w:fill="auto"/>
          </w:tcPr>
          <w:p w14:paraId="7C600428" w14:textId="459DAE0B" w:rsidR="00126DAA" w:rsidRPr="002946AF" w:rsidRDefault="00126DAA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หุ้นกู้/เงินกู้ยืมระยะยาว</w:t>
            </w:r>
          </w:p>
        </w:tc>
        <w:tc>
          <w:tcPr>
            <w:tcW w:w="4689" w:type="dxa"/>
            <w:shd w:val="clear" w:color="auto" w:fill="auto"/>
          </w:tcPr>
          <w:p w14:paraId="47AA7899" w14:textId="772756D5" w:rsidR="00126DAA" w:rsidRPr="002946AF" w:rsidRDefault="00126DAA" w:rsidP="00F6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เทคนิคการเปรียบเทียบราคาตลาด ประเมินมูลค่ายุติธรรมโดยพิจารณาถึงราคาเสนอซื้อขายในปัจจุบันหรือราคาเสนอซื้อขายล่าสุดสำหรับตราสารที่คล้ายคลึงกันในตลาด</w:t>
            </w:r>
          </w:p>
        </w:tc>
      </w:tr>
      <w:tr w:rsidR="00126DAA" w:rsidRPr="002946AF" w14:paraId="5276DC70" w14:textId="77777777" w:rsidTr="007C61AB">
        <w:tc>
          <w:tcPr>
            <w:tcW w:w="4320" w:type="dxa"/>
            <w:shd w:val="clear" w:color="auto" w:fill="auto"/>
          </w:tcPr>
          <w:p w14:paraId="6DAE9EEA" w14:textId="265F1740" w:rsidR="00126DAA" w:rsidRPr="002946AF" w:rsidRDefault="00126DAA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สัญญาแลกเปลี่ยนส่วนต่างราคาน้ำมันสำเร็จรูปและน้ำมันดิบล่วงหน้า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4689" w:type="dxa"/>
            <w:shd w:val="clear" w:color="auto" w:fill="auto"/>
          </w:tcPr>
          <w:p w14:paraId="0963BDD9" w14:textId="135304A7" w:rsidR="00126DAA" w:rsidRPr="002946AF" w:rsidRDefault="00126DAA" w:rsidP="00F6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เทคนิคการเปรียบเทียบราคาตลาด มูลค่ายุติธรรมอ้างอิงราคาเสนอซื้อขายจากนายหน้า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18D1334D" w14:textId="77777777" w:rsidR="007C61AB" w:rsidRPr="002946AF" w:rsidRDefault="007C61AB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9429EE" w14:textId="2AF3BA1E" w:rsidR="00225013" w:rsidRPr="002946AF" w:rsidRDefault="00650FD5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225013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25013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และระดับ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25013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ของลำดับชั้นมูลค่ายุติธรรมในระหว่างปี </w:t>
      </w:r>
    </w:p>
    <w:p w14:paraId="7B05A4D2" w14:textId="2DAEA784" w:rsidR="00205A11" w:rsidRPr="002946AF" w:rsidRDefault="0020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05D333F" w14:textId="77777777" w:rsidR="00126DAA" w:rsidRPr="002946AF" w:rsidRDefault="00126DAA" w:rsidP="004B40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24DDF" w:rsidRPr="002946AF" w14:paraId="1460F0E4" w14:textId="77777777" w:rsidTr="000A52C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EFCD415" w14:textId="4B0E622F" w:rsidR="00624DDF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624DDF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4DDF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344D3CE4" w14:textId="77777777" w:rsidR="00E44049" w:rsidRPr="002946AF" w:rsidRDefault="00E44049" w:rsidP="004B40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801178" w14:textId="55665A28" w:rsidR="00E44049" w:rsidRPr="002946AF" w:rsidRDefault="00E4404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F938CF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105816D" w14:textId="5D1D4ED9" w:rsidR="00E44049" w:rsidRPr="002946AF" w:rsidRDefault="00E4404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66BA97" w14:textId="7E1A46E1" w:rsidR="00E44049" w:rsidRPr="002946AF" w:rsidRDefault="00E44049" w:rsidP="004B409C">
      <w:pPr>
        <w:pStyle w:val="Heading1"/>
        <w:keepNext w:val="0"/>
        <w:tabs>
          <w:tab w:val="clear" w:pos="567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</w:rPr>
      </w:pPr>
      <w:bookmarkStart w:id="14" w:name="_Toc461453681"/>
      <w:bookmarkStart w:id="15" w:name="_Toc494266676"/>
      <w:r w:rsidRPr="002946AF">
        <w:rPr>
          <w:rFonts w:ascii="Browallia New" w:eastAsia="Arial Unicode MS" w:hAnsi="Browallia New" w:cs="Browallia New"/>
          <w:color w:val="CF4A02"/>
          <w:cs/>
        </w:rPr>
        <w:t>ประมาณการทางบัญชีที่สำคัญ และข้อสมมติฐาน</w:t>
      </w:r>
      <w:bookmarkEnd w:id="14"/>
      <w:bookmarkEnd w:id="15"/>
    </w:p>
    <w:p w14:paraId="5CB68771" w14:textId="291129D6" w:rsidR="00094E47" w:rsidRPr="002946AF" w:rsidRDefault="00094E47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9C9E99" w14:textId="5D7BAD86" w:rsidR="00B84C66" w:rsidRPr="002946AF" w:rsidRDefault="00D155D1" w:rsidP="00B35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ในระหว่างปี</w:t>
      </w:r>
      <w:r w:rsidR="00650FD5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50FD5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0FD5" w:rsidRPr="002946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4049" w:rsidRPr="002946A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กลุ่มกิจการมีการประมาณการทางบัญชี และ</w:t>
      </w:r>
      <w:r w:rsidR="00B84C66" w:rsidRPr="002946AF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E44049" w:rsidRPr="002946AF">
        <w:rPr>
          <w:rFonts w:ascii="Browallia New" w:eastAsia="Arial Unicode MS" w:hAnsi="Browallia New" w:cs="Browallia New"/>
          <w:sz w:val="26"/>
          <w:szCs w:val="26"/>
          <w:cs/>
        </w:rPr>
        <w:t>ใช้ข้อสมมติฐานที่เกี</w:t>
      </w:r>
      <w:r w:rsidR="00B84C66" w:rsidRPr="002946AF">
        <w:rPr>
          <w:rFonts w:ascii="Browallia New" w:eastAsia="Arial Unicode MS" w:hAnsi="Browallia New" w:cs="Browallia New"/>
          <w:sz w:val="26"/>
          <w:szCs w:val="26"/>
          <w:cs/>
        </w:rPr>
        <w:t>่ยวข้องกับเหตุการณ์ในอนาคต ผลของ</w:t>
      </w:r>
      <w:r w:rsidR="00E44049" w:rsidRPr="002946AF">
        <w:rPr>
          <w:rFonts w:ascii="Browallia New" w:eastAsia="Arial Unicode MS" w:hAnsi="Browallia New" w:cs="Browallia New"/>
          <w:sz w:val="26"/>
          <w:szCs w:val="26"/>
          <w:cs/>
        </w:rPr>
        <w:t>ประมาณการทางบัญชีอาจไม่ตรงกับผลที่เกิดขึ้นจริง ประมาณทางการบัญชีที่สำคัญแล</w:t>
      </w:r>
      <w:r w:rsidR="00B84C66" w:rsidRPr="002946AF">
        <w:rPr>
          <w:rFonts w:ascii="Browallia New" w:eastAsia="Arial Unicode MS" w:hAnsi="Browallia New" w:cs="Browallia New"/>
          <w:sz w:val="26"/>
          <w:szCs w:val="26"/>
          <w:cs/>
        </w:rPr>
        <w:t>ะข้อสมมติฐานที่มีความเสี่ยงอย่าง</w:t>
      </w:r>
      <w:r w:rsidR="00E44049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</w:t>
      </w:r>
      <w:r w:rsidR="00CD565B">
        <w:rPr>
          <w:rFonts w:ascii="Browallia New" w:eastAsia="Arial Unicode MS" w:hAnsi="Browallia New" w:cs="Browallia New"/>
          <w:sz w:val="26"/>
          <w:szCs w:val="26"/>
        </w:rPr>
        <w:br/>
      </w:r>
      <w:r w:rsidR="00E44049" w:rsidRPr="002946A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0518359" w14:textId="77777777" w:rsidR="00094E47" w:rsidRPr="002946AF" w:rsidRDefault="00094E47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929822" w14:textId="12DAA6AC" w:rsidR="00E44049" w:rsidRPr="002946AF" w:rsidRDefault="00204442" w:rsidP="00B352AD">
      <w:pPr>
        <w:pStyle w:val="Heading1"/>
        <w:keepNext w:val="0"/>
        <w:tabs>
          <w:tab w:val="clear" w:pos="567"/>
        </w:tabs>
        <w:spacing w:line="240" w:lineRule="auto"/>
        <w:ind w:left="567" w:hanging="540"/>
        <w:rPr>
          <w:rFonts w:ascii="Browallia New" w:eastAsia="Arial Unicode MS" w:hAnsi="Browallia New" w:cs="Browallia New"/>
          <w:color w:val="CF4A02"/>
        </w:rPr>
      </w:pPr>
      <w:r w:rsidRPr="00204442">
        <w:rPr>
          <w:rFonts w:ascii="Browallia New" w:eastAsia="Arial Unicode MS" w:hAnsi="Browallia New" w:cs="Browallia New"/>
          <w:color w:val="CF4A02"/>
          <w:lang w:val="en-GB"/>
        </w:rPr>
        <w:t>4</w:t>
      </w:r>
      <w:r w:rsidR="00B352AD" w:rsidRPr="002946AF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204442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E44049" w:rsidRPr="002946AF">
        <w:rPr>
          <w:rFonts w:ascii="Browallia New" w:eastAsia="Arial Unicode MS" w:hAnsi="Browallia New" w:cs="Browallia New"/>
          <w:color w:val="CF4A02"/>
        </w:rPr>
        <w:tab/>
      </w:r>
      <w:r w:rsidR="00E44049" w:rsidRPr="002946AF">
        <w:rPr>
          <w:rFonts w:ascii="Browallia New" w:eastAsia="Arial Unicode MS" w:hAnsi="Browallia New" w:cs="Browallia New"/>
          <w:color w:val="CF4A02"/>
          <w:cs/>
        </w:rPr>
        <w:t>ประมาณการการด้อยค่าของค่าความนิยม</w:t>
      </w:r>
    </w:p>
    <w:p w14:paraId="0CB7E9BA" w14:textId="77777777" w:rsidR="00094E47" w:rsidRPr="002946AF" w:rsidRDefault="00094E47" w:rsidP="00B35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2FF10F" w14:textId="300C1CD4" w:rsidR="00094E47" w:rsidRPr="002946AF" w:rsidRDefault="00C55474" w:rsidP="003A3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ตามนโยบายการบัญชีที่กล่าวในหมายเหตุฯ ข้อ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05A11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กระแสเงินสดในอนาคตที่คาดว่าจะได้รับจากการใช้หน่วยสินทรัพย์ที่ก่อให้เกิดเงินสดในการคำนวณมูลค่าปัจจุบัน ประมาณการและข้อสมมติฐานที่สำคัญที่ใช้ได้แก่ อัตราการเจริญเติบโต อัตราคิดลดซึ่งสะท้อนถึงความเสี่ยงของหน่วยสินทรัพย์นั้น (หมายเหตุฯ ข้อ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การกำหนดข้อสมมติฐานมีความสำคัญต่อการทดสอบการด้อยค่าของค่าความนิยม</w:t>
      </w:r>
    </w:p>
    <w:p w14:paraId="46DE3FDA" w14:textId="77777777" w:rsidR="00ED29A1" w:rsidRPr="002946AF" w:rsidRDefault="00ED29A1" w:rsidP="00B35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50E2FE7" w14:textId="302DAD79" w:rsidR="00B352AD" w:rsidRPr="002946AF" w:rsidRDefault="00204442" w:rsidP="00B352AD">
      <w:pPr>
        <w:pStyle w:val="Heading1"/>
        <w:keepNext w:val="0"/>
        <w:tabs>
          <w:tab w:val="clear" w:pos="567"/>
        </w:tabs>
        <w:spacing w:line="240" w:lineRule="auto"/>
        <w:ind w:left="567" w:hanging="540"/>
        <w:rPr>
          <w:rFonts w:ascii="Browallia New" w:eastAsia="Arial Unicode MS" w:hAnsi="Browallia New" w:cs="Browallia New"/>
          <w:color w:val="CF4A02"/>
        </w:rPr>
      </w:pPr>
      <w:r w:rsidRPr="00204442">
        <w:rPr>
          <w:rFonts w:ascii="Browallia New" w:eastAsia="Arial Unicode MS" w:hAnsi="Browallia New" w:cs="Browallia New"/>
          <w:color w:val="CF4A02"/>
          <w:lang w:val="en-GB"/>
        </w:rPr>
        <w:t>4</w:t>
      </w:r>
      <w:r w:rsidR="00B352AD" w:rsidRPr="002946AF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204442">
        <w:rPr>
          <w:rFonts w:ascii="Browallia New" w:eastAsia="Arial Unicode MS" w:hAnsi="Browallia New" w:cs="Browallia New"/>
          <w:color w:val="CF4A02"/>
          <w:lang w:val="en-GB"/>
        </w:rPr>
        <w:t>2</w:t>
      </w:r>
      <w:r w:rsidR="00B352AD" w:rsidRPr="002946AF">
        <w:rPr>
          <w:rFonts w:ascii="Browallia New" w:eastAsia="Arial Unicode MS" w:hAnsi="Browallia New" w:cs="Browallia New"/>
          <w:color w:val="CF4A02"/>
        </w:rPr>
        <w:tab/>
      </w:r>
      <w:r w:rsidR="00B352AD" w:rsidRPr="002946AF">
        <w:rPr>
          <w:rFonts w:ascii="Browallia New" w:eastAsia="Arial Unicode MS" w:hAnsi="Browallia New" w:cs="Browallia New"/>
          <w:color w:val="CF4A02"/>
          <w:cs/>
        </w:rPr>
        <w:t>ประมาณการ</w:t>
      </w:r>
      <w:r w:rsidR="001A7B87">
        <w:rPr>
          <w:rFonts w:ascii="Browallia New" w:eastAsia="Arial Unicode MS" w:hAnsi="Browallia New" w:cs="Browallia New" w:hint="cs"/>
          <w:color w:val="CF4A02"/>
          <w:cs/>
        </w:rPr>
        <w:t>การ</w:t>
      </w:r>
      <w:r w:rsidR="00B352AD" w:rsidRPr="002946AF">
        <w:rPr>
          <w:rFonts w:ascii="Browallia New" w:eastAsia="Arial Unicode MS" w:hAnsi="Browallia New" w:cs="Browallia New"/>
          <w:color w:val="CF4A02"/>
          <w:cs/>
        </w:rPr>
        <w:t>ด้อยค่าของที่ดิน อาคาร และอุปกรณ์</w:t>
      </w:r>
    </w:p>
    <w:p w14:paraId="0C5075DB" w14:textId="77777777" w:rsidR="00B352AD" w:rsidRPr="002946AF" w:rsidRDefault="00B352AD" w:rsidP="00B35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8351B4" w14:textId="040CF663" w:rsidR="00B352AD" w:rsidRPr="002946AF" w:rsidRDefault="00ED29A1" w:rsidP="00532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กลุ่มกิจการทดสอบการด้อยค่าของที่ดิน อาคาร และอุปกรณ์ เมื่อมีเหตุการณ์หรือสถานการณ์บ่งชี้ว่าราคาตามบัญชีอาจสูงกว่า มูลค่าที่คาดว่าจะได้รับคืน กลุ่มกิจการคำนวณหามูลค่าที่คาดว่าจะได้รับคืนโดยเปรียบเทียบจำนวนที่สูงกว่าระหว่างมูลค่ายุติธรรมหักต้นทุนในการขายเทียบกับมูลค่าจากการใช้ การคำนวณมูลค่ายุติธรรมหักต้นทุนในการขายต้องอาศัยดุลยพินิจและข้อสมมติฐานที่สำคัญของผู้บริหาร ได้แก่ ลักษณะสภาพการใช้งานของสินทรัพย์ ระยะเวลาที่คาดว่าจะขายสินทรัพย์ได้ รวมถึงรายการของสินทรัพย์ทั้งหมดที่คาดว่าจะขาย ส่วนมูลค่าจากการใช้คำนวณจากประมาณการกระแสเงินสดซึ่งอ้างอิงจากประมาณการทางการเงิน</w:t>
      </w:r>
      <w:r w:rsidR="00532CB5" w:rsidRPr="002946AF">
        <w:rPr>
          <w:rFonts w:ascii="Browallia New" w:eastAsia="Arial Unicode MS" w:hAnsi="Browallia New" w:cs="Browallia New"/>
          <w:sz w:val="26"/>
          <w:szCs w:val="26"/>
          <w:cs/>
        </w:rPr>
        <w:t>ซึ่งได้รับอนุมัติจากผู้บริหาร โดยกระแสเงินสดดังกล่าวได้มาจากกำไรก่อนหักดอกเบี้ย ภาษีเงินได้นิติบุคคล ค่าเสื่อมราคา และค่าตัดจำหน่าย (</w:t>
      </w:r>
      <w:r w:rsidR="00532CB5" w:rsidRPr="002946AF">
        <w:rPr>
          <w:rFonts w:ascii="Browallia New" w:eastAsia="Arial Unicode MS" w:hAnsi="Browallia New" w:cs="Browallia New"/>
          <w:sz w:val="26"/>
          <w:szCs w:val="26"/>
        </w:rPr>
        <w:t xml:space="preserve">EBITDA) </w:t>
      </w:r>
      <w:r w:rsidR="00532CB5" w:rsidRPr="002946AF">
        <w:rPr>
          <w:rFonts w:ascii="Browallia New" w:eastAsia="Arial Unicode MS" w:hAnsi="Browallia New" w:cs="Browallia New"/>
          <w:sz w:val="26"/>
          <w:szCs w:val="26"/>
          <w:cs/>
        </w:rPr>
        <w:t>แต่ละปีที่ประมาณการโดยฝ่ายบริหาร ปรับปรุงด้วยภาษีเงินได้นิติบุคคล การเปลี่ยนแปลงของเงินทุนหมุนเวียนและค่าใช้จ่ายฝ่ายทุนที่จำเป็นรวมถึงการใช้อัตราการเติบโตในระยะยาวที่คาดการณ์</w:t>
      </w:r>
      <w:r w:rsidR="00CD565B">
        <w:rPr>
          <w:rFonts w:ascii="Browallia New" w:eastAsia="Arial Unicode MS" w:hAnsi="Browallia New" w:cs="Browallia New"/>
          <w:sz w:val="26"/>
          <w:szCs w:val="26"/>
        </w:rPr>
        <w:br/>
      </w:r>
      <w:r w:rsidR="00532CB5" w:rsidRPr="002946AF">
        <w:rPr>
          <w:rFonts w:ascii="Browallia New" w:eastAsia="Arial Unicode MS" w:hAnsi="Browallia New" w:cs="Browallia New"/>
          <w:sz w:val="26"/>
          <w:szCs w:val="26"/>
          <w:cs/>
        </w:rPr>
        <w:t>โดยอ้างอิงการเติบโตของผลิตภัณฑ์มวลรวมในประเทศ (</w:t>
      </w:r>
      <w:r w:rsidR="00532CB5" w:rsidRPr="002946AF">
        <w:rPr>
          <w:rFonts w:ascii="Browallia New" w:eastAsia="Arial Unicode MS" w:hAnsi="Browallia New" w:cs="Browallia New"/>
          <w:sz w:val="26"/>
          <w:szCs w:val="26"/>
        </w:rPr>
        <w:t xml:space="preserve">GDP) </w:t>
      </w:r>
      <w:r w:rsidR="00532CB5" w:rsidRPr="002946AF">
        <w:rPr>
          <w:rFonts w:ascii="Browallia New" w:eastAsia="Arial Unicode MS" w:hAnsi="Browallia New" w:cs="Browallia New"/>
          <w:sz w:val="26"/>
          <w:szCs w:val="26"/>
          <w:cs/>
        </w:rPr>
        <w:t>ที่หน่วยสินทรัพย์ที่ก่อให้เกิดเงินสดนั้นดำเนินกิจการอยู่และประสบการณ์ในอดีตของฝ่ายบริหาร</w:t>
      </w:r>
    </w:p>
    <w:p w14:paraId="61EC5546" w14:textId="77777777" w:rsidR="00ED29A1" w:rsidRPr="002946AF" w:rsidRDefault="00ED29A1" w:rsidP="00ED2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15DD1387" w14:textId="7D8EA5C3" w:rsidR="00B352AD" w:rsidRPr="002946AF" w:rsidRDefault="00204442" w:rsidP="00B352AD">
      <w:pPr>
        <w:pStyle w:val="Heading1"/>
        <w:keepNext w:val="0"/>
        <w:tabs>
          <w:tab w:val="clear" w:pos="567"/>
        </w:tabs>
        <w:spacing w:line="240" w:lineRule="auto"/>
        <w:ind w:left="567" w:hanging="540"/>
        <w:rPr>
          <w:rFonts w:ascii="Browallia New" w:eastAsia="Arial Unicode MS" w:hAnsi="Browallia New" w:cs="Browallia New"/>
          <w:color w:val="CF4A02"/>
        </w:rPr>
      </w:pPr>
      <w:r w:rsidRPr="00204442">
        <w:rPr>
          <w:rFonts w:ascii="Browallia New" w:eastAsia="Arial Unicode MS" w:hAnsi="Browallia New" w:cs="Browallia New"/>
          <w:color w:val="CF4A02"/>
          <w:lang w:val="en-GB"/>
        </w:rPr>
        <w:t>4</w:t>
      </w:r>
      <w:r w:rsidR="00B352AD" w:rsidRPr="002946AF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204442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B352AD" w:rsidRPr="002946AF">
        <w:rPr>
          <w:rFonts w:ascii="Browallia New" w:eastAsia="Arial Unicode MS" w:hAnsi="Browallia New" w:cs="Browallia New"/>
          <w:color w:val="CF4A02"/>
        </w:rPr>
        <w:tab/>
      </w:r>
      <w:r w:rsidR="00B352AD" w:rsidRPr="002946AF">
        <w:rPr>
          <w:rFonts w:ascii="Browallia New" w:eastAsia="Arial Unicode MS" w:hAnsi="Browallia New" w:cs="Browallia New"/>
          <w:color w:val="CF4A02"/>
          <w:cs/>
        </w:rPr>
        <w:t>ประมาณการ</w:t>
      </w:r>
      <w:r w:rsidR="001A7B87">
        <w:rPr>
          <w:rFonts w:ascii="Browallia New" w:eastAsia="Arial Unicode MS" w:hAnsi="Browallia New" w:cs="Browallia New" w:hint="cs"/>
          <w:color w:val="CF4A02"/>
          <w:cs/>
        </w:rPr>
        <w:t>การ</w:t>
      </w:r>
      <w:r w:rsidR="00B352AD" w:rsidRPr="002946AF">
        <w:rPr>
          <w:rFonts w:ascii="Browallia New" w:eastAsia="Arial Unicode MS" w:hAnsi="Browallia New" w:cs="Browallia New"/>
          <w:color w:val="CF4A02"/>
          <w:cs/>
        </w:rPr>
        <w:t>ด้อยค่าเงินลงทุนในบริษัทย่อย</w:t>
      </w:r>
    </w:p>
    <w:p w14:paraId="5D42CD46" w14:textId="77777777" w:rsidR="00B352AD" w:rsidRPr="002946AF" w:rsidRDefault="00B352AD" w:rsidP="00B35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C9EF36" w14:textId="4EF0100B" w:rsidR="00B352AD" w:rsidRPr="002946AF" w:rsidRDefault="00ED29A1" w:rsidP="003A3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กลุ่มกิจการทดสอบการด้อยค่าของเงินลงทุนในบริษัทย่อย 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 มูลค่าจากการใช้คำนวณจากการประมาณการผลการดำเนินงานในอนาคต ประมาณการกระแสเงินสด รวมถึงการใช้อัตราการคิดลดที่เหมาะสมในการคิดลดกระแสเงินสด และประมาณการการจ่ายเงินปันผลของบริษัทย่อย </w:t>
      </w:r>
    </w:p>
    <w:p w14:paraId="6BEAE353" w14:textId="190DA7AC" w:rsidR="009751E9" w:rsidRPr="002946AF" w:rsidRDefault="00975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BE63F09" w14:textId="77777777" w:rsidR="00B352AD" w:rsidRPr="002946AF" w:rsidRDefault="00B352AD" w:rsidP="00B35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E1062E8" w14:textId="66EBBD62" w:rsidR="00C20110" w:rsidRPr="002946AF" w:rsidRDefault="00204442" w:rsidP="00CD565B">
      <w:pPr>
        <w:pStyle w:val="Heading1"/>
        <w:keepNext w:val="0"/>
        <w:tabs>
          <w:tab w:val="clear" w:pos="567"/>
        </w:tabs>
        <w:spacing w:line="240" w:lineRule="auto"/>
        <w:ind w:left="540" w:hanging="513"/>
        <w:rPr>
          <w:rFonts w:ascii="Browallia New" w:eastAsia="Arial Unicode MS" w:hAnsi="Browallia New" w:cs="Browallia New"/>
          <w:color w:val="CF4A02"/>
        </w:rPr>
      </w:pPr>
      <w:r w:rsidRPr="00204442">
        <w:rPr>
          <w:rFonts w:ascii="Browallia New" w:eastAsia="Arial Unicode MS" w:hAnsi="Browallia New" w:cs="Browallia New"/>
          <w:color w:val="CF4A02"/>
          <w:lang w:val="en-GB"/>
        </w:rPr>
        <w:t>4</w:t>
      </w:r>
      <w:r w:rsidR="001928E6" w:rsidRPr="002946AF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204442">
        <w:rPr>
          <w:rFonts w:ascii="Browallia New" w:eastAsia="Arial Unicode MS" w:hAnsi="Browallia New" w:cs="Browallia New"/>
          <w:color w:val="CF4A02"/>
          <w:lang w:val="en-GB"/>
        </w:rPr>
        <w:t>4</w:t>
      </w:r>
      <w:r w:rsidR="00C20110" w:rsidRPr="002946AF">
        <w:rPr>
          <w:rFonts w:ascii="Browallia New" w:eastAsia="Arial Unicode MS" w:hAnsi="Browallia New" w:cs="Browallia New"/>
          <w:color w:val="CF4A02"/>
        </w:rPr>
        <w:tab/>
      </w:r>
      <w:r w:rsidR="001928E6" w:rsidRPr="002946AF">
        <w:rPr>
          <w:rFonts w:ascii="Browallia New" w:eastAsia="Arial Unicode MS" w:hAnsi="Browallia New" w:cs="Browallia New"/>
          <w:color w:val="CF4A02"/>
          <w:cs/>
        </w:rPr>
        <w:t>มูลค่ายุติธรรมของตราสารอนุพันธ์ และเครื่องมือทางการเงินอื่น</w:t>
      </w:r>
    </w:p>
    <w:p w14:paraId="35AF38B8" w14:textId="77777777" w:rsidR="00C20110" w:rsidRPr="002946AF" w:rsidRDefault="00C20110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1FCDE7" w14:textId="68EF3973" w:rsidR="00C20110" w:rsidRPr="002946AF" w:rsidRDefault="001928E6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 (ตัวอย่างเช่น ตราสารอนุพันธ์ที่มีการซื้อขายในตลาดที่ไม่ได้จัดต</w:t>
      </w:r>
      <w:r w:rsidR="00143D9F">
        <w:rPr>
          <w:rFonts w:ascii="Browallia New" w:eastAsia="Arial Unicode MS" w:hAnsi="Browallia New" w:cs="Browallia New" w:hint="cs"/>
          <w:sz w:val="26"/>
          <w:szCs w:val="26"/>
          <w:cs/>
        </w:rPr>
        <w:t>ั้ง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อย่างเป็นทางการ) 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="00650FD5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ตามที่ได้เปิดเผยในหมายเหตุ</w:t>
      </w:r>
      <w:r w:rsidR="00650FD5" w:rsidRPr="002946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ฯ ข้อ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50FD5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0C154A41" w14:textId="13656CAB" w:rsidR="00C20110" w:rsidRPr="002946AF" w:rsidRDefault="00C20110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272515" w14:textId="0138B94E" w:rsidR="00C20110" w:rsidRPr="002946AF" w:rsidRDefault="00204442" w:rsidP="00CD565B">
      <w:pPr>
        <w:pStyle w:val="Heading1"/>
        <w:keepNext w:val="0"/>
        <w:tabs>
          <w:tab w:val="clear" w:pos="567"/>
        </w:tabs>
        <w:spacing w:line="240" w:lineRule="auto"/>
        <w:ind w:left="540" w:hanging="513"/>
        <w:rPr>
          <w:rFonts w:ascii="Browallia New" w:eastAsia="Arial Unicode MS" w:hAnsi="Browallia New" w:cs="Browallia New"/>
          <w:color w:val="CF4A02"/>
        </w:rPr>
      </w:pPr>
      <w:r w:rsidRPr="00204442">
        <w:rPr>
          <w:rFonts w:ascii="Browallia New" w:eastAsia="Arial Unicode MS" w:hAnsi="Browallia New" w:cs="Browallia New"/>
          <w:color w:val="CF4A02"/>
          <w:lang w:val="en-GB"/>
        </w:rPr>
        <w:t>4</w:t>
      </w:r>
      <w:r w:rsidR="001928E6" w:rsidRPr="002946AF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204442">
        <w:rPr>
          <w:rFonts w:ascii="Browallia New" w:eastAsia="Arial Unicode MS" w:hAnsi="Browallia New" w:cs="Browallia New"/>
          <w:color w:val="CF4A02"/>
          <w:lang w:val="en-GB"/>
        </w:rPr>
        <w:t>5</w:t>
      </w:r>
      <w:r w:rsidR="00C20110" w:rsidRPr="002946AF">
        <w:rPr>
          <w:rFonts w:ascii="Browallia New" w:eastAsia="Arial Unicode MS" w:hAnsi="Browallia New" w:cs="Browallia New"/>
          <w:color w:val="CF4A02"/>
        </w:rPr>
        <w:tab/>
      </w:r>
      <w:r w:rsidR="001928E6" w:rsidRPr="002946AF">
        <w:rPr>
          <w:rFonts w:ascii="Browallia New" w:eastAsia="Arial Unicode MS" w:hAnsi="Browallia New" w:cs="Browallia New"/>
          <w:color w:val="CF4A02"/>
          <w:cs/>
        </w:rPr>
        <w:t>ภาระผูกพันผลประโยชน์เมื่อเกษียณอายุ</w:t>
      </w:r>
    </w:p>
    <w:p w14:paraId="40C691F6" w14:textId="77777777" w:rsidR="00C20110" w:rsidRPr="002946AF" w:rsidRDefault="00C20110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068EEC" w14:textId="3780F30C" w:rsidR="00C20110" w:rsidRPr="002946AF" w:rsidRDefault="001928E6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เมื่อเกษียณอายุ</w:t>
      </w:r>
    </w:p>
    <w:p w14:paraId="0E3B9C92" w14:textId="77024C4D" w:rsidR="001928E6" w:rsidRPr="002946AF" w:rsidRDefault="001928E6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361E89" w14:textId="04D45C3C" w:rsidR="001928E6" w:rsidRPr="002946AF" w:rsidRDefault="001928E6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ในการพิจารณาอัตราคิดลดที่เหมาะสมกลุ่มกิจการพิจารณาใช้อัตราผลตอบแทนในตลาดของพันธบัตรรัฐบาล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</w:t>
      </w:r>
      <w:r w:rsidR="007C61AB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เมื่อเกษียณอายุที่เกี่ยวข้อง</w:t>
      </w:r>
    </w:p>
    <w:p w14:paraId="19485B53" w14:textId="51BA595A" w:rsidR="001928E6" w:rsidRPr="002946AF" w:rsidRDefault="001928E6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02B413" w14:textId="0E9D314A" w:rsidR="001928E6" w:rsidRPr="002946AF" w:rsidRDefault="001928E6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</w:pPr>
      <w:r w:rsidRPr="002946A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ข้อสมมติฐานหลักอื่น</w:t>
      </w:r>
      <w:r w:rsidR="00E04A6E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ๆ สำหรับภาระผูกพันผลประโยชน์เมื่อเกษียณอายุ ได้เปิดเผยข้อมูลเพิ่มเติมอยู่ในหมายเหตุฯ ข้อ</w:t>
      </w:r>
      <w:r w:rsidR="003A3F5A" w:rsidRPr="002946A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204442" w:rsidRPr="00204442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</w:t>
      </w:r>
      <w:r w:rsidR="00922069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5</w:t>
      </w:r>
    </w:p>
    <w:p w14:paraId="1F70B7C8" w14:textId="74A7BF32" w:rsidR="00B84C66" w:rsidRPr="002946AF" w:rsidRDefault="00B84C66" w:rsidP="00CD565B">
      <w:pPr>
        <w:pStyle w:val="Heading1"/>
        <w:keepNext w:val="0"/>
        <w:tabs>
          <w:tab w:val="clear" w:pos="567"/>
        </w:tabs>
        <w:spacing w:line="240" w:lineRule="auto"/>
        <w:ind w:left="540"/>
        <w:rPr>
          <w:rFonts w:ascii="Browallia New" w:eastAsia="Arial Unicode MS" w:hAnsi="Browallia New" w:cs="Browallia New"/>
          <w:b w:val="0"/>
          <w:bCs w:val="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24DDF" w:rsidRPr="002946AF" w14:paraId="0EE7E545" w14:textId="77777777" w:rsidTr="000A52C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3B34197" w14:textId="6C6B512B" w:rsidR="00624DDF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624DDF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4DDF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การจัดการความเสี่ยงในส่วนของทุน</w:t>
            </w:r>
          </w:p>
        </w:tc>
      </w:tr>
    </w:tbl>
    <w:p w14:paraId="1995A549" w14:textId="77777777" w:rsidR="007D4D36" w:rsidRPr="002946AF" w:rsidRDefault="007D4D36" w:rsidP="00CD5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9E56B5" w14:textId="6BE9E35C" w:rsidR="00B84C66" w:rsidRPr="002946AF" w:rsidRDefault="00B84C66" w:rsidP="00CD565B">
      <w:pPr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วัตถุประสงค์ในการบริหารจัดการส่วนทุนของกลุ่มกิจการคือ เพื่อดำรงไว้ซึ่งความสามารถในการดำเนินงานอย่างต่อเนื่อง เพื่อสร้างผลตอบแทนต่อผู้ถือหุ้นของกลุ่มกิจการและเป็นประโยชน์ต่อผู้มีส่วนได้เสียอื่น ฝ่ายบริหารได้มีการกำหนดกลยุทธ์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ต่างๆ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เพื่อสนับสนุนการดำเนินธุรกิจของกลุ่มกิจการให้มีประสิทธิภาพมากขึ้น และมีผลประกอบการและฐานะการเงินที่ดีและแข็งแกร่งยิ่งขึ้น รวมทั้งการกำหนดนโยบายการจ่ายเงินปันผลและ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14:paraId="5905F78F" w14:textId="2877BF93" w:rsidR="007C61AB" w:rsidRPr="002946AF" w:rsidRDefault="007C6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FD2F31" w14:textId="77777777" w:rsidR="007D4D36" w:rsidRPr="002946AF" w:rsidRDefault="007D4D3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24DDF" w:rsidRPr="002946AF" w14:paraId="02E44DD1" w14:textId="77777777" w:rsidTr="000A52C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0D83E8D" w14:textId="3AC44A90" w:rsidR="00624DDF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624DDF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4DDF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6D932A8E" w14:textId="77777777" w:rsidR="00193656" w:rsidRPr="002946AF" w:rsidRDefault="0019365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D48837" w14:textId="01934E0E" w:rsidR="00193656" w:rsidRPr="002946AF" w:rsidRDefault="0019365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6" w:name="OLE_LINK7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เสนอข้อมูลทางการเงินจำแนกตามส่วนงานโดยแสดงส่วนงานธุรกิจ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</w:t>
      </w:r>
      <w:r w:rsidR="00B84C66" w:rsidRPr="002946AF">
        <w:rPr>
          <w:rFonts w:ascii="Browallia New" w:eastAsia="Arial Unicode MS" w:hAnsi="Browallia New" w:cs="Browallia New"/>
          <w:sz w:val="26"/>
          <w:szCs w:val="26"/>
          <w:cs/>
        </w:rPr>
        <w:t>ุดด้านการดำเนินงานของกลุ่มกิจการ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เป็นเกณฑ์ในการกำหนดส่วนงาน</w:t>
      </w:r>
    </w:p>
    <w:p w14:paraId="117A7EEC" w14:textId="77777777" w:rsidR="00193656" w:rsidRPr="002946AF" w:rsidRDefault="0019365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63EE84" w14:textId="77777777" w:rsidR="00193656" w:rsidRPr="002946AF" w:rsidRDefault="0019365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ผลการดำเนินงาน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40E41AB5" w14:textId="77777777" w:rsidR="00193656" w:rsidRPr="002946AF" w:rsidRDefault="0019365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00844" w14:textId="77777777" w:rsidR="00193656" w:rsidRPr="002946AF" w:rsidRDefault="0019365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43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ส่วนงานที่รายงาน</w:t>
      </w:r>
    </w:p>
    <w:p w14:paraId="727A0EB6" w14:textId="77777777" w:rsidR="00193656" w:rsidRPr="002946AF" w:rsidRDefault="0019365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935F9E" w14:textId="0576DA24" w:rsidR="00193656" w:rsidRPr="002946AF" w:rsidRDefault="00B84C6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193656" w:rsidRPr="002946AF">
        <w:rPr>
          <w:rFonts w:ascii="Browallia New" w:eastAsia="Arial Unicode MS" w:hAnsi="Browallia New" w:cs="Browallia New"/>
          <w:sz w:val="26"/>
          <w:szCs w:val="26"/>
          <w:cs/>
        </w:rPr>
        <w:t>เสนอส่วนงานที่รายงานดังนี้</w:t>
      </w:r>
    </w:p>
    <w:p w14:paraId="63C801D8" w14:textId="77777777" w:rsidR="00193656" w:rsidRPr="002946AF" w:rsidRDefault="00193656" w:rsidP="004B409C">
      <w:pPr>
        <w:pStyle w:val="BodyText3"/>
        <w:tabs>
          <w:tab w:val="clear" w:pos="540"/>
        </w:tabs>
        <w:spacing w:line="240" w:lineRule="auto"/>
        <w:ind w:left="27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AFBA652" w14:textId="6F2915D5" w:rsidR="00193656" w:rsidRPr="002946AF" w:rsidRDefault="0019365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946AF">
        <w:rPr>
          <w:rFonts w:ascii="Browallia New" w:eastAsia="Arial Unicode MS" w:hAnsi="Browallia New" w:cs="Browallia New"/>
          <w:sz w:val="26"/>
          <w:szCs w:val="26"/>
        </w:rPr>
        <w:tab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ธุรกิจโรงกลั่นน้ำมัน</w:t>
      </w:r>
    </w:p>
    <w:p w14:paraId="73284C03" w14:textId="5392A46F" w:rsidR="00193656" w:rsidRPr="002946AF" w:rsidRDefault="0019365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43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946AF">
        <w:rPr>
          <w:rFonts w:ascii="Browallia New" w:eastAsia="Arial Unicode MS" w:hAnsi="Browallia New" w:cs="Browallia New"/>
          <w:sz w:val="26"/>
          <w:szCs w:val="26"/>
        </w:rPr>
        <w:tab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ธุรกิจโรงกลั่นน้ำมันหล่อลื่น</w:t>
      </w:r>
    </w:p>
    <w:p w14:paraId="6BF90014" w14:textId="5C9C84AD" w:rsidR="00193656" w:rsidRPr="002946AF" w:rsidRDefault="0019365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946AF">
        <w:rPr>
          <w:rFonts w:ascii="Browallia New" w:eastAsia="Arial Unicode MS" w:hAnsi="Browallia New" w:cs="Browallia New"/>
          <w:sz w:val="26"/>
          <w:szCs w:val="26"/>
        </w:rPr>
        <w:tab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ปิ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โตรเคมี</w:t>
      </w:r>
    </w:p>
    <w:p w14:paraId="4A84FC2C" w14:textId="75D576B3" w:rsidR="00193656" w:rsidRPr="002946AF" w:rsidRDefault="0019365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946AF">
        <w:rPr>
          <w:rFonts w:ascii="Browallia New" w:eastAsia="Arial Unicode MS" w:hAnsi="Browallia New" w:cs="Browallia New"/>
          <w:sz w:val="26"/>
          <w:szCs w:val="26"/>
        </w:rPr>
        <w:tab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ธุรกิจโรงผลิตกระแสไฟฟ้า</w:t>
      </w:r>
    </w:p>
    <w:p w14:paraId="6ACAF607" w14:textId="1B26B807" w:rsidR="00193656" w:rsidRPr="002946AF" w:rsidRDefault="0019365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43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946AF">
        <w:rPr>
          <w:rFonts w:ascii="Browallia New" w:eastAsia="Arial Unicode MS" w:hAnsi="Browallia New" w:cs="Browallia New"/>
          <w:sz w:val="26"/>
          <w:szCs w:val="26"/>
        </w:rPr>
        <w:tab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ธุรกิจบริการขนส่งทางทะเล</w:t>
      </w:r>
    </w:p>
    <w:p w14:paraId="074D66C7" w14:textId="55DCCE88" w:rsidR="00193656" w:rsidRPr="002946AF" w:rsidRDefault="0019365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ธุรกิจสารทำละลาย</w:t>
      </w:r>
    </w:p>
    <w:p w14:paraId="3F6C9A10" w14:textId="2613BB9B" w:rsidR="00193656" w:rsidRPr="002946AF" w:rsidRDefault="0019365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43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2946AF">
        <w:rPr>
          <w:rFonts w:ascii="Browallia New" w:eastAsia="Arial Unicode MS" w:hAnsi="Browallia New" w:cs="Browallia New"/>
          <w:sz w:val="26"/>
          <w:szCs w:val="26"/>
        </w:rPr>
        <w:tab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ธุรกิจเอทานอล</w:t>
      </w:r>
    </w:p>
    <w:p w14:paraId="445F3360" w14:textId="5B4825B3" w:rsidR="00193656" w:rsidRPr="002946AF" w:rsidRDefault="00193656" w:rsidP="004B409C">
      <w:pPr>
        <w:pStyle w:val="BodyText3"/>
        <w:tabs>
          <w:tab w:val="clear" w:pos="540"/>
        </w:tabs>
        <w:spacing w:line="240" w:lineRule="auto"/>
        <w:ind w:left="27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ธุรกิจอื่น</w:t>
      </w:r>
      <w:r w:rsidR="00E04A6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bookmarkEnd w:id="16"/>
    </w:p>
    <w:p w14:paraId="1342C25E" w14:textId="77777777" w:rsidR="00193656" w:rsidRPr="002946AF" w:rsidRDefault="00193656" w:rsidP="004B409C">
      <w:pPr>
        <w:pStyle w:val="BodyText2"/>
        <w:spacing w:line="240" w:lineRule="auto"/>
        <w:ind w:left="2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sectPr w:rsidR="00193656" w:rsidRPr="002946AF" w:rsidSect="00F632E8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7"/>
          <w:cols w:space="720"/>
        </w:sectPr>
      </w:pPr>
    </w:p>
    <w:p w14:paraId="64115B52" w14:textId="36E7AC6C" w:rsidR="005571D4" w:rsidRPr="002946AF" w:rsidRDefault="005571D4" w:rsidP="00557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5F268C26" w14:textId="36EADF0E" w:rsidR="005571D4" w:rsidRPr="002946AF" w:rsidRDefault="005571D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2946AF">
        <w:rPr>
          <w:rFonts w:ascii="Browallia New" w:hAnsi="Browallia New" w:cs="Browallia New"/>
          <w:sz w:val="26"/>
          <w:szCs w:val="26"/>
          <w:cs/>
        </w:rPr>
        <w:t xml:space="preserve">สินทรัพย์ รายได้และผลการดำเนินงานจากส่วนงานธุรกิจในงบการเงินรวมสำหรับปีสิ้นสุดวันที่ </w:t>
      </w:r>
      <w:r w:rsidR="00204442" w:rsidRPr="0020444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04442" w:rsidRPr="0020444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204442" w:rsidRPr="00204442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7DAFD2F7" w14:textId="77777777" w:rsidR="00F43FD8" w:rsidRPr="002946AF" w:rsidRDefault="00F43FD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5001" w:type="pct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303"/>
        <w:gridCol w:w="1352"/>
        <w:gridCol w:w="1352"/>
        <w:gridCol w:w="1352"/>
        <w:gridCol w:w="1352"/>
        <w:gridCol w:w="1355"/>
        <w:gridCol w:w="1352"/>
        <w:gridCol w:w="1352"/>
        <w:gridCol w:w="1352"/>
        <w:gridCol w:w="1352"/>
        <w:gridCol w:w="1355"/>
      </w:tblGrid>
      <w:tr w:rsidR="00E73086" w:rsidRPr="002946AF" w14:paraId="34418E95" w14:textId="77777777" w:rsidTr="009E44D9">
        <w:trPr>
          <w:cantSplit/>
        </w:trPr>
        <w:tc>
          <w:tcPr>
            <w:tcW w:w="727" w:type="pct"/>
            <w:tcBorders>
              <w:top w:val="nil"/>
            </w:tcBorders>
            <w:vAlign w:val="center"/>
          </w:tcPr>
          <w:p w14:paraId="6008E065" w14:textId="77777777" w:rsidR="00E73086" w:rsidRPr="002946AF" w:rsidRDefault="00E7308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36" w:type="pct"/>
            <w:gridSpan w:val="5"/>
            <w:tcBorders>
              <w:top w:val="single" w:sz="4" w:space="0" w:color="auto"/>
            </w:tcBorders>
          </w:tcPr>
          <w:p w14:paraId="69333BCA" w14:textId="77777777" w:rsidR="00E73086" w:rsidRPr="002946AF" w:rsidRDefault="00E73086" w:rsidP="005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36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578A1" w14:textId="0AB0B824" w:rsidR="00E73086" w:rsidRPr="002946AF" w:rsidRDefault="00E73086" w:rsidP="005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9E44D9" w:rsidRPr="002946AF" w14:paraId="6BE2AF5C" w14:textId="77777777" w:rsidTr="009E44D9">
        <w:trPr>
          <w:cantSplit/>
        </w:trPr>
        <w:tc>
          <w:tcPr>
            <w:tcW w:w="727" w:type="pct"/>
            <w:tcBorders>
              <w:top w:val="nil"/>
            </w:tcBorders>
            <w:vAlign w:val="center"/>
          </w:tcPr>
          <w:p w14:paraId="5207B8A7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0D43C64C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โรงกลั่น</w:t>
            </w: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7C1B0D19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โรงกลั่น</w:t>
            </w: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34D280D4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0AA50B87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โรงผลิต</w:t>
            </w: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78B7EA98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บริการขนส่ง</w:t>
            </w: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42AFBE08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6B1A19A3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63566F29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</w:tcPr>
          <w:p w14:paraId="563DD789" w14:textId="2D0772D8" w:rsidR="009E44D9" w:rsidRPr="002946AF" w:rsidRDefault="00A03A0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ดรายการ</w:t>
            </w: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05F355EF" w14:textId="486D8801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9E44D9" w:rsidRPr="002946AF" w14:paraId="434E0C8A" w14:textId="77777777" w:rsidTr="009E44D9">
        <w:trPr>
          <w:cantSplit/>
        </w:trPr>
        <w:tc>
          <w:tcPr>
            <w:tcW w:w="727" w:type="pct"/>
          </w:tcPr>
          <w:p w14:paraId="726E3FA0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0A8BC9D9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น้ำมัน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2FCB52E3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น้ำมันหล่อลื่น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2637AC21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proofErr w:type="spellStart"/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ปิ</w:t>
            </w:r>
            <w:proofErr w:type="spellEnd"/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โตรเคมี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40D3236A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กระแสไฟฟ้า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7F026089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ทางทะเล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193E6F78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สารทำละลาย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0B470046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เอทานอล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3DE24151" w14:textId="422F18E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อื่น</w:t>
            </w:r>
            <w:r w:rsidR="00E04A6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ๆ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2BF089A2" w14:textId="1D8280F5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ระหว่างกัน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45DCD116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9E44D9" w:rsidRPr="002946AF" w14:paraId="63843E88" w14:textId="77777777" w:rsidTr="009E44D9">
        <w:trPr>
          <w:cantSplit/>
        </w:trPr>
        <w:tc>
          <w:tcPr>
            <w:tcW w:w="727" w:type="pct"/>
          </w:tcPr>
          <w:p w14:paraId="108A570B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2639F54C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18843636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232061AD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2C4FFC32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138AD58C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502F04FF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36DF79C3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364F007D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0FD27C4D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18F754FD" w14:textId="0360219A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9E44D9" w:rsidRPr="002946AF" w14:paraId="6D08CF8C" w14:textId="77777777" w:rsidTr="009E44D9">
        <w:trPr>
          <w:trHeight w:val="73"/>
          <w:tblHeader/>
        </w:trPr>
        <w:tc>
          <w:tcPr>
            <w:tcW w:w="727" w:type="pct"/>
            <w:vAlign w:val="center"/>
          </w:tcPr>
          <w:p w14:paraId="0CFEB69A" w14:textId="41376305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AFDC0F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99E212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82B656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99ED5C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33E6BE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27FED6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681C4E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129788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4C02EB" w14:textId="39EF9976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18A1ED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</w:tr>
      <w:tr w:rsidR="009E44D9" w:rsidRPr="002946AF" w14:paraId="1AEB620D" w14:textId="77777777" w:rsidTr="009E44D9">
        <w:tc>
          <w:tcPr>
            <w:tcW w:w="727" w:type="pct"/>
          </w:tcPr>
          <w:p w14:paraId="060F0E85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AACC415" w14:textId="7777777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val="en-US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20EB2336" w14:textId="7777777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77B29054" w14:textId="7777777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1857CBD2" w14:textId="7777777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7B3300F1" w14:textId="7777777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6EB80C98" w14:textId="7777777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25C8048D" w14:textId="7777777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05636D44" w14:textId="7777777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52638D96" w14:textId="028F7C71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503BA30F" w14:textId="7777777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</w:tr>
      <w:tr w:rsidR="009E44D9" w:rsidRPr="002946AF" w14:paraId="68048AE2" w14:textId="77777777" w:rsidTr="009E44D9">
        <w:tc>
          <w:tcPr>
            <w:tcW w:w="727" w:type="pct"/>
          </w:tcPr>
          <w:p w14:paraId="531D39E7" w14:textId="4506714E" w:rsidR="009E44D9" w:rsidRPr="002946AF" w:rsidRDefault="009E44D9" w:rsidP="00BA7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ลูกค้าภายนอก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23434111" w14:textId="2D7A9E1A" w:rsidR="009E44D9" w:rsidRPr="002946AF" w:rsidRDefault="00204442" w:rsidP="00BA7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314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6623DD19" w14:textId="4FC1E346" w:rsidR="009E44D9" w:rsidRPr="002946AF" w:rsidRDefault="00204442" w:rsidP="00BA7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755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8E60391" w14:textId="35174124" w:rsidR="009E44D9" w:rsidRPr="002946AF" w:rsidRDefault="00204442" w:rsidP="00BA7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7B239256" w14:textId="266AFB4E" w:rsidR="009E44D9" w:rsidRPr="002946AF" w:rsidRDefault="00204442" w:rsidP="00BA7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1EB1E415" w14:textId="7FD64397" w:rsidR="009E44D9" w:rsidRPr="002946AF" w:rsidRDefault="00204442" w:rsidP="00BA7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2987B067" w14:textId="7DC5932F" w:rsidR="009E44D9" w:rsidRPr="002946AF" w:rsidRDefault="00204442" w:rsidP="00BA7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558730CA" w14:textId="5E7CDC28" w:rsidR="009E44D9" w:rsidRPr="002946AF" w:rsidRDefault="00204442" w:rsidP="00BA7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909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3E679943" w14:textId="31074E96" w:rsidR="009E44D9" w:rsidRPr="002946AF" w:rsidRDefault="00CF1048" w:rsidP="00BA7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276F7E0D" w14:textId="76D9EDBB" w:rsidR="009E44D9" w:rsidRPr="002946AF" w:rsidRDefault="009E44D9" w:rsidP="00BA7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7B4382F9" w14:textId="435235D3" w:rsidR="009E44D9" w:rsidRPr="002946AF" w:rsidRDefault="00204442" w:rsidP="00BA7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362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</w:p>
        </w:tc>
      </w:tr>
      <w:tr w:rsidR="009E44D9" w:rsidRPr="002946AF" w14:paraId="623C88E8" w14:textId="77777777" w:rsidTr="009E44D9">
        <w:tc>
          <w:tcPr>
            <w:tcW w:w="727" w:type="pct"/>
          </w:tcPr>
          <w:p w14:paraId="1150E6D5" w14:textId="38DF3F2A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ระหว่างส่วนงาน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67B42DFA" w14:textId="18F70887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654BD4B" w14:textId="4C2BEE9A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7BEEA82E" w14:textId="2C989EE0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DB6E6EC" w14:textId="1BC7E5A0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3CC5A91A" w14:textId="71877A10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5F51B39" w14:textId="3A92EAC4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272205D7" w14:textId="585D5227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5F46E26B" w14:textId="66544D8B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CF1048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295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3D69107E" w14:textId="029A2D39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110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2AA81A7" w14:textId="6A67F372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E44D9" w:rsidRPr="002946AF" w14:paraId="0F1D4800" w14:textId="77777777" w:rsidTr="009E44D9">
        <w:tc>
          <w:tcPr>
            <w:tcW w:w="727" w:type="pct"/>
          </w:tcPr>
          <w:p w14:paraId="6DDD811D" w14:textId="1F4F8698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เงินชดเชยจากกองทุนน้ำมัน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65AF29BF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0BE17A1A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6415F8A2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39F039BE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4FE3EE29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76348750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583801E5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77AD9584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594DD54C" w14:textId="7851FFB9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19FCB7A0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9E44D9" w:rsidRPr="002946AF" w14:paraId="7845C21B" w14:textId="77777777" w:rsidTr="009E44D9">
        <w:tc>
          <w:tcPr>
            <w:tcW w:w="727" w:type="pct"/>
          </w:tcPr>
          <w:p w14:paraId="1B2C73CC" w14:textId="48EB3283" w:rsidR="009E44D9" w:rsidRPr="002946AF" w:rsidRDefault="009E44D9" w:rsidP="00DB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เชื้อเพลิง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13630B17" w14:textId="6C154E9C" w:rsidR="009E44D9" w:rsidRPr="002946AF" w:rsidRDefault="00204442" w:rsidP="00DB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59AD2AC0" w14:textId="6791AE6E" w:rsidR="009E44D9" w:rsidRPr="002946AF" w:rsidRDefault="009E44D9" w:rsidP="00DB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634DE6D5" w14:textId="5ADDABB8" w:rsidR="009E44D9" w:rsidRPr="002946AF" w:rsidRDefault="009E44D9" w:rsidP="00DB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3E9D667A" w14:textId="0511920E" w:rsidR="009E44D9" w:rsidRPr="002946AF" w:rsidRDefault="009E44D9" w:rsidP="00DB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37711BC8" w14:textId="0E1CDF42" w:rsidR="009E44D9" w:rsidRPr="002946AF" w:rsidRDefault="009E44D9" w:rsidP="00DB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94389BF" w14:textId="04AD94FD" w:rsidR="009E44D9" w:rsidRPr="002946AF" w:rsidRDefault="009E44D9" w:rsidP="00DB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7F081FCD" w14:textId="12394F42" w:rsidR="009E44D9" w:rsidRPr="002946AF" w:rsidRDefault="009E44D9" w:rsidP="00DB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75B8FD3F" w14:textId="7D6D6EED" w:rsidR="009E44D9" w:rsidRPr="002946AF" w:rsidRDefault="00CF1048" w:rsidP="00DB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54D84ACD" w14:textId="4FD6A977" w:rsidR="009E44D9" w:rsidRPr="002946AF" w:rsidRDefault="009E44D9" w:rsidP="00DB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8BA907D" w14:textId="26A224F3" w:rsidR="009E44D9" w:rsidRPr="002946AF" w:rsidRDefault="00204442" w:rsidP="00DB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147</w:t>
            </w:r>
          </w:p>
        </w:tc>
      </w:tr>
      <w:tr w:rsidR="009E44D9" w:rsidRPr="002946AF" w14:paraId="263E999C" w14:textId="77777777" w:rsidTr="009E44D9">
        <w:tc>
          <w:tcPr>
            <w:tcW w:w="727" w:type="pct"/>
          </w:tcPr>
          <w:p w14:paraId="475D10B0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585609B3" w14:textId="28683E3B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77BF0917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76CCBB3A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27379449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1A4083DF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380FC333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4FC0566A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20C00703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01D9C427" w14:textId="00629C3A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1A46B947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9E44D9" w:rsidRPr="002946AF" w14:paraId="53EF73F7" w14:textId="77777777" w:rsidTr="009E44D9">
        <w:tc>
          <w:tcPr>
            <w:tcW w:w="727" w:type="pct"/>
          </w:tcPr>
          <w:p w14:paraId="4A97C4B9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62B8E3" w14:textId="29B539C6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5BA179" w14:textId="55EB209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803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4E83F6" w14:textId="2A8EDCD5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357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294883" w14:textId="09937FC5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089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CFA2C0" w14:textId="1A1BFFDF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A3A5CC" w14:textId="1910AF7B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1C5B4D" w14:textId="246D1731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E76ACC" w14:textId="679A58E0" w:rsidR="009E44D9" w:rsidRPr="002946AF" w:rsidRDefault="00CF1048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F8D513" w14:textId="3BED9210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12FFE2" w14:textId="13166072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756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E44D9" w:rsidRPr="002946AF" w14:paraId="1DED9561" w14:textId="77777777" w:rsidTr="009E44D9">
        <w:tc>
          <w:tcPr>
            <w:tcW w:w="727" w:type="pct"/>
          </w:tcPr>
          <w:p w14:paraId="2440B608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940894" w14:textId="05639F00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19EE09" w14:textId="5E7275F1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CD81B3" w14:textId="267B2365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841</w:t>
            </w: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F56CDE" w14:textId="53CCAD08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5E6D5F" w14:textId="102AFB21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969E7F" w14:textId="01448D5F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4B1E77" w14:textId="12537983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DC9B23" w14:textId="337D80E4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387ABC" w14:textId="38F782DB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C96326" w14:textId="4041D084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570</w:t>
            </w:r>
          </w:p>
        </w:tc>
      </w:tr>
      <w:tr w:rsidR="009E44D9" w:rsidRPr="002946AF" w14:paraId="58F1D8D8" w14:textId="77777777" w:rsidTr="009E44D9">
        <w:trPr>
          <w:trHeight w:val="73"/>
        </w:trPr>
        <w:tc>
          <w:tcPr>
            <w:tcW w:w="727" w:type="pct"/>
            <w:vAlign w:val="center"/>
          </w:tcPr>
          <w:p w14:paraId="3E886548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A25A18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670384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FEACA8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326A5E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2780FA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8BAEB8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BA8FA6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25C619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2D6B0C" w14:textId="19ED3D51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708D84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9E44D9" w:rsidRPr="002946AF" w14:paraId="0B9AF764" w14:textId="77777777" w:rsidTr="009E44D9">
        <w:tc>
          <w:tcPr>
            <w:tcW w:w="727" w:type="pct"/>
          </w:tcPr>
          <w:p w14:paraId="5118B2C8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3B8F741B" w14:textId="1122539F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965F44C" w14:textId="2357E789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2759BBD6" w14:textId="2CB7D44A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3887CB5F" w14:textId="328B0BB1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4C91D20E" w14:textId="65CEEB84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11343510" w14:textId="4E2E1EEA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1AE44F5A" w14:textId="5A64C96D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43C4ED70" w14:textId="6CE9E29F" w:rsidR="009E44D9" w:rsidRPr="002946AF" w:rsidRDefault="00CF1048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74D5AEF0" w14:textId="043447D0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327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44A51171" w14:textId="5C0D8D9D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167</w:t>
            </w:r>
          </w:p>
        </w:tc>
      </w:tr>
      <w:tr w:rsidR="009E44D9" w:rsidRPr="002946AF" w14:paraId="7C23726D" w14:textId="77777777" w:rsidTr="009E44D9">
        <w:tc>
          <w:tcPr>
            <w:tcW w:w="727" w:type="pct"/>
          </w:tcPr>
          <w:p w14:paraId="53117AEA" w14:textId="5D2707AB" w:rsidR="009E44D9" w:rsidRPr="002946AF" w:rsidRDefault="00E04A6E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กำไร(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)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จากอนุพันธ์เพื่อ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60A536B3" w14:textId="3F1DA739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3D306D1C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05D69D39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155A4337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42D14E9A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72C13791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797DBCC5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67BFBE96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41FF656C" w14:textId="041D841C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7DE2AD68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9E44D9" w:rsidRPr="002946AF" w14:paraId="4F7862AA" w14:textId="77777777" w:rsidTr="009E44D9">
        <w:tc>
          <w:tcPr>
            <w:tcW w:w="727" w:type="pct"/>
          </w:tcPr>
          <w:p w14:paraId="76E9C557" w14:textId="067C4BBB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ประกันความเสี่ยง</w:t>
            </w:r>
            <w:r w:rsidR="005D43B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144A3A7" w14:textId="3BF5DD51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210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4146F9B0" w14:textId="7E5A45A3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5AE59B5F" w14:textId="1D0F1B48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358666ED" w14:textId="55D5C04A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0275CA8" w14:textId="4A99DE1A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11A423F" w14:textId="0BEA5CBF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676C1A9E" w14:textId="38F4C1EF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3945FC4C" w14:textId="63A7E891" w:rsidR="009E44D9" w:rsidRPr="002946AF" w:rsidRDefault="00CF1048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4CECC70D" w14:textId="5B71763B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329D1697" w14:textId="0D6B247E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359</w:t>
            </w:r>
          </w:p>
        </w:tc>
      </w:tr>
      <w:tr w:rsidR="009E44D9" w:rsidRPr="002946AF" w14:paraId="6EF43A1E" w14:textId="77777777" w:rsidTr="009E44D9">
        <w:tc>
          <w:tcPr>
            <w:tcW w:w="727" w:type="pct"/>
            <w:vAlign w:val="bottom"/>
          </w:tcPr>
          <w:p w14:paraId="586DFC5B" w14:textId="6971F389" w:rsidR="009E44D9" w:rsidRPr="002946AF" w:rsidRDefault="009E44D9" w:rsidP="00125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72" w:hanging="14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</w:t>
            </w:r>
            <w:r w:rsidR="00125BA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(ขาดทุน)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</w:t>
            </w:r>
            <w:r w:rsidR="00125BA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="00125BA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อัตราแลกเปลี่ยน</w:t>
            </w:r>
            <w:r w:rsidR="005D43B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E771EC8" w14:textId="0853287B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AE48B78" w14:textId="0C88468B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7CC71F88" w14:textId="1D9DF05A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7E11934C" w14:textId="5601AEE4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34CC439" w14:textId="305CF7DD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33106AB1" w14:textId="1776B604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106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17D9D3AF" w14:textId="41640F9B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1A9AA0B7" w14:textId="5C6B7F9B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3914528A" w14:textId="35E7AACD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5BAF4B9A" w14:textId="13DDAE96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775</w:t>
            </w:r>
          </w:p>
        </w:tc>
      </w:tr>
      <w:tr w:rsidR="009E44D9" w:rsidRPr="002946AF" w14:paraId="42226933" w14:textId="77777777" w:rsidTr="009E44D9">
        <w:tc>
          <w:tcPr>
            <w:tcW w:w="727" w:type="pct"/>
            <w:vAlign w:val="bottom"/>
          </w:tcPr>
          <w:p w14:paraId="2A6695AC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3C88BC3B" w14:textId="4721D0A0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467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64A9E79E" w14:textId="01CAED69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65277D7A" w14:textId="33A925E2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37058C6F" w14:textId="18076530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6AE9535E" w14:textId="7108CA0C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14301D36" w14:textId="227823E9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14DD4F00" w14:textId="1522325A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92C7730" w14:textId="79D9F2EB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9E52B28" w14:textId="6D6C4761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369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37B55248" w14:textId="26BAA0FA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577</w:t>
            </w:r>
          </w:p>
        </w:tc>
      </w:tr>
      <w:tr w:rsidR="009E44D9" w:rsidRPr="002946AF" w14:paraId="657FC18A" w14:textId="77777777" w:rsidTr="009E44D9">
        <w:tc>
          <w:tcPr>
            <w:tcW w:w="727" w:type="pct"/>
          </w:tcPr>
          <w:p w14:paraId="3D2AA996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28B8B417" w14:textId="0CACBBDB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50E18C9A" w14:textId="39E3DBE0" w:rsidR="009E44D9" w:rsidRPr="002946AF" w:rsidRDefault="00CF1048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106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77DBDD43" w14:textId="1D2CDAC5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166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48C45411" w14:textId="1AD2ECE8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2ED9EC6A" w14:textId="67E08046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794F68FC" w14:textId="38265A1C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767B7A83" w14:textId="5987F6FA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7A17F43D" w14:textId="31C2B4B8" w:rsidR="009E44D9" w:rsidRPr="002946AF" w:rsidRDefault="00CF1048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401C3B9" w14:textId="453E9C2D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231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52BE318D" w14:textId="44CA1650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E44D9" w:rsidRPr="002946AF" w14:paraId="55446FE5" w14:textId="77777777" w:rsidTr="009E44D9">
        <w:trPr>
          <w:trHeight w:val="290"/>
        </w:trPr>
        <w:tc>
          <w:tcPr>
            <w:tcW w:w="727" w:type="pct"/>
          </w:tcPr>
          <w:p w14:paraId="7130CABC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77DE74F2" w14:textId="29D0E4E6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398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2C39626C" w14:textId="0179C5A0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3081A27A" w14:textId="6BCA56B9" w:rsidR="009E44D9" w:rsidRPr="002946AF" w:rsidRDefault="009E44D9" w:rsidP="0085711D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Cs w:val="22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Cs w:val="22"/>
              </w:rPr>
              <w:t>164</w:t>
            </w:r>
            <w:r w:rsidRPr="002946AF">
              <w:rPr>
                <w:rFonts w:ascii="Browallia New" w:eastAsia="Arial Unicode MS" w:hAnsi="Browallia New" w:cs="Browallia New"/>
                <w:szCs w:val="22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7842E29B" w14:textId="74707D43" w:rsidR="009E44D9" w:rsidRPr="002946AF" w:rsidRDefault="009E44D9" w:rsidP="0085711D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Cs w:val="22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Cs w:val="22"/>
              </w:rPr>
              <w:t>28</w:t>
            </w:r>
            <w:r w:rsidRPr="002946AF">
              <w:rPr>
                <w:rFonts w:ascii="Browallia New" w:eastAsia="Arial Unicode MS" w:hAnsi="Browallia New" w:cs="Browallia New"/>
                <w:szCs w:val="22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38FC4EAB" w14:textId="2E974CE6" w:rsidR="009E44D9" w:rsidRPr="002946AF" w:rsidRDefault="009E44D9" w:rsidP="0085711D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Cs w:val="22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Cs w:val="22"/>
              </w:rPr>
              <w:t>163</w:t>
            </w:r>
            <w:r w:rsidRPr="002946AF">
              <w:rPr>
                <w:rFonts w:ascii="Browallia New" w:eastAsia="Arial Unicode MS" w:hAnsi="Browallia New" w:cs="Browallia New"/>
                <w:szCs w:val="22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4262C16D" w14:textId="25C9DD7E" w:rsidR="009E44D9" w:rsidRPr="002946AF" w:rsidRDefault="009E44D9" w:rsidP="0085711D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Cs w:val="22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Cs w:val="22"/>
              </w:rPr>
              <w:t>309</w:t>
            </w:r>
            <w:r w:rsidRPr="002946AF">
              <w:rPr>
                <w:rFonts w:ascii="Browallia New" w:eastAsia="Arial Unicode MS" w:hAnsi="Browallia New" w:cs="Browallia New"/>
                <w:szCs w:val="22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61A33B20" w14:textId="7CFCB013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4E20343C" w14:textId="15EE5768" w:rsidR="009E44D9" w:rsidRPr="002946AF" w:rsidRDefault="00CF1048" w:rsidP="0085711D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Cs w:val="22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Cs w:val="22"/>
              </w:rPr>
              <w:t>48</w:t>
            </w:r>
            <w:r w:rsidRPr="002946AF">
              <w:rPr>
                <w:rFonts w:ascii="Browallia New" w:eastAsia="Arial Unicode MS" w:hAnsi="Browallia New" w:cs="Browallia New"/>
                <w:szCs w:val="22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4480B411" w14:textId="3FD5E693" w:rsidR="009E44D9" w:rsidRPr="002946AF" w:rsidRDefault="00204442" w:rsidP="0085711D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Cs w:val="22"/>
              </w:rPr>
              <w:t>971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1888DAF4" w14:textId="44DF521D" w:rsidR="009E44D9" w:rsidRPr="002946AF" w:rsidRDefault="009E44D9" w:rsidP="0085711D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Cs w:val="22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Cs w:val="22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Cs w:val="22"/>
              </w:rPr>
              <w:t>279</w:t>
            </w:r>
            <w:r w:rsidRPr="002946AF">
              <w:rPr>
                <w:rFonts w:ascii="Browallia New" w:eastAsia="Arial Unicode MS" w:hAnsi="Browallia New" w:cs="Browallia New"/>
                <w:szCs w:val="22"/>
              </w:rPr>
              <w:t>)</w:t>
            </w:r>
          </w:p>
        </w:tc>
      </w:tr>
      <w:tr w:rsidR="009E44D9" w:rsidRPr="002946AF" w14:paraId="4709588D" w14:textId="77777777" w:rsidTr="009E44D9">
        <w:tc>
          <w:tcPr>
            <w:tcW w:w="727" w:type="pct"/>
          </w:tcPr>
          <w:p w14:paraId="478014FF" w14:textId="48EA2D24" w:rsidR="00125BA8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ส่วนแบ่งกำไร</w:t>
            </w:r>
            <w:r w:rsidR="00AC1B9B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</w:t>
            </w:r>
            <w:r w:rsidR="00125BA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(ขาดทุน)</w:t>
            </w:r>
            <w:r w:rsidR="005D43B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</w:t>
            </w:r>
            <w:r w:rsidR="00125BA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สุทธิ</w:t>
            </w:r>
          </w:p>
          <w:p w14:paraId="3D85994E" w14:textId="441A9B93" w:rsidR="009E44D9" w:rsidRPr="002946AF" w:rsidRDefault="00125BA8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จากเงินลงทุน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ในการร่วมค้า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49571B81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2DC6F95C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4558FB90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01B7A58C" w14:textId="7398A02E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7D56A45A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7FEC0F3F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1E11F314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31A6FE3D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6E7437EF" w14:textId="7C7F120A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7B92BA7D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9E44D9" w:rsidRPr="002946AF" w14:paraId="0804D4CC" w14:textId="77777777" w:rsidTr="009E44D9">
        <w:tc>
          <w:tcPr>
            <w:tcW w:w="727" w:type="pct"/>
          </w:tcPr>
          <w:p w14:paraId="4C96FEE6" w14:textId="28107BE1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และบริษัทร่วม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57BDAA0D" w14:textId="52F6C674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22318F2A" w14:textId="3DDBDE6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624DFAF3" w14:textId="41BA5B0C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64A11B0F" w14:textId="3FA75D1B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1398060A" w14:textId="1E9C4111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4A2C5D36" w14:textId="56E48EDD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2300C792" w14:textId="191CE8AB" w:rsidR="009E44D9" w:rsidRPr="002946AF" w:rsidRDefault="00CF1048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6FF4F58B" w14:textId="603DE051" w:rsidR="009E44D9" w:rsidRPr="002946AF" w:rsidRDefault="00CF1048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237CB69B" w14:textId="3FDFEABD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02761B60" w14:textId="0448CD98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299</w:t>
            </w:r>
          </w:p>
        </w:tc>
      </w:tr>
      <w:tr w:rsidR="009E44D9" w:rsidRPr="002946AF" w14:paraId="6CA61365" w14:textId="77777777" w:rsidTr="009E44D9">
        <w:tc>
          <w:tcPr>
            <w:tcW w:w="727" w:type="pct"/>
            <w:shd w:val="clear" w:color="auto" w:fill="auto"/>
          </w:tcPr>
          <w:p w14:paraId="3C643BF3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(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)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ก่อน</w:t>
            </w:r>
          </w:p>
          <w:p w14:paraId="6C5CBFB1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ต้นทุนทางการเงิน</w:t>
            </w: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32E5D5" w14:textId="7AE23421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A7F205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FC9B43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D0CF8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473F56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55BDC2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5D6417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D58B11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44D44F" w14:textId="0BD057A2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9198F8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9E44D9" w:rsidRPr="002946AF" w14:paraId="24587DAF" w14:textId="77777777" w:rsidTr="009E44D9">
        <w:tc>
          <w:tcPr>
            <w:tcW w:w="727" w:type="pct"/>
            <w:tcBorders>
              <w:bottom w:val="nil"/>
            </w:tcBorders>
            <w:shd w:val="clear" w:color="auto" w:fill="auto"/>
          </w:tcPr>
          <w:p w14:paraId="3A42F777" w14:textId="77777777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และค่าใช้จ่ายภาษีเงินได้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361C534B" w14:textId="5CDF846D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843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77B42D86" w14:textId="3936683C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338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5643603E" w14:textId="5D810D44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71D02062" w14:textId="236CC7D2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532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58774517" w14:textId="2149EA9C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72A25600" w14:textId="488C5DA6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139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58CA2540" w14:textId="4BC91243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5E03EDC7" w14:textId="47454364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57C5C9DA" w14:textId="0C54E7B4" w:rsidR="009E44D9" w:rsidRPr="002946AF" w:rsidRDefault="009E44D9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319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AFAFA"/>
            <w:vAlign w:val="center"/>
          </w:tcPr>
          <w:p w14:paraId="59DD92E0" w14:textId="374C2491" w:rsidR="009E44D9" w:rsidRPr="002946AF" w:rsidRDefault="00204442" w:rsidP="0085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063</w:t>
            </w:r>
          </w:p>
        </w:tc>
      </w:tr>
    </w:tbl>
    <w:p w14:paraId="269324C7" w14:textId="77777777" w:rsidR="00994520" w:rsidRPr="002946AF" w:rsidRDefault="00994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6F86905" w14:textId="77777777" w:rsidR="005571D4" w:rsidRPr="002946AF" w:rsidRDefault="005571D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300"/>
        <w:gridCol w:w="1352"/>
        <w:gridCol w:w="1352"/>
        <w:gridCol w:w="1352"/>
        <w:gridCol w:w="1352"/>
        <w:gridCol w:w="1355"/>
        <w:gridCol w:w="1352"/>
        <w:gridCol w:w="1352"/>
        <w:gridCol w:w="1352"/>
        <w:gridCol w:w="1352"/>
        <w:gridCol w:w="1355"/>
      </w:tblGrid>
      <w:tr w:rsidR="00BE5384" w:rsidRPr="002946AF" w14:paraId="501B3725" w14:textId="77777777" w:rsidTr="009E44D9">
        <w:trPr>
          <w:cantSplit/>
        </w:trPr>
        <w:tc>
          <w:tcPr>
            <w:tcW w:w="727" w:type="pct"/>
            <w:tcBorders>
              <w:top w:val="nil"/>
            </w:tcBorders>
            <w:vAlign w:val="center"/>
          </w:tcPr>
          <w:p w14:paraId="1DF90353" w14:textId="77777777" w:rsidR="00BE5384" w:rsidRPr="002946AF" w:rsidRDefault="00BE538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36" w:type="pct"/>
            <w:gridSpan w:val="5"/>
            <w:tcBorders>
              <w:top w:val="single" w:sz="4" w:space="0" w:color="auto"/>
            </w:tcBorders>
          </w:tcPr>
          <w:p w14:paraId="49BEAEFD" w14:textId="77777777" w:rsidR="00BE5384" w:rsidRPr="002946AF" w:rsidRDefault="00BE5384" w:rsidP="005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36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15B5F" w14:textId="16779C74" w:rsidR="00BE5384" w:rsidRPr="002946AF" w:rsidRDefault="00BE5384" w:rsidP="005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9E44D9" w:rsidRPr="002946AF" w14:paraId="6D9D778E" w14:textId="77777777" w:rsidTr="009E44D9">
        <w:trPr>
          <w:cantSplit/>
        </w:trPr>
        <w:tc>
          <w:tcPr>
            <w:tcW w:w="727" w:type="pct"/>
            <w:tcBorders>
              <w:top w:val="nil"/>
            </w:tcBorders>
            <w:vAlign w:val="center"/>
          </w:tcPr>
          <w:p w14:paraId="3F1F70C4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3435DF61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โรงกลั่น</w:t>
            </w: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11C74D5B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โรงกลั่น</w:t>
            </w: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25EF499E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67E7F6A8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โรงผลิต</w:t>
            </w: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48EE7714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บริการขนส่ง</w:t>
            </w: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7F5B1141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63B1E665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3AE08D3A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5396D06C" w14:textId="334BF4E1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ดรายการ</w:t>
            </w: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vAlign w:val="center"/>
          </w:tcPr>
          <w:p w14:paraId="5BC69DB8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9E44D9" w:rsidRPr="002946AF" w14:paraId="488D8647" w14:textId="77777777" w:rsidTr="009E44D9">
        <w:trPr>
          <w:cantSplit/>
        </w:trPr>
        <w:tc>
          <w:tcPr>
            <w:tcW w:w="727" w:type="pct"/>
          </w:tcPr>
          <w:p w14:paraId="4D006903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23C97D9F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น้ำมัน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03E4F4F6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น้ำมันหล่อลื่น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01963DB0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proofErr w:type="spellStart"/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ปิ</w:t>
            </w:r>
            <w:proofErr w:type="spellEnd"/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โตรเคมี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7BC944E0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กระแสไฟฟ้า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73645190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ทางทะเล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6A9A075B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สารทำละลาย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32192C9D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เอทานอล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0AD154DC" w14:textId="0750A6EA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อื่น</w:t>
            </w:r>
            <w:r w:rsidR="00E04A6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ๆ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1BB13CE3" w14:textId="4A3D81BB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ระหว่างกัน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79799672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9E44D9" w:rsidRPr="002946AF" w14:paraId="4C50E0E6" w14:textId="77777777" w:rsidTr="009E44D9">
        <w:trPr>
          <w:cantSplit/>
        </w:trPr>
        <w:tc>
          <w:tcPr>
            <w:tcW w:w="727" w:type="pct"/>
          </w:tcPr>
          <w:p w14:paraId="503ADF4E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7D958BBF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6D1F2B79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5FD3C25B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59D41192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37B2F930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680E7689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0DE64648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5622E9D5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14717AA1" w14:textId="1D812EF9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vAlign w:val="center"/>
          </w:tcPr>
          <w:p w14:paraId="607A3BB1" w14:textId="2BBCD528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9E44D9" w:rsidRPr="002946AF" w14:paraId="67A4F743" w14:textId="77777777" w:rsidTr="009E44D9">
        <w:tc>
          <w:tcPr>
            <w:tcW w:w="727" w:type="pct"/>
          </w:tcPr>
          <w:p w14:paraId="6F8D5B60" w14:textId="7D53E69D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1CF75D06" w14:textId="7777777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val="en-US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58B87F6D" w14:textId="7777777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38FD670B" w14:textId="7777777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6C66E0CB" w14:textId="7777777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41CAB6BE" w14:textId="7777777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18D17F8D" w14:textId="7777777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3817069C" w14:textId="7777777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666565F6" w14:textId="7777777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5B057FA8" w14:textId="69A5A20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7CFF4271" w14:textId="77777777" w:rsidR="009E44D9" w:rsidRPr="002946AF" w:rsidRDefault="009E44D9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</w:tr>
      <w:tr w:rsidR="009E44D9" w:rsidRPr="002946AF" w14:paraId="49CE81ED" w14:textId="77777777" w:rsidTr="009E44D9">
        <w:tc>
          <w:tcPr>
            <w:tcW w:w="727" w:type="pct"/>
          </w:tcPr>
          <w:p w14:paraId="74D86D6C" w14:textId="77777777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EACDC2" w14:textId="256AFBDF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E45954" w14:textId="61ADF429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43BACB" w14:textId="1076C6CB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61B7F7" w14:textId="081A7860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DB5DBE" w14:textId="642E5C04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A801CA" w14:textId="4477DFAF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596BF7" w14:textId="64FC138B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8FA472" w14:textId="3E3DC5F2" w:rsidR="009E44D9" w:rsidRPr="002946AF" w:rsidRDefault="003D3C73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A4685A" w14:textId="63B403D8" w:rsidR="009E44D9" w:rsidRPr="002946AF" w:rsidRDefault="00204442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444317" w14:textId="7CE9D042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307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E44D9" w:rsidRPr="002946AF" w14:paraId="475C034C" w14:textId="77777777" w:rsidTr="003D3C73">
        <w:tc>
          <w:tcPr>
            <w:tcW w:w="727" w:type="pct"/>
          </w:tcPr>
          <w:p w14:paraId="125B4042" w14:textId="77777777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 (ขาดทุน) ก่อน</w:t>
            </w:r>
          </w:p>
          <w:p w14:paraId="51BCF1AD" w14:textId="77777777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ค่าใช้จ่ายภาษีเงินได้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0618C" w14:textId="0B26A75C" w:rsidR="009E44D9" w:rsidRPr="002946AF" w:rsidRDefault="00204442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B20AF" w14:textId="243F0F1A" w:rsidR="009E44D9" w:rsidRPr="002946AF" w:rsidRDefault="00204442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21B7D5" w14:textId="6E12B149" w:rsidR="009E44D9" w:rsidRPr="002946AF" w:rsidRDefault="00204442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96538C" w14:textId="47AC1F47" w:rsidR="009E44D9" w:rsidRPr="002946AF" w:rsidRDefault="00204442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080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014BA" w14:textId="370840FF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217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F7E894" w14:textId="5A76555A" w:rsidR="009E44D9" w:rsidRPr="002946AF" w:rsidRDefault="00204442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A25AC5" w14:textId="617EF074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10BB6" w14:textId="460C6AE2" w:rsidR="009E44D9" w:rsidRPr="002946AF" w:rsidRDefault="00204442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201</w:t>
            </w:r>
            <w:r w:rsidR="003D3C7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B1E47" w14:textId="4199330F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997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58FD6" w14:textId="599C5C40" w:rsidR="009E44D9" w:rsidRPr="002946AF" w:rsidRDefault="00204442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756</w:t>
            </w:r>
          </w:p>
        </w:tc>
      </w:tr>
      <w:tr w:rsidR="009E44D9" w:rsidRPr="002946AF" w14:paraId="0D91A407" w14:textId="77777777" w:rsidTr="009E44D9">
        <w:trPr>
          <w:trHeight w:val="197"/>
        </w:trPr>
        <w:tc>
          <w:tcPr>
            <w:tcW w:w="727" w:type="pct"/>
            <w:tcBorders>
              <w:top w:val="nil"/>
            </w:tcBorders>
            <w:shd w:val="clear" w:color="auto" w:fill="auto"/>
          </w:tcPr>
          <w:p w14:paraId="2FF74C6F" w14:textId="77777777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D3BFF4A" w14:textId="77777777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1BD7FDE" w14:textId="77777777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DDF3427" w14:textId="77777777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6E0811B" w14:textId="77777777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DC5A07B" w14:textId="77777777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1AA66F3" w14:textId="77777777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13C5111" w14:textId="77777777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1FEDC61" w14:textId="77777777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95961F7" w14:textId="212E60BA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50FE359" w14:textId="77777777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9E44D9" w:rsidRPr="002946AF" w14:paraId="645E01EC" w14:textId="77777777" w:rsidTr="009E44D9">
        <w:tc>
          <w:tcPr>
            <w:tcW w:w="727" w:type="pct"/>
          </w:tcPr>
          <w:p w14:paraId="274E5A17" w14:textId="77777777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2946A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ค่าใช้จ่าย</w:t>
            </w:r>
            <w:r w:rsidRPr="002946A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) </w:t>
            </w:r>
            <w:r w:rsidRPr="002946A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ผลประโยชน์ภาษีเงินได้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3E2EB04" w14:textId="388A5B8C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527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35EB6F2" w14:textId="6B4F94F9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267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39D281F" w14:textId="0A88F0D2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F190EAB" w14:textId="0627752C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F54950F" w14:textId="278D5B7E" w:rsidR="009E44D9" w:rsidRPr="002946AF" w:rsidRDefault="00204442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AE7193F" w14:textId="49BCAC41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EC05396" w14:textId="3BB2F88E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3538931" w14:textId="458D4310" w:rsidR="009E44D9" w:rsidRPr="002946AF" w:rsidRDefault="003D3C73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6C3059F" w14:textId="76DF04C9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2BBA963" w14:textId="57CF3ECC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240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E44D9" w:rsidRPr="002946AF" w14:paraId="2A7EFED2" w14:textId="77777777" w:rsidTr="009E44D9">
        <w:tc>
          <w:tcPr>
            <w:tcW w:w="727" w:type="pct"/>
          </w:tcPr>
          <w:p w14:paraId="057C951A" w14:textId="69C1B413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 (ขาดทุน)</w:t>
            </w:r>
            <w:r w:rsidR="00125BA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125BA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สุทธิ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70BC2C" w14:textId="470071F6" w:rsidR="009E44D9" w:rsidRPr="002946AF" w:rsidRDefault="00204442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EFA086" w14:textId="5E9CD0B7" w:rsidR="009E44D9" w:rsidRPr="002946AF" w:rsidRDefault="00204442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EE2BE4" w14:textId="66E173F0" w:rsidR="009E44D9" w:rsidRPr="002946AF" w:rsidRDefault="00204442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16A34C" w14:textId="0EBCB529" w:rsidR="009E44D9" w:rsidRPr="002946AF" w:rsidRDefault="00204442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959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834971" w14:textId="1B13CABD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A53BAF" w14:textId="5085DEB1" w:rsidR="009E44D9" w:rsidRPr="002946AF" w:rsidRDefault="00204442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EF74EE" w14:textId="238F019A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658576" w14:textId="2B9525C6" w:rsidR="009E44D9" w:rsidRPr="002946AF" w:rsidRDefault="00204442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191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BDBFC8" w14:textId="451B23C7" w:rsidR="009E44D9" w:rsidRPr="002946AF" w:rsidRDefault="009E44D9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038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73332C" w14:textId="55BF51D0" w:rsidR="009E44D9" w:rsidRPr="002946AF" w:rsidRDefault="00204442" w:rsidP="0091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516</w:t>
            </w:r>
          </w:p>
        </w:tc>
      </w:tr>
      <w:tr w:rsidR="009E44D9" w:rsidRPr="002946AF" w14:paraId="01EC8EBC" w14:textId="77777777" w:rsidTr="009E44D9">
        <w:tc>
          <w:tcPr>
            <w:tcW w:w="727" w:type="pct"/>
          </w:tcPr>
          <w:p w14:paraId="5012EB2D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00D4EE46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03C5AD81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519DD893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2F8A52E8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689B5E27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2B77F023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33442CC2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5975D13D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17E8E4EF" w14:textId="2590A6F8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5CA35B25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</w:tr>
      <w:tr w:rsidR="009E44D9" w:rsidRPr="002946AF" w14:paraId="3F894145" w14:textId="77777777" w:rsidTr="009E44D9">
        <w:tc>
          <w:tcPr>
            <w:tcW w:w="727" w:type="pct"/>
          </w:tcPr>
          <w:p w14:paraId="5F23BA6D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ส่วนของกำไร (ขาดทุน) สำหรับปี</w:t>
            </w:r>
          </w:p>
          <w:p w14:paraId="31FD928D" w14:textId="7AE205BB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ที่เป็นของ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67EC037C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644EAB33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390AA6BC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68AB40A7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0CDC3604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7710E7C7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5E98C390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25935856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20B099BC" w14:textId="0B2D782A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shd w:val="clear" w:color="auto" w:fill="FAFAFA"/>
            <w:vAlign w:val="center"/>
          </w:tcPr>
          <w:p w14:paraId="32068782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9E44D9" w:rsidRPr="002946AF" w14:paraId="6CEE8835" w14:textId="77777777" w:rsidTr="009E44D9">
        <w:tc>
          <w:tcPr>
            <w:tcW w:w="727" w:type="pct"/>
          </w:tcPr>
          <w:p w14:paraId="286AC543" w14:textId="4961A49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231E62F9" w14:textId="062610B6" w:rsidR="009E44D9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5FC7B6CF" w14:textId="59B913F4" w:rsidR="009E44D9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BBD0090" w14:textId="33D4EE25" w:rsidR="009E44D9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6CCB5439" w14:textId="67BA168C" w:rsidR="009E44D9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959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4F6B0C96" w14:textId="4412D346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58CEB653" w14:textId="08983871" w:rsidR="009E44D9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D357435" w14:textId="30D752FA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56B7D7DD" w14:textId="3D480067" w:rsidR="003D3C73" w:rsidRPr="002946AF" w:rsidRDefault="00204442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191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65E1257B" w14:textId="46C69C72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  <w:vAlign w:val="center"/>
          </w:tcPr>
          <w:p w14:paraId="0967C49E" w14:textId="15593F85" w:rsidR="009E44D9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276</w:t>
            </w:r>
          </w:p>
        </w:tc>
      </w:tr>
      <w:tr w:rsidR="009E44D9" w:rsidRPr="002946AF" w14:paraId="53E153A2" w14:textId="77777777" w:rsidTr="003D3C73">
        <w:tc>
          <w:tcPr>
            <w:tcW w:w="727" w:type="pct"/>
          </w:tcPr>
          <w:p w14:paraId="0CC6381F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-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ส่วนได้เสียที่ไม่มีอำนาจ</w:t>
            </w:r>
          </w:p>
          <w:p w14:paraId="62DBDD3C" w14:textId="6E549695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</w:t>
            </w:r>
            <w:r w:rsidR="003D3C73"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ควบคุม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33671" w14:textId="4F4CDB03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C5942" w14:textId="5F88A148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8E209" w14:textId="7577EC4D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461CA" w14:textId="785870B2" w:rsidR="009E44D9" w:rsidRPr="002946AF" w:rsidRDefault="00204442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85939" w14:textId="6A0E5785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3CD8D" w14:textId="6582AD21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17F00" w14:textId="37C9DAD1" w:rsidR="009E44D9" w:rsidRPr="002946AF" w:rsidRDefault="00204442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2089B" w14:textId="2899D979" w:rsidR="009E44D9" w:rsidRPr="002946AF" w:rsidRDefault="003D3C73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0E179" w14:textId="0C5BB079" w:rsidR="009E44D9" w:rsidRPr="002946AF" w:rsidRDefault="00E04A6E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6BD85" w14:textId="7B86F501" w:rsidR="009E44D9" w:rsidRPr="002946AF" w:rsidRDefault="00204442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240</w:t>
            </w:r>
          </w:p>
        </w:tc>
      </w:tr>
      <w:tr w:rsidR="009E44D9" w:rsidRPr="002946AF" w14:paraId="4D0523ED" w14:textId="77777777" w:rsidTr="009E44D9">
        <w:tc>
          <w:tcPr>
            <w:tcW w:w="727" w:type="pct"/>
          </w:tcPr>
          <w:p w14:paraId="6781C2E2" w14:textId="08F4D8AA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กำไร (ขาดทุน) </w:t>
            </w:r>
            <w:r w:rsidR="00125BA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สุทธิ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1E438C" w14:textId="35AF5060" w:rsidR="009E44D9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123DD5" w14:textId="3328AF04" w:rsidR="009E44D9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DAE47B" w14:textId="010EC500" w:rsidR="009E44D9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7BFCD4" w14:textId="2FBB63CD" w:rsidR="009E44D9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226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9F290F" w14:textId="216BCCC1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F6E855" w14:textId="6DF83406" w:rsidR="009E44D9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3BF472" w14:textId="6C2E130A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1DA503" w14:textId="6A0959AF" w:rsidR="009E44D9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191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5037A2" w14:textId="1D3B641B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732FFF" w14:textId="64D3F103" w:rsidR="009E44D9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516</w:t>
            </w:r>
          </w:p>
        </w:tc>
      </w:tr>
      <w:tr w:rsidR="009E44D9" w:rsidRPr="002946AF" w14:paraId="568B7EE2" w14:textId="77777777" w:rsidTr="009E44D9">
        <w:tc>
          <w:tcPr>
            <w:tcW w:w="727" w:type="pct"/>
          </w:tcPr>
          <w:p w14:paraId="39CF1CBA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98DCBDC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FD28AEB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B28249A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E10E983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9DAF798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059541E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DFCCAD5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5FE0F3F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E9B8A65" w14:textId="60C79A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01952D5" w14:textId="77777777" w:rsidR="009E44D9" w:rsidRPr="002946AF" w:rsidRDefault="009E44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9E44D9" w:rsidRPr="002946AF" w14:paraId="40FEAC37" w14:textId="77777777" w:rsidTr="009E44D9">
        <w:tc>
          <w:tcPr>
            <w:tcW w:w="727" w:type="pct"/>
          </w:tcPr>
          <w:p w14:paraId="2ECBB489" w14:textId="4D05BCF3" w:rsidR="009E44D9" w:rsidRPr="002946AF" w:rsidRDefault="009E44D9" w:rsidP="005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</w:tcPr>
          <w:p w14:paraId="57D9CA67" w14:textId="77777777" w:rsidR="009E44D9" w:rsidRPr="002946AF" w:rsidRDefault="009E44D9" w:rsidP="005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</w:tcPr>
          <w:p w14:paraId="5936BB11" w14:textId="77777777" w:rsidR="009E44D9" w:rsidRPr="002946AF" w:rsidRDefault="009E44D9" w:rsidP="005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</w:tcPr>
          <w:p w14:paraId="23B3595D" w14:textId="77777777" w:rsidR="009E44D9" w:rsidRPr="002946AF" w:rsidRDefault="009E44D9" w:rsidP="005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</w:tcPr>
          <w:p w14:paraId="327804A0" w14:textId="77777777" w:rsidR="009E44D9" w:rsidRPr="002946AF" w:rsidRDefault="009E44D9" w:rsidP="005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</w:tcPr>
          <w:p w14:paraId="41563EAC" w14:textId="77777777" w:rsidR="009E44D9" w:rsidRPr="002946AF" w:rsidRDefault="009E44D9" w:rsidP="005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</w:tcPr>
          <w:p w14:paraId="24AF3071" w14:textId="77777777" w:rsidR="009E44D9" w:rsidRPr="002946AF" w:rsidRDefault="009E44D9" w:rsidP="005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</w:tcPr>
          <w:p w14:paraId="6FE21E5D" w14:textId="77777777" w:rsidR="009E44D9" w:rsidRPr="002946AF" w:rsidRDefault="009E44D9" w:rsidP="005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</w:tcPr>
          <w:p w14:paraId="50B3C248" w14:textId="77777777" w:rsidR="009E44D9" w:rsidRPr="002946AF" w:rsidRDefault="009E44D9" w:rsidP="005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</w:tcPr>
          <w:p w14:paraId="1B311E99" w14:textId="476A29BB" w:rsidR="009E44D9" w:rsidRPr="002946AF" w:rsidRDefault="009E44D9" w:rsidP="005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</w:tcPr>
          <w:p w14:paraId="466F9046" w14:textId="77777777" w:rsidR="009E44D9" w:rsidRPr="002946AF" w:rsidRDefault="009E44D9" w:rsidP="005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9E44D9" w:rsidRPr="002946AF" w14:paraId="50E6075C" w14:textId="77777777" w:rsidTr="003D3C73">
        <w:tc>
          <w:tcPr>
            <w:tcW w:w="727" w:type="pct"/>
          </w:tcPr>
          <w:p w14:paraId="6898794E" w14:textId="77777777" w:rsidR="009E44D9" w:rsidRPr="002946AF" w:rsidRDefault="009E44D9" w:rsidP="005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เมื่อปฏิบัติตามภาระที่ต้องปฏิบัติ</w:t>
            </w:r>
          </w:p>
          <w:p w14:paraId="58A6978D" w14:textId="5E435491" w:rsidR="009E44D9" w:rsidRPr="002946AF" w:rsidRDefault="009E44D9" w:rsidP="005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  <w:lang w:val="en-GB"/>
              </w:rPr>
              <w:t xml:space="preserve">      </w:t>
            </w:r>
            <w:r w:rsidRPr="002946A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เสร็จสิ้น (</w:t>
            </w:r>
            <w:r w:rsidRPr="002946A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point in time)</w:t>
            </w: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10EB7F" w14:textId="5F599AD0" w:rsidR="009E44D9" w:rsidRPr="002946AF" w:rsidRDefault="00204442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27107F" w14:textId="5B478B5D" w:rsidR="009E44D9" w:rsidRPr="002946AF" w:rsidRDefault="00204442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B0BC2A" w14:textId="09A53EFF" w:rsidR="009E44D9" w:rsidRPr="002946AF" w:rsidRDefault="00204442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2F83E8" w14:textId="6E37431E" w:rsidR="009E44D9" w:rsidRPr="002946AF" w:rsidRDefault="00204442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226</w:t>
            </w: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E41D4B" w14:textId="4578CE67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D44A10E" w14:textId="72E54FFE" w:rsidR="009E44D9" w:rsidRPr="002946AF" w:rsidRDefault="00204442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E39BFB" w14:textId="4DD077D7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E3DCCD" w14:textId="58990939" w:rsidR="009E44D9" w:rsidRPr="002946AF" w:rsidRDefault="00204442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191</w:t>
            </w: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9A7E8A" w14:textId="470CBB5C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F53458" w14:textId="154E848B" w:rsidR="009E44D9" w:rsidRPr="002946AF" w:rsidRDefault="00204442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732</w:t>
            </w:r>
          </w:p>
        </w:tc>
      </w:tr>
      <w:tr w:rsidR="009E44D9" w:rsidRPr="002946AF" w14:paraId="7C025A9D" w14:textId="77777777" w:rsidTr="003D3C73">
        <w:trPr>
          <w:trHeight w:val="576"/>
        </w:trPr>
        <w:tc>
          <w:tcPr>
            <w:tcW w:w="727" w:type="pct"/>
          </w:tcPr>
          <w:p w14:paraId="276BF848" w14:textId="77777777" w:rsidR="009E44D9" w:rsidRPr="002946AF" w:rsidRDefault="009E44D9" w:rsidP="005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ตลอดช่วงเวลาที่ปฏิบัติตาม</w:t>
            </w:r>
          </w:p>
          <w:p w14:paraId="4802CD49" w14:textId="7420B805" w:rsidR="009E44D9" w:rsidRPr="002946AF" w:rsidRDefault="009E44D9" w:rsidP="005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  <w:lang w:val="en-GB"/>
              </w:rPr>
              <w:t xml:space="preserve">      </w:t>
            </w:r>
            <w:r w:rsidRPr="002946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ภาระที่ต้องปฏิบัติ (</w:t>
            </w:r>
            <w:r w:rsidRPr="002946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over time)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E8A5019" w14:textId="5D9DB0FF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B2F9C1D" w14:textId="059C16E2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C84AD85" w14:textId="50269353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01AEDE" w14:textId="72EEABF8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09E5589" w14:textId="207E30B6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5444F46" w14:textId="4884345F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8A1F67E" w14:textId="12D9FABA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879ECE2" w14:textId="3C705FA8" w:rsidR="009E44D9" w:rsidRPr="002946AF" w:rsidRDefault="003D3C73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8815AEB" w14:textId="20B10060" w:rsidR="009E44D9" w:rsidRPr="002946AF" w:rsidRDefault="009E44D9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589A16B" w14:textId="67B1F4E4" w:rsidR="009E44D9" w:rsidRPr="002946AF" w:rsidRDefault="003D3C73" w:rsidP="003D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E44D9" w:rsidRPr="002946AF" w14:paraId="1C20A56C" w14:textId="77777777" w:rsidTr="009E44D9">
        <w:tc>
          <w:tcPr>
            <w:tcW w:w="727" w:type="pct"/>
          </w:tcPr>
          <w:p w14:paraId="543B433F" w14:textId="2B76E818" w:rsidR="009E44D9" w:rsidRPr="002946AF" w:rsidRDefault="009E44D9" w:rsidP="005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8F9870" w14:textId="53105BD8" w:rsidR="009E44D9" w:rsidRPr="002946AF" w:rsidRDefault="00204442" w:rsidP="005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D7BE48" w14:textId="229D01ED" w:rsidR="009E44D9" w:rsidRPr="002946AF" w:rsidRDefault="00204442" w:rsidP="005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AB8F79" w14:textId="5DD175A7" w:rsidR="009E44D9" w:rsidRPr="002946AF" w:rsidRDefault="00204442" w:rsidP="005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ABE697" w14:textId="1882DF80" w:rsidR="009E44D9" w:rsidRPr="002946AF" w:rsidRDefault="00204442" w:rsidP="005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226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BA17F2" w14:textId="72DB5699" w:rsidR="009E44D9" w:rsidRPr="002946AF" w:rsidRDefault="009E44D9" w:rsidP="005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355C22" w14:textId="7E848623" w:rsidR="009E44D9" w:rsidRPr="002946AF" w:rsidRDefault="00204442" w:rsidP="005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1C4730" w14:textId="72036819" w:rsidR="009E44D9" w:rsidRPr="002946AF" w:rsidRDefault="009E44D9" w:rsidP="005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E3D72E" w14:textId="655D858F" w:rsidR="009E44D9" w:rsidRPr="002946AF" w:rsidRDefault="00204442" w:rsidP="005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191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C2B1EA" w14:textId="33C08DB8" w:rsidR="009E44D9" w:rsidRPr="002946AF" w:rsidRDefault="009E44D9" w:rsidP="005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302C4E" w14:textId="5954D621" w:rsidR="009E44D9" w:rsidRPr="002946AF" w:rsidRDefault="00204442" w:rsidP="005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9E44D9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516</w:t>
            </w:r>
          </w:p>
        </w:tc>
      </w:tr>
    </w:tbl>
    <w:p w14:paraId="444F15E8" w14:textId="64A46290" w:rsidR="00624DDF" w:rsidRPr="002946AF" w:rsidRDefault="00624DDF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1661E09" w14:textId="77777777" w:rsidR="00624DDF" w:rsidRPr="002946AF" w:rsidRDefault="00624DDF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sectPr w:rsidR="00624DDF" w:rsidRPr="002946AF" w:rsidSect="00624DDF">
          <w:headerReference w:type="even" r:id="rId10"/>
          <w:headerReference w:type="first" r:id="rId11"/>
          <w:pgSz w:w="16834" w:h="11909" w:orient="landscape" w:code="9"/>
          <w:pgMar w:top="1440" w:right="504" w:bottom="720" w:left="504" w:header="706" w:footer="576" w:gutter="0"/>
          <w:cols w:space="720"/>
        </w:sectPr>
      </w:pPr>
    </w:p>
    <w:p w14:paraId="1AB6DD95" w14:textId="77777777" w:rsidR="00624DDF" w:rsidRPr="002946AF" w:rsidRDefault="00624DDF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584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368"/>
        <w:gridCol w:w="1368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624DDF" w:rsidRPr="002946AF" w14:paraId="4A6C55C6" w14:textId="77777777" w:rsidTr="00624DDF">
        <w:trPr>
          <w:tblHeader/>
        </w:trPr>
        <w:tc>
          <w:tcPr>
            <w:tcW w:w="2160" w:type="dxa"/>
            <w:tcBorders>
              <w:top w:val="nil"/>
            </w:tcBorders>
            <w:vAlign w:val="center"/>
          </w:tcPr>
          <w:p w14:paraId="1269645D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C0A84" w14:textId="06B820AA" w:rsidR="00624DDF" w:rsidRPr="002946AF" w:rsidRDefault="00624DDF" w:rsidP="005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624DDF" w:rsidRPr="002946AF" w14:paraId="386FFEC0" w14:textId="77777777" w:rsidTr="00624DDF">
        <w:trPr>
          <w:tblHeader/>
        </w:trPr>
        <w:tc>
          <w:tcPr>
            <w:tcW w:w="2160" w:type="dxa"/>
            <w:tcBorders>
              <w:top w:val="nil"/>
            </w:tcBorders>
            <w:vAlign w:val="center"/>
          </w:tcPr>
          <w:p w14:paraId="39237575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205DCBE5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โรงกลั่น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4963C11F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โรงกลั่น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12F48D31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4AD95CDA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โรงผลิต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0FCBFF0D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บริการขนส่ง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20043FC2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5E0ECB7E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78A18EB1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68EC080C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ดรายการ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41FD95FE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624DDF" w:rsidRPr="002946AF" w14:paraId="752B6B6C" w14:textId="77777777" w:rsidTr="00624DDF">
        <w:trPr>
          <w:tblHeader/>
        </w:trPr>
        <w:tc>
          <w:tcPr>
            <w:tcW w:w="2160" w:type="dxa"/>
          </w:tcPr>
          <w:p w14:paraId="3B8CDE8C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26426FB0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น้ำมัน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5DC369B5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น้ำมันหล่อลื่น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2CBB3C7E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proofErr w:type="spellStart"/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ปิ</w:t>
            </w:r>
            <w:proofErr w:type="spellEnd"/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โตรเคมี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260C6B4B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กระแสไฟฟ้า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457CD498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ทางทะเล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60F49579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สารทำละลาย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22171D06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เอทานอล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6BC12F64" w14:textId="2E716B0E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อื่น</w:t>
            </w:r>
            <w:r w:rsidR="00E04A6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ๆ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6D4402B7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ระหว่างกัน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65291C31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624DDF" w:rsidRPr="002946AF" w14:paraId="3E3994DB" w14:textId="77777777" w:rsidTr="00624DDF">
        <w:trPr>
          <w:tblHeader/>
        </w:trPr>
        <w:tc>
          <w:tcPr>
            <w:tcW w:w="2160" w:type="dxa"/>
          </w:tcPr>
          <w:p w14:paraId="1DC51675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B42AC" w14:textId="6AAE6DE9" w:rsidR="00624DDF" w:rsidRPr="002946AF" w:rsidRDefault="008067B7" w:rsidP="005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</w:t>
            </w:r>
            <w:r w:rsidR="00624DDF"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</w:tr>
      <w:tr w:rsidR="00624DDF" w:rsidRPr="002946AF" w14:paraId="07B68079" w14:textId="77777777" w:rsidTr="00624DDF">
        <w:trPr>
          <w:trHeight w:val="73"/>
          <w:tblHeader/>
        </w:trPr>
        <w:tc>
          <w:tcPr>
            <w:tcW w:w="2160" w:type="dxa"/>
            <w:vAlign w:val="center"/>
          </w:tcPr>
          <w:p w14:paraId="42105D44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8D6CD07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84386C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2754785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845B3AD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50ABF27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85403B3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1EBD45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84FF8B3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F04D5CC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78AED17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624DDF" w:rsidRPr="002946AF" w14:paraId="2A9F7553" w14:textId="77777777" w:rsidTr="00624DDF">
        <w:tc>
          <w:tcPr>
            <w:tcW w:w="2160" w:type="dxa"/>
          </w:tcPr>
          <w:p w14:paraId="7F6B51C2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vAlign w:val="center"/>
          </w:tcPr>
          <w:p w14:paraId="532C7B55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6C844F75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2AE924B4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4D31E821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0EA3128F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210B9FE3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56019A2F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1684EB4C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04437D82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2C328EDD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</w:tr>
      <w:tr w:rsidR="00D461BA" w:rsidRPr="002946AF" w14:paraId="3A2B817E" w14:textId="77777777" w:rsidTr="00996090">
        <w:tc>
          <w:tcPr>
            <w:tcW w:w="2160" w:type="dxa"/>
          </w:tcPr>
          <w:p w14:paraId="4264BE1B" w14:textId="110B3638" w:rsidR="00D461BA" w:rsidRPr="002946AF" w:rsidRDefault="006E218D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="00D461BA"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ลูกค้าภายนอก</w:t>
            </w:r>
          </w:p>
        </w:tc>
        <w:tc>
          <w:tcPr>
            <w:tcW w:w="1368" w:type="dxa"/>
          </w:tcPr>
          <w:p w14:paraId="2DDDDA31" w14:textId="6C738747" w:rsidR="00D461BA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  <w:r w:rsidR="00D461BA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</w:p>
        </w:tc>
        <w:tc>
          <w:tcPr>
            <w:tcW w:w="1368" w:type="dxa"/>
          </w:tcPr>
          <w:p w14:paraId="33084F1C" w14:textId="7D295695" w:rsidR="00D461BA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D461BA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1368" w:type="dxa"/>
          </w:tcPr>
          <w:p w14:paraId="60CFBFAF" w14:textId="2EF15A43" w:rsidR="00D461BA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D461BA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1368" w:type="dxa"/>
          </w:tcPr>
          <w:p w14:paraId="1CF9869A" w14:textId="1AAC9464" w:rsidR="00D461BA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461BA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</w:p>
        </w:tc>
        <w:tc>
          <w:tcPr>
            <w:tcW w:w="1368" w:type="dxa"/>
          </w:tcPr>
          <w:p w14:paraId="2BAD763F" w14:textId="3910A99B" w:rsidR="00D461BA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</w:p>
        </w:tc>
        <w:tc>
          <w:tcPr>
            <w:tcW w:w="1368" w:type="dxa"/>
          </w:tcPr>
          <w:p w14:paraId="389E207C" w14:textId="57D00DCF" w:rsidR="00D461BA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D461BA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</w:p>
        </w:tc>
        <w:tc>
          <w:tcPr>
            <w:tcW w:w="1368" w:type="dxa"/>
          </w:tcPr>
          <w:p w14:paraId="25510778" w14:textId="3BA6EDD5" w:rsidR="00D461BA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983</w:t>
            </w:r>
          </w:p>
        </w:tc>
        <w:tc>
          <w:tcPr>
            <w:tcW w:w="1368" w:type="dxa"/>
          </w:tcPr>
          <w:p w14:paraId="309858F1" w14:textId="69333592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5F98E0ED" w14:textId="11141531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06F9D9F7" w14:textId="042D0CB4" w:rsidR="00D461BA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="00D461BA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043</w:t>
            </w:r>
          </w:p>
        </w:tc>
      </w:tr>
      <w:tr w:rsidR="00D461BA" w:rsidRPr="002946AF" w14:paraId="420F80DE" w14:textId="77777777" w:rsidTr="00996090">
        <w:tc>
          <w:tcPr>
            <w:tcW w:w="2160" w:type="dxa"/>
          </w:tcPr>
          <w:p w14:paraId="3213916C" w14:textId="41C33489" w:rsidR="00D461BA" w:rsidRPr="002946AF" w:rsidRDefault="006E218D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="00D461BA"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ระหว่างส่วนงาน</w:t>
            </w:r>
          </w:p>
        </w:tc>
        <w:tc>
          <w:tcPr>
            <w:tcW w:w="1368" w:type="dxa"/>
          </w:tcPr>
          <w:p w14:paraId="33BE9D20" w14:textId="4FCF9A48" w:rsidR="00D461BA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D461BA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1368" w:type="dxa"/>
          </w:tcPr>
          <w:p w14:paraId="329E93A4" w14:textId="737F0220" w:rsidR="00D461BA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461BA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1368" w:type="dxa"/>
          </w:tcPr>
          <w:p w14:paraId="0892CB34" w14:textId="5876E889" w:rsidR="00D461BA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D461BA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</w:p>
        </w:tc>
        <w:tc>
          <w:tcPr>
            <w:tcW w:w="1368" w:type="dxa"/>
          </w:tcPr>
          <w:p w14:paraId="028A4E74" w14:textId="440917EB" w:rsidR="00D461BA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461BA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</w:p>
        </w:tc>
        <w:tc>
          <w:tcPr>
            <w:tcW w:w="1368" w:type="dxa"/>
          </w:tcPr>
          <w:p w14:paraId="0EF07356" w14:textId="47BBDFAF" w:rsidR="00D461BA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1368" w:type="dxa"/>
          </w:tcPr>
          <w:p w14:paraId="398570C1" w14:textId="3A2A89FE" w:rsidR="00D461BA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</w:p>
        </w:tc>
        <w:tc>
          <w:tcPr>
            <w:tcW w:w="1368" w:type="dxa"/>
          </w:tcPr>
          <w:p w14:paraId="4F4363AB" w14:textId="67858CEB" w:rsidR="00D461BA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1368" w:type="dxa"/>
          </w:tcPr>
          <w:p w14:paraId="675382DE" w14:textId="74280CB0" w:rsidR="00D461BA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461BA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1368" w:type="dxa"/>
          </w:tcPr>
          <w:p w14:paraId="09D06022" w14:textId="52B3DD5F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</w:tcPr>
          <w:p w14:paraId="1A04B7E5" w14:textId="1011B28B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D7E2B" w:rsidRPr="002946AF" w14:paraId="5D83512C" w14:textId="77777777" w:rsidTr="00996090">
        <w:tc>
          <w:tcPr>
            <w:tcW w:w="2160" w:type="dxa"/>
          </w:tcPr>
          <w:p w14:paraId="14B412EC" w14:textId="4F98E39F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เงินชดเชยจากกองทุนน้ำมัน</w:t>
            </w:r>
          </w:p>
        </w:tc>
        <w:tc>
          <w:tcPr>
            <w:tcW w:w="1368" w:type="dxa"/>
          </w:tcPr>
          <w:p w14:paraId="5B469151" w14:textId="77777777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3D41C95C" w14:textId="77777777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1FD6AEB5" w14:textId="77777777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09F918E5" w14:textId="77777777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343CB314" w14:textId="77777777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17AECE59" w14:textId="77777777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282EFC22" w14:textId="77777777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2D8B68FD" w14:textId="77777777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58477412" w14:textId="77777777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</w:tcPr>
          <w:p w14:paraId="483CBF4A" w14:textId="77777777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D7E2B" w:rsidRPr="002946AF" w14:paraId="50DBF30B" w14:textId="77777777" w:rsidTr="00996090">
        <w:tc>
          <w:tcPr>
            <w:tcW w:w="2160" w:type="dxa"/>
          </w:tcPr>
          <w:p w14:paraId="34F01964" w14:textId="5755B415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เชื้อเพลิง</w:t>
            </w:r>
          </w:p>
        </w:tc>
        <w:tc>
          <w:tcPr>
            <w:tcW w:w="1368" w:type="dxa"/>
          </w:tcPr>
          <w:p w14:paraId="7A0ADF7A" w14:textId="6CEC7CEF" w:rsidR="009D7E2B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994520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1368" w:type="dxa"/>
          </w:tcPr>
          <w:p w14:paraId="0E2C3679" w14:textId="522BF1C3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</w:tcPr>
          <w:p w14:paraId="513269D7" w14:textId="61248559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16134B8D" w14:textId="7AE6A1B3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</w:tcPr>
          <w:p w14:paraId="7D463005" w14:textId="7CD64463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</w:tcPr>
          <w:p w14:paraId="08AD1AD1" w14:textId="430A8D9D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</w:tcPr>
          <w:p w14:paraId="73EA8616" w14:textId="06E79F6C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</w:tcPr>
          <w:p w14:paraId="0726E2BF" w14:textId="7EDBAE79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</w:tcPr>
          <w:p w14:paraId="79D56A76" w14:textId="4CC159A8" w:rsidR="009D7E2B" w:rsidRPr="002946AF" w:rsidRDefault="009D7E2B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</w:tcPr>
          <w:p w14:paraId="0B623019" w14:textId="38BCB919" w:rsidR="009D7E2B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994520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</w:p>
        </w:tc>
      </w:tr>
      <w:tr w:rsidR="00D461BA" w:rsidRPr="002946AF" w14:paraId="78E88ABD" w14:textId="77777777" w:rsidTr="00996090">
        <w:tc>
          <w:tcPr>
            <w:tcW w:w="2160" w:type="dxa"/>
          </w:tcPr>
          <w:p w14:paraId="67CF92B9" w14:textId="77777777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</w:t>
            </w:r>
          </w:p>
        </w:tc>
        <w:tc>
          <w:tcPr>
            <w:tcW w:w="1368" w:type="dxa"/>
          </w:tcPr>
          <w:p w14:paraId="213CA763" w14:textId="77777777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2EEE5530" w14:textId="77777777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0846CC36" w14:textId="77777777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1F14E8D2" w14:textId="77777777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0034726C" w14:textId="77777777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77163A33" w14:textId="77777777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2AC3B3BC" w14:textId="77777777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30D3093E" w14:textId="77777777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2B16501D" w14:textId="77777777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120C320B" w14:textId="77777777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D461BA" w:rsidRPr="002946AF" w14:paraId="4E2616D9" w14:textId="77777777" w:rsidTr="00996090">
        <w:tc>
          <w:tcPr>
            <w:tcW w:w="2160" w:type="dxa"/>
          </w:tcPr>
          <w:p w14:paraId="0C1F5E16" w14:textId="77777777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693B59" w14:textId="4E1CECFA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169881" w14:textId="17881AFF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E5582A" w14:textId="124ADF45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743228" w14:textId="5A418A23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795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B4D56A" w14:textId="12E1B755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6C15C7" w14:textId="5D1181DE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8C5E11" w14:textId="6348920C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0185CB" w14:textId="1752C6B4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76B1DC" w14:textId="3E5E726F" w:rsidR="00D461BA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="00D461BA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921B17" w14:textId="1135DD40" w:rsidR="00D461BA" w:rsidRPr="002946AF" w:rsidRDefault="00D461BA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24DDF" w:rsidRPr="002946AF" w14:paraId="6985B90B" w14:textId="77777777" w:rsidTr="00624DDF">
        <w:tc>
          <w:tcPr>
            <w:tcW w:w="2160" w:type="dxa"/>
          </w:tcPr>
          <w:p w14:paraId="26476657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2DD37A" w14:textId="6B6EFB37" w:rsidR="00624DDF" w:rsidRPr="002946AF" w:rsidRDefault="00204442" w:rsidP="00586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624DDF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516A7D1" w14:textId="7E354BB8" w:rsidR="00624DDF" w:rsidRPr="002946AF" w:rsidRDefault="00204442" w:rsidP="00586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24DDF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30D51D" w14:textId="245539B9" w:rsidR="00624DDF" w:rsidRPr="002946AF" w:rsidRDefault="00204442" w:rsidP="00586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624DDF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6CB1B8" w14:textId="0407B71F" w:rsidR="00624DDF" w:rsidRPr="002946AF" w:rsidRDefault="00204442" w:rsidP="00586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24DDF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9EAC72B" w14:textId="07BC0C9A" w:rsidR="00624DDF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EE7A90B" w14:textId="71AD8302" w:rsidR="00624DDF" w:rsidRPr="002946AF" w:rsidRDefault="00204442" w:rsidP="00586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4CDE78" w14:textId="7DFB4D54" w:rsidR="00624DDF" w:rsidRPr="002946AF" w:rsidRDefault="00204442" w:rsidP="00586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7FF6267" w14:textId="241FC02F" w:rsidR="00624DDF" w:rsidRPr="002946AF" w:rsidRDefault="00204442" w:rsidP="00586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B6F0E32" w14:textId="237DC885" w:rsidR="00624DDF" w:rsidRPr="002946AF" w:rsidRDefault="00204442" w:rsidP="00586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24DDF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80428C" w14:textId="102F2881" w:rsidR="00624DDF" w:rsidRPr="002946AF" w:rsidRDefault="00204442" w:rsidP="00D4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624DDF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</w:p>
        </w:tc>
      </w:tr>
      <w:tr w:rsidR="00624DDF" w:rsidRPr="002946AF" w14:paraId="7FEFB774" w14:textId="77777777" w:rsidTr="00624DDF">
        <w:trPr>
          <w:trHeight w:val="73"/>
        </w:trPr>
        <w:tc>
          <w:tcPr>
            <w:tcW w:w="2160" w:type="dxa"/>
            <w:vAlign w:val="center"/>
          </w:tcPr>
          <w:p w14:paraId="4A18C013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28D7404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7A8927E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908F233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403CE9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66D7AD4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0DFC17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08CFFD5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3F636B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6D6064B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BBC3FFD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157A70" w:rsidRPr="002946AF" w14:paraId="2178C635" w14:textId="77777777" w:rsidTr="00996090">
        <w:tc>
          <w:tcPr>
            <w:tcW w:w="2160" w:type="dxa"/>
          </w:tcPr>
          <w:p w14:paraId="2A5DE8BC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368" w:type="dxa"/>
          </w:tcPr>
          <w:p w14:paraId="6FB6370E" w14:textId="03B53807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57A70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1368" w:type="dxa"/>
          </w:tcPr>
          <w:p w14:paraId="3C6B0E38" w14:textId="199151B4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720D572D" w14:textId="574CF06C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04D65B94" w14:textId="0363CA9A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2E83E48E" w14:textId="4E14EEF2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14E3E060" w14:textId="0D6FB7F2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05236C9D" w14:textId="4745DF50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3B0A7D2E" w14:textId="5BA374D2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1C7125C1" w14:textId="2A1E2159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</w:tcPr>
          <w:p w14:paraId="3BC22100" w14:textId="7756853C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</w:p>
        </w:tc>
      </w:tr>
      <w:tr w:rsidR="00157A70" w:rsidRPr="002946AF" w14:paraId="748C0479" w14:textId="77777777" w:rsidTr="00996090">
        <w:tc>
          <w:tcPr>
            <w:tcW w:w="2160" w:type="dxa"/>
          </w:tcPr>
          <w:p w14:paraId="3158A47D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ขาดทุนจากอนุพันธ์เพื่อ</w:t>
            </w:r>
          </w:p>
        </w:tc>
        <w:tc>
          <w:tcPr>
            <w:tcW w:w="1368" w:type="dxa"/>
          </w:tcPr>
          <w:p w14:paraId="30AB22F5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3068D8C9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4151714F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6C74B8D1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54E310F4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260E3131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0981E265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56D6FC01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108E9EDD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4A71385C" w14:textId="4AF03BDE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157A70" w:rsidRPr="002946AF" w14:paraId="6818A600" w14:textId="77777777" w:rsidTr="00996090">
        <w:tc>
          <w:tcPr>
            <w:tcW w:w="2160" w:type="dxa"/>
          </w:tcPr>
          <w:p w14:paraId="3A949B1B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ประกันความเสี่ยงสุทธิ</w:t>
            </w:r>
          </w:p>
        </w:tc>
        <w:tc>
          <w:tcPr>
            <w:tcW w:w="1368" w:type="dxa"/>
          </w:tcPr>
          <w:p w14:paraId="720F2C1A" w14:textId="023417E4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</w:tcPr>
          <w:p w14:paraId="4B1BE4B8" w14:textId="26EE2C5B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082249AE" w14:textId="77C82B7B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</w:tcPr>
          <w:p w14:paraId="26713BBB" w14:textId="521C262A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610D2C27" w14:textId="1B00FE73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5163CF59" w14:textId="53E7CF64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7D167AD8" w14:textId="10A8F6E2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6273B7CA" w14:textId="39858AD8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0C5E9C06" w14:textId="7BB607EB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24944B47" w14:textId="09384AD1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57A70" w:rsidRPr="002946AF" w14:paraId="5126DEC3" w14:textId="77777777" w:rsidTr="00996090">
        <w:tc>
          <w:tcPr>
            <w:tcW w:w="2160" w:type="dxa"/>
            <w:vAlign w:val="bottom"/>
          </w:tcPr>
          <w:p w14:paraId="14A54B95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กำไรจากอัตราแลกเปลี่ยนสุทธิ</w:t>
            </w:r>
          </w:p>
        </w:tc>
        <w:tc>
          <w:tcPr>
            <w:tcW w:w="1368" w:type="dxa"/>
          </w:tcPr>
          <w:p w14:paraId="24515717" w14:textId="44F24F36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1368" w:type="dxa"/>
          </w:tcPr>
          <w:p w14:paraId="5F86DD87" w14:textId="0401DA77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368" w:type="dxa"/>
          </w:tcPr>
          <w:p w14:paraId="53ED6B85" w14:textId="6E40CC9B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1368" w:type="dxa"/>
          </w:tcPr>
          <w:p w14:paraId="5642A13C" w14:textId="59D465B8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</w:tcPr>
          <w:p w14:paraId="5530656B" w14:textId="4940CA5C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368" w:type="dxa"/>
          </w:tcPr>
          <w:p w14:paraId="3CAFA5EB" w14:textId="569EDB01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368" w:type="dxa"/>
          </w:tcPr>
          <w:p w14:paraId="397CFF5D" w14:textId="44502A9B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0B5D6835" w14:textId="655B13D9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19736F6E" w14:textId="62FE268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7C868EF2" w14:textId="4958D27C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</w:tr>
      <w:tr w:rsidR="00157A70" w:rsidRPr="002946AF" w14:paraId="1789281F" w14:textId="77777777" w:rsidTr="00996090">
        <w:tc>
          <w:tcPr>
            <w:tcW w:w="2160" w:type="dxa"/>
            <w:vAlign w:val="bottom"/>
          </w:tcPr>
          <w:p w14:paraId="5B3CBAA0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43D07985" w14:textId="76B7B984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57A70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1368" w:type="dxa"/>
          </w:tcPr>
          <w:p w14:paraId="2FD2C4A6" w14:textId="07A5E9D2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</w:p>
        </w:tc>
        <w:tc>
          <w:tcPr>
            <w:tcW w:w="1368" w:type="dxa"/>
          </w:tcPr>
          <w:p w14:paraId="43CEEC45" w14:textId="220837BF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1368" w:type="dxa"/>
          </w:tcPr>
          <w:p w14:paraId="744AF658" w14:textId="3B9A77D8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1368" w:type="dxa"/>
          </w:tcPr>
          <w:p w14:paraId="7AD981A8" w14:textId="63432600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1368" w:type="dxa"/>
          </w:tcPr>
          <w:p w14:paraId="054FF542" w14:textId="4EFB7AC0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368" w:type="dxa"/>
          </w:tcPr>
          <w:p w14:paraId="678095C1" w14:textId="5BEAA24C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368" w:type="dxa"/>
          </w:tcPr>
          <w:p w14:paraId="4AFDF078" w14:textId="30909832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368" w:type="dxa"/>
          </w:tcPr>
          <w:p w14:paraId="0AFEFFE4" w14:textId="1032E931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</w:tcPr>
          <w:p w14:paraId="73AB8E90" w14:textId="71AC57F1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57A70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</w:p>
        </w:tc>
      </w:tr>
      <w:tr w:rsidR="00157A70" w:rsidRPr="002946AF" w14:paraId="312F1FC0" w14:textId="77777777" w:rsidTr="00996090">
        <w:tc>
          <w:tcPr>
            <w:tcW w:w="2160" w:type="dxa"/>
          </w:tcPr>
          <w:p w14:paraId="03D4DFD8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368" w:type="dxa"/>
          </w:tcPr>
          <w:p w14:paraId="189C05E3" w14:textId="201CCF21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</w:tcPr>
          <w:p w14:paraId="349A9395" w14:textId="27B025C4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</w:tcPr>
          <w:p w14:paraId="291C84DC" w14:textId="133C52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</w:tcPr>
          <w:p w14:paraId="4621BB92" w14:textId="187C8D6C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1725AD1A" w14:textId="66A2D46A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1B6E88DA" w14:textId="0C934404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</w:tcPr>
          <w:p w14:paraId="7A84D4D4" w14:textId="407A1598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</w:tcPr>
          <w:p w14:paraId="54E5CDB6" w14:textId="29C0F772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0F11B356" w14:textId="39AF92A7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368" w:type="dxa"/>
          </w:tcPr>
          <w:p w14:paraId="35199327" w14:textId="19D80C93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57A70" w:rsidRPr="002946AF" w14:paraId="7179A963" w14:textId="77777777" w:rsidTr="00996090">
        <w:trPr>
          <w:trHeight w:val="290"/>
        </w:trPr>
        <w:tc>
          <w:tcPr>
            <w:tcW w:w="2160" w:type="dxa"/>
          </w:tcPr>
          <w:p w14:paraId="77E1E7C2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</w:tcPr>
          <w:p w14:paraId="3084E39B" w14:textId="70084069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</w:tcPr>
          <w:p w14:paraId="751C7AF6" w14:textId="4D27E901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 xml:space="preserve">       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</w:tcPr>
          <w:p w14:paraId="60A61E69" w14:textId="60E03E58" w:rsidR="00157A70" w:rsidRPr="002946AF" w:rsidRDefault="00157A70" w:rsidP="00157A70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2946AF">
              <w:rPr>
                <w:rFonts w:ascii="Browallia New" w:hAnsi="Browallia New" w:cs="Browallia New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Cs w:val="22"/>
              </w:rPr>
              <w:t>118</w:t>
            </w:r>
            <w:r w:rsidRPr="002946AF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68" w:type="dxa"/>
          </w:tcPr>
          <w:p w14:paraId="5FE9837A" w14:textId="44384FF8" w:rsidR="00157A70" w:rsidRPr="002946AF" w:rsidRDefault="00157A70" w:rsidP="00157A70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946AF">
              <w:rPr>
                <w:rFonts w:ascii="Browallia New" w:hAnsi="Browallia New" w:cs="Browallia New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Cs w:val="22"/>
              </w:rPr>
              <w:t>34</w:t>
            </w:r>
            <w:r w:rsidRPr="002946AF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68" w:type="dxa"/>
          </w:tcPr>
          <w:p w14:paraId="1C65B74A" w14:textId="39898B27" w:rsidR="00157A70" w:rsidRPr="002946AF" w:rsidRDefault="00157A70" w:rsidP="00157A70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2946AF">
              <w:rPr>
                <w:rFonts w:ascii="Browallia New" w:hAnsi="Browallia New" w:cs="Browallia New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Cs w:val="22"/>
              </w:rPr>
              <w:t>122</w:t>
            </w:r>
            <w:r w:rsidRPr="002946AF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68" w:type="dxa"/>
          </w:tcPr>
          <w:p w14:paraId="05354ECE" w14:textId="2D1F8CAD" w:rsidR="00157A70" w:rsidRPr="002946AF" w:rsidRDefault="00157A70" w:rsidP="00157A70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2946AF">
              <w:rPr>
                <w:rFonts w:ascii="Browallia New" w:hAnsi="Browallia New" w:cs="Browallia New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Cs w:val="22"/>
              </w:rPr>
              <w:t>279</w:t>
            </w:r>
            <w:r w:rsidRPr="002946AF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68" w:type="dxa"/>
          </w:tcPr>
          <w:p w14:paraId="691CDBCC" w14:textId="0DD2E455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 xml:space="preserve">     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</w:tcPr>
          <w:p w14:paraId="13290C56" w14:textId="7A3A58CE" w:rsidR="00157A70" w:rsidRPr="002946AF" w:rsidRDefault="00157A70" w:rsidP="00157A70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2946AF">
              <w:rPr>
                <w:rFonts w:ascii="Browallia New" w:hAnsi="Browallia New" w:cs="Browallia New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Cs w:val="22"/>
              </w:rPr>
              <w:t>40</w:t>
            </w:r>
            <w:r w:rsidRPr="002946AF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68" w:type="dxa"/>
          </w:tcPr>
          <w:p w14:paraId="28CAEFF3" w14:textId="32912C92" w:rsidR="00157A70" w:rsidRPr="002946AF" w:rsidRDefault="00204442" w:rsidP="00157A70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204442">
              <w:rPr>
                <w:rFonts w:ascii="Browallia New" w:hAnsi="Browallia New" w:cs="Browallia New"/>
                <w:szCs w:val="22"/>
              </w:rPr>
              <w:t>824</w:t>
            </w:r>
          </w:p>
        </w:tc>
        <w:tc>
          <w:tcPr>
            <w:tcW w:w="1368" w:type="dxa"/>
          </w:tcPr>
          <w:p w14:paraId="0C63F34E" w14:textId="5338EEE9" w:rsidR="00157A70" w:rsidRPr="002946AF" w:rsidRDefault="00157A70" w:rsidP="00157A70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2946AF">
              <w:rPr>
                <w:rFonts w:ascii="Browallia New" w:hAnsi="Browallia New" w:cs="Browallia New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Cs w:val="22"/>
              </w:rPr>
              <w:t>2</w:t>
            </w:r>
            <w:r w:rsidRPr="002946AF">
              <w:rPr>
                <w:rFonts w:ascii="Browallia New" w:hAnsi="Browallia New" w:cs="Browallia New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Cs w:val="22"/>
              </w:rPr>
              <w:t>358</w:t>
            </w:r>
            <w:r w:rsidRPr="002946AF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157A70" w:rsidRPr="002946AF" w14:paraId="2DBEE971" w14:textId="77777777" w:rsidTr="00996090">
        <w:tc>
          <w:tcPr>
            <w:tcW w:w="2160" w:type="dxa"/>
          </w:tcPr>
          <w:p w14:paraId="636421B1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</w:tcPr>
          <w:p w14:paraId="136D5E57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65C8FDAE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6AB8E063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5185308C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7DA44AFD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22DDCDD7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322E6362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38A77BDF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0C47E89D" w14:textId="77777777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3DB39744" w14:textId="423038C8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157A70" w:rsidRPr="002946AF" w14:paraId="75A48E99" w14:textId="77777777" w:rsidTr="00996090">
        <w:tc>
          <w:tcPr>
            <w:tcW w:w="2160" w:type="dxa"/>
          </w:tcPr>
          <w:p w14:paraId="100E5072" w14:textId="78C349CD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ในการร่วมค้าและบริษัทร่วม</w:t>
            </w:r>
          </w:p>
        </w:tc>
        <w:tc>
          <w:tcPr>
            <w:tcW w:w="1368" w:type="dxa"/>
            <w:tcBorders>
              <w:bottom w:val="nil"/>
            </w:tcBorders>
          </w:tcPr>
          <w:p w14:paraId="1030E854" w14:textId="438855A1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</w:tcPr>
          <w:p w14:paraId="3F4D99DC" w14:textId="7163D954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</w:tcPr>
          <w:p w14:paraId="1F14615E" w14:textId="026E9DD5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</w:tcPr>
          <w:p w14:paraId="6BE821D2" w14:textId="7001FE03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</w:p>
        </w:tc>
        <w:tc>
          <w:tcPr>
            <w:tcW w:w="1368" w:type="dxa"/>
            <w:tcBorders>
              <w:bottom w:val="nil"/>
            </w:tcBorders>
          </w:tcPr>
          <w:p w14:paraId="43666ADA" w14:textId="053C6A3D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</w:p>
        </w:tc>
        <w:tc>
          <w:tcPr>
            <w:tcW w:w="1368" w:type="dxa"/>
            <w:tcBorders>
              <w:bottom w:val="nil"/>
            </w:tcBorders>
          </w:tcPr>
          <w:p w14:paraId="4B1E06E2" w14:textId="4E9EF6A4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</w:tcPr>
          <w:p w14:paraId="59FAF633" w14:textId="429998D4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368" w:type="dxa"/>
            <w:tcBorders>
              <w:bottom w:val="nil"/>
            </w:tcBorders>
          </w:tcPr>
          <w:p w14:paraId="0BC3E42A" w14:textId="044C3E94" w:rsidR="00157A70" w:rsidRPr="002946AF" w:rsidRDefault="00157A70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</w:tcPr>
          <w:p w14:paraId="7514C65E" w14:textId="287136C5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</w:p>
        </w:tc>
        <w:tc>
          <w:tcPr>
            <w:tcW w:w="1368" w:type="dxa"/>
            <w:tcBorders>
              <w:bottom w:val="nil"/>
            </w:tcBorders>
          </w:tcPr>
          <w:p w14:paraId="390AFD4F" w14:textId="57D8DE60" w:rsidR="00157A70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57A70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</w:p>
        </w:tc>
      </w:tr>
      <w:tr w:rsidR="00624DDF" w:rsidRPr="002946AF" w14:paraId="0FF4DEF3" w14:textId="77777777" w:rsidTr="00624DDF">
        <w:tc>
          <w:tcPr>
            <w:tcW w:w="2160" w:type="dxa"/>
            <w:shd w:val="clear" w:color="auto" w:fill="auto"/>
          </w:tcPr>
          <w:p w14:paraId="2ADDB812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(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)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ก่อน</w:t>
            </w:r>
          </w:p>
          <w:p w14:paraId="44FF67B0" w14:textId="3E36CAF6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399831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04DB1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015A7E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F9496C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82902B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1BCF4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AB5E0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05F63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185379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47221F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624DDF" w:rsidRPr="002946AF" w14:paraId="3AC952F3" w14:textId="77777777" w:rsidTr="00624DDF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4019C208" w14:textId="12F9F220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และค่าใช้จ่ายภาษีเงินได้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373577C3" w14:textId="369CF298" w:rsidR="00624DDF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624DDF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194038ED" w14:textId="3DE8A096" w:rsidR="00624DDF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24DDF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354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4FD4A1B5" w14:textId="68FF2C11" w:rsidR="00624DDF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624DDF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2B4C6CC7" w14:textId="0B2A19E6" w:rsidR="00624DDF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624DDF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2DF5E7D5" w14:textId="504837FC" w:rsidR="00624DDF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4DCBB28A" w14:textId="650BFDC0" w:rsidR="00624DDF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1A8D4202" w14:textId="5BF9D464" w:rsidR="00624DDF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382A1374" w14:textId="1C6E3F33" w:rsidR="00624DDF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413922FB" w14:textId="79467965" w:rsidR="00624DDF" w:rsidRPr="002946AF" w:rsidRDefault="00624DDF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393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47FFC8DB" w14:textId="29BE4B1D" w:rsidR="00624DDF" w:rsidRPr="002946AF" w:rsidRDefault="00204442" w:rsidP="0015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624DDF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309</w:t>
            </w:r>
          </w:p>
        </w:tc>
      </w:tr>
      <w:tr w:rsidR="00624DDF" w:rsidRPr="002946AF" w14:paraId="54DF1B61" w14:textId="77777777" w:rsidTr="00624DDF"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58800280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center"/>
          </w:tcPr>
          <w:p w14:paraId="41ECDA9E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center"/>
          </w:tcPr>
          <w:p w14:paraId="368BAB60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center"/>
          </w:tcPr>
          <w:p w14:paraId="273A62C2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center"/>
          </w:tcPr>
          <w:p w14:paraId="05EB8100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center"/>
          </w:tcPr>
          <w:p w14:paraId="36C08C48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center"/>
          </w:tcPr>
          <w:p w14:paraId="13D2713D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center"/>
          </w:tcPr>
          <w:p w14:paraId="0B4EE4CA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center"/>
          </w:tcPr>
          <w:p w14:paraId="6CABD2A0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center"/>
          </w:tcPr>
          <w:p w14:paraId="16BC3BA3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center"/>
          </w:tcPr>
          <w:p w14:paraId="4E48AB43" w14:textId="77777777" w:rsidR="00624DDF" w:rsidRPr="002946AF" w:rsidRDefault="00624DDF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bidi="th-TH"/>
              </w:rPr>
            </w:pPr>
          </w:p>
        </w:tc>
      </w:tr>
      <w:tr w:rsidR="00624DDF" w:rsidRPr="002946AF" w14:paraId="2EA7FC1B" w14:textId="77777777" w:rsidTr="004D5C51">
        <w:tc>
          <w:tcPr>
            <w:tcW w:w="2160" w:type="dxa"/>
          </w:tcPr>
          <w:p w14:paraId="5BB0B306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4D0CCDD" w14:textId="63736488" w:rsidR="00624DDF" w:rsidRPr="002946AF" w:rsidRDefault="00624DDF" w:rsidP="0068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9501266" w14:textId="67AF6B43" w:rsidR="00624DDF" w:rsidRPr="002946AF" w:rsidRDefault="00624DDF" w:rsidP="0068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FDEC446" w14:textId="332D087A" w:rsidR="00624DDF" w:rsidRPr="002946AF" w:rsidRDefault="00624DDF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409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01C7696" w14:textId="66CE3C43" w:rsidR="00624DDF" w:rsidRPr="002946AF" w:rsidRDefault="00624DDF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EFE4B6F" w14:textId="1A6698FE" w:rsidR="00624DDF" w:rsidRPr="002946AF" w:rsidRDefault="00624DDF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CA0AD60" w14:textId="4C9F38C6" w:rsidR="00624DDF" w:rsidRPr="002946AF" w:rsidRDefault="00624DDF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B2823BA" w14:textId="49957F21" w:rsidR="00624DDF" w:rsidRPr="002946AF" w:rsidRDefault="00624DDF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DEF66F8" w14:textId="1B88FAD3" w:rsidR="00624DDF" w:rsidRPr="002946AF" w:rsidRDefault="00080AD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4E0E1D" w14:textId="7C7056BA" w:rsidR="00624DDF" w:rsidRPr="002946AF" w:rsidRDefault="00204442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1803619" w14:textId="75CC2571" w:rsidR="00624DDF" w:rsidRPr="002946AF" w:rsidRDefault="00624DDF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624DDF" w:rsidRPr="002946AF" w14:paraId="63043AF1" w14:textId="77777777" w:rsidTr="004D5C51">
        <w:tc>
          <w:tcPr>
            <w:tcW w:w="2160" w:type="dxa"/>
          </w:tcPr>
          <w:p w14:paraId="12C9C4A0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 (ขาดทุน) ก่อน</w:t>
            </w:r>
          </w:p>
          <w:p w14:paraId="7D7F52ED" w14:textId="7A8C99BE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0656CD9A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189D3F81" w14:textId="6EF89C35" w:rsidR="00624DDF" w:rsidRPr="002946AF" w:rsidRDefault="00204442" w:rsidP="0068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624DDF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7A620442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6399FB39" w14:textId="424120F6" w:rsidR="00624DDF" w:rsidRPr="002946AF" w:rsidRDefault="00204442" w:rsidP="0068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24DDF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2EF215EC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5479EDD" w14:textId="1D063463" w:rsidR="00624DDF" w:rsidRPr="002946AF" w:rsidRDefault="00204442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624DDF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4E20522B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7A64001" w14:textId="340521BE" w:rsidR="00624DDF" w:rsidRPr="002946AF" w:rsidRDefault="00204442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624DDF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29D62793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FF23749" w14:textId="7DB7AC5A" w:rsidR="00624DDF" w:rsidRPr="002946AF" w:rsidRDefault="00624DDF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1E1C5690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1A3FCBF4" w14:textId="59D46F66" w:rsidR="00624DDF" w:rsidRPr="002946AF" w:rsidRDefault="00204442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334A7351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1C8020B7" w14:textId="3E580269" w:rsidR="00624DDF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6A8D5576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7A73D47C" w14:textId="1E62DB6B" w:rsidR="00624DDF" w:rsidRPr="002946AF" w:rsidRDefault="00204442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0C3E1231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8AB883E" w14:textId="76C7AF98" w:rsidR="00624DDF" w:rsidRPr="002946AF" w:rsidRDefault="00624DDF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7B96D4D1" w14:textId="77777777" w:rsidR="00624DDF" w:rsidRPr="002946AF" w:rsidRDefault="00624DD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77967B47" w14:textId="062BD883" w:rsidR="00624DDF" w:rsidRPr="002946AF" w:rsidRDefault="00204442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624DDF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367</w:t>
            </w:r>
          </w:p>
        </w:tc>
      </w:tr>
      <w:tr w:rsidR="002F122B" w:rsidRPr="002946AF" w14:paraId="6FF03B62" w14:textId="77777777" w:rsidTr="003B69C6">
        <w:trPr>
          <w:trHeight w:val="125"/>
        </w:trPr>
        <w:tc>
          <w:tcPr>
            <w:tcW w:w="2160" w:type="dxa"/>
          </w:tcPr>
          <w:p w14:paraId="5349CC05" w14:textId="77777777" w:rsidR="002F122B" w:rsidRPr="002946AF" w:rsidRDefault="002F122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5124BA27" w14:textId="77777777" w:rsidR="002F122B" w:rsidRPr="002946AF" w:rsidRDefault="002F122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090637F2" w14:textId="77777777" w:rsidR="002F122B" w:rsidRPr="002946AF" w:rsidRDefault="002F122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4E9D0738" w14:textId="77777777" w:rsidR="002F122B" w:rsidRPr="002946AF" w:rsidRDefault="002F122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792AD40B" w14:textId="77777777" w:rsidR="002F122B" w:rsidRPr="002946AF" w:rsidRDefault="002F122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7B15AEFE" w14:textId="77777777" w:rsidR="002F122B" w:rsidRPr="002946AF" w:rsidRDefault="002F122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09E73000" w14:textId="77777777" w:rsidR="002F122B" w:rsidRPr="002946AF" w:rsidRDefault="002F122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05292EDE" w14:textId="77777777" w:rsidR="002F122B" w:rsidRPr="002946AF" w:rsidRDefault="002F122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17F7BD56" w14:textId="77777777" w:rsidR="002F122B" w:rsidRPr="002946AF" w:rsidRDefault="002F122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1627590C" w14:textId="77777777" w:rsidR="002F122B" w:rsidRPr="002946AF" w:rsidRDefault="002F122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7E8FDBCD" w14:textId="77777777" w:rsidR="002F122B" w:rsidRPr="002946AF" w:rsidRDefault="002F122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F122B" w:rsidRPr="002946AF" w14:paraId="1F9C120A" w14:textId="77777777" w:rsidTr="002F122B">
        <w:tc>
          <w:tcPr>
            <w:tcW w:w="2160" w:type="dxa"/>
          </w:tcPr>
          <w:p w14:paraId="4E30D408" w14:textId="76F7C3B6" w:rsidR="002F122B" w:rsidRPr="002946AF" w:rsidRDefault="002F122B" w:rsidP="002F1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2946A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ค่าใช้จ่าย</w:t>
            </w:r>
            <w:r w:rsidRPr="002946A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) </w:t>
            </w:r>
            <w:r w:rsidRPr="002946A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ผลประโยชน์ภาษีเงินได้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42431923" w14:textId="199CF431" w:rsidR="002F122B" w:rsidRPr="002946AF" w:rsidRDefault="002F122B" w:rsidP="0068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23283293" w14:textId="208A7FC6" w:rsidR="002F122B" w:rsidRPr="002946AF" w:rsidRDefault="002F122B" w:rsidP="0068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58290997" w14:textId="4F402EBA" w:rsidR="002F122B" w:rsidRPr="002946AF" w:rsidRDefault="002F122B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3961DE0B" w14:textId="0403F131" w:rsidR="002F122B" w:rsidRPr="002946AF" w:rsidRDefault="002F122B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140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7A900CF5" w14:textId="5E2DAEA0" w:rsidR="002F122B" w:rsidRPr="002946AF" w:rsidRDefault="00204442" w:rsidP="002F1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034DFF5B" w14:textId="4C37343F" w:rsidR="002F122B" w:rsidRPr="002946AF" w:rsidRDefault="002F122B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6249EC58" w14:textId="52D1ED9D" w:rsidR="002F122B" w:rsidRPr="002946AF" w:rsidRDefault="00080AD9" w:rsidP="002F1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48FCE534" w14:textId="22709195" w:rsidR="002F122B" w:rsidRPr="002946AF" w:rsidRDefault="00204442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28F1E8B0" w14:textId="4F15FA95" w:rsidR="002F122B" w:rsidRPr="002946AF" w:rsidRDefault="002F122B" w:rsidP="002F1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637877E2" w14:textId="7768FA09" w:rsidR="002F122B" w:rsidRPr="002946AF" w:rsidRDefault="002F122B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983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2F122B" w:rsidRPr="002946AF" w14:paraId="51A6C59C" w14:textId="77777777" w:rsidTr="00FE6DCB">
        <w:tc>
          <w:tcPr>
            <w:tcW w:w="2160" w:type="dxa"/>
          </w:tcPr>
          <w:p w14:paraId="67121141" w14:textId="4CDA10AE" w:rsidR="002F122B" w:rsidRPr="002946AF" w:rsidRDefault="00361929" w:rsidP="002F1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กำไร (ขาดทุน) </w:t>
            </w:r>
            <w:r w:rsidR="00125BA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สุทธิ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CEB6A" w14:textId="460F51F1" w:rsidR="002F122B" w:rsidRPr="002946AF" w:rsidRDefault="00204442" w:rsidP="0068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2F122B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02490" w14:textId="553998C7" w:rsidR="002F122B" w:rsidRPr="002946AF" w:rsidRDefault="00204442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F122B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78719" w14:textId="01E7308C" w:rsidR="002F122B" w:rsidRPr="002946AF" w:rsidRDefault="00204442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2F122B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69B4F" w14:textId="498C2112" w:rsidR="002F122B" w:rsidRPr="002946AF" w:rsidRDefault="00204442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2F122B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0D548" w14:textId="65725760" w:rsidR="002F122B" w:rsidRPr="002946AF" w:rsidRDefault="002F122B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2EBBF" w14:textId="25C18E38" w:rsidR="002F122B" w:rsidRPr="002946AF" w:rsidRDefault="00204442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C7E4" w14:textId="1155D439" w:rsidR="002F122B" w:rsidRPr="002946AF" w:rsidRDefault="00204442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356EF" w14:textId="66EDE3C0" w:rsidR="002F122B" w:rsidRPr="002946AF" w:rsidRDefault="00204442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F840" w14:textId="798A3EDD" w:rsidR="002F122B" w:rsidRPr="002946AF" w:rsidRDefault="002F122B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27888" w14:textId="702A9CED" w:rsidR="002F122B" w:rsidRPr="002946AF" w:rsidRDefault="00204442" w:rsidP="000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2F122B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384</w:t>
            </w:r>
          </w:p>
        </w:tc>
      </w:tr>
    </w:tbl>
    <w:p w14:paraId="726EFD1A" w14:textId="77777777" w:rsidR="00624DDF" w:rsidRPr="002946AF" w:rsidRDefault="00624DDF" w:rsidP="003B6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584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368"/>
        <w:gridCol w:w="1368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0A52C4" w:rsidRPr="002946AF" w14:paraId="5DBB2CE1" w14:textId="77777777" w:rsidTr="000A52C4">
        <w:trPr>
          <w:tblHeader/>
        </w:trPr>
        <w:tc>
          <w:tcPr>
            <w:tcW w:w="2160" w:type="dxa"/>
            <w:tcBorders>
              <w:top w:val="nil"/>
            </w:tcBorders>
            <w:vAlign w:val="center"/>
          </w:tcPr>
          <w:p w14:paraId="4FC5EC61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A35B4" w14:textId="7A9FC602" w:rsidR="000A52C4" w:rsidRPr="002946AF" w:rsidRDefault="000A52C4" w:rsidP="0032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0A52C4" w:rsidRPr="002946AF" w14:paraId="330CBE66" w14:textId="77777777" w:rsidTr="000A52C4">
        <w:trPr>
          <w:tblHeader/>
        </w:trPr>
        <w:tc>
          <w:tcPr>
            <w:tcW w:w="2160" w:type="dxa"/>
            <w:tcBorders>
              <w:top w:val="nil"/>
            </w:tcBorders>
            <w:vAlign w:val="center"/>
          </w:tcPr>
          <w:p w14:paraId="70B5A28E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032A143B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โรงกลั่น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0056CB9E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โรงกลั่น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1CCE1803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297BEAA0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โรงผลิต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11E4C6E8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บริการขนส่ง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10AF7066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3577C2C9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4E7868AB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7C54452E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ดรายการ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47EEE67A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0A52C4" w:rsidRPr="002946AF" w14:paraId="4ED7D0CC" w14:textId="77777777" w:rsidTr="000A52C4">
        <w:trPr>
          <w:tblHeader/>
        </w:trPr>
        <w:tc>
          <w:tcPr>
            <w:tcW w:w="2160" w:type="dxa"/>
          </w:tcPr>
          <w:p w14:paraId="0AF10DFF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5CB2B94A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น้ำมัน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4F7B3AED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น้ำมันหล่อลื่น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45907748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proofErr w:type="spellStart"/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ปิ</w:t>
            </w:r>
            <w:proofErr w:type="spellEnd"/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โตรเคมี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523CCF2F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กระแสไฟฟ้า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01E5299A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ทางทะเล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4F799F28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สารทำละลาย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07DBB3CE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เอทานอล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128D8A08" w14:textId="6E1D8756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อื่น</w:t>
            </w:r>
            <w:r w:rsidR="00EA52B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ๆ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5AF4FE1E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ระหว่างกัน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03C59AFF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0A52C4" w:rsidRPr="002946AF" w14:paraId="5A3EE18C" w14:textId="77777777" w:rsidTr="000A52C4">
        <w:trPr>
          <w:tblHeader/>
        </w:trPr>
        <w:tc>
          <w:tcPr>
            <w:tcW w:w="2160" w:type="dxa"/>
          </w:tcPr>
          <w:p w14:paraId="487209BC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C5327" w14:textId="31665BC3" w:rsidR="000A52C4" w:rsidRPr="002946AF" w:rsidRDefault="008067B7" w:rsidP="0032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</w:t>
            </w:r>
            <w:r w:rsidR="000A52C4"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</w:tr>
      <w:tr w:rsidR="000A52C4" w:rsidRPr="002946AF" w14:paraId="4832E9E8" w14:textId="77777777" w:rsidTr="000A52C4">
        <w:tc>
          <w:tcPr>
            <w:tcW w:w="2160" w:type="dxa"/>
          </w:tcPr>
          <w:p w14:paraId="3DDCE4B4" w14:textId="0F01CBC3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5E3E9971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22916BE7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3FE54D51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5AD3F271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1008C6F9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3BC603D7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368E3097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07EAD066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56498DBA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5ECF0D02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</w:tr>
      <w:tr w:rsidR="000A52C4" w:rsidRPr="002946AF" w14:paraId="347A173D" w14:textId="77777777" w:rsidTr="000A52C4">
        <w:tc>
          <w:tcPr>
            <w:tcW w:w="2160" w:type="dxa"/>
          </w:tcPr>
          <w:p w14:paraId="445B83D5" w14:textId="1F5BA504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ส่วนของกำไร (ขาดทุน)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05DD4A3D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1575C10F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617C0715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6E289807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265D37DC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6134BB60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3F054484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48225258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67BDE45D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7AEEC149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0A52C4" w:rsidRPr="002946AF" w14:paraId="4894EAF8" w14:textId="77777777" w:rsidTr="000A52C4">
        <w:tc>
          <w:tcPr>
            <w:tcW w:w="2160" w:type="dxa"/>
          </w:tcPr>
          <w:p w14:paraId="7DBB0BF2" w14:textId="140718AB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สำหรับปีที่เป็นของ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0BC62F0A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4D074A4E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2BBA6A9A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29986EBD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57DD0580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5528EC38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1DFB0FB1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4395A9A1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5F996565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1AD3C0B7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321B87" w:rsidRPr="002946AF" w14:paraId="1E387DB9" w14:textId="77777777" w:rsidTr="000A52C4">
        <w:tc>
          <w:tcPr>
            <w:tcW w:w="2160" w:type="dxa"/>
          </w:tcPr>
          <w:p w14:paraId="40F96CFC" w14:textId="69E6F37E" w:rsidR="00321B87" w:rsidRPr="002946AF" w:rsidRDefault="00321B87" w:rsidP="0032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3BD6D08C" w14:textId="19051654" w:rsidR="00321B87" w:rsidRPr="002946AF" w:rsidRDefault="00204442" w:rsidP="0086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321B87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3B0B4BE6" w14:textId="2A703126" w:rsidR="00321B87" w:rsidRPr="002946AF" w:rsidRDefault="00204442" w:rsidP="0086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21B87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3B6B8382" w14:textId="3300D20E" w:rsidR="00321B87" w:rsidRPr="002946AF" w:rsidRDefault="00204442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321B87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26A0DA9C" w14:textId="67A9547C" w:rsidR="00321B87" w:rsidRPr="002946AF" w:rsidRDefault="00204442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321B87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03EF57FC" w14:textId="66C27B1E" w:rsidR="00321B87" w:rsidRPr="002946AF" w:rsidRDefault="00321B87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100F12B3" w14:textId="31DEFB1A" w:rsidR="00321B87" w:rsidRPr="002946AF" w:rsidRDefault="00204442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2D4D20B0" w14:textId="0DB9BBCF" w:rsidR="00321B87" w:rsidRPr="002946AF" w:rsidRDefault="00204442" w:rsidP="0032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02EBDA9B" w14:textId="1F4B61DA" w:rsidR="00321B87" w:rsidRPr="002946AF" w:rsidRDefault="00204442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2D2E178B" w14:textId="6520F69F" w:rsidR="00321B87" w:rsidRPr="002946AF" w:rsidRDefault="00321B87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298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5C4A01EB" w14:textId="341ED104" w:rsidR="00321B87" w:rsidRPr="002946AF" w:rsidRDefault="00204442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321B87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149</w:t>
            </w:r>
          </w:p>
        </w:tc>
      </w:tr>
      <w:tr w:rsidR="00321B87" w:rsidRPr="002946AF" w14:paraId="1DE63A62" w14:textId="77777777" w:rsidTr="000A52C4">
        <w:tc>
          <w:tcPr>
            <w:tcW w:w="2160" w:type="dxa"/>
          </w:tcPr>
          <w:p w14:paraId="24BDDDF2" w14:textId="77777777" w:rsidR="00321B87" w:rsidRPr="002946AF" w:rsidRDefault="00321B87" w:rsidP="0032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-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ส่วนได้เสียที่ไม่มีอำนาจ</w:t>
            </w:r>
          </w:p>
          <w:p w14:paraId="22F63578" w14:textId="181A987C" w:rsidR="00321B87" w:rsidRPr="002946AF" w:rsidRDefault="00321B87" w:rsidP="0032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</w:t>
            </w:r>
            <w:r w:rsidR="00E04A6E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ควบคุม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5A6E0A71" w14:textId="5F53F70D" w:rsidR="00321B87" w:rsidRPr="002946AF" w:rsidRDefault="00E04A6E" w:rsidP="0032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br/>
            </w:r>
            <w:r w:rsidR="00321B87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4A9386B0" w14:textId="2FC1BF80" w:rsidR="00321B87" w:rsidRPr="002946AF" w:rsidRDefault="00E04A6E" w:rsidP="0032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br/>
            </w:r>
            <w:r w:rsidR="00321B87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18A2EE86" w14:textId="5F778800" w:rsidR="00321B87" w:rsidRPr="002946AF" w:rsidRDefault="00E04A6E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br/>
            </w:r>
            <w:r w:rsidR="00321B87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</w:t>
            </w:r>
            <w:r w:rsidR="00321B87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3DA54353" w14:textId="18908134" w:rsidR="00321B87" w:rsidRPr="002946AF" w:rsidRDefault="00E04A6E" w:rsidP="0032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br/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0814AD49" w14:textId="7945340D" w:rsidR="00321B87" w:rsidRPr="002946AF" w:rsidRDefault="00E04A6E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br/>
            </w:r>
            <w:r w:rsidR="00321B87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  <w:r w:rsidR="00321B87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1C486CBD" w14:textId="28F168BF" w:rsidR="00321B87" w:rsidRPr="002946AF" w:rsidRDefault="00E04A6E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br/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21805060" w14:textId="342BBBE9" w:rsidR="00321B87" w:rsidRPr="002946AF" w:rsidRDefault="00E04A6E" w:rsidP="0032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br/>
            </w:r>
            <w:r w:rsidR="00C97F4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529831D0" w14:textId="792AE49A" w:rsidR="00321B87" w:rsidRPr="002946AF" w:rsidRDefault="00E04A6E" w:rsidP="0032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br/>
            </w:r>
            <w:r w:rsidR="00321B87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33E9381A" w14:textId="77777777" w:rsidR="00E04A6E" w:rsidRDefault="00E04A6E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3BBE895" w14:textId="6B1214CA" w:rsidR="00321B87" w:rsidRPr="002946AF" w:rsidRDefault="00FF56D3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4AD664CF" w14:textId="79258534" w:rsidR="00321B87" w:rsidRPr="002946AF" w:rsidRDefault="00E04A6E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br/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235</w:t>
            </w:r>
          </w:p>
        </w:tc>
      </w:tr>
      <w:tr w:rsidR="000A52C4" w:rsidRPr="002946AF" w14:paraId="55C84689" w14:textId="77777777" w:rsidTr="000A52C4">
        <w:tc>
          <w:tcPr>
            <w:tcW w:w="2160" w:type="dxa"/>
          </w:tcPr>
          <w:p w14:paraId="0990B058" w14:textId="63B983D5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กำไร (ขาดทุน) </w:t>
            </w:r>
            <w:r w:rsidR="00125BA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สุทธิ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9C776" w14:textId="37069363" w:rsidR="000A52C4" w:rsidRPr="002946AF" w:rsidRDefault="00204442" w:rsidP="0086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0A52C4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5A2C7" w14:textId="0A46C684" w:rsidR="000A52C4" w:rsidRPr="002946AF" w:rsidRDefault="00204442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0A52C4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28CE1" w14:textId="49554BFE" w:rsidR="000A52C4" w:rsidRPr="002946AF" w:rsidRDefault="00204442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0A52C4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34C75" w14:textId="5EA82AC3" w:rsidR="000A52C4" w:rsidRPr="002946AF" w:rsidRDefault="00204442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0A52C4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9119A" w14:textId="2736AE38" w:rsidR="000A52C4" w:rsidRPr="002946AF" w:rsidRDefault="000A52C4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50668" w14:textId="6F1217AE" w:rsidR="000A52C4" w:rsidRPr="002946AF" w:rsidRDefault="00204442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85DE" w14:textId="7AD1B266" w:rsidR="000A52C4" w:rsidRPr="002946AF" w:rsidRDefault="00204442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3776D" w14:textId="359C9104" w:rsidR="000A52C4" w:rsidRPr="002946AF" w:rsidRDefault="00204442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9925F" w14:textId="53F4123E" w:rsidR="000A52C4" w:rsidRPr="002946AF" w:rsidRDefault="000A52C4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298</w:t>
            </w:r>
            <w:r w:rsidR="00C97F4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1376D" w14:textId="321DC30C" w:rsidR="000A52C4" w:rsidRPr="002946AF" w:rsidRDefault="00204442" w:rsidP="00C9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0A52C4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384</w:t>
            </w:r>
          </w:p>
        </w:tc>
      </w:tr>
    </w:tbl>
    <w:p w14:paraId="35F4B336" w14:textId="3A84199D" w:rsidR="00624DDF" w:rsidRPr="002946AF" w:rsidRDefault="00624DDF" w:rsidP="004B409C">
      <w:pPr>
        <w:rPr>
          <w:rFonts w:ascii="Browallia New" w:hAnsi="Browallia New" w:cs="Browallia New"/>
        </w:rPr>
      </w:pPr>
    </w:p>
    <w:p w14:paraId="7D3D11AF" w14:textId="081CBA86" w:rsidR="008B04FD" w:rsidRPr="002946AF" w:rsidRDefault="008B04F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</w:rPr>
      </w:pPr>
    </w:p>
    <w:p w14:paraId="50A50A92" w14:textId="77777777" w:rsidR="00720321" w:rsidRPr="002946AF" w:rsidRDefault="00720321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sectPr w:rsidR="00720321" w:rsidRPr="002946AF" w:rsidSect="000A52C4">
          <w:pgSz w:w="16834" w:h="11909" w:orient="landscape" w:code="9"/>
          <w:pgMar w:top="1440" w:right="504" w:bottom="720" w:left="504" w:header="706" w:footer="576" w:gutter="0"/>
          <w:cols w:space="720"/>
        </w:sectPr>
      </w:pPr>
    </w:p>
    <w:p w14:paraId="01E13E02" w14:textId="022C7247" w:rsidR="0070601B" w:rsidRPr="002946AF" w:rsidRDefault="0070601B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421"/>
        <w:gridCol w:w="1339"/>
        <w:gridCol w:w="1339"/>
        <w:gridCol w:w="1342"/>
        <w:gridCol w:w="1339"/>
        <w:gridCol w:w="1342"/>
        <w:gridCol w:w="1339"/>
        <w:gridCol w:w="1339"/>
        <w:gridCol w:w="1342"/>
        <w:gridCol w:w="1339"/>
        <w:gridCol w:w="1345"/>
      </w:tblGrid>
      <w:tr w:rsidR="004A41D3" w:rsidRPr="002946AF" w14:paraId="573F53C9" w14:textId="77777777" w:rsidTr="004A41D3">
        <w:trPr>
          <w:tblHeader/>
        </w:trPr>
        <w:tc>
          <w:tcPr>
            <w:tcW w:w="765" w:type="pct"/>
            <w:tcBorders>
              <w:top w:val="nil"/>
            </w:tcBorders>
            <w:vAlign w:val="center"/>
          </w:tcPr>
          <w:p w14:paraId="7E1CDAB3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35" w:type="pct"/>
            <w:gridSpan w:val="10"/>
            <w:tcBorders>
              <w:top w:val="single" w:sz="4" w:space="0" w:color="auto"/>
            </w:tcBorders>
          </w:tcPr>
          <w:p w14:paraId="33FEF665" w14:textId="1355A165" w:rsidR="004A41D3" w:rsidRPr="002946AF" w:rsidRDefault="004A41D3" w:rsidP="0093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4A41D3" w:rsidRPr="002946AF" w14:paraId="58C9BAAE" w14:textId="77777777" w:rsidTr="004A41D3">
        <w:trPr>
          <w:tblHeader/>
        </w:trPr>
        <w:tc>
          <w:tcPr>
            <w:tcW w:w="765" w:type="pct"/>
            <w:tcBorders>
              <w:top w:val="nil"/>
            </w:tcBorders>
            <w:vAlign w:val="center"/>
          </w:tcPr>
          <w:p w14:paraId="337E30B8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vAlign w:val="center"/>
          </w:tcPr>
          <w:p w14:paraId="0B1FCF80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โรงกลั่น</w:t>
            </w: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vAlign w:val="center"/>
          </w:tcPr>
          <w:p w14:paraId="5E680E02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โรงกลั่น</w:t>
            </w:r>
          </w:p>
        </w:tc>
        <w:tc>
          <w:tcPr>
            <w:tcW w:w="424" w:type="pct"/>
            <w:tcBorders>
              <w:top w:val="single" w:sz="4" w:space="0" w:color="auto"/>
              <w:bottom w:val="nil"/>
            </w:tcBorders>
            <w:vAlign w:val="center"/>
          </w:tcPr>
          <w:p w14:paraId="58EE3885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vAlign w:val="center"/>
          </w:tcPr>
          <w:p w14:paraId="45FB1F55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โรงผลิต</w:t>
            </w:r>
          </w:p>
        </w:tc>
        <w:tc>
          <w:tcPr>
            <w:tcW w:w="424" w:type="pct"/>
            <w:tcBorders>
              <w:top w:val="single" w:sz="4" w:space="0" w:color="auto"/>
              <w:bottom w:val="nil"/>
            </w:tcBorders>
            <w:vAlign w:val="center"/>
          </w:tcPr>
          <w:p w14:paraId="4DEDD1A0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บริการขนส่ง</w:t>
            </w: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vAlign w:val="center"/>
          </w:tcPr>
          <w:p w14:paraId="378FC77C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vAlign w:val="center"/>
          </w:tcPr>
          <w:p w14:paraId="21E4AA27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nil"/>
            </w:tcBorders>
            <w:vAlign w:val="center"/>
          </w:tcPr>
          <w:p w14:paraId="5C60664B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vAlign w:val="center"/>
          </w:tcPr>
          <w:p w14:paraId="79413A10" w14:textId="2675784A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ดรายการ</w:t>
            </w:r>
          </w:p>
        </w:tc>
        <w:tc>
          <w:tcPr>
            <w:tcW w:w="425" w:type="pct"/>
            <w:tcBorders>
              <w:top w:val="single" w:sz="4" w:space="0" w:color="auto"/>
              <w:bottom w:val="nil"/>
            </w:tcBorders>
            <w:vAlign w:val="center"/>
          </w:tcPr>
          <w:p w14:paraId="565D6A74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4A41D3" w:rsidRPr="002946AF" w14:paraId="5DFD0C48" w14:textId="77777777" w:rsidTr="004A41D3">
        <w:trPr>
          <w:tblHeader/>
        </w:trPr>
        <w:tc>
          <w:tcPr>
            <w:tcW w:w="765" w:type="pct"/>
          </w:tcPr>
          <w:p w14:paraId="4E0B9D8C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vAlign w:val="center"/>
          </w:tcPr>
          <w:p w14:paraId="2EA7D2C3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น้ำมัน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vAlign w:val="center"/>
          </w:tcPr>
          <w:p w14:paraId="774D4094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น้ำมันหล่อลื่น</w:t>
            </w:r>
          </w:p>
        </w:tc>
        <w:tc>
          <w:tcPr>
            <w:tcW w:w="424" w:type="pct"/>
            <w:tcBorders>
              <w:top w:val="nil"/>
              <w:bottom w:val="single" w:sz="4" w:space="0" w:color="auto"/>
            </w:tcBorders>
            <w:vAlign w:val="center"/>
          </w:tcPr>
          <w:p w14:paraId="69B36161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proofErr w:type="spellStart"/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ปิ</w:t>
            </w:r>
            <w:proofErr w:type="spellEnd"/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โตรเคมี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vAlign w:val="center"/>
          </w:tcPr>
          <w:p w14:paraId="21ABAA92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กระแสไฟฟ้า</w:t>
            </w:r>
          </w:p>
        </w:tc>
        <w:tc>
          <w:tcPr>
            <w:tcW w:w="424" w:type="pct"/>
            <w:tcBorders>
              <w:top w:val="nil"/>
              <w:bottom w:val="single" w:sz="4" w:space="0" w:color="auto"/>
            </w:tcBorders>
            <w:vAlign w:val="center"/>
          </w:tcPr>
          <w:p w14:paraId="51BB5ED5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ทางทะเล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vAlign w:val="center"/>
          </w:tcPr>
          <w:p w14:paraId="1C31E946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สารทำละลาย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vAlign w:val="center"/>
          </w:tcPr>
          <w:p w14:paraId="41CED861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เอทานอล</w:t>
            </w:r>
          </w:p>
        </w:tc>
        <w:tc>
          <w:tcPr>
            <w:tcW w:w="424" w:type="pct"/>
            <w:tcBorders>
              <w:top w:val="nil"/>
              <w:bottom w:val="single" w:sz="4" w:space="0" w:color="auto"/>
            </w:tcBorders>
            <w:vAlign w:val="center"/>
          </w:tcPr>
          <w:p w14:paraId="374FD2B0" w14:textId="7D60B778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อื่น</w:t>
            </w:r>
            <w:r w:rsidR="00EA52B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ๆ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vAlign w:val="center"/>
          </w:tcPr>
          <w:p w14:paraId="0C526E6D" w14:textId="727F27B3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ระหว่างกัน</w:t>
            </w:r>
          </w:p>
        </w:tc>
        <w:tc>
          <w:tcPr>
            <w:tcW w:w="425" w:type="pct"/>
            <w:tcBorders>
              <w:top w:val="nil"/>
              <w:bottom w:val="single" w:sz="4" w:space="0" w:color="auto"/>
            </w:tcBorders>
            <w:vAlign w:val="center"/>
          </w:tcPr>
          <w:p w14:paraId="5162FFD2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4A41D3" w:rsidRPr="002946AF" w14:paraId="5949FCD0" w14:textId="77777777" w:rsidTr="004A41D3">
        <w:trPr>
          <w:tblHeader/>
        </w:trPr>
        <w:tc>
          <w:tcPr>
            <w:tcW w:w="765" w:type="pct"/>
          </w:tcPr>
          <w:p w14:paraId="0786C77B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35" w:type="pct"/>
            <w:gridSpan w:val="10"/>
            <w:tcBorders>
              <w:top w:val="nil"/>
              <w:bottom w:val="single" w:sz="4" w:space="0" w:color="auto"/>
            </w:tcBorders>
            <w:vAlign w:val="center"/>
          </w:tcPr>
          <w:p w14:paraId="5BD6C4D5" w14:textId="70E96CF5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4A41D3" w:rsidRPr="002946AF" w14:paraId="075C435A" w14:textId="77777777" w:rsidTr="004A41D3">
        <w:tc>
          <w:tcPr>
            <w:tcW w:w="765" w:type="pct"/>
          </w:tcPr>
          <w:p w14:paraId="6F3CAAA8" w14:textId="77777777" w:rsidR="004A41D3" w:rsidRPr="002946AF" w:rsidRDefault="004A41D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56BE2A6" w14:textId="77777777" w:rsidR="004A41D3" w:rsidRPr="002946AF" w:rsidRDefault="004A41D3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6E2B846" w14:textId="77777777" w:rsidR="004A41D3" w:rsidRPr="002946AF" w:rsidRDefault="004A41D3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2C4113A" w14:textId="77777777" w:rsidR="004A41D3" w:rsidRPr="002946AF" w:rsidRDefault="004A41D3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6D58F9A" w14:textId="77777777" w:rsidR="004A41D3" w:rsidRPr="002946AF" w:rsidRDefault="004A41D3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9F2BCE5" w14:textId="77777777" w:rsidR="004A41D3" w:rsidRPr="002946AF" w:rsidRDefault="004A41D3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0456EA5" w14:textId="77777777" w:rsidR="004A41D3" w:rsidRPr="002946AF" w:rsidRDefault="004A41D3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2B24E11" w14:textId="77777777" w:rsidR="004A41D3" w:rsidRPr="002946AF" w:rsidRDefault="004A41D3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D699668" w14:textId="77777777" w:rsidR="004A41D3" w:rsidRPr="002946AF" w:rsidRDefault="004A41D3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6BBC66C" w14:textId="20B45057" w:rsidR="004A41D3" w:rsidRPr="002946AF" w:rsidRDefault="004A41D3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CB7EF19" w14:textId="77777777" w:rsidR="004A41D3" w:rsidRPr="002946AF" w:rsidRDefault="004A41D3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</w:tr>
      <w:tr w:rsidR="004A41D3" w:rsidRPr="002946AF" w14:paraId="1BE28EDF" w14:textId="77777777" w:rsidTr="004A41D3">
        <w:tc>
          <w:tcPr>
            <w:tcW w:w="765" w:type="pct"/>
          </w:tcPr>
          <w:p w14:paraId="7990846F" w14:textId="0068A0BE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358961" w14:textId="1E148761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8E41172" w14:textId="7D672619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07E3FFE" w14:textId="493E2B5B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669DD98" w14:textId="6BAA9BD6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66706C2" w14:textId="7DA70A2F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7B0197" w14:textId="60D3208F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EF8D1C7" w14:textId="5375AC12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A94838D" w14:textId="40A486AE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E87A445" w14:textId="7856D503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836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4B5C210" w14:textId="7F5CF866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466</w:t>
            </w:r>
          </w:p>
        </w:tc>
      </w:tr>
      <w:tr w:rsidR="004A41D3" w:rsidRPr="002946AF" w14:paraId="7638F10F" w14:textId="77777777" w:rsidTr="004A41D3">
        <w:tc>
          <w:tcPr>
            <w:tcW w:w="765" w:type="pct"/>
          </w:tcPr>
          <w:p w14:paraId="5D8FB72F" w14:textId="07978885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D736C6C" w14:textId="0703EA70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0137016" w14:textId="09B97F5F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4BFB16C" w14:textId="70A3512E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9061CE7" w14:textId="21A0C5E0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A8FB8E9" w14:textId="52A3D04E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B56EA1" w14:textId="041F9319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61E1DE" w14:textId="555DC5CB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291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22D125" w14:textId="2EF53990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1BE6DEF" w14:textId="1C09B672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18C161C" w14:textId="24381280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292</w:t>
            </w:r>
          </w:p>
        </w:tc>
      </w:tr>
      <w:tr w:rsidR="004A41D3" w:rsidRPr="002946AF" w14:paraId="6721350A" w14:textId="77777777" w:rsidTr="004A41D3">
        <w:tc>
          <w:tcPr>
            <w:tcW w:w="765" w:type="pct"/>
          </w:tcPr>
          <w:p w14:paraId="236F2F9C" w14:textId="1B814018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82433E" w14:textId="19002425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257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5A9DFB" w14:textId="7662F1A2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935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26B74C8" w14:textId="4DCB99E6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6C0B40" w14:textId="0FE8826C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F873FB" w14:textId="4A280238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141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C866D4E" w14:textId="645805A7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911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C1C0C65" w14:textId="3A1C4B0F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146E57" w14:textId="5C776A6D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056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D9A599" w14:textId="24B5905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DB29595" w14:textId="61B316B2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919</w:t>
            </w:r>
          </w:p>
        </w:tc>
      </w:tr>
      <w:tr w:rsidR="004A41D3" w:rsidRPr="002946AF" w14:paraId="7E66D06D" w14:textId="77777777" w:rsidTr="004A41D3">
        <w:tc>
          <w:tcPr>
            <w:tcW w:w="765" w:type="pct"/>
          </w:tcPr>
          <w:p w14:paraId="4A5794A3" w14:textId="2053A838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CEE0B22" w14:textId="06D27872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</w:tcPr>
          <w:p w14:paraId="732DC9A0" w14:textId="2C21D1DB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</w:tcPr>
          <w:p w14:paraId="3E9CFAC2" w14:textId="4CB90C34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</w:tcPr>
          <w:p w14:paraId="274CB33A" w14:textId="52042DA6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</w:tcPr>
          <w:p w14:paraId="44848E3D" w14:textId="1D4556BD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</w:tcPr>
          <w:p w14:paraId="2C518FA8" w14:textId="686C661F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</w:tcPr>
          <w:p w14:paraId="5000DD2C" w14:textId="2C9537BC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</w:tcPr>
          <w:p w14:paraId="4C31C337" w14:textId="3EC0E584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C1AF3D7" w14:textId="5BAC7BF6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09574C" w14:textId="290859CB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4A41D3" w:rsidRPr="002946AF" w14:paraId="7AD09854" w14:textId="77777777" w:rsidTr="004A41D3">
        <w:tc>
          <w:tcPr>
            <w:tcW w:w="765" w:type="pct"/>
          </w:tcPr>
          <w:p w14:paraId="0CED88A1" w14:textId="0FD9CE42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</w:tcPr>
          <w:p w14:paraId="0F9F373F" w14:textId="5531A148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</w:tcPr>
          <w:p w14:paraId="6A172C8C" w14:textId="1E874904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</w:tcPr>
          <w:p w14:paraId="1614EDB3" w14:textId="385EE9A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</w:tcPr>
          <w:p w14:paraId="3BEFA2A7" w14:textId="3F540470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</w:tcPr>
          <w:p w14:paraId="733FA41A" w14:textId="566A3C6A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</w:tcPr>
          <w:p w14:paraId="6B876591" w14:textId="4F33243C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</w:tcPr>
          <w:p w14:paraId="445049B6" w14:textId="005CF3FD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</w:tcPr>
          <w:p w14:paraId="5728A375" w14:textId="36426F39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</w:tcPr>
          <w:p w14:paraId="4D139F43" w14:textId="036519EA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FAFAFA"/>
          </w:tcPr>
          <w:p w14:paraId="04D1AC6E" w14:textId="4563C1C7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617</w:t>
            </w:r>
          </w:p>
        </w:tc>
      </w:tr>
      <w:tr w:rsidR="004A41D3" w:rsidRPr="002946AF" w14:paraId="40D4B619" w14:textId="77777777" w:rsidTr="004A41D3">
        <w:tc>
          <w:tcPr>
            <w:tcW w:w="765" w:type="pct"/>
          </w:tcPr>
          <w:p w14:paraId="3B445BE7" w14:textId="3E31C8AD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886778C" w14:textId="7BAE185C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9A50C66" w14:textId="466B64DF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D99D63" w14:textId="09AF640F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677D43A" w14:textId="30732C6C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E159940" w14:textId="40CD5403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DA50078" w14:textId="7ADACD4A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0FDBB9" w14:textId="7A049E86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16D4A22" w14:textId="03E90710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8C1D2FF" w14:textId="75013DFC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E40631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EC82F8A" w14:textId="54B5FF91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442</w:t>
            </w:r>
          </w:p>
        </w:tc>
      </w:tr>
      <w:tr w:rsidR="004A41D3" w:rsidRPr="002946AF" w14:paraId="46A48BB7" w14:textId="77777777" w:rsidTr="004A41D3">
        <w:tc>
          <w:tcPr>
            <w:tcW w:w="765" w:type="pct"/>
          </w:tcPr>
          <w:p w14:paraId="6689ADE2" w14:textId="04CA055C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เงินกู้ยืมระยะยาวให้กิจการ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AE0B581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A0001D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A3121BD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9E83B42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D362685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70AA76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A484B4E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27DD263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D859AD6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991BA4A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4A41D3" w:rsidRPr="002946AF" w14:paraId="3EA48268" w14:textId="77777777" w:rsidTr="004A41D3">
        <w:tc>
          <w:tcPr>
            <w:tcW w:w="765" w:type="pct"/>
          </w:tcPr>
          <w:p w14:paraId="18212A3A" w14:textId="03C4D668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ที่เกี่ยวข้องกัน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B5DB070" w14:textId="4E9D09F2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781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4468975" w14:textId="0278ECC6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114465E" w14:textId="0F6C0F16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1DC371B" w14:textId="665F587C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83AA7B3" w14:textId="0F2EC835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D407FC3" w14:textId="2E2D0193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E724591" w14:textId="5BDEFD5A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0E38A8A" w14:textId="7E2773CB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123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83B0D08" w14:textId="296880C0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87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904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C6F8DEC" w14:textId="1AFA7653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4A41D3" w:rsidRPr="002946AF" w14:paraId="1950BEB6" w14:textId="77777777" w:rsidTr="004A41D3">
        <w:tc>
          <w:tcPr>
            <w:tcW w:w="765" w:type="pct"/>
          </w:tcPr>
          <w:p w14:paraId="7CB7B163" w14:textId="174791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E1D1B27" w14:textId="5F747A8C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321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DA76822" w14:textId="0FFF24FC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A52A657" w14:textId="4C4CA4DC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FC3FDBF" w14:textId="2767D34F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CEA4D52" w14:textId="22D62757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3A520D4" w14:textId="54BA700A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0E916EA" w14:textId="56A6CEE7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210E29" w14:textId="49787679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4291E2D" w14:textId="6FC3E009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87771AC" w14:textId="4D6923F0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106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559</w:t>
            </w:r>
          </w:p>
        </w:tc>
      </w:tr>
      <w:tr w:rsidR="004A41D3" w:rsidRPr="002946AF" w14:paraId="36C23C26" w14:textId="77777777" w:rsidTr="004A41D3">
        <w:tc>
          <w:tcPr>
            <w:tcW w:w="765" w:type="pct"/>
          </w:tcPr>
          <w:p w14:paraId="036C4ABC" w14:textId="49683588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C7BC8F7" w14:textId="457AF9C1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354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3D98E2F" w14:textId="0293DAEB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633</w:t>
            </w:r>
          </w:p>
        </w:tc>
        <w:tc>
          <w:tcPr>
            <w:tcW w:w="424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C3094FD" w14:textId="0E0F44C6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786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ED087AC" w14:textId="106124DE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24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0F1C28E" w14:textId="4EEAED08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5C178BB" w14:textId="399BDF82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A419225" w14:textId="33CE6515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424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090968B" w14:textId="736B6A98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5EC2B24" w14:textId="47307D93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760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5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03FB2FC" w14:textId="3D0E1368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150</w:t>
            </w:r>
          </w:p>
        </w:tc>
      </w:tr>
      <w:tr w:rsidR="004A41D3" w:rsidRPr="002946AF" w14:paraId="7394283A" w14:textId="77777777" w:rsidTr="004A41D3">
        <w:tc>
          <w:tcPr>
            <w:tcW w:w="765" w:type="pct"/>
          </w:tcPr>
          <w:p w14:paraId="58D26450" w14:textId="7F5F2B44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5F3804" w14:textId="3E5F2EBC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240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F4BAF5" w14:textId="2DB6670E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B52A1D" w14:textId="52992D3E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055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1D5D99" w14:textId="0EC65F08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529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9C7FDC" w14:textId="0453BB78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355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E20D7C" w14:textId="446BE947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2C43EA" w14:textId="2B8A008C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3610D9" w14:textId="1CC57C76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310815" w14:textId="62E78DFF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118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0FF0C2" w14:textId="613D049C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283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445</w:t>
            </w:r>
          </w:p>
        </w:tc>
      </w:tr>
      <w:tr w:rsidR="004A41D3" w:rsidRPr="002946AF" w14:paraId="474D0588" w14:textId="77777777" w:rsidTr="004A41D3">
        <w:tc>
          <w:tcPr>
            <w:tcW w:w="765" w:type="pct"/>
          </w:tcPr>
          <w:p w14:paraId="2CDED473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B88F7E5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09B0E44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77F2D21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4F33072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09636A4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DBB1862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DA3232B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68911F8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3833FEC" w14:textId="69BAE06D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D37F8B4" w14:textId="777777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4A41D3" w:rsidRPr="002946AF" w14:paraId="25CADB9E" w14:textId="77777777" w:rsidTr="004A41D3">
        <w:tc>
          <w:tcPr>
            <w:tcW w:w="765" w:type="pct"/>
          </w:tcPr>
          <w:p w14:paraId="2D9880E4" w14:textId="3C4253E4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E958052" w14:textId="0EFC1B35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868AD4B" w14:textId="392EE459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2CCF87A" w14:textId="7426A12D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C653F2E" w14:textId="7651E3DC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781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3359FE6" w14:textId="350129FD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B4432BE" w14:textId="14C08AAD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613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25B63FD" w14:textId="064BA6CE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717A6E5" w14:textId="6F5A98D2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6A6BB1" w14:textId="4B682F6B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AB25098" w14:textId="5B0104B6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015</w:t>
            </w:r>
          </w:p>
        </w:tc>
      </w:tr>
      <w:tr w:rsidR="004A41D3" w:rsidRPr="002946AF" w14:paraId="4FCFE877" w14:textId="77777777" w:rsidTr="004A41D3">
        <w:tc>
          <w:tcPr>
            <w:tcW w:w="765" w:type="pct"/>
          </w:tcPr>
          <w:p w14:paraId="3CD00C0A" w14:textId="2B49AF75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46AA943" w14:textId="08818414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AEC29B5" w14:textId="5AC74A2C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108F1B3" w14:textId="62911CB6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F2D3DEA" w14:textId="7387D27E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5AD0456" w14:textId="1939A496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98C3847" w14:textId="76DECF42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357B7E3" w14:textId="607851DB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7364CDE" w14:textId="704871E4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92FAC7B" w14:textId="6EFFC0C2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947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4F89745" w14:textId="5AF094EF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576</w:t>
            </w:r>
          </w:p>
        </w:tc>
      </w:tr>
      <w:tr w:rsidR="004A41D3" w:rsidRPr="002946AF" w14:paraId="5A494B6C" w14:textId="77777777" w:rsidTr="004A41D3">
        <w:tc>
          <w:tcPr>
            <w:tcW w:w="765" w:type="pct"/>
          </w:tcPr>
          <w:p w14:paraId="297429CC" w14:textId="66D1FB49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8743838" w14:textId="2C00F7E3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D9DB6A0" w14:textId="3C3285AC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67402C0" w14:textId="793EF8E3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B9A4570" w14:textId="7FDF21C2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8668A52" w14:textId="2E1F1513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0D51AD8" w14:textId="79784EA5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A73AD01" w14:textId="176DFA7E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2C0E5B6" w14:textId="712F72A3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D397BF6" w14:textId="75D5BDA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558E84" w14:textId="23D99E6A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4A41D3" w:rsidRPr="002946AF" w14:paraId="314C3F94" w14:textId="77777777" w:rsidTr="004A41D3">
        <w:tc>
          <w:tcPr>
            <w:tcW w:w="765" w:type="pct"/>
          </w:tcPr>
          <w:p w14:paraId="602A5903" w14:textId="01218D83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3A5AFA4" w14:textId="66E7A52E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6500178" w14:textId="4C69F7ED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65518BC" w14:textId="6FA110FE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9A2AA5B" w14:textId="37CCC94F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06E3887" w14:textId="6EFCB6B7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F7B7A38" w14:textId="0CDB0973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F0C94C1" w14:textId="7DD0FC0A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0B384DC" w14:textId="59E4A2DB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FCB01B" w14:textId="67EBB180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5FCE0E3" w14:textId="0F9676F7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336</w:t>
            </w:r>
          </w:p>
        </w:tc>
      </w:tr>
      <w:tr w:rsidR="004A41D3" w:rsidRPr="002946AF" w14:paraId="48B646FB" w14:textId="77777777" w:rsidTr="004A41D3">
        <w:tc>
          <w:tcPr>
            <w:tcW w:w="765" w:type="pct"/>
          </w:tcPr>
          <w:p w14:paraId="69BD30A4" w14:textId="1CF13E75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9FFE091" w14:textId="003BC948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856DE1D" w14:textId="2B98577F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793C44C" w14:textId="4A2195BB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ADE4F35" w14:textId="102A4772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D91758D" w14:textId="32297860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0577F22" w14:textId="3CF5DCBE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7B51E2F" w14:textId="66FDC940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A53BAF5" w14:textId="0DEBE780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938003B" w14:textId="3AEA177F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46D85E4" w14:textId="6E72025C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739</w:t>
            </w:r>
          </w:p>
        </w:tc>
      </w:tr>
      <w:tr w:rsidR="004A41D3" w:rsidRPr="002946AF" w14:paraId="318E1FEB" w14:textId="77777777" w:rsidTr="004A41D3">
        <w:tc>
          <w:tcPr>
            <w:tcW w:w="765" w:type="pct"/>
          </w:tcPr>
          <w:p w14:paraId="57C52633" w14:textId="08AF4565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1575D13" w14:textId="22CB7175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366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9A86FB" w14:textId="3F56DFF4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639264B" w14:textId="49C6DA8D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97F06A8" w14:textId="00274CAC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92F14CC" w14:textId="719EEDA9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680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E3DD809" w14:textId="3201E204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654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595A9C3" w14:textId="01CB0A8E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99E652C" w14:textId="03C196C0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128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C9C1FD3" w14:textId="3F8C9A0E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C7DCF7F" w14:textId="41CC1C52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103</w:t>
            </w:r>
          </w:p>
        </w:tc>
      </w:tr>
      <w:tr w:rsidR="004A41D3" w:rsidRPr="002946AF" w14:paraId="43A959D3" w14:textId="77777777" w:rsidTr="004A41D3">
        <w:tc>
          <w:tcPr>
            <w:tcW w:w="765" w:type="pct"/>
          </w:tcPr>
          <w:p w14:paraId="3B03D258" w14:textId="464EC7A4" w:rsidR="004A41D3" w:rsidRPr="00F632E8" w:rsidRDefault="004A41D3" w:rsidP="00F6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CA948A5" w14:textId="48AF66E1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554B124" w14:textId="652D77C8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D1C8BB1" w14:textId="204D887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27E86F" w14:textId="11FBC74E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50CA9B7" w14:textId="0CFDA019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D79E95" w14:textId="33CE9AAB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EB9072" w14:textId="45AC34D6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31148D8" w14:textId="30BAE671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055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92461BB" w14:textId="3FA244EF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3C625E9" w14:textId="106D4D5C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</w:p>
        </w:tc>
      </w:tr>
      <w:tr w:rsidR="004A41D3" w:rsidRPr="002946AF" w14:paraId="6A0A820B" w14:textId="77777777" w:rsidTr="00E40631">
        <w:tc>
          <w:tcPr>
            <w:tcW w:w="765" w:type="pct"/>
          </w:tcPr>
          <w:p w14:paraId="4FCEBF2F" w14:textId="5BE7EFB2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989606A" w14:textId="15C4E006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644A364" w14:textId="6F68B63F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424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23D07DA" w14:textId="3C7ECA94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247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A62E579" w14:textId="6FA10A8A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424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F0A4467" w14:textId="46FE2985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7EEEE20" w14:textId="0C151EC3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431F8C5" w14:textId="4C55A682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424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C2191C8" w14:textId="7416FAEB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693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EE27501" w14:textId="6BF79B88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5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0AF8EEB" w14:textId="2AA2C1BE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568</w:t>
            </w:r>
          </w:p>
        </w:tc>
      </w:tr>
      <w:tr w:rsidR="004A41D3" w:rsidRPr="002946AF" w14:paraId="16867146" w14:textId="77777777" w:rsidTr="00E40631">
        <w:tc>
          <w:tcPr>
            <w:tcW w:w="765" w:type="pct"/>
          </w:tcPr>
          <w:p w14:paraId="0F3115AB" w14:textId="0F855227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18F0B3" w14:textId="44028BDB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142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D6E9FA" w14:textId="48832964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DB0BB0" w14:textId="3A5BBD36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5C401E" w14:textId="183A2B00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14AF4A" w14:textId="614A3AEC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959567" w14:textId="4395DEF2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495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91835C" w14:textId="77F1DDB8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692C53" w14:textId="6E495580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991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D64610" w14:textId="619CCE2C" w:rsidR="004A41D3" w:rsidRPr="002946AF" w:rsidRDefault="004A41D3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4AD2D2" w14:textId="7107BADC" w:rsidR="004A41D3" w:rsidRPr="002946AF" w:rsidRDefault="00204442" w:rsidP="004A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159</w:t>
            </w:r>
            <w:r w:rsidR="004A41D3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521</w:t>
            </w:r>
          </w:p>
        </w:tc>
      </w:tr>
    </w:tbl>
    <w:p w14:paraId="7E28B56D" w14:textId="77777777" w:rsidR="000A52C4" w:rsidRPr="002946AF" w:rsidRDefault="000A52C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5C7B866" w14:textId="77777777" w:rsidR="000A52C4" w:rsidRPr="002946AF" w:rsidRDefault="000A52C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97508DA" w14:textId="77777777" w:rsidR="000A52C4" w:rsidRPr="002946AF" w:rsidRDefault="000A52C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84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276"/>
        <w:gridCol w:w="1302"/>
        <w:gridCol w:w="1368"/>
        <w:gridCol w:w="1368"/>
        <w:gridCol w:w="1368"/>
        <w:gridCol w:w="1368"/>
        <w:gridCol w:w="1368"/>
        <w:gridCol w:w="1368"/>
        <w:gridCol w:w="1368"/>
      </w:tblGrid>
      <w:tr w:rsidR="000A52C4" w:rsidRPr="002946AF" w14:paraId="2DFC0014" w14:textId="77777777" w:rsidTr="00106BDF">
        <w:trPr>
          <w:tblHeader/>
        </w:trPr>
        <w:tc>
          <w:tcPr>
            <w:tcW w:w="2410" w:type="dxa"/>
            <w:tcBorders>
              <w:top w:val="nil"/>
            </w:tcBorders>
            <w:vAlign w:val="center"/>
          </w:tcPr>
          <w:p w14:paraId="69BE5EFA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3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E9D79" w14:textId="70739AF5" w:rsidR="000A52C4" w:rsidRPr="002946AF" w:rsidRDefault="000A52C4" w:rsidP="0093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0A52C4" w:rsidRPr="002946AF" w14:paraId="30F5F9CC" w14:textId="77777777" w:rsidTr="00106BDF">
        <w:trPr>
          <w:tblHeader/>
        </w:trPr>
        <w:tc>
          <w:tcPr>
            <w:tcW w:w="2410" w:type="dxa"/>
            <w:tcBorders>
              <w:top w:val="nil"/>
            </w:tcBorders>
            <w:vAlign w:val="center"/>
          </w:tcPr>
          <w:p w14:paraId="379BBFEE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14:paraId="6D1EDDEE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โรงกลั่น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14:paraId="5434F6CF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โรงกลั่น</w:t>
            </w: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vAlign w:val="center"/>
          </w:tcPr>
          <w:p w14:paraId="0EED4D14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40B29EA1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โรงผลิต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1F7C6054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บริการขนส่ง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01884831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644632D3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7418BD3D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7420CABD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ดรายการ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290E9EFC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0A52C4" w:rsidRPr="002946AF" w14:paraId="2D038727" w14:textId="77777777" w:rsidTr="00106BDF">
        <w:trPr>
          <w:tblHeader/>
        </w:trPr>
        <w:tc>
          <w:tcPr>
            <w:tcW w:w="2410" w:type="dxa"/>
          </w:tcPr>
          <w:p w14:paraId="677CCF30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3A255A9A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น้ำมัน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46118A94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น้ำมันหล่อลื่น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vAlign w:val="center"/>
          </w:tcPr>
          <w:p w14:paraId="29FE384B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proofErr w:type="spellStart"/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ปิ</w:t>
            </w:r>
            <w:proofErr w:type="spellEnd"/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โตรเคมี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18C257A3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กระแสไฟฟ้า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72A8B924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ทางทะเล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4DD38B5F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สารทำละลาย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47968790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เอทานอล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74DB8729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proofErr w:type="spellStart"/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อื่นๆ</w:t>
            </w:r>
            <w:proofErr w:type="spellEnd"/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24DD26A8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ระหว่างกัน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5320D11F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0A52C4" w:rsidRPr="002946AF" w14:paraId="5BBDC175" w14:textId="77777777" w:rsidTr="00106BDF">
        <w:trPr>
          <w:tblHeader/>
        </w:trPr>
        <w:tc>
          <w:tcPr>
            <w:tcW w:w="2410" w:type="dxa"/>
          </w:tcPr>
          <w:p w14:paraId="7B64A46D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3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4F1D1" w14:textId="48CB38C0" w:rsidR="000A52C4" w:rsidRPr="002946AF" w:rsidRDefault="008067B7" w:rsidP="0093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</w:t>
            </w:r>
            <w:r w:rsidR="000A52C4"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</w:tr>
      <w:tr w:rsidR="000A52C4" w:rsidRPr="002946AF" w14:paraId="70EBD2E8" w14:textId="77777777" w:rsidTr="00106BDF">
        <w:tc>
          <w:tcPr>
            <w:tcW w:w="2410" w:type="dxa"/>
          </w:tcPr>
          <w:p w14:paraId="19B379E0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15574E16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515B4EF3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center"/>
          </w:tcPr>
          <w:p w14:paraId="36F09985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473E439B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3AB4654E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359F2C91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367D783D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067A9388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277A73F1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1FBEAC7C" w14:textId="77777777" w:rsidR="000A52C4" w:rsidRPr="002946AF" w:rsidRDefault="000A52C4" w:rsidP="004B409C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</w:tr>
      <w:tr w:rsidR="00161515" w:rsidRPr="002946AF" w14:paraId="1B27C29B" w14:textId="77777777" w:rsidTr="00106BDF">
        <w:tc>
          <w:tcPr>
            <w:tcW w:w="2410" w:type="dxa"/>
          </w:tcPr>
          <w:p w14:paraId="22070186" w14:textId="077C4E84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1D2333F" w14:textId="071D1D9F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276" w:type="dxa"/>
          </w:tcPr>
          <w:p w14:paraId="7804A8E3" w14:textId="6322C2A3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1302" w:type="dxa"/>
            <w:vAlign w:val="bottom"/>
          </w:tcPr>
          <w:p w14:paraId="65D004BA" w14:textId="185100DD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</w:p>
        </w:tc>
        <w:tc>
          <w:tcPr>
            <w:tcW w:w="1368" w:type="dxa"/>
            <w:vAlign w:val="bottom"/>
          </w:tcPr>
          <w:p w14:paraId="78523280" w14:textId="0D4EA278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</w:p>
        </w:tc>
        <w:tc>
          <w:tcPr>
            <w:tcW w:w="1368" w:type="dxa"/>
            <w:vAlign w:val="bottom"/>
          </w:tcPr>
          <w:p w14:paraId="04685E07" w14:textId="0EF16A93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1368" w:type="dxa"/>
            <w:vAlign w:val="bottom"/>
          </w:tcPr>
          <w:p w14:paraId="32EBDA08" w14:textId="2EF4D16B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1368" w:type="dxa"/>
            <w:vAlign w:val="bottom"/>
          </w:tcPr>
          <w:p w14:paraId="1D18342F" w14:textId="2078DA20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1368" w:type="dxa"/>
            <w:vAlign w:val="bottom"/>
          </w:tcPr>
          <w:p w14:paraId="4496A94B" w14:textId="4755E635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</w:p>
        </w:tc>
        <w:tc>
          <w:tcPr>
            <w:tcW w:w="1368" w:type="dxa"/>
            <w:vAlign w:val="bottom"/>
          </w:tcPr>
          <w:p w14:paraId="62E98141" w14:textId="0DA11AA3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vAlign w:val="bottom"/>
          </w:tcPr>
          <w:p w14:paraId="331080BE" w14:textId="0369C99B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</w:p>
        </w:tc>
      </w:tr>
      <w:tr w:rsidR="00161515" w:rsidRPr="002946AF" w14:paraId="0D7E36EF" w14:textId="77777777" w:rsidTr="00106BDF">
        <w:tc>
          <w:tcPr>
            <w:tcW w:w="2410" w:type="dxa"/>
          </w:tcPr>
          <w:p w14:paraId="5F617605" w14:textId="0E97D7C9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14:paraId="38F9831F" w14:textId="1DF08A0A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1276" w:type="dxa"/>
          </w:tcPr>
          <w:p w14:paraId="572805EA" w14:textId="6277BE59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302" w:type="dxa"/>
            <w:vAlign w:val="bottom"/>
          </w:tcPr>
          <w:p w14:paraId="3577D10D" w14:textId="33AB8D48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1368" w:type="dxa"/>
            <w:vAlign w:val="bottom"/>
          </w:tcPr>
          <w:p w14:paraId="509BC0E7" w14:textId="56820011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</w:p>
        </w:tc>
        <w:tc>
          <w:tcPr>
            <w:tcW w:w="1368" w:type="dxa"/>
            <w:vAlign w:val="bottom"/>
          </w:tcPr>
          <w:p w14:paraId="02444E51" w14:textId="109710CC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368" w:type="dxa"/>
            <w:vAlign w:val="bottom"/>
          </w:tcPr>
          <w:p w14:paraId="117D1839" w14:textId="4FCD49FC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</w:p>
        </w:tc>
        <w:tc>
          <w:tcPr>
            <w:tcW w:w="1368" w:type="dxa"/>
            <w:vAlign w:val="bottom"/>
          </w:tcPr>
          <w:p w14:paraId="07170F4A" w14:textId="52232FA2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</w:p>
        </w:tc>
        <w:tc>
          <w:tcPr>
            <w:tcW w:w="1368" w:type="dxa"/>
            <w:vAlign w:val="bottom"/>
          </w:tcPr>
          <w:p w14:paraId="1AB2466D" w14:textId="33AB0C49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44449472" w14:textId="52D1A55C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vAlign w:val="bottom"/>
          </w:tcPr>
          <w:p w14:paraId="15FFB2E2" w14:textId="20C3B76D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</w:p>
        </w:tc>
      </w:tr>
      <w:tr w:rsidR="00161515" w:rsidRPr="002946AF" w14:paraId="046CCEE8" w14:textId="77777777" w:rsidTr="00106BDF">
        <w:tc>
          <w:tcPr>
            <w:tcW w:w="2410" w:type="dxa"/>
          </w:tcPr>
          <w:p w14:paraId="3E0E3675" w14:textId="25047415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276" w:type="dxa"/>
          </w:tcPr>
          <w:p w14:paraId="424BF2DB" w14:textId="7BA1A396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</w:p>
        </w:tc>
        <w:tc>
          <w:tcPr>
            <w:tcW w:w="1276" w:type="dxa"/>
          </w:tcPr>
          <w:p w14:paraId="76B098EB" w14:textId="409D3D72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809</w:t>
            </w:r>
          </w:p>
        </w:tc>
        <w:tc>
          <w:tcPr>
            <w:tcW w:w="1302" w:type="dxa"/>
            <w:vAlign w:val="bottom"/>
          </w:tcPr>
          <w:p w14:paraId="6FE755A5" w14:textId="0C0BD4A1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</w:p>
        </w:tc>
        <w:tc>
          <w:tcPr>
            <w:tcW w:w="1368" w:type="dxa"/>
            <w:vAlign w:val="bottom"/>
          </w:tcPr>
          <w:p w14:paraId="18CD98E6" w14:textId="524D29E5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</w:p>
        </w:tc>
        <w:tc>
          <w:tcPr>
            <w:tcW w:w="1368" w:type="dxa"/>
            <w:vAlign w:val="bottom"/>
          </w:tcPr>
          <w:p w14:paraId="226F7012" w14:textId="7300C6CC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1368" w:type="dxa"/>
            <w:vAlign w:val="bottom"/>
          </w:tcPr>
          <w:p w14:paraId="282B2514" w14:textId="08BA3C7F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1368" w:type="dxa"/>
            <w:vAlign w:val="bottom"/>
          </w:tcPr>
          <w:p w14:paraId="1A3A2F22" w14:textId="4779A923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</w:p>
        </w:tc>
        <w:tc>
          <w:tcPr>
            <w:tcW w:w="1368" w:type="dxa"/>
            <w:vAlign w:val="bottom"/>
          </w:tcPr>
          <w:p w14:paraId="452EEE0A" w14:textId="7E1F7E4D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</w:p>
        </w:tc>
        <w:tc>
          <w:tcPr>
            <w:tcW w:w="1368" w:type="dxa"/>
            <w:vAlign w:val="bottom"/>
          </w:tcPr>
          <w:p w14:paraId="346EC26F" w14:textId="30EEF400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vAlign w:val="bottom"/>
          </w:tcPr>
          <w:p w14:paraId="1825FD22" w14:textId="014EFBE8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</w:p>
        </w:tc>
      </w:tr>
      <w:tr w:rsidR="00161515" w:rsidRPr="002946AF" w14:paraId="228E07FB" w14:textId="77777777" w:rsidTr="00106BDF">
        <w:tc>
          <w:tcPr>
            <w:tcW w:w="2410" w:type="dxa"/>
          </w:tcPr>
          <w:p w14:paraId="5D4A4DAE" w14:textId="6BFA2BAE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1276" w:type="dxa"/>
          </w:tcPr>
          <w:p w14:paraId="0692FD48" w14:textId="15C82544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</w:p>
        </w:tc>
        <w:tc>
          <w:tcPr>
            <w:tcW w:w="1276" w:type="dxa"/>
          </w:tcPr>
          <w:p w14:paraId="500B6A4E" w14:textId="4BF308B5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2" w:type="dxa"/>
            <w:vAlign w:val="bottom"/>
          </w:tcPr>
          <w:p w14:paraId="60FA002F" w14:textId="215FBED0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71E600B5" w14:textId="2F028E2D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1FB626B4" w14:textId="57E927CA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29F7801D" w14:textId="1E948555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16FA9F45" w14:textId="1B1490E3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27BCDF87" w14:textId="11552B9A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13D80022" w14:textId="03066650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vAlign w:val="bottom"/>
          </w:tcPr>
          <w:p w14:paraId="6089D3C5" w14:textId="27D5497A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61515" w:rsidRPr="002946AF" w14:paraId="0A334289" w14:textId="77777777" w:rsidTr="00106BDF">
        <w:tc>
          <w:tcPr>
            <w:tcW w:w="2410" w:type="dxa"/>
          </w:tcPr>
          <w:p w14:paraId="4C915198" w14:textId="6B8C29A1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1276" w:type="dxa"/>
          </w:tcPr>
          <w:p w14:paraId="7DF40789" w14:textId="50582DC2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15D21260" w14:textId="6F9487AA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2" w:type="dxa"/>
            <w:vAlign w:val="bottom"/>
          </w:tcPr>
          <w:p w14:paraId="3717AD3D" w14:textId="24286FAF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225DD820" w14:textId="17129F31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05390ABC" w14:textId="24DC95B3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1368" w:type="dxa"/>
            <w:vAlign w:val="bottom"/>
          </w:tcPr>
          <w:p w14:paraId="785D903B" w14:textId="22CA77ED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387321A4" w14:textId="4F2F7309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33DE744F" w14:textId="5B604B15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7820CB78" w14:textId="0D3538BF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1D2AB375" w14:textId="5054C636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</w:p>
        </w:tc>
      </w:tr>
      <w:tr w:rsidR="00161515" w:rsidRPr="002946AF" w14:paraId="1D108C71" w14:textId="77777777" w:rsidTr="00106BDF">
        <w:tc>
          <w:tcPr>
            <w:tcW w:w="2410" w:type="dxa"/>
          </w:tcPr>
          <w:p w14:paraId="4776A27B" w14:textId="1EE89E99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1276" w:type="dxa"/>
          </w:tcPr>
          <w:p w14:paraId="2D443209" w14:textId="70403D0B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</w:p>
        </w:tc>
        <w:tc>
          <w:tcPr>
            <w:tcW w:w="1276" w:type="dxa"/>
          </w:tcPr>
          <w:p w14:paraId="2C404595" w14:textId="25A7D9F3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2" w:type="dxa"/>
            <w:vAlign w:val="bottom"/>
          </w:tcPr>
          <w:p w14:paraId="38BA3574" w14:textId="511561BC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5AA17230" w14:textId="2A6F6127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1368" w:type="dxa"/>
            <w:vAlign w:val="bottom"/>
          </w:tcPr>
          <w:p w14:paraId="7EA68D7A" w14:textId="7D97E005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568E6CB1" w14:textId="37782504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30ECA761" w14:textId="1F62D349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</w:p>
        </w:tc>
        <w:tc>
          <w:tcPr>
            <w:tcW w:w="1368" w:type="dxa"/>
            <w:vAlign w:val="bottom"/>
          </w:tcPr>
          <w:p w14:paraId="01DE0F5B" w14:textId="1C1863E1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3EFFC4BD" w14:textId="5E2E77A1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1368" w:type="dxa"/>
            <w:vAlign w:val="bottom"/>
          </w:tcPr>
          <w:p w14:paraId="752B66B8" w14:textId="2DD4513D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</w:p>
        </w:tc>
      </w:tr>
      <w:tr w:rsidR="00161515" w:rsidRPr="002946AF" w14:paraId="2AFF2D9E" w14:textId="77777777" w:rsidTr="00106BDF">
        <w:tc>
          <w:tcPr>
            <w:tcW w:w="2410" w:type="dxa"/>
          </w:tcPr>
          <w:p w14:paraId="49234951" w14:textId="1A85D0A8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</w:tcPr>
          <w:p w14:paraId="69C0723A" w14:textId="2989B67B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1276" w:type="dxa"/>
          </w:tcPr>
          <w:p w14:paraId="16EB180E" w14:textId="44979088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</w:p>
        </w:tc>
        <w:tc>
          <w:tcPr>
            <w:tcW w:w="1302" w:type="dxa"/>
            <w:vAlign w:val="bottom"/>
          </w:tcPr>
          <w:p w14:paraId="540683A9" w14:textId="29421BAB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1368" w:type="dxa"/>
            <w:vAlign w:val="bottom"/>
          </w:tcPr>
          <w:p w14:paraId="18F5DB8A" w14:textId="4E1634DB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</w:p>
        </w:tc>
        <w:tc>
          <w:tcPr>
            <w:tcW w:w="1368" w:type="dxa"/>
            <w:vAlign w:val="bottom"/>
          </w:tcPr>
          <w:p w14:paraId="2AF3FB40" w14:textId="7D7CF3BE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1368" w:type="dxa"/>
            <w:vAlign w:val="bottom"/>
          </w:tcPr>
          <w:p w14:paraId="6CFA8FFA" w14:textId="1D20D8BF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1368" w:type="dxa"/>
            <w:vAlign w:val="bottom"/>
          </w:tcPr>
          <w:p w14:paraId="63725FD5" w14:textId="389F787F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</w:p>
        </w:tc>
        <w:tc>
          <w:tcPr>
            <w:tcW w:w="1368" w:type="dxa"/>
            <w:vAlign w:val="bottom"/>
          </w:tcPr>
          <w:p w14:paraId="35D34B84" w14:textId="4D3E7C13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0604D854" w14:textId="5834B097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1368" w:type="dxa"/>
            <w:vAlign w:val="bottom"/>
          </w:tcPr>
          <w:p w14:paraId="02EBCC09" w14:textId="687097C6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</w:p>
        </w:tc>
      </w:tr>
      <w:tr w:rsidR="00161515" w:rsidRPr="002946AF" w14:paraId="143697F8" w14:textId="77777777" w:rsidTr="00106BDF">
        <w:tc>
          <w:tcPr>
            <w:tcW w:w="2410" w:type="dxa"/>
          </w:tcPr>
          <w:p w14:paraId="34C7E28B" w14:textId="0D70C9F5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4AABB6" w14:textId="1E556554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AA4E52" w14:textId="13F12395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2A8B542A" w14:textId="79DEA644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28A7D3" w14:textId="339FF2E3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BB17F4" w14:textId="6D06663C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92BE5C" w14:textId="5DEE4B10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9DBDA5" w14:textId="20C7C822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811DE9" w14:textId="1A3A3CC5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654B9C" w14:textId="1B49B5E9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1282F4" w14:textId="4C42F13D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</w:tr>
      <w:tr w:rsidR="00161515" w:rsidRPr="002946AF" w14:paraId="644B62EB" w14:textId="77777777" w:rsidTr="00106BDF">
        <w:tc>
          <w:tcPr>
            <w:tcW w:w="2410" w:type="dxa"/>
          </w:tcPr>
          <w:p w14:paraId="6BB5C50B" w14:textId="3B1EACDC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5520CC" w14:textId="6E944277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D7F7DE" w14:textId="59A6F91A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134CDD9D" w14:textId="5003DEA3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DE7AF9" w14:textId="48B8D614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05902" w14:textId="5E221E6E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35E32" w14:textId="53771CB3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16E0B" w14:textId="106B0B99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77995" w14:textId="05CA3A18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01DF4" w14:textId="3B756A1C" w:rsidR="00161515" w:rsidRPr="002946AF" w:rsidRDefault="00161515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9BE6F" w14:textId="32CDF2C5" w:rsidR="00161515" w:rsidRPr="002946AF" w:rsidRDefault="00204442" w:rsidP="0016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161515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</w:p>
        </w:tc>
      </w:tr>
      <w:tr w:rsidR="000A52C4" w:rsidRPr="002946AF" w14:paraId="21E6A6A4" w14:textId="77777777" w:rsidTr="00106BDF">
        <w:tc>
          <w:tcPr>
            <w:tcW w:w="2410" w:type="dxa"/>
          </w:tcPr>
          <w:p w14:paraId="4A359710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4F10E11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EB56011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F33475C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4596CB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1B6EC0C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18A5D68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2E187A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76DD4EA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8DFD1E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13463D5" w14:textId="77777777" w:rsidR="000A52C4" w:rsidRPr="002946AF" w:rsidRDefault="000A52C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</w:p>
        </w:tc>
      </w:tr>
      <w:tr w:rsidR="00B459F2" w:rsidRPr="002946AF" w14:paraId="661BD5FA" w14:textId="77777777" w:rsidTr="00106BDF">
        <w:tc>
          <w:tcPr>
            <w:tcW w:w="2410" w:type="dxa"/>
          </w:tcPr>
          <w:p w14:paraId="78E7C8BF" w14:textId="1E675B33" w:rsidR="00B459F2" w:rsidRPr="002946AF" w:rsidRDefault="00B459F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276" w:type="dxa"/>
            <w:vAlign w:val="bottom"/>
          </w:tcPr>
          <w:p w14:paraId="6F0D342E" w14:textId="66E39775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B459F2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</w:p>
        </w:tc>
        <w:tc>
          <w:tcPr>
            <w:tcW w:w="1276" w:type="dxa"/>
            <w:vAlign w:val="bottom"/>
          </w:tcPr>
          <w:p w14:paraId="6897BF05" w14:textId="4BA5CFD0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459F2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1302" w:type="dxa"/>
            <w:vAlign w:val="bottom"/>
          </w:tcPr>
          <w:p w14:paraId="20881BD4" w14:textId="6BF4A0B5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459F2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1368" w:type="dxa"/>
            <w:vAlign w:val="bottom"/>
          </w:tcPr>
          <w:p w14:paraId="20A054E8" w14:textId="0B9B515A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459F2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1368" w:type="dxa"/>
            <w:vAlign w:val="bottom"/>
          </w:tcPr>
          <w:p w14:paraId="41E6074C" w14:textId="5D57A9F9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1368" w:type="dxa"/>
            <w:vAlign w:val="bottom"/>
          </w:tcPr>
          <w:p w14:paraId="30B2BF3C" w14:textId="4621F354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1368" w:type="dxa"/>
            <w:vAlign w:val="bottom"/>
          </w:tcPr>
          <w:p w14:paraId="545F255B" w14:textId="2A28F068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</w:p>
        </w:tc>
        <w:tc>
          <w:tcPr>
            <w:tcW w:w="1368" w:type="dxa"/>
            <w:vAlign w:val="bottom"/>
          </w:tcPr>
          <w:p w14:paraId="6128F59D" w14:textId="671C210A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</w:p>
        </w:tc>
        <w:tc>
          <w:tcPr>
            <w:tcW w:w="1368" w:type="dxa"/>
            <w:vAlign w:val="bottom"/>
          </w:tcPr>
          <w:p w14:paraId="7B6374E7" w14:textId="68347E66" w:rsidR="00B459F2" w:rsidRPr="002946AF" w:rsidRDefault="00B459F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vAlign w:val="bottom"/>
          </w:tcPr>
          <w:p w14:paraId="3188BF33" w14:textId="40CFAE44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B459F2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</w:tr>
      <w:tr w:rsidR="00106BDF" w:rsidRPr="002946AF" w14:paraId="5FFE62F2" w14:textId="77777777" w:rsidTr="00106BDF">
        <w:tc>
          <w:tcPr>
            <w:tcW w:w="2410" w:type="dxa"/>
          </w:tcPr>
          <w:p w14:paraId="6A138F57" w14:textId="304481BE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</w:t>
            </w:r>
            <w:r w:rsidRPr="002946AF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0B6EF159" w14:textId="77777777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276" w:type="dxa"/>
          </w:tcPr>
          <w:p w14:paraId="3A2D96A9" w14:textId="77777777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302" w:type="dxa"/>
            <w:vAlign w:val="bottom"/>
          </w:tcPr>
          <w:p w14:paraId="01F99522" w14:textId="77777777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5EDAF49E" w14:textId="77777777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</w:tcPr>
          <w:p w14:paraId="10E7453E" w14:textId="77777777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</w:tcPr>
          <w:p w14:paraId="13581EF6" w14:textId="77777777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</w:tcPr>
          <w:p w14:paraId="36A88920" w14:textId="77777777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</w:tcPr>
          <w:p w14:paraId="7AA16E95" w14:textId="77777777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</w:tcPr>
          <w:p w14:paraId="1E1C41CB" w14:textId="77777777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</w:p>
        </w:tc>
        <w:tc>
          <w:tcPr>
            <w:tcW w:w="1368" w:type="dxa"/>
          </w:tcPr>
          <w:p w14:paraId="3D14BF5F" w14:textId="77777777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</w:tr>
      <w:tr w:rsidR="00106BDF" w:rsidRPr="002946AF" w14:paraId="55ADD91C" w14:textId="77777777" w:rsidTr="00106BDF">
        <w:tc>
          <w:tcPr>
            <w:tcW w:w="2410" w:type="dxa"/>
          </w:tcPr>
          <w:p w14:paraId="613699C5" w14:textId="5129DC90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1276" w:type="dxa"/>
          </w:tcPr>
          <w:p w14:paraId="06B5FD1A" w14:textId="6EE2DC13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0EBB7C74" w14:textId="00789009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2" w:type="dxa"/>
            <w:vAlign w:val="bottom"/>
          </w:tcPr>
          <w:p w14:paraId="49A235D9" w14:textId="2A6DED71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1368" w:type="dxa"/>
            <w:vAlign w:val="bottom"/>
          </w:tcPr>
          <w:p w14:paraId="6EF89926" w14:textId="71816156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1368" w:type="dxa"/>
            <w:vAlign w:val="bottom"/>
          </w:tcPr>
          <w:p w14:paraId="52184668" w14:textId="2B4F2122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1368" w:type="dxa"/>
            <w:vAlign w:val="bottom"/>
          </w:tcPr>
          <w:p w14:paraId="0851EA83" w14:textId="2D29199B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1368" w:type="dxa"/>
            <w:vAlign w:val="bottom"/>
          </w:tcPr>
          <w:p w14:paraId="499E5830" w14:textId="0AD8996F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1368" w:type="dxa"/>
            <w:vAlign w:val="bottom"/>
          </w:tcPr>
          <w:p w14:paraId="5AAA16E8" w14:textId="104347B8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4A3DAA95" w14:textId="6BEE6E08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3AC5E9F9" w14:textId="494D767E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06BDF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</w:tr>
      <w:tr w:rsidR="00B459F2" w:rsidRPr="002946AF" w14:paraId="24AB6253" w14:textId="77777777" w:rsidTr="00106BDF">
        <w:tc>
          <w:tcPr>
            <w:tcW w:w="2410" w:type="dxa"/>
          </w:tcPr>
          <w:p w14:paraId="07EAC7D6" w14:textId="77777777" w:rsidR="00B459F2" w:rsidRPr="002946AF" w:rsidRDefault="00B459F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หุ้นกู้ที่ถึงกำหนดชำระ</w:t>
            </w:r>
          </w:p>
          <w:p w14:paraId="7CE1DF91" w14:textId="4C3899A6" w:rsidR="00B459F2" w:rsidRPr="002946AF" w:rsidRDefault="00B459F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ภายในหนึ่งปี</w:t>
            </w:r>
          </w:p>
        </w:tc>
        <w:tc>
          <w:tcPr>
            <w:tcW w:w="1276" w:type="dxa"/>
          </w:tcPr>
          <w:p w14:paraId="00B4468E" w14:textId="77777777" w:rsidR="00FA23FB" w:rsidRPr="002946AF" w:rsidRDefault="00FA23FB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04AB005" w14:textId="3AB83054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459F2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6" w:type="dxa"/>
          </w:tcPr>
          <w:p w14:paraId="61105A6A" w14:textId="77777777" w:rsidR="00FA23FB" w:rsidRPr="002946AF" w:rsidRDefault="00FA23FB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C4F6A7C" w14:textId="1F036A43" w:rsidR="00B459F2" w:rsidRPr="002946AF" w:rsidRDefault="00B459F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2" w:type="dxa"/>
            <w:vAlign w:val="bottom"/>
          </w:tcPr>
          <w:p w14:paraId="1DB4F982" w14:textId="5CA4A9E2" w:rsidR="00B459F2" w:rsidRPr="002946AF" w:rsidRDefault="00B459F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42D4A5A7" w14:textId="60C72C8E" w:rsidR="00B459F2" w:rsidRPr="002946AF" w:rsidRDefault="00B459F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72E3BEB2" w14:textId="77D55D0D" w:rsidR="00B459F2" w:rsidRPr="002946AF" w:rsidRDefault="00B459F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2617BA5C" w14:textId="0FA88DC9" w:rsidR="00B459F2" w:rsidRPr="002946AF" w:rsidRDefault="00B459F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77553376" w14:textId="0E07D0DF" w:rsidR="00B459F2" w:rsidRPr="002946AF" w:rsidRDefault="00B459F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1AA4201E" w14:textId="5F926379" w:rsidR="00B459F2" w:rsidRPr="002946AF" w:rsidRDefault="00B459F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2570E841" w14:textId="5DD1FB69" w:rsidR="00B459F2" w:rsidRPr="002946AF" w:rsidRDefault="00B459F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778AD8C8" w14:textId="1D70B27A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459F2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B459F2" w:rsidRPr="002946AF" w14:paraId="6B7B99CE" w14:textId="77777777" w:rsidTr="00106BDF">
        <w:tc>
          <w:tcPr>
            <w:tcW w:w="2410" w:type="dxa"/>
          </w:tcPr>
          <w:p w14:paraId="2DA40A3A" w14:textId="7FC86D84" w:rsidR="00B459F2" w:rsidRPr="002946AF" w:rsidRDefault="00B459F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276" w:type="dxa"/>
          </w:tcPr>
          <w:p w14:paraId="092915AF" w14:textId="2BA5656E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B459F2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</w:p>
        </w:tc>
        <w:tc>
          <w:tcPr>
            <w:tcW w:w="1276" w:type="dxa"/>
          </w:tcPr>
          <w:p w14:paraId="0831A069" w14:textId="4053257D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1302" w:type="dxa"/>
            <w:vAlign w:val="bottom"/>
          </w:tcPr>
          <w:p w14:paraId="72E39AB5" w14:textId="26A51BA3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459F2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</w:p>
        </w:tc>
        <w:tc>
          <w:tcPr>
            <w:tcW w:w="1368" w:type="dxa"/>
            <w:vAlign w:val="bottom"/>
          </w:tcPr>
          <w:p w14:paraId="20B3054C" w14:textId="5C3ADBC2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1368" w:type="dxa"/>
            <w:vAlign w:val="bottom"/>
          </w:tcPr>
          <w:p w14:paraId="0EDEEBAF" w14:textId="06B341DE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</w:p>
        </w:tc>
        <w:tc>
          <w:tcPr>
            <w:tcW w:w="1368" w:type="dxa"/>
            <w:vAlign w:val="bottom"/>
          </w:tcPr>
          <w:p w14:paraId="19045F76" w14:textId="773221F9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459F2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368" w:type="dxa"/>
            <w:vAlign w:val="bottom"/>
          </w:tcPr>
          <w:p w14:paraId="57CEDEE6" w14:textId="66B459C5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1368" w:type="dxa"/>
            <w:vAlign w:val="bottom"/>
          </w:tcPr>
          <w:p w14:paraId="3649FDC3" w14:textId="753A1C52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1368" w:type="dxa"/>
            <w:vAlign w:val="bottom"/>
          </w:tcPr>
          <w:p w14:paraId="4F99045F" w14:textId="1EB6E64F" w:rsidR="00B459F2" w:rsidRPr="002946AF" w:rsidRDefault="00B459F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vAlign w:val="bottom"/>
          </w:tcPr>
          <w:p w14:paraId="3C4984E2" w14:textId="5DCF75A2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B459F2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</w:tr>
      <w:tr w:rsidR="00B459F2" w:rsidRPr="002946AF" w14:paraId="4A095BF6" w14:textId="77777777" w:rsidTr="00106BDF">
        <w:tc>
          <w:tcPr>
            <w:tcW w:w="2410" w:type="dxa"/>
          </w:tcPr>
          <w:p w14:paraId="1C67D325" w14:textId="143A9FFA" w:rsidR="00B459F2" w:rsidRPr="002946AF" w:rsidRDefault="00B459F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561BED8F" w14:textId="57AE5ED6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52</w:t>
            </w:r>
            <w:r w:rsidR="002D489A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028</w:t>
            </w:r>
          </w:p>
        </w:tc>
        <w:tc>
          <w:tcPr>
            <w:tcW w:w="1276" w:type="dxa"/>
          </w:tcPr>
          <w:p w14:paraId="08756CDB" w14:textId="2A60D8C1" w:rsidR="00B459F2" w:rsidRPr="002946AF" w:rsidRDefault="00B459F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2" w:type="dxa"/>
            <w:vAlign w:val="bottom"/>
          </w:tcPr>
          <w:p w14:paraId="1BDDC23C" w14:textId="486A891C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459F2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1368" w:type="dxa"/>
            <w:vAlign w:val="bottom"/>
          </w:tcPr>
          <w:p w14:paraId="257145E0" w14:textId="099CC6A2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B459F2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1368" w:type="dxa"/>
            <w:vAlign w:val="bottom"/>
          </w:tcPr>
          <w:p w14:paraId="05926032" w14:textId="790685E2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459F2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368" w:type="dxa"/>
            <w:vAlign w:val="bottom"/>
          </w:tcPr>
          <w:p w14:paraId="5B810C05" w14:textId="02FDA2AB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</w:p>
        </w:tc>
        <w:tc>
          <w:tcPr>
            <w:tcW w:w="1368" w:type="dxa"/>
            <w:vAlign w:val="bottom"/>
          </w:tcPr>
          <w:p w14:paraId="00B6FBF4" w14:textId="626260C5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1368" w:type="dxa"/>
            <w:vAlign w:val="bottom"/>
          </w:tcPr>
          <w:p w14:paraId="06EC74D8" w14:textId="6D55602A" w:rsidR="00B459F2" w:rsidRPr="002946AF" w:rsidRDefault="00B459F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384B3499" w14:textId="7D3BF105" w:rsidR="00B459F2" w:rsidRPr="002946AF" w:rsidRDefault="002D489A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028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368" w:type="dxa"/>
            <w:vAlign w:val="bottom"/>
          </w:tcPr>
          <w:p w14:paraId="382DA46B" w14:textId="00089194" w:rsidR="00B459F2" w:rsidRPr="002946AF" w:rsidRDefault="00204442" w:rsidP="00B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B459F2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</w:p>
        </w:tc>
      </w:tr>
      <w:tr w:rsidR="00106BDF" w:rsidRPr="002946AF" w14:paraId="5C98B559" w14:textId="77777777" w:rsidTr="00106BDF">
        <w:tc>
          <w:tcPr>
            <w:tcW w:w="2410" w:type="dxa"/>
          </w:tcPr>
          <w:p w14:paraId="44BBDAA5" w14:textId="6971F7C3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75BFC51A" w14:textId="2011B8E8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106BDF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009</w:t>
            </w:r>
          </w:p>
        </w:tc>
        <w:tc>
          <w:tcPr>
            <w:tcW w:w="1276" w:type="dxa"/>
          </w:tcPr>
          <w:p w14:paraId="58F97C7E" w14:textId="19A1F0E0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2" w:type="dxa"/>
            <w:vAlign w:val="bottom"/>
          </w:tcPr>
          <w:p w14:paraId="7629C5F6" w14:textId="75ECD932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3B9C668E" w14:textId="11559AD5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7A17168C" w14:textId="068D7016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62C8E534" w14:textId="4B27C28C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500DEEE8" w14:textId="35E3B5FA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41930D27" w14:textId="128B8EE0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106BDF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1368" w:type="dxa"/>
            <w:vAlign w:val="bottom"/>
          </w:tcPr>
          <w:p w14:paraId="416C66F6" w14:textId="12CAC8AE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368" w:type="dxa"/>
            <w:vAlign w:val="bottom"/>
          </w:tcPr>
          <w:p w14:paraId="76B6C461" w14:textId="5B8701A3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106BDF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</w:p>
        </w:tc>
      </w:tr>
      <w:tr w:rsidR="00106BDF" w:rsidRPr="002946AF" w14:paraId="7E38B17E" w14:textId="77777777" w:rsidTr="00106BDF">
        <w:tc>
          <w:tcPr>
            <w:tcW w:w="2410" w:type="dxa"/>
          </w:tcPr>
          <w:p w14:paraId="2CA9549D" w14:textId="5FFE32CC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1FDAFB" w14:textId="49227046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06BDF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20C81F" w14:textId="1BF3541A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0AA0755" w14:textId="2A53F5D9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E818F5" w14:textId="4F6D8373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1210A6" w14:textId="739CB33D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157923" w14:textId="35C1A4EE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D4FC79" w14:textId="31B3440A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E66FBF" w14:textId="63F17B29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59B84B" w14:textId="51F67695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000125" w14:textId="497C27D6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06BDF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</w:p>
        </w:tc>
      </w:tr>
      <w:tr w:rsidR="00106BDF" w:rsidRPr="002946AF" w14:paraId="5AFA32E5" w14:textId="77777777" w:rsidTr="00106BDF">
        <w:tc>
          <w:tcPr>
            <w:tcW w:w="2410" w:type="dxa"/>
          </w:tcPr>
          <w:p w14:paraId="7D57D491" w14:textId="4B7F6D3B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D82C89F" w14:textId="6323675D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="00106BDF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D573EAD" w14:textId="33272EB8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06BDF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C2E30" w14:textId="44E7FD9E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106BDF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4E23E" w14:textId="0819D167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106BDF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85990" w14:textId="71009AE0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06BDF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0B883" w14:textId="34A22856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06BDF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35335" w14:textId="7C1C94D3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BD506" w14:textId="1248F4C6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106BDF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80692" w14:textId="0B5BE7F3" w:rsidR="00106BDF" w:rsidRPr="002946AF" w:rsidRDefault="00106BDF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946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Pr="002946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0DC24" w14:textId="5D9E8DA4" w:rsidR="00106BDF" w:rsidRPr="002946AF" w:rsidRDefault="00204442" w:rsidP="0010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="00106BDF" w:rsidRPr="002946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</w:p>
        </w:tc>
      </w:tr>
    </w:tbl>
    <w:p w14:paraId="61767CC4" w14:textId="6C8BAB0C" w:rsidR="000A52C4" w:rsidRPr="002946AF" w:rsidRDefault="000A52C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52DE711" w14:textId="6A908DA6" w:rsidR="000A52C4" w:rsidRPr="002946AF" w:rsidRDefault="000A52C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69717A2" w14:textId="087B0913" w:rsidR="000A52C4" w:rsidRPr="002946AF" w:rsidRDefault="000A52C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317CC0E" w14:textId="77777777" w:rsidR="000A52C4" w:rsidRPr="002946AF" w:rsidRDefault="000A52C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  <w:sectPr w:rsidR="000A52C4" w:rsidRPr="002946AF" w:rsidSect="000A52C4">
          <w:pgSz w:w="16834" w:h="11909" w:orient="landscape" w:code="9"/>
          <w:pgMar w:top="1440" w:right="504" w:bottom="720" w:left="504" w:header="706" w:footer="576" w:gutter="0"/>
          <w:cols w:space="720"/>
        </w:sectPr>
      </w:pPr>
    </w:p>
    <w:p w14:paraId="63040F2B" w14:textId="77777777" w:rsidR="000A52C4" w:rsidRPr="002946AF" w:rsidRDefault="000A52C4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u w:val="single"/>
        </w:rPr>
      </w:pPr>
    </w:p>
    <w:p w14:paraId="66157D37" w14:textId="35FA6BBD" w:rsidR="00193656" w:rsidRPr="002946AF" w:rsidRDefault="00193656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color w:val="CF4A02"/>
          <w:u w:val="single"/>
        </w:rPr>
      </w:pPr>
      <w:r w:rsidRPr="002946AF">
        <w:rPr>
          <w:rFonts w:ascii="Browallia New" w:hAnsi="Browallia New" w:cs="Browallia New"/>
          <w:color w:val="CF4A02"/>
          <w:u w:val="single"/>
          <w:cs/>
        </w:rPr>
        <w:t>ลูกค้ารายใหญ่</w:t>
      </w:r>
    </w:p>
    <w:p w14:paraId="617197D2" w14:textId="77777777" w:rsidR="00193656" w:rsidRPr="002946AF" w:rsidRDefault="00193656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b/>
          <w:bCs/>
          <w:sz w:val="24"/>
          <w:szCs w:val="24"/>
        </w:rPr>
      </w:pPr>
    </w:p>
    <w:p w14:paraId="5DDA4242" w14:textId="16A4D372" w:rsidR="00193656" w:rsidRPr="002946AF" w:rsidRDefault="00193656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napToGrid w:val="0"/>
          <w:color w:val="000000"/>
          <w:lang w:eastAsia="th-TH"/>
        </w:rPr>
      </w:pPr>
      <w:r w:rsidRPr="002946AF">
        <w:rPr>
          <w:rFonts w:ascii="Browallia New" w:hAnsi="Browallia New" w:cs="Browallia New"/>
          <w:snapToGrid w:val="0"/>
          <w:color w:val="000000"/>
          <w:cs/>
          <w:lang w:eastAsia="th-TH"/>
        </w:rPr>
        <w:t>รายไ</w:t>
      </w:r>
      <w:r w:rsidR="00931EEC" w:rsidRPr="002946AF">
        <w:rPr>
          <w:rFonts w:ascii="Browallia New" w:hAnsi="Browallia New" w:cs="Browallia New"/>
          <w:snapToGrid w:val="0"/>
          <w:color w:val="000000"/>
          <w:cs/>
          <w:lang w:eastAsia="th-TH"/>
        </w:rPr>
        <w:t>ด้จากลูกค้ารายใหญ่ของกลุ่มกิจการ</w:t>
      </w:r>
      <w:r w:rsidRPr="002946AF">
        <w:rPr>
          <w:rFonts w:ascii="Browallia New" w:hAnsi="Browallia New" w:cs="Browallia New"/>
          <w:snapToGrid w:val="0"/>
          <w:color w:val="000000"/>
          <w:cs/>
          <w:lang w:eastAsia="th-TH"/>
        </w:rPr>
        <w:t>สองรายเป็น</w:t>
      </w:r>
      <w:r w:rsidR="00931EEC" w:rsidRPr="002946AF">
        <w:rPr>
          <w:rFonts w:ascii="Browallia New" w:hAnsi="Browallia New" w:cs="Browallia New"/>
          <w:snapToGrid w:val="0"/>
          <w:color w:val="000000"/>
          <w:cs/>
          <w:lang w:eastAsia="th-TH"/>
        </w:rPr>
        <w:t>จำนวน</w:t>
      </w:r>
      <w:r w:rsidRPr="002946AF">
        <w:rPr>
          <w:rFonts w:ascii="Browallia New" w:hAnsi="Browallia New" w:cs="Browallia New"/>
          <w:snapToGrid w:val="0"/>
          <w:color w:val="000000"/>
          <w:cs/>
          <w:lang w:eastAsia="th-TH"/>
        </w:rPr>
        <w:t xml:space="preserve">เงิน </w:t>
      </w:r>
      <w:r w:rsidR="000B2FFB">
        <w:rPr>
          <w:rFonts w:ascii="Browallia New" w:hAnsi="Browallia New" w:cs="Browallia New"/>
          <w:snapToGrid w:val="0"/>
          <w:color w:val="000000"/>
          <w:lang w:val="en-GB" w:eastAsia="th-TH"/>
        </w:rPr>
        <w:t>235</w:t>
      </w:r>
      <w:r w:rsidR="00570BC0" w:rsidRPr="002946AF">
        <w:rPr>
          <w:rFonts w:ascii="Browallia New" w:hAnsi="Browallia New" w:cs="Browallia New"/>
          <w:snapToGrid w:val="0"/>
          <w:color w:val="000000"/>
          <w:lang w:val="en-GB" w:eastAsia="th-TH"/>
        </w:rPr>
        <w:t>,</w:t>
      </w:r>
      <w:r w:rsidR="000B2FFB">
        <w:rPr>
          <w:rFonts w:ascii="Browallia New" w:hAnsi="Browallia New" w:cs="Browallia New"/>
          <w:snapToGrid w:val="0"/>
          <w:color w:val="000000"/>
          <w:lang w:val="en-GB" w:eastAsia="th-TH"/>
        </w:rPr>
        <w:t>580</w:t>
      </w:r>
      <w:r w:rsidRPr="002946AF">
        <w:rPr>
          <w:rFonts w:ascii="Browallia New" w:hAnsi="Browallia New" w:cs="Browallia New"/>
          <w:snapToGrid w:val="0"/>
          <w:color w:val="000000"/>
          <w:lang w:eastAsia="th-TH"/>
        </w:rPr>
        <w:t xml:space="preserve"> </w:t>
      </w:r>
      <w:r w:rsidRPr="002946AF">
        <w:rPr>
          <w:rFonts w:ascii="Browallia New" w:hAnsi="Browallia New" w:cs="Browallia New"/>
          <w:snapToGrid w:val="0"/>
          <w:color w:val="000000"/>
          <w:cs/>
          <w:lang w:eastAsia="th-TH"/>
        </w:rPr>
        <w:t>ล้านบาท (</w:t>
      </w:r>
      <w:r w:rsidR="00931EEC" w:rsidRPr="002946AF">
        <w:rPr>
          <w:rFonts w:ascii="Browallia New" w:hAnsi="Browallia New" w:cs="Browallia New"/>
          <w:snapToGrid w:val="0"/>
          <w:color w:val="000000"/>
          <w:cs/>
          <w:lang w:eastAsia="th-TH"/>
        </w:rPr>
        <w:t xml:space="preserve">พ.ศ. </w:t>
      </w:r>
      <w:r w:rsidR="00204442" w:rsidRPr="00204442">
        <w:rPr>
          <w:rFonts w:ascii="Browallia New" w:hAnsi="Browallia New" w:cs="Browallia New"/>
          <w:snapToGrid w:val="0"/>
          <w:color w:val="000000"/>
          <w:lang w:val="en-GB" w:eastAsia="th-TH"/>
        </w:rPr>
        <w:t>2561</w:t>
      </w:r>
      <w:r w:rsidRPr="002946AF">
        <w:rPr>
          <w:rFonts w:ascii="Browallia New" w:hAnsi="Browallia New" w:cs="Browallia New"/>
          <w:snapToGrid w:val="0"/>
          <w:color w:val="000000"/>
          <w:cs/>
          <w:lang w:eastAsia="th-TH"/>
        </w:rPr>
        <w:t xml:space="preserve"> รายได้จากลูกค้าส</w:t>
      </w:r>
      <w:r w:rsidR="000B2FFB">
        <w:rPr>
          <w:rFonts w:ascii="Browallia New" w:hAnsi="Browallia New" w:cs="Browallia New" w:hint="cs"/>
          <w:snapToGrid w:val="0"/>
          <w:color w:val="000000"/>
          <w:cs/>
          <w:lang w:val="en-GB" w:eastAsia="th-TH"/>
        </w:rPr>
        <w:t>าม</w:t>
      </w:r>
      <w:r w:rsidRPr="002946AF">
        <w:rPr>
          <w:rFonts w:ascii="Browallia New" w:hAnsi="Browallia New" w:cs="Browallia New"/>
          <w:snapToGrid w:val="0"/>
          <w:color w:val="000000"/>
          <w:cs/>
          <w:lang w:eastAsia="th-TH"/>
        </w:rPr>
        <w:t>รายเป็น</w:t>
      </w:r>
      <w:r w:rsidR="00931EEC" w:rsidRPr="002946AF">
        <w:rPr>
          <w:rFonts w:ascii="Browallia New" w:hAnsi="Browallia New" w:cs="Browallia New"/>
          <w:snapToGrid w:val="0"/>
          <w:color w:val="000000"/>
          <w:cs/>
          <w:lang w:eastAsia="th-TH"/>
        </w:rPr>
        <w:t>จำนวน</w:t>
      </w:r>
      <w:r w:rsidRPr="002946AF">
        <w:rPr>
          <w:rFonts w:ascii="Browallia New" w:hAnsi="Browallia New" w:cs="Browallia New"/>
          <w:snapToGrid w:val="0"/>
          <w:color w:val="000000"/>
          <w:cs/>
          <w:lang w:eastAsia="th-TH"/>
        </w:rPr>
        <w:t>เงิน</w:t>
      </w:r>
      <w:r w:rsidRPr="002946AF">
        <w:rPr>
          <w:rFonts w:ascii="Browallia New" w:hAnsi="Browallia New" w:cs="Browallia New"/>
          <w:snapToGrid w:val="0"/>
          <w:color w:val="000000"/>
          <w:lang w:eastAsia="th-TH"/>
        </w:rPr>
        <w:t xml:space="preserve"> </w:t>
      </w:r>
      <w:r w:rsidR="000B2FFB">
        <w:rPr>
          <w:rFonts w:ascii="Browallia New" w:hAnsi="Browallia New" w:cs="Browallia New"/>
          <w:snapToGrid w:val="0"/>
          <w:color w:val="000000"/>
          <w:lang w:eastAsia="th-TH"/>
        </w:rPr>
        <w:t>242</w:t>
      </w:r>
      <w:r w:rsidRPr="002946AF">
        <w:rPr>
          <w:rFonts w:ascii="Browallia New" w:hAnsi="Browallia New" w:cs="Browallia New"/>
          <w:snapToGrid w:val="0"/>
          <w:color w:val="000000"/>
          <w:lang w:val="en-GB" w:eastAsia="th-TH"/>
        </w:rPr>
        <w:t>,</w:t>
      </w:r>
      <w:r w:rsidR="000B2FFB">
        <w:rPr>
          <w:rFonts w:ascii="Browallia New" w:hAnsi="Browallia New" w:cs="Browallia New"/>
          <w:snapToGrid w:val="0"/>
          <w:color w:val="000000"/>
          <w:lang w:val="en-GB" w:eastAsia="th-TH"/>
        </w:rPr>
        <w:t>664</w:t>
      </w:r>
      <w:r w:rsidRPr="002946AF">
        <w:rPr>
          <w:rFonts w:ascii="Browallia New" w:hAnsi="Browallia New" w:cs="Browallia New"/>
          <w:snapToGrid w:val="0"/>
          <w:color w:val="000000"/>
          <w:lang w:val="en-GB" w:eastAsia="th-TH"/>
        </w:rPr>
        <w:t xml:space="preserve"> </w:t>
      </w:r>
      <w:r w:rsidRPr="002946AF">
        <w:rPr>
          <w:rFonts w:ascii="Browallia New" w:hAnsi="Browallia New" w:cs="Browallia New"/>
          <w:snapToGrid w:val="0"/>
          <w:color w:val="000000"/>
          <w:cs/>
          <w:lang w:eastAsia="th-TH"/>
        </w:rPr>
        <w:t>ล้านบาท) จากรายได้จากการขายและ</w:t>
      </w:r>
      <w:r w:rsidR="00931EEC" w:rsidRPr="002946AF">
        <w:rPr>
          <w:rFonts w:ascii="Browallia New" w:hAnsi="Browallia New" w:cs="Browallia New"/>
          <w:snapToGrid w:val="0"/>
          <w:color w:val="000000"/>
          <w:cs/>
          <w:lang w:eastAsia="th-TH"/>
        </w:rPr>
        <w:t>การให้บริการของกลุ่มกิจการ</w:t>
      </w:r>
    </w:p>
    <w:p w14:paraId="192CB831" w14:textId="77777777" w:rsidR="00193656" w:rsidRPr="002946AF" w:rsidRDefault="00193656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14:paraId="63A2FDF3" w14:textId="77777777" w:rsidR="00193656" w:rsidRPr="002946AF" w:rsidRDefault="00193656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color w:val="CF4A02"/>
          <w:u w:val="single"/>
        </w:rPr>
      </w:pPr>
      <w:r w:rsidRPr="002946AF">
        <w:rPr>
          <w:rFonts w:ascii="Browallia New" w:hAnsi="Browallia New" w:cs="Browallia New"/>
          <w:color w:val="CF4A02"/>
          <w:u w:val="single"/>
          <w:cs/>
        </w:rPr>
        <w:t>ส่วนงานภูมิศาสตร์</w:t>
      </w:r>
    </w:p>
    <w:p w14:paraId="7EF53E6C" w14:textId="77777777" w:rsidR="00193656" w:rsidRPr="002946AF" w:rsidRDefault="00193656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2168ABB3" w14:textId="6CD929D8" w:rsidR="00193656" w:rsidRPr="002946AF" w:rsidRDefault="00193656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napToGrid w:val="0"/>
          <w:color w:val="000000"/>
          <w:lang w:eastAsia="th-TH"/>
        </w:rPr>
      </w:pPr>
      <w:r w:rsidRPr="002946AF">
        <w:rPr>
          <w:rFonts w:ascii="Browallia New" w:hAnsi="Browallia New" w:cs="Browallia New"/>
          <w:snapToGrid w:val="0"/>
          <w:color w:val="00000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 สินทรัพย์ตามส่วนงานแยกตามสถานที่ตั้งทางภูมิศาสตร์ของสินทรัพย์</w:t>
      </w:r>
    </w:p>
    <w:p w14:paraId="478FAC3F" w14:textId="77777777" w:rsidR="00193656" w:rsidRPr="002946AF" w:rsidRDefault="00193656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b/>
          <w:bCs/>
          <w:snapToGrid w:val="0"/>
          <w:color w:val="000000"/>
          <w:sz w:val="24"/>
          <w:szCs w:val="24"/>
          <w:lang w:eastAsia="th-TH"/>
        </w:rPr>
      </w:pPr>
    </w:p>
    <w:p w14:paraId="6DCFCBE5" w14:textId="77777777" w:rsidR="00193656" w:rsidRPr="002946AF" w:rsidRDefault="00193656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b/>
          <w:bCs/>
          <w:snapToGrid w:val="0"/>
          <w:color w:val="000000"/>
          <w:cs/>
          <w:lang w:eastAsia="th-TH"/>
        </w:rPr>
      </w:pPr>
      <w:r w:rsidRPr="002946AF">
        <w:rPr>
          <w:rFonts w:ascii="Browallia New" w:hAnsi="Browallia New" w:cs="Browallia New"/>
          <w:b/>
          <w:bCs/>
          <w:snapToGrid w:val="0"/>
          <w:color w:val="000000"/>
          <w:cs/>
          <w:lang w:eastAsia="th-TH"/>
        </w:rPr>
        <w:t>ข้อมูลเกี่ยวกับส่วนงานภูมิศาสตร์</w:t>
      </w:r>
    </w:p>
    <w:p w14:paraId="57CDF651" w14:textId="6C455F6E" w:rsidR="00193656" w:rsidRPr="002946AF" w:rsidRDefault="00193656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b/>
          <w:bCs/>
          <w:snapToGrid w:val="0"/>
          <w:color w:val="000000"/>
          <w:sz w:val="24"/>
          <w:szCs w:val="24"/>
          <w:lang w:eastAsia="th-TH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58"/>
        <w:gridCol w:w="1476"/>
        <w:gridCol w:w="1440"/>
        <w:gridCol w:w="1440"/>
        <w:gridCol w:w="1440"/>
      </w:tblGrid>
      <w:tr w:rsidR="00882DE2" w:rsidRPr="002946AF" w14:paraId="586B956E" w14:textId="77777777" w:rsidTr="006E218D">
        <w:tc>
          <w:tcPr>
            <w:tcW w:w="3758" w:type="dxa"/>
            <w:vAlign w:val="center"/>
          </w:tcPr>
          <w:p w14:paraId="1E6B93FB" w14:textId="77777777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</w:tcBorders>
          </w:tcPr>
          <w:p w14:paraId="724CFD67" w14:textId="07827C67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0653D052" w14:textId="33EB2F45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</w:tr>
      <w:tr w:rsidR="00882DE2" w:rsidRPr="002946AF" w14:paraId="1C2C2094" w14:textId="77777777" w:rsidTr="006E218D">
        <w:tc>
          <w:tcPr>
            <w:tcW w:w="3758" w:type="dxa"/>
            <w:vAlign w:val="center"/>
          </w:tcPr>
          <w:p w14:paraId="2B20CA1B" w14:textId="77777777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</w:tcBorders>
          </w:tcPr>
          <w:p w14:paraId="37DA377D" w14:textId="195290AE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3AC1847" w14:textId="0281900F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882DE2" w:rsidRPr="002946AF" w14:paraId="4C7E4D48" w14:textId="77777777" w:rsidTr="006E218D">
        <w:tc>
          <w:tcPr>
            <w:tcW w:w="3758" w:type="dxa"/>
            <w:vAlign w:val="center"/>
          </w:tcPr>
          <w:p w14:paraId="1A3723DE" w14:textId="77777777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5067BEA2" w14:textId="6B1E250D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093587" w14:textId="1E584EEB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574C5D" w14:textId="4E9B9DBF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98132" w14:textId="5F397C7B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882DE2" w:rsidRPr="002946AF" w14:paraId="13657A5F" w14:textId="77777777" w:rsidTr="006E218D">
        <w:tc>
          <w:tcPr>
            <w:tcW w:w="3758" w:type="dxa"/>
            <w:vAlign w:val="center"/>
          </w:tcPr>
          <w:p w14:paraId="24678F36" w14:textId="77777777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33EDCC1B" w14:textId="20DA8FD5" w:rsidR="00882DE2" w:rsidRPr="002946AF" w:rsidRDefault="008067B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882DE2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BBF835" w14:textId="3BD829D8" w:rsidR="00882DE2" w:rsidRPr="002946AF" w:rsidRDefault="008067B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882DE2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2DDF45" w14:textId="74875B20" w:rsidR="00882DE2" w:rsidRPr="002946AF" w:rsidRDefault="008067B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882DE2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DB47FC" w14:textId="40EEE317" w:rsidR="00882DE2" w:rsidRPr="002946AF" w:rsidRDefault="008067B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882DE2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2DE2" w:rsidRPr="002946AF" w14:paraId="786DCF21" w14:textId="77777777" w:rsidTr="006E218D">
        <w:tc>
          <w:tcPr>
            <w:tcW w:w="3758" w:type="dxa"/>
            <w:vAlign w:val="center"/>
          </w:tcPr>
          <w:p w14:paraId="37145099" w14:textId="77777777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 w:right="-76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2164DF5E" w14:textId="77777777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D9CE33" w14:textId="77777777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C84514" w14:textId="77777777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10F0634" w14:textId="77777777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2565B" w:rsidRPr="002946AF" w14:paraId="224933D5" w14:textId="77777777" w:rsidTr="006E218D">
        <w:tc>
          <w:tcPr>
            <w:tcW w:w="3758" w:type="dxa"/>
          </w:tcPr>
          <w:p w14:paraId="27B027D1" w14:textId="47836837" w:rsidR="0082565B" w:rsidRPr="002946AF" w:rsidRDefault="0082565B" w:rsidP="0082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1476" w:type="dxa"/>
            <w:shd w:val="clear" w:color="auto" w:fill="FAFAFA"/>
          </w:tcPr>
          <w:p w14:paraId="2BF43619" w14:textId="63CB49D9" w:rsidR="0082565B" w:rsidRPr="002946AF" w:rsidRDefault="00204442" w:rsidP="0082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DB4F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125B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</w:tcPr>
          <w:p w14:paraId="52CC2743" w14:textId="362EEBB5" w:rsidR="0082565B" w:rsidRPr="002946AF" w:rsidRDefault="00204442" w:rsidP="0082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  <w:r w:rsidR="00DB4F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44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7D0B086F" w14:textId="3CB40C83" w:rsidR="0082565B" w:rsidRPr="002946AF" w:rsidRDefault="00204442" w:rsidP="0082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570BC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</w:tcPr>
          <w:p w14:paraId="2B4F7506" w14:textId="6B844A6C" w:rsidR="0082565B" w:rsidRPr="002946AF" w:rsidRDefault="00204442" w:rsidP="0082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99609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82565B" w:rsidRPr="002946AF" w14:paraId="09888E83" w14:textId="77777777" w:rsidTr="006E218D">
        <w:tc>
          <w:tcPr>
            <w:tcW w:w="3758" w:type="dxa"/>
          </w:tcPr>
          <w:p w14:paraId="0935F45D" w14:textId="56CFEF0A" w:rsidR="0082565B" w:rsidRPr="002946AF" w:rsidRDefault="0082565B" w:rsidP="0082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 w:right="-76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946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ประเทศอื่น ๆ 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75EC4F6D" w14:textId="12FE60C9" w:rsidR="0082565B" w:rsidRPr="002946AF" w:rsidRDefault="00204442" w:rsidP="0082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B4F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AFF8EB" w14:textId="34608FBE" w:rsidR="0082565B" w:rsidRPr="002946AF" w:rsidRDefault="00204442" w:rsidP="0082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DB4F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44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ED0DA3" w14:textId="55C2A283" w:rsidR="0082565B" w:rsidRPr="002946AF" w:rsidRDefault="00204442" w:rsidP="0082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70BC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30FDE3" w14:textId="316D52C0" w:rsidR="0082565B" w:rsidRPr="002946AF" w:rsidRDefault="00204442" w:rsidP="0082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609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82565B" w:rsidRPr="002946AF" w14:paraId="506E73DA" w14:textId="77777777" w:rsidTr="006E218D">
        <w:tc>
          <w:tcPr>
            <w:tcW w:w="3758" w:type="dxa"/>
          </w:tcPr>
          <w:p w14:paraId="32252E49" w14:textId="385F40DF" w:rsidR="0082565B" w:rsidRPr="002815C8" w:rsidRDefault="0082565B" w:rsidP="0082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 w:right="-76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32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6D6D67" w14:textId="1FF6EE0D" w:rsidR="0082565B" w:rsidRPr="002946AF" w:rsidRDefault="00204442" w:rsidP="0082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570BC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125B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0AF2D2" w14:textId="2CBE14F0" w:rsidR="0082565B" w:rsidRPr="002946AF" w:rsidRDefault="00204442" w:rsidP="0082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044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  <w:r w:rsidR="001B7B46" w:rsidRPr="002946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44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121311" w14:textId="03D6E90A" w:rsidR="0082565B" w:rsidRPr="002946AF" w:rsidRDefault="00204442" w:rsidP="0082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570BC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725688" w14:textId="1AB7F767" w:rsidR="0082565B" w:rsidRPr="002946AF" w:rsidRDefault="00204442" w:rsidP="0082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99609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</w:tbl>
    <w:p w14:paraId="3C6AEC0F" w14:textId="430CE765" w:rsidR="00882DE2" w:rsidRPr="002946AF" w:rsidRDefault="00882DE2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napToGrid w:val="0"/>
          <w:color w:val="000000"/>
          <w:sz w:val="24"/>
          <w:szCs w:val="24"/>
          <w:lang w:eastAsia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A52C4" w:rsidRPr="002946AF" w14:paraId="12BDB7B5" w14:textId="77777777" w:rsidTr="007C61A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9CE847E" w14:textId="2EA10ECA" w:rsidR="000A52C4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0A52C4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0A52C4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</w:tr>
    </w:tbl>
    <w:p w14:paraId="05E3C06B" w14:textId="77777777" w:rsidR="00B155A6" w:rsidRPr="002946AF" w:rsidRDefault="00B155A6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napToGrid w:val="0"/>
          <w:color w:val="000000"/>
          <w:sz w:val="24"/>
          <w:szCs w:val="24"/>
          <w:lang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82DE2" w:rsidRPr="002946AF" w14:paraId="73D220D1" w14:textId="77777777" w:rsidTr="00763491">
        <w:tc>
          <w:tcPr>
            <w:tcW w:w="3798" w:type="dxa"/>
            <w:vAlign w:val="center"/>
          </w:tcPr>
          <w:p w14:paraId="4CC2DEFB" w14:textId="77777777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D2195CE" w14:textId="0F018197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6936BBDE" w14:textId="47D52EA2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55A6" w:rsidRPr="002946AF" w14:paraId="7A6A00EE" w14:textId="77777777" w:rsidTr="00882DE2">
        <w:tc>
          <w:tcPr>
            <w:tcW w:w="3798" w:type="dxa"/>
            <w:vAlign w:val="center"/>
          </w:tcPr>
          <w:p w14:paraId="2F1DF5BE" w14:textId="76206132" w:rsidR="00B155A6" w:rsidRPr="002946AF" w:rsidRDefault="00931EEC" w:rsidP="0093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69451A" w14:textId="78A861F9" w:rsidR="00B155A6" w:rsidRPr="002946AF" w:rsidRDefault="00B155A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8CD070" w14:textId="5FBC771A" w:rsidR="00B155A6" w:rsidRPr="002946AF" w:rsidRDefault="00B155A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2511EF" w14:textId="06EAF6B5" w:rsidR="00B155A6" w:rsidRPr="002946AF" w:rsidRDefault="00B155A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2DCEF8" w14:textId="54D29541" w:rsidR="00B155A6" w:rsidRPr="002946AF" w:rsidRDefault="00B155A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155A6" w:rsidRPr="002946AF" w14:paraId="69E6EF78" w14:textId="77777777" w:rsidTr="00882DE2">
        <w:tc>
          <w:tcPr>
            <w:tcW w:w="3798" w:type="dxa"/>
            <w:vAlign w:val="center"/>
          </w:tcPr>
          <w:p w14:paraId="4FB2A425" w14:textId="77777777" w:rsidR="00B155A6" w:rsidRPr="002946AF" w:rsidRDefault="00B155A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4FF8AF" w14:textId="1D3E52B9" w:rsidR="00B155A6" w:rsidRPr="002946AF" w:rsidRDefault="008067B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155A6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0411DC" w14:textId="7EE8A843" w:rsidR="00B155A6" w:rsidRPr="002946AF" w:rsidRDefault="008067B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155A6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2E1F47" w14:textId="7728F210" w:rsidR="00B155A6" w:rsidRPr="002946AF" w:rsidRDefault="008067B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155A6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72D875" w14:textId="7E7C7474" w:rsidR="00B155A6" w:rsidRPr="002946AF" w:rsidRDefault="008067B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155A6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55A6" w:rsidRPr="002946AF" w14:paraId="01BFC962" w14:textId="77777777" w:rsidTr="00882DE2">
        <w:tc>
          <w:tcPr>
            <w:tcW w:w="3798" w:type="dxa"/>
            <w:vAlign w:val="center"/>
          </w:tcPr>
          <w:p w14:paraId="5B7DCF3F" w14:textId="77777777" w:rsidR="00B155A6" w:rsidRPr="002946AF" w:rsidRDefault="00B155A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847902" w14:textId="77777777" w:rsidR="00B155A6" w:rsidRPr="002946AF" w:rsidRDefault="00B155A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230263" w14:textId="77777777" w:rsidR="00B155A6" w:rsidRPr="002946AF" w:rsidRDefault="00B155A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1F86CC" w14:textId="77777777" w:rsidR="00B155A6" w:rsidRPr="002946AF" w:rsidRDefault="00B155A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834375" w14:textId="77777777" w:rsidR="00B155A6" w:rsidRPr="002946AF" w:rsidRDefault="00B155A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155A6" w:rsidRPr="002946AF" w14:paraId="05AB87D6" w14:textId="77777777" w:rsidTr="00930A34">
        <w:trPr>
          <w:trHeight w:val="360"/>
        </w:trPr>
        <w:tc>
          <w:tcPr>
            <w:tcW w:w="3798" w:type="dxa"/>
            <w:vAlign w:val="center"/>
          </w:tcPr>
          <w:p w14:paraId="359D5B0A" w14:textId="77777777" w:rsidR="00B155A6" w:rsidRPr="002946AF" w:rsidRDefault="00B155A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0BA6F71" w14:textId="01DC9BD0" w:rsidR="00B155A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</w:tcPr>
          <w:p w14:paraId="3B52269B" w14:textId="0D1FDD42" w:rsidR="00B155A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FAFAFA"/>
          </w:tcPr>
          <w:p w14:paraId="599FD928" w14:textId="7179C90D" w:rsidR="00B155A6" w:rsidRPr="002946AF" w:rsidRDefault="00A530C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45AACFE" w14:textId="0A46C511" w:rsidR="00B155A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882DE2" w:rsidRPr="002946AF" w14:paraId="7F3A92FD" w14:textId="77777777" w:rsidTr="00882DE2">
        <w:tc>
          <w:tcPr>
            <w:tcW w:w="3798" w:type="dxa"/>
            <w:vAlign w:val="center"/>
          </w:tcPr>
          <w:p w14:paraId="06F1F770" w14:textId="43324494" w:rsidR="00882DE2" w:rsidRPr="002946AF" w:rsidRDefault="00931EE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AFAFA"/>
          </w:tcPr>
          <w:p w14:paraId="0BAE30DF" w14:textId="77777777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95A2CB" w14:textId="77777777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B932008" w14:textId="77777777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640CE64" w14:textId="77777777" w:rsidR="00882DE2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55A6" w:rsidRPr="002946AF" w14:paraId="5C9F2A5D" w14:textId="77777777" w:rsidTr="00882DE2">
        <w:tc>
          <w:tcPr>
            <w:tcW w:w="3798" w:type="dxa"/>
            <w:vAlign w:val="center"/>
          </w:tcPr>
          <w:p w14:paraId="2086BE03" w14:textId="69BEF056" w:rsidR="00B155A6" w:rsidRPr="002946AF" w:rsidRDefault="00882DE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2B5F3C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2B5F3C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155A6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กระแสรายวัน</w:t>
            </w:r>
            <w:r w:rsidR="002B5F3C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และออมทรัพย์</w:t>
            </w:r>
          </w:p>
        </w:tc>
        <w:tc>
          <w:tcPr>
            <w:tcW w:w="1440" w:type="dxa"/>
            <w:shd w:val="clear" w:color="auto" w:fill="FAFAFA"/>
          </w:tcPr>
          <w:p w14:paraId="6C344570" w14:textId="542F73E1" w:rsidR="00B155A6" w:rsidRPr="002946AF" w:rsidRDefault="00204442" w:rsidP="00A5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30A34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2C58DD6A" w14:textId="77FAE487" w:rsidR="00B155A6" w:rsidRPr="002946AF" w:rsidRDefault="00204442" w:rsidP="00C5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E6515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FAFAFA"/>
          </w:tcPr>
          <w:p w14:paraId="6832EB92" w14:textId="36AF86D2" w:rsidR="00B155A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530C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</w:tcPr>
          <w:p w14:paraId="0484257F" w14:textId="05BC3EDE" w:rsidR="00B155A6" w:rsidRPr="002946AF" w:rsidRDefault="00204442" w:rsidP="00C5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E6515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931EEC" w:rsidRPr="002946AF" w14:paraId="6A783B28" w14:textId="77777777" w:rsidTr="00882DE2">
        <w:tc>
          <w:tcPr>
            <w:tcW w:w="3798" w:type="dxa"/>
            <w:vAlign w:val="center"/>
          </w:tcPr>
          <w:p w14:paraId="61291896" w14:textId="5AD2A35D" w:rsidR="00931EEC" w:rsidRPr="002946AF" w:rsidRDefault="00931EEC" w:rsidP="0093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ออมทรัพย์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ในกองทุนส่วนบุคคล)</w:t>
            </w:r>
          </w:p>
        </w:tc>
        <w:tc>
          <w:tcPr>
            <w:tcW w:w="1440" w:type="dxa"/>
            <w:shd w:val="clear" w:color="auto" w:fill="FAFAFA"/>
          </w:tcPr>
          <w:p w14:paraId="00A1146D" w14:textId="3CDC67A7" w:rsidR="00931EEC" w:rsidRPr="002946AF" w:rsidRDefault="00A530C6" w:rsidP="0093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E995C95" w14:textId="07C5FEB8" w:rsidR="00931EEC" w:rsidRPr="002946AF" w:rsidRDefault="00204442" w:rsidP="00C5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shd w:val="clear" w:color="auto" w:fill="FAFAFA"/>
          </w:tcPr>
          <w:p w14:paraId="1C81A8CF" w14:textId="782BA16A" w:rsidR="00931EEC" w:rsidRPr="002946AF" w:rsidRDefault="00A530C6" w:rsidP="0093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535C2A0" w14:textId="3ABA473D" w:rsidR="00931EEC" w:rsidRPr="002946AF" w:rsidRDefault="00204442" w:rsidP="00C5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931EEC" w:rsidRPr="002946AF" w14:paraId="78E60599" w14:textId="77777777" w:rsidTr="00882DE2">
        <w:tc>
          <w:tcPr>
            <w:tcW w:w="3798" w:type="dxa"/>
            <w:vAlign w:val="center"/>
          </w:tcPr>
          <w:p w14:paraId="21824EDE" w14:textId="719C2AC2" w:rsidR="00931EEC" w:rsidRPr="002946AF" w:rsidRDefault="00931EEC" w:rsidP="0093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ฝากประจำอายุไม่เกิน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1F184C41" w14:textId="56A44A6E" w:rsidR="00931EEC" w:rsidRPr="002946AF" w:rsidRDefault="00204442" w:rsidP="0093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930A34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</w:tcPr>
          <w:p w14:paraId="02321689" w14:textId="6BE9BF5B" w:rsidR="00931EEC" w:rsidRPr="002946AF" w:rsidRDefault="00204442" w:rsidP="00C5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31EEC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shd w:val="clear" w:color="auto" w:fill="FAFAFA"/>
          </w:tcPr>
          <w:p w14:paraId="56972CBB" w14:textId="5A8C9D0D" w:rsidR="00931EEC" w:rsidRPr="002946AF" w:rsidRDefault="00204442" w:rsidP="0093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A530C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</w:tcPr>
          <w:p w14:paraId="009BED2A" w14:textId="7B8FD77E" w:rsidR="00931EEC" w:rsidRPr="002946AF" w:rsidRDefault="00204442" w:rsidP="00C5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31EEC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931EEC" w:rsidRPr="002946AF" w14:paraId="55AA6A34" w14:textId="77777777" w:rsidTr="00882DE2">
        <w:tc>
          <w:tcPr>
            <w:tcW w:w="3798" w:type="dxa"/>
            <w:vAlign w:val="center"/>
          </w:tcPr>
          <w:p w14:paraId="58DBABC5" w14:textId="77777777" w:rsidR="00931EEC" w:rsidRPr="00F632E8" w:rsidRDefault="00931EEC" w:rsidP="0093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32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598226" w14:textId="79813A31" w:rsidR="00931EEC" w:rsidRPr="002946AF" w:rsidRDefault="00204442" w:rsidP="0093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A530C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2E6FD" w14:textId="70DD2EC9" w:rsidR="00931EEC" w:rsidRPr="002946AF" w:rsidRDefault="00204442" w:rsidP="00C5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A97FA7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4430F" w14:textId="17106A76" w:rsidR="00931EEC" w:rsidRPr="002946AF" w:rsidRDefault="00204442" w:rsidP="0093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A530C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4D9DC4" w14:textId="518CC0E9" w:rsidR="00931EEC" w:rsidRPr="002946AF" w:rsidRDefault="00204442" w:rsidP="00C5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931EEC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</w:tbl>
    <w:p w14:paraId="45B87DF2" w14:textId="77777777" w:rsidR="00B95D98" w:rsidRPr="002946AF" w:rsidRDefault="00B95D9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92D8663" w14:textId="42EB8532" w:rsidR="004613FA" w:rsidRPr="002946AF" w:rsidRDefault="004613F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เงินฝากธนาคารบัญชีออมทรัพย์มีอัตราดอกเบี้ยร้อยละ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30A34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2815C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ถึงร้อยละ</w:t>
      </w:r>
      <w:r w:rsidR="007926B1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15157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(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30A34" w:rsidRPr="002946AF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7926B1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30A34" w:rsidRPr="002946AF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="00B95D98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)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2898DD5" w14:textId="77777777" w:rsidR="004613FA" w:rsidRPr="002946AF" w:rsidRDefault="004613F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EF16D88" w14:textId="751015F2" w:rsidR="00BF22BD" w:rsidRPr="002946AF" w:rsidRDefault="004613F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เงินฝากประจำอายุไม่เกิน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เดือนมีอัตราดอกเบี้ยร้อยละ</w:t>
      </w:r>
      <w:r w:rsidR="00931EEC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BD073A" w:rsidRPr="002946AF">
        <w:rPr>
          <w:rFonts w:ascii="Browallia New" w:eastAsia="Arial Unicode MS" w:hAnsi="Browallia New" w:cs="Browallia New"/>
          <w:sz w:val="26"/>
          <w:szCs w:val="26"/>
        </w:rPr>
        <w:t>.</w:t>
      </w:r>
      <w:r w:rsidR="009E4EE3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2815C8" w:rsidRPr="00F632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D073A" w:rsidRPr="002946AF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B95D98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(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อัตราดอกเบี้ยร้อยละ</w:t>
      </w:r>
      <w:r w:rsidR="00AD75E3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926B1" w:rsidRPr="002946AF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95D98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7926B1" w:rsidRPr="002946AF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="00B95D98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)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และมีระยะเวลาครบกำหนดโดยเฉลี่ยอยู่ที่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="00AB741C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31EEC" w:rsidRPr="002946AF">
        <w:rPr>
          <w:rFonts w:ascii="Browallia New" w:eastAsia="Arial Unicode MS" w:hAnsi="Browallia New" w:cs="Browallia New"/>
          <w:sz w:val="26"/>
          <w:szCs w:val="26"/>
          <w:cs/>
        </w:rPr>
        <w:t>วัน</w:t>
      </w:r>
      <w:r w:rsidR="00BF22BD" w:rsidRPr="002946A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9ADC4C6" w14:textId="77777777" w:rsidR="000A52C4" w:rsidRPr="002946AF" w:rsidRDefault="000A52C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BC4AAE" w14:textId="79CED6F5" w:rsidR="00D17A96" w:rsidRPr="002946AF" w:rsidRDefault="00C26F53" w:rsidP="00C26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บัญชีเงินฝากสถาบันการเงินของกลุ่มกิจการจำนวน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F13C6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170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ได้</w:t>
      </w:r>
      <w:r w:rsidR="00143D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ถูกนำไป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วางเป็นหลักประกันวงเงินสินเชื่อที่ได้รับจากสถาบันการเงิน</w:t>
      </w:r>
      <w:r w:rsidR="00F23502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F23502"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F23502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3502"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F13C6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472</w:t>
      </w:r>
      <w:r w:rsidR="00F23502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3502"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004D2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อย่างไรก็ตาม</w:t>
      </w:r>
      <w:r w:rsidR="000B06C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กลุ่มกิจการสามารถเบิกถอน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บัญชีเงิ</w:t>
      </w:r>
      <w:r w:rsidR="00372136"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นฝากสถาบันการเงินที่</w:t>
      </w:r>
      <w:r w:rsidR="00143D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นำไป</w:t>
      </w:r>
      <w:r w:rsidR="00372136"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วางไว้เป็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นหลักประกันดังกล่าว</w:t>
      </w:r>
      <w:r w:rsidR="004329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ตามวัตถุประสงค์ และเงื่อนไขที่ระบุไว้ในสัญญาเงินกู้</w:t>
      </w:r>
      <w:r w:rsidR="000B06C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พื่อใช้เป็นเงินทุนหมุนเวียนในการดำเนินธุรกิจตามปกติของกลุ่มกิจการได้ (หมายเหตุฯ ข้อ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2206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F8EEEA6" w14:textId="77777777" w:rsidR="00C26F53" w:rsidRPr="002946AF" w:rsidRDefault="00C26F53" w:rsidP="00D17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17A96" w:rsidRPr="002946AF" w14:paraId="14747586" w14:textId="77777777" w:rsidTr="008054A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5FC8B30" w14:textId="3C9ABDD9" w:rsidR="00D17A96" w:rsidRPr="002946AF" w:rsidRDefault="00204442" w:rsidP="00D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D17A96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D17A96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เงินฝากสถาบันการเงินที่ใช้เป็นหลักประกัน</w:t>
            </w:r>
          </w:p>
        </w:tc>
      </w:tr>
    </w:tbl>
    <w:p w14:paraId="407AA4F5" w14:textId="77777777" w:rsidR="000B47F1" w:rsidRDefault="000B47F1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C4CB06" w14:textId="63AA6133" w:rsidR="00DE151E" w:rsidRPr="002946AF" w:rsidRDefault="00C26F5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บัญชีเงินฝากสถาบันการเงิ</w:t>
      </w:r>
      <w:r w:rsidR="00BE11DF"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นที่ใช้เป็นหลักประกันระยะสั้นเป็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นเงินฝากออมทรัพย์ของกลุ่มกิจการจำนวน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325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(พ.ศ.</w:t>
      </w:r>
      <w:r w:rsidR="006E218D" w:rsidRPr="002946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ซึ่งได้</w:t>
      </w:r>
      <w:r w:rsidR="00FE775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ถูกนำไป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วางเป็นหลักประกันวงเงิน</w:t>
      </w:r>
      <w:r w:rsidR="00BE11DF"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สินเชื่อ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ตามที่กล่าวไว้ใน</w:t>
      </w:r>
      <w:r w:rsidR="00FE77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หมายเหตุฯ ข้อ</w:t>
      </w:r>
      <w:r w:rsidR="00C055B7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2206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โดยมีข้อจำกัดในการใช้เพื่อจ่ายคืนเงินกู้ยืมระยะยาว</w:t>
      </w:r>
      <w:r w:rsidR="00BE11DF"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และดอกเบี้ย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ที่ถึงกำหนดชำระในงวดถัดไป</w:t>
      </w:r>
    </w:p>
    <w:p w14:paraId="1C985193" w14:textId="55AAE649" w:rsidR="00714F5A" w:rsidRPr="002946AF" w:rsidRDefault="00714F5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1389C" w:rsidRPr="002946AF" w14:paraId="7C29E14D" w14:textId="77777777" w:rsidTr="008054A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3F4AEB" w14:textId="780C98CE" w:rsidR="00A1389C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A1389C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1389C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เงินลงทุนอื่น</w:t>
            </w:r>
          </w:p>
        </w:tc>
      </w:tr>
    </w:tbl>
    <w:p w14:paraId="18515643" w14:textId="531ED054" w:rsidR="00A1389C" w:rsidRPr="002946AF" w:rsidRDefault="00A1389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977733" w:rsidRPr="002946AF" w14:paraId="30F03985" w14:textId="77777777" w:rsidTr="00763491">
        <w:tc>
          <w:tcPr>
            <w:tcW w:w="3798" w:type="dxa"/>
            <w:vAlign w:val="center"/>
          </w:tcPr>
          <w:p w14:paraId="732C2769" w14:textId="77777777" w:rsidR="00977733" w:rsidRPr="002946AF" w:rsidRDefault="0097773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7FF0D0F1" w14:textId="77777777" w:rsidR="00977733" w:rsidRPr="002946AF" w:rsidRDefault="0097773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548C99AC" w14:textId="77777777" w:rsidR="00977733" w:rsidRPr="002946AF" w:rsidRDefault="0097773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7733" w:rsidRPr="002946AF" w14:paraId="6344B600" w14:textId="77777777" w:rsidTr="00763491">
        <w:tc>
          <w:tcPr>
            <w:tcW w:w="3798" w:type="dxa"/>
            <w:vAlign w:val="center"/>
          </w:tcPr>
          <w:p w14:paraId="0ADB7B96" w14:textId="0D3B1EFD" w:rsidR="00977733" w:rsidRPr="002946AF" w:rsidRDefault="00D17A9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20DBEC" w14:textId="665BC4C3" w:rsidR="00977733" w:rsidRPr="002946AF" w:rsidRDefault="0097773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A1A995" w14:textId="15A7E72C" w:rsidR="00977733" w:rsidRPr="002946AF" w:rsidRDefault="0097773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F35920" w14:textId="218A7189" w:rsidR="00977733" w:rsidRPr="002946AF" w:rsidRDefault="0097773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AEE99B" w14:textId="42858278" w:rsidR="00977733" w:rsidRPr="002946AF" w:rsidRDefault="0097773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77733" w:rsidRPr="002946AF" w14:paraId="7B4E7678" w14:textId="77777777" w:rsidTr="00763491">
        <w:tc>
          <w:tcPr>
            <w:tcW w:w="3798" w:type="dxa"/>
            <w:vAlign w:val="center"/>
          </w:tcPr>
          <w:p w14:paraId="5E06FDE8" w14:textId="77777777" w:rsidR="00977733" w:rsidRPr="002946AF" w:rsidRDefault="0097773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479A4D" w14:textId="4DBE5DEB" w:rsidR="00977733" w:rsidRPr="002946AF" w:rsidRDefault="008067B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977733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F760D3" w14:textId="01F0366F" w:rsidR="00977733" w:rsidRPr="002946AF" w:rsidRDefault="008067B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977733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4A6B3A" w14:textId="7D80ED44" w:rsidR="00977733" w:rsidRPr="002946AF" w:rsidRDefault="008067B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977733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004B1D" w14:textId="64E83F4D" w:rsidR="00977733" w:rsidRPr="002946AF" w:rsidRDefault="008067B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977733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7733" w:rsidRPr="002946AF" w14:paraId="644038C5" w14:textId="77777777" w:rsidTr="00763491">
        <w:tc>
          <w:tcPr>
            <w:tcW w:w="3798" w:type="dxa"/>
            <w:vAlign w:val="center"/>
          </w:tcPr>
          <w:p w14:paraId="0C23CFC2" w14:textId="77777777" w:rsidR="00977733" w:rsidRPr="002946AF" w:rsidRDefault="0097773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E60A2F" w14:textId="77777777" w:rsidR="00977733" w:rsidRPr="002946AF" w:rsidRDefault="0097773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219C92" w14:textId="77777777" w:rsidR="00977733" w:rsidRPr="002946AF" w:rsidRDefault="0097773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804B4E" w14:textId="77777777" w:rsidR="00977733" w:rsidRPr="002946AF" w:rsidRDefault="0097773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D5C701" w14:textId="77777777" w:rsidR="00977733" w:rsidRPr="002946AF" w:rsidRDefault="0097773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7733" w:rsidRPr="002946AF" w14:paraId="6F47FA53" w14:textId="77777777" w:rsidTr="00763491">
        <w:tc>
          <w:tcPr>
            <w:tcW w:w="3798" w:type="dxa"/>
          </w:tcPr>
          <w:p w14:paraId="0ECEBB61" w14:textId="4A1067C7" w:rsidR="00977733" w:rsidRPr="002946AF" w:rsidRDefault="00D17A9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F73B9A" w14:textId="77777777" w:rsidR="00977733" w:rsidRPr="002946AF" w:rsidRDefault="0097773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6B641BC" w14:textId="20D1DD87" w:rsidR="00977733" w:rsidRPr="002946AF" w:rsidRDefault="0097773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904AB60" w14:textId="77777777" w:rsidR="00977733" w:rsidRPr="002946AF" w:rsidRDefault="0097773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32F792A" w14:textId="2E2C4083" w:rsidR="00977733" w:rsidRPr="002946AF" w:rsidRDefault="0097773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0E77" w:rsidRPr="002946AF" w14:paraId="3AE8F0BC" w14:textId="77777777" w:rsidTr="003738E1">
        <w:tc>
          <w:tcPr>
            <w:tcW w:w="3798" w:type="dxa"/>
          </w:tcPr>
          <w:p w14:paraId="12A650DD" w14:textId="156840EE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เงินฝากธนาคารประเภทประจำ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78FCBD" w14:textId="42BA6CAD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0E7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98498F4" w14:textId="6FDDF2DD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60E77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ECAE9F" w14:textId="30AE827F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0E7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F3C567" w14:textId="20D6F1BD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60E77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660E77" w:rsidRPr="002946AF" w14:paraId="1A75F9E5" w14:textId="77777777" w:rsidTr="003738E1">
        <w:tc>
          <w:tcPr>
            <w:tcW w:w="3798" w:type="dxa"/>
          </w:tcPr>
          <w:p w14:paraId="15AE9B54" w14:textId="3B008C1A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899039" w14:textId="511DD23C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66EC914" w14:textId="3A4B641C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24CD19" w14:textId="445DCB31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5DD00D6" w14:textId="02540188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660E77" w:rsidRPr="002946AF" w14:paraId="345A183A" w14:textId="77777777" w:rsidTr="003738E1">
        <w:tc>
          <w:tcPr>
            <w:tcW w:w="3798" w:type="dxa"/>
          </w:tcPr>
          <w:p w14:paraId="5AB7633B" w14:textId="7F603066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66C21F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320A7C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FC90E1C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F2F4AEC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0E77" w:rsidRPr="002946AF" w14:paraId="05632AFD" w14:textId="77777777" w:rsidTr="003738E1">
        <w:trPr>
          <w:trHeight w:val="180"/>
        </w:trPr>
        <w:tc>
          <w:tcPr>
            <w:tcW w:w="3798" w:type="dxa"/>
          </w:tcPr>
          <w:p w14:paraId="63CC25FF" w14:textId="4874CFCD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(ในกองทุนส่วนบุคคล)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DA9CD4" w14:textId="0017314D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2BF27CA" w14:textId="0DFA4682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60E77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6641C1" w14:textId="5D48F1C3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FF56CFD" w14:textId="37768492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60E77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660E77" w:rsidRPr="002946AF" w14:paraId="221C85DD" w14:textId="77777777" w:rsidTr="003738E1">
        <w:tc>
          <w:tcPr>
            <w:tcW w:w="3798" w:type="dxa"/>
          </w:tcPr>
          <w:p w14:paraId="6B7B41FC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9F5369" w14:textId="5D5B3CE3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0E7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FCE84" w14:textId="5E5A08FA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660E77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B28308" w14:textId="602A86A9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0E7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59A504" w14:textId="38AABC20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660E77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660E77" w:rsidRPr="002946AF" w14:paraId="0AFADDE8" w14:textId="77777777" w:rsidTr="003738E1">
        <w:tc>
          <w:tcPr>
            <w:tcW w:w="3798" w:type="dxa"/>
          </w:tcPr>
          <w:p w14:paraId="3739F1F2" w14:textId="551FBAFD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039014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4BB2DD3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D9DA56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99D12F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0E77" w:rsidRPr="002946AF" w14:paraId="107E7E3A" w14:textId="77777777" w:rsidTr="003738E1">
        <w:tc>
          <w:tcPr>
            <w:tcW w:w="3798" w:type="dxa"/>
          </w:tcPr>
          <w:p w14:paraId="0016AF4D" w14:textId="5FBD30D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4FD83F" w14:textId="0D43DBA9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F279000" w14:textId="59AF9ED0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CC3073" w14:textId="0373EDB9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36B8FF5" w14:textId="7AB3F9CE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660E77" w:rsidRPr="002946AF" w14:paraId="529649BA" w14:textId="77777777" w:rsidTr="003738E1">
        <w:tc>
          <w:tcPr>
            <w:tcW w:w="3798" w:type="dxa"/>
          </w:tcPr>
          <w:p w14:paraId="0FD4D050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485524" w14:textId="19A8478E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73C3D" w14:textId="7B5588B4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CEDB3C" w14:textId="60CEB076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BD55ED" w14:textId="5920CD8E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660E77" w:rsidRPr="002946AF" w14:paraId="4372614E" w14:textId="77777777" w:rsidTr="003738E1">
        <w:tc>
          <w:tcPr>
            <w:tcW w:w="3798" w:type="dxa"/>
          </w:tcPr>
          <w:p w14:paraId="49541C40" w14:textId="160BB33F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CC9453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562FC28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7079B9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2FA9D53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0E77" w:rsidRPr="002946AF" w14:paraId="4635FCD5" w14:textId="77777777" w:rsidTr="003738E1">
        <w:tc>
          <w:tcPr>
            <w:tcW w:w="3798" w:type="dxa"/>
          </w:tcPr>
          <w:p w14:paraId="579F628E" w14:textId="20313F2A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ตราสารอื่นที่ไม่อยู่ในความต้องการ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94B9A1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A21960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B44115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3187DD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0E77" w:rsidRPr="002946AF" w14:paraId="0D12EB4C" w14:textId="77777777" w:rsidTr="003738E1">
        <w:tc>
          <w:tcPr>
            <w:tcW w:w="3798" w:type="dxa"/>
          </w:tcPr>
          <w:p w14:paraId="5636513B" w14:textId="78020DDC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7" w:name="OLE_LINK1"/>
            <w:bookmarkStart w:id="18" w:name="OLE_LINK2"/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ของตลาด </w:t>
            </w:r>
            <w:bookmarkEnd w:id="17"/>
            <w:bookmarkEnd w:id="18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D7284F" w14:textId="67570D0B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3263C5" w14:textId="36FCF933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2A6D2F" w14:textId="33A3EF99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AB7E23" w14:textId="28B38B39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660E77" w:rsidRPr="002946AF" w14:paraId="428CDC53" w14:textId="77777777" w:rsidTr="00201FA1">
        <w:tc>
          <w:tcPr>
            <w:tcW w:w="3798" w:type="dxa"/>
          </w:tcPr>
          <w:p w14:paraId="2D0918D5" w14:textId="77777777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0A781F" w14:textId="51A4B997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AF27D0" w14:textId="78701893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971546" w14:textId="63A82ECB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181FE9" w14:textId="269BFBCC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660E77" w:rsidRPr="002946AF" w14:paraId="75C9D820" w14:textId="77777777" w:rsidTr="00201FA1">
        <w:tc>
          <w:tcPr>
            <w:tcW w:w="3798" w:type="dxa"/>
          </w:tcPr>
          <w:p w14:paraId="14240DDD" w14:textId="5B7530DE" w:rsidR="00660E77" w:rsidRPr="002946AF" w:rsidRDefault="00660E77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348A63" w14:textId="23C4B81D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60E7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ADCD28" w14:textId="7CC84D45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660E77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A46586" w14:textId="143B9745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60E7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7B865" w14:textId="25E5D8E3" w:rsidR="00660E77" w:rsidRPr="002946AF" w:rsidRDefault="00204442" w:rsidP="0066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660E77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</w:tbl>
    <w:p w14:paraId="6A3DD365" w14:textId="0BFD63CB" w:rsidR="00977733" w:rsidRPr="002946AF" w:rsidRDefault="0097773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2EA0FEE" w14:textId="557F7C84" w:rsidR="00372136" w:rsidRPr="002946AF" w:rsidRDefault="0037213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6D8AE3F" w14:textId="44554C13" w:rsidR="008054A2" w:rsidRPr="002946AF" w:rsidRDefault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17543BDD" w14:textId="77777777" w:rsidR="00372136" w:rsidRPr="002946AF" w:rsidRDefault="0037213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B4ADA7A" w14:textId="48D2A8F5" w:rsidR="00DE151E" w:rsidRPr="002946AF" w:rsidRDefault="00DE151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2946A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เงินฝากธนาคารประเภทประจำ</w:t>
      </w:r>
    </w:p>
    <w:p w14:paraId="71AC416D" w14:textId="77777777" w:rsidR="00DE151E" w:rsidRPr="002946AF" w:rsidRDefault="00DE151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58E28E" w14:textId="416B550B" w:rsidR="00193656" w:rsidRPr="002946AF" w:rsidRDefault="00C251D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193656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C53EC" w:rsidRPr="002946AF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652CED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ไม่</w:t>
      </w:r>
      <w:r w:rsidR="00CC53EC" w:rsidRPr="002946AF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เงินฝากธนาคารประเภทประจำ</w:t>
      </w:r>
      <w:r w:rsidR="009C106F">
        <w:rPr>
          <w:rFonts w:ascii="Browallia New" w:eastAsia="Arial Unicode MS" w:hAnsi="Browallia New" w:cs="Browallia New" w:hint="cs"/>
          <w:sz w:val="26"/>
          <w:szCs w:val="26"/>
          <w:cs/>
        </w:rPr>
        <w:t>ที่นำ</w:t>
      </w:r>
      <w:r w:rsidR="00CC53EC" w:rsidRPr="002946AF">
        <w:rPr>
          <w:rFonts w:ascii="Browallia New" w:eastAsia="Arial Unicode MS" w:hAnsi="Browallia New" w:cs="Browallia New"/>
          <w:sz w:val="26"/>
          <w:szCs w:val="26"/>
          <w:cs/>
        </w:rPr>
        <w:t>ไปเป็นหลักประกันวงเงินสินเชื่อตามที่กล่าวไว้ใน</w:t>
      </w:r>
      <w:r w:rsidR="00A1389C" w:rsidRPr="002946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17A96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หมายเหตุฯ </w:t>
      </w:r>
      <w:r w:rsidR="00CC53EC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2206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C53EC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193656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D17A96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7A96"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273A87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540</w:t>
      </w:r>
      <w:r w:rsidR="00936BBA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3C6836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4EE1C69" w14:textId="77777777" w:rsidR="00A1389C" w:rsidRPr="002946AF" w:rsidRDefault="00A1389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18F95C9" w14:textId="1C50DAFF" w:rsidR="00DE151E" w:rsidRPr="002946AF" w:rsidRDefault="00DE151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2946A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ตราสารทุนที่เป็นหลักทรัพย์เผื่อขาย</w:t>
      </w:r>
    </w:p>
    <w:p w14:paraId="3C7210CB" w14:textId="77777777" w:rsidR="00A96463" w:rsidRPr="002946AF" w:rsidRDefault="00A9646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2DE462" w14:textId="2DDC9DF2" w:rsidR="00DE0E8F" w:rsidRPr="002946AF" w:rsidRDefault="00C54571" w:rsidP="004B409C">
      <w:pPr>
        <w:pStyle w:val="a"/>
        <w:tabs>
          <w:tab w:val="clear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ในระหว่างปี </w:t>
      </w:r>
      <w:r w:rsidR="00193656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บริษัทได้ลงทุนในกองทุนเปิดซีไอเอ็มบี-พร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ิน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ซิเพ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ิล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ดัชนีธุรกิจพลังงานและธุรกิจ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ปิ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โตรเคมีและผลิตภัณฑ์ </w:t>
      </w:r>
      <w:r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>(CIMB</w:t>
      </w:r>
      <w:r w:rsidR="0068149A"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>-</w:t>
      </w:r>
      <w:r w:rsidR="0068149A"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>PRINCIP</w:t>
      </w:r>
      <w:r w:rsidR="0068149A"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>A</w:t>
      </w:r>
      <w:r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L 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>EPIF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242235"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42235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โดยมีนโยบายการลงทุนเพื่อลงทุนในหุ้นที่ออกโดยบริษัทธุรกิจพล</w:t>
      </w:r>
      <w:r w:rsidR="0013208C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ังงาน ธุรกิจ</w:t>
      </w:r>
      <w:proofErr w:type="spellStart"/>
      <w:r w:rsidR="0013208C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ปิ</w:t>
      </w:r>
      <w:proofErr w:type="spellEnd"/>
      <w:r w:rsidR="0013208C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โตรเคมีและเคมีภัณฑ์</w:t>
      </w:r>
      <w:r w:rsidR="00242235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ของบริษัทจดทะเบี</w:t>
      </w:r>
      <w:r w:rsidR="00DE0E8F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ยนในตลาดหลักทรัพย์แห่งประเทศไทย</w:t>
      </w:r>
      <w:r w:rsidR="0054052A"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42235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บริษัทได้</w:t>
      </w:r>
      <w:r w:rsidR="00DE0E8F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ซื้อหน่วยลงทุนรวมทั้งสิ้น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DE0E8F"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DE0E8F"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E0E8F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ล้านหน่วย หรือคิดเป็นเงินลงทุน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DE0E8F"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E0E8F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BA6251"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815C8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ทั้งนี้ </w:t>
      </w:r>
      <w:r w:rsidR="00BA6251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A6251"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93656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BA6251"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A6251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มูลค่ายุติธรรมของเงินลงทุนในกองทุนดังกล่าวเป็นจำนวน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383</w:t>
      </w:r>
      <w:r w:rsidR="00BA6251"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A6251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EA4B11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EA4B11"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193656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D17A96"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17A96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</w:t>
      </w:r>
      <w:r w:rsidR="00EA4B11"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361</w:t>
      </w:r>
      <w:r w:rsidR="00EA4B11"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A4B11"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EA4B11"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0502F83C" w14:textId="77777777" w:rsidR="008A1B78" w:rsidRPr="002946AF" w:rsidRDefault="008A1B78" w:rsidP="004B409C">
      <w:pPr>
        <w:pStyle w:val="a"/>
        <w:tabs>
          <w:tab w:val="clear" w:pos="1080"/>
        </w:tabs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C9F6335" w14:textId="77777777" w:rsidR="00832E69" w:rsidRPr="002946AF" w:rsidRDefault="00832E69" w:rsidP="004B409C">
      <w:pPr>
        <w:pStyle w:val="a"/>
        <w:tabs>
          <w:tab w:val="clear" w:pos="1080"/>
        </w:tabs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US"/>
        </w:rPr>
      </w:pPr>
      <w:r w:rsidRPr="002946A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US"/>
        </w:rPr>
        <w:t>ตราสารหนี้ที่เป็นหลักทรัพย์เผื่อขาย</w:t>
      </w:r>
    </w:p>
    <w:p w14:paraId="0FAEBBF2" w14:textId="77777777" w:rsidR="00193656" w:rsidRPr="002946AF" w:rsidRDefault="0019365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E6E312D" w14:textId="092BF08E" w:rsidR="00832E69" w:rsidRPr="002946AF" w:rsidRDefault="00832E6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บริษัทจัดตั้งกองทุนส่วนบุคคลซึ่งบริหารงานโดยบริษัทบริหารสินทรัพย์อิสระหลายแห่ง ทั้งนี้ 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193656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389C" w:rsidRPr="002946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มูลค่ากองทุนส่วนบุคคลมีจำนวนรวมทั้งสิ้น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EA22A7" w:rsidRPr="002946AF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F70405" w:rsidRPr="002946AF">
        <w:rPr>
          <w:rFonts w:ascii="Browallia New" w:eastAsia="Arial Unicode MS" w:hAnsi="Browallia New" w:cs="Browallia New"/>
          <w:sz w:val="26"/>
          <w:szCs w:val="26"/>
        </w:rPr>
        <w:t>(</w:t>
      </w:r>
      <w:r w:rsidR="00193656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D17A96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7A96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จำนวนรวม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F70405"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939</w:t>
      </w:r>
      <w:r w:rsidR="00F70405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0405" w:rsidRPr="002946A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F70405" w:rsidRPr="002946A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(รวมเงินฝากธนาคารประเภทออมทรัพย์ ตามที่</w:t>
      </w:r>
      <w:r w:rsidR="00D17A96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เปิดเผยในหมายเหตุฯ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) กอง</w:t>
      </w:r>
      <w:r w:rsidR="00D17A96" w:rsidRPr="002946AF">
        <w:rPr>
          <w:rFonts w:ascii="Browallia New" w:eastAsia="Arial Unicode MS" w:hAnsi="Browallia New" w:cs="Browallia New"/>
          <w:sz w:val="26"/>
          <w:szCs w:val="26"/>
          <w:cs/>
        </w:rPr>
        <w:t>ทุนส่วนบุคคลดังกล่าวได้ลงทุนใน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ตราสารหนี้ที่ถูกจัดอันดับอยู่ในระดับ</w:t>
      </w:r>
      <w:r w:rsidR="008054A2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ความน่าเชื่อถือที่สามารถลงทุนได้</w:t>
      </w:r>
    </w:p>
    <w:p w14:paraId="7276C6F7" w14:textId="77777777" w:rsidR="00DE0E8F" w:rsidRPr="002946AF" w:rsidRDefault="00DE0E8F" w:rsidP="004B409C">
      <w:pPr>
        <w:pStyle w:val="a"/>
        <w:tabs>
          <w:tab w:val="clear" w:pos="1080"/>
        </w:tabs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2455FEED" w14:textId="39FB22E7" w:rsidR="007673A6" w:rsidRPr="002946AF" w:rsidRDefault="007673A6" w:rsidP="004B409C">
      <w:pPr>
        <w:pStyle w:val="a"/>
        <w:tabs>
          <w:tab w:val="clear" w:pos="1080"/>
        </w:tabs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sectPr w:rsidR="007673A6" w:rsidRPr="002946AF" w:rsidSect="00747CD3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1CEE30B" w14:textId="77777777" w:rsidR="00A1389C" w:rsidRPr="002946AF" w:rsidRDefault="00A1389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12218D76" w14:textId="40CD7105" w:rsidR="00DE151E" w:rsidRPr="002946AF" w:rsidRDefault="00DE151E" w:rsidP="00D17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946A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ตราสารอื่นที่ไม่อยู่ในความต้องการของตลาด</w:t>
      </w:r>
    </w:p>
    <w:p w14:paraId="2475AD07" w14:textId="77777777" w:rsidR="008054A2" w:rsidRPr="002946AF" w:rsidRDefault="008054A2" w:rsidP="00D17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tbl>
      <w:tblPr>
        <w:tblW w:w="15466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4860"/>
        <w:gridCol w:w="2063"/>
        <w:gridCol w:w="1077"/>
        <w:gridCol w:w="1077"/>
        <w:gridCol w:w="1063"/>
        <w:gridCol w:w="1064"/>
        <w:gridCol w:w="1064"/>
        <w:gridCol w:w="1061"/>
        <w:gridCol w:w="6"/>
        <w:gridCol w:w="1064"/>
        <w:gridCol w:w="1058"/>
        <w:gridCol w:w="9"/>
      </w:tblGrid>
      <w:tr w:rsidR="00DE151E" w:rsidRPr="002946AF" w14:paraId="602E9255" w14:textId="77777777" w:rsidTr="008054A2">
        <w:trPr>
          <w:trHeight w:val="345"/>
        </w:trPr>
        <w:tc>
          <w:tcPr>
            <w:tcW w:w="4860" w:type="dxa"/>
            <w:vAlign w:val="center"/>
          </w:tcPr>
          <w:p w14:paraId="2DD25D1D" w14:textId="77777777" w:rsidR="00DE151E" w:rsidRPr="002946AF" w:rsidRDefault="00DE151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063" w:type="dxa"/>
            <w:vAlign w:val="center"/>
          </w:tcPr>
          <w:p w14:paraId="7A4AF274" w14:textId="74059825" w:rsidR="00DE151E" w:rsidRPr="002946AF" w:rsidRDefault="00DE151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54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452F0" w14:textId="6FA24D34" w:rsidR="00DE151E" w:rsidRPr="002946AF" w:rsidRDefault="00DE151E" w:rsidP="00D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5B4BA7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4BA7" w:rsidRPr="002946AF" w14:paraId="0D41984F" w14:textId="77777777" w:rsidTr="008054A2">
        <w:trPr>
          <w:gridAfter w:val="1"/>
          <w:wAfter w:w="9" w:type="dxa"/>
          <w:trHeight w:val="345"/>
        </w:trPr>
        <w:tc>
          <w:tcPr>
            <w:tcW w:w="4860" w:type="dxa"/>
            <w:vAlign w:val="center"/>
          </w:tcPr>
          <w:p w14:paraId="75B0BC37" w14:textId="77777777" w:rsidR="005B4BA7" w:rsidRPr="002946AF" w:rsidRDefault="005B4BA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063" w:type="dxa"/>
            <w:vAlign w:val="center"/>
          </w:tcPr>
          <w:p w14:paraId="1831750E" w14:textId="2DD8DFB3" w:rsidR="005B4BA7" w:rsidRPr="002946AF" w:rsidRDefault="005B4BA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4634B" w14:textId="77777777" w:rsidR="005B4BA7" w:rsidRPr="002946AF" w:rsidRDefault="005B4BA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F97A" w14:textId="77777777" w:rsidR="005B4BA7" w:rsidRPr="002946AF" w:rsidRDefault="005B4BA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E1A4A" w14:textId="77777777" w:rsidR="005B4BA7" w:rsidRPr="002946AF" w:rsidRDefault="005B4BA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BB814" w14:textId="77777777" w:rsidR="005B4BA7" w:rsidRPr="002946AF" w:rsidRDefault="005B4BA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</w:tr>
      <w:tr w:rsidR="00BF00B9" w:rsidRPr="002946AF" w14:paraId="1FDE47AA" w14:textId="77777777" w:rsidTr="008054A2">
        <w:trPr>
          <w:trHeight w:val="345"/>
        </w:trPr>
        <w:tc>
          <w:tcPr>
            <w:tcW w:w="4860" w:type="dxa"/>
            <w:vAlign w:val="center"/>
          </w:tcPr>
          <w:p w14:paraId="287CB54A" w14:textId="77777777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063" w:type="dxa"/>
            <w:vAlign w:val="center"/>
          </w:tcPr>
          <w:p w14:paraId="5343A043" w14:textId="6A15FE5A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4681603" w14:textId="119ABD87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005E3CF9" w14:textId="6E1C07D8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14:paraId="3A55D0C2" w14:textId="154C3707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center"/>
          </w:tcPr>
          <w:p w14:paraId="090FDDB7" w14:textId="00129F96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center"/>
          </w:tcPr>
          <w:p w14:paraId="2224E5E3" w14:textId="2004FC1F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</w:tcBorders>
            <w:vAlign w:val="center"/>
          </w:tcPr>
          <w:p w14:paraId="54D74F21" w14:textId="5B78C171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center"/>
          </w:tcPr>
          <w:p w14:paraId="1C192F2B" w14:textId="57DAAF0D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</w:tcBorders>
            <w:vAlign w:val="center"/>
          </w:tcPr>
          <w:p w14:paraId="01FE9D1E" w14:textId="2249169F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8067B7" w:rsidRPr="002946AF" w14:paraId="3BBFFA5D" w14:textId="77777777" w:rsidTr="008054A2">
        <w:trPr>
          <w:trHeight w:val="345"/>
        </w:trPr>
        <w:tc>
          <w:tcPr>
            <w:tcW w:w="4860" w:type="dxa"/>
            <w:vAlign w:val="center"/>
          </w:tcPr>
          <w:p w14:paraId="47A112DC" w14:textId="77777777" w:rsidR="008067B7" w:rsidRPr="002946AF" w:rsidRDefault="008067B7" w:rsidP="0080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  <w:vAlign w:val="center"/>
          </w:tcPr>
          <w:p w14:paraId="095D5C97" w14:textId="6A3ADC6B" w:rsidR="008067B7" w:rsidRPr="002946AF" w:rsidRDefault="008067B7" w:rsidP="0080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5DB5B816" w14:textId="7DF4384C" w:rsidR="008067B7" w:rsidRPr="002946AF" w:rsidRDefault="008067B7" w:rsidP="0080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5EB0D0A3" w14:textId="02B0A52C" w:rsidR="008067B7" w:rsidRPr="002946AF" w:rsidRDefault="008067B7" w:rsidP="0080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4040EEF5" w14:textId="0B3A965D" w:rsidR="008067B7" w:rsidRPr="002946AF" w:rsidRDefault="008067B7" w:rsidP="0080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14:paraId="4AB2AFFD" w14:textId="32F4406C" w:rsidR="008067B7" w:rsidRPr="002946AF" w:rsidRDefault="008067B7" w:rsidP="0080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6F6E1D7" w14:textId="30EA7AEB" w:rsidR="008067B7" w:rsidRPr="002946AF" w:rsidRDefault="008067B7" w:rsidP="0080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</w:tcPr>
          <w:p w14:paraId="6204D9E2" w14:textId="2903375E" w:rsidR="008067B7" w:rsidRPr="002946AF" w:rsidRDefault="008067B7" w:rsidP="0080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DE62DBC" w14:textId="0D26F9A6" w:rsidR="008067B7" w:rsidRPr="002946AF" w:rsidRDefault="008067B7" w:rsidP="0080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</w:tcPr>
          <w:p w14:paraId="4EAF7247" w14:textId="6DCC5E69" w:rsidR="008067B7" w:rsidRPr="002946AF" w:rsidRDefault="008067B7" w:rsidP="0080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F00B9" w:rsidRPr="002946AF" w14:paraId="75BCACF5" w14:textId="77777777" w:rsidTr="008054A2">
        <w:trPr>
          <w:trHeight w:val="345"/>
        </w:trPr>
        <w:tc>
          <w:tcPr>
            <w:tcW w:w="4860" w:type="dxa"/>
            <w:vAlign w:val="center"/>
          </w:tcPr>
          <w:p w14:paraId="7DD2343B" w14:textId="77777777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063" w:type="dxa"/>
            <w:tcBorders>
              <w:top w:val="single" w:sz="4" w:space="0" w:color="auto"/>
            </w:tcBorders>
            <w:vAlign w:val="center"/>
          </w:tcPr>
          <w:p w14:paraId="042AAFF3" w14:textId="77777777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ACC222" w14:textId="77777777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04B8C832" w14:textId="77777777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E4E627" w14:textId="77777777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center"/>
          </w:tcPr>
          <w:p w14:paraId="7A7C9661" w14:textId="77777777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27784A" w14:textId="77777777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</w:tcBorders>
            <w:vAlign w:val="center"/>
          </w:tcPr>
          <w:p w14:paraId="55054CF2" w14:textId="77777777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D8C42C" w14:textId="77777777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</w:tcBorders>
            <w:vAlign w:val="center"/>
          </w:tcPr>
          <w:p w14:paraId="4F0B0B48" w14:textId="77777777" w:rsidR="00BF00B9" w:rsidRPr="002946AF" w:rsidRDefault="00BF00B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 </w:t>
            </w:r>
          </w:p>
        </w:tc>
      </w:tr>
      <w:tr w:rsidR="00BD6F85" w:rsidRPr="002946AF" w14:paraId="04DBF90A" w14:textId="77777777" w:rsidTr="008054A2">
        <w:trPr>
          <w:trHeight w:val="345"/>
        </w:trPr>
        <w:tc>
          <w:tcPr>
            <w:tcW w:w="4860" w:type="dxa"/>
            <w:vAlign w:val="center"/>
          </w:tcPr>
          <w:p w14:paraId="6244311B" w14:textId="77777777" w:rsidR="00BD6F85" w:rsidRPr="002946AF" w:rsidRDefault="00BD6F85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ท่อส่งปิโตรเลียมไทย จำกัด</w:t>
            </w:r>
          </w:p>
        </w:tc>
        <w:tc>
          <w:tcPr>
            <w:tcW w:w="2063" w:type="dxa"/>
            <w:vAlign w:val="center"/>
          </w:tcPr>
          <w:p w14:paraId="6D1CCD9F" w14:textId="77777777" w:rsidR="00BD6F85" w:rsidRPr="002946AF" w:rsidRDefault="00BD6F85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ขนส่งน้ำมันทางท่อ</w:t>
            </w:r>
          </w:p>
        </w:tc>
        <w:tc>
          <w:tcPr>
            <w:tcW w:w="1077" w:type="dxa"/>
            <w:shd w:val="clear" w:color="auto" w:fill="FAFAFA"/>
            <w:vAlign w:val="center"/>
          </w:tcPr>
          <w:p w14:paraId="05092D6C" w14:textId="23AE3125" w:rsidR="00BD6F85" w:rsidRPr="002946AF" w:rsidRDefault="00204442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D6F85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077" w:type="dxa"/>
            <w:vAlign w:val="center"/>
          </w:tcPr>
          <w:p w14:paraId="0D76F195" w14:textId="35682451" w:rsidR="00BD6F85" w:rsidRPr="002946AF" w:rsidRDefault="00204442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D6F85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063" w:type="dxa"/>
            <w:shd w:val="clear" w:color="auto" w:fill="FAFAFA"/>
            <w:vAlign w:val="center"/>
          </w:tcPr>
          <w:p w14:paraId="271EA2D8" w14:textId="53AA0B0D" w:rsidR="00BD6F85" w:rsidRPr="002946AF" w:rsidRDefault="00204442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D6F85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064" w:type="dxa"/>
            <w:vAlign w:val="center"/>
          </w:tcPr>
          <w:p w14:paraId="5F7540CC" w14:textId="1149A68A" w:rsidR="00BD6F85" w:rsidRPr="002946AF" w:rsidRDefault="00204442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D6F85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064" w:type="dxa"/>
            <w:shd w:val="clear" w:color="auto" w:fill="FAFAFA"/>
            <w:vAlign w:val="center"/>
          </w:tcPr>
          <w:p w14:paraId="3255D65A" w14:textId="38A3F2FB" w:rsidR="00BD6F85" w:rsidRPr="002946AF" w:rsidRDefault="00204442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067" w:type="dxa"/>
            <w:gridSpan w:val="2"/>
            <w:vAlign w:val="center"/>
          </w:tcPr>
          <w:p w14:paraId="687B18BA" w14:textId="08E90672" w:rsidR="00BD6F85" w:rsidRPr="002946AF" w:rsidRDefault="00204442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064" w:type="dxa"/>
            <w:shd w:val="clear" w:color="auto" w:fill="FAFAFA"/>
            <w:vAlign w:val="center"/>
          </w:tcPr>
          <w:p w14:paraId="597E8F7E" w14:textId="323E1635" w:rsidR="00BD6F85" w:rsidRPr="002946AF" w:rsidRDefault="00204442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067" w:type="dxa"/>
            <w:gridSpan w:val="2"/>
            <w:vAlign w:val="center"/>
          </w:tcPr>
          <w:p w14:paraId="10616E95" w14:textId="347541B0" w:rsidR="00BD6F85" w:rsidRPr="002946AF" w:rsidRDefault="00204442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BD6F85" w:rsidRPr="002946AF" w14:paraId="4388A704" w14:textId="77777777" w:rsidTr="008054A2">
        <w:trPr>
          <w:trHeight w:val="345"/>
        </w:trPr>
        <w:tc>
          <w:tcPr>
            <w:tcW w:w="4860" w:type="dxa"/>
            <w:vAlign w:val="center"/>
          </w:tcPr>
          <w:p w14:paraId="2C5BC60D" w14:textId="1ABBC1D5" w:rsidR="00BD6F85" w:rsidRPr="002946AF" w:rsidRDefault="00BD6F85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สานพลัง วิสาหกิจเพื่อสังคม จำกัด</w:t>
            </w:r>
          </w:p>
        </w:tc>
        <w:tc>
          <w:tcPr>
            <w:tcW w:w="2063" w:type="dxa"/>
            <w:vAlign w:val="center"/>
          </w:tcPr>
          <w:p w14:paraId="57C99CBD" w14:textId="1F5C346B" w:rsidR="00BD6F85" w:rsidRPr="002946AF" w:rsidRDefault="00BD6F85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ธุรกิจเพื่อสังคม</w:t>
            </w:r>
          </w:p>
        </w:tc>
        <w:tc>
          <w:tcPr>
            <w:tcW w:w="1077" w:type="dxa"/>
            <w:shd w:val="clear" w:color="auto" w:fill="FAFAFA"/>
            <w:vAlign w:val="center"/>
          </w:tcPr>
          <w:p w14:paraId="6C8EEB74" w14:textId="0913174F" w:rsidR="00BD6F85" w:rsidRPr="002946AF" w:rsidRDefault="00204442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D6F85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7" w:type="dxa"/>
            <w:vAlign w:val="center"/>
          </w:tcPr>
          <w:p w14:paraId="0AE9AFCA" w14:textId="76CB3407" w:rsidR="00BD6F85" w:rsidRPr="002946AF" w:rsidRDefault="00204442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D6F85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63" w:type="dxa"/>
            <w:shd w:val="clear" w:color="auto" w:fill="FAFAFA"/>
            <w:vAlign w:val="center"/>
          </w:tcPr>
          <w:p w14:paraId="42099945" w14:textId="31BF03A1" w:rsidR="00BD6F85" w:rsidRPr="003B3FA8" w:rsidRDefault="003B3FA8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064" w:type="dxa"/>
            <w:vAlign w:val="center"/>
          </w:tcPr>
          <w:p w14:paraId="7BF4D309" w14:textId="6D6F33C8" w:rsidR="00BD6F85" w:rsidRPr="002946AF" w:rsidRDefault="00204442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5B9870" w14:textId="4648FD90" w:rsidR="00BD6F85" w:rsidRPr="002946AF" w:rsidRDefault="002E7C14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center"/>
          </w:tcPr>
          <w:p w14:paraId="577C1623" w14:textId="525F64F4" w:rsidR="00BD6F85" w:rsidRPr="002946AF" w:rsidRDefault="00204442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6B2F2A" w14:textId="40562117" w:rsidR="00BD6F85" w:rsidRPr="002946AF" w:rsidRDefault="00BD6F85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center"/>
          </w:tcPr>
          <w:p w14:paraId="7D51BB3A" w14:textId="2084819B" w:rsidR="00BD6F85" w:rsidRPr="002946AF" w:rsidRDefault="00BD6F85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6F85" w:rsidRPr="002946AF" w14:paraId="3827347E" w14:textId="77777777" w:rsidTr="008054A2">
        <w:trPr>
          <w:trHeight w:val="64"/>
        </w:trPr>
        <w:tc>
          <w:tcPr>
            <w:tcW w:w="4860" w:type="dxa"/>
            <w:vAlign w:val="center"/>
          </w:tcPr>
          <w:p w14:paraId="2348E02B" w14:textId="77777777" w:rsidR="00BD6F85" w:rsidRPr="002946AF" w:rsidRDefault="00BD6F85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63" w:type="dxa"/>
            <w:vAlign w:val="center"/>
          </w:tcPr>
          <w:p w14:paraId="3DCCA6F7" w14:textId="4F718A28" w:rsidR="00BD6F85" w:rsidRPr="002946AF" w:rsidRDefault="00BD6F85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FAFAFA"/>
            <w:vAlign w:val="center"/>
          </w:tcPr>
          <w:p w14:paraId="6F2E274C" w14:textId="77777777" w:rsidR="00BD6F85" w:rsidRPr="002946AF" w:rsidRDefault="00BD6F85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77" w:type="dxa"/>
            <w:vAlign w:val="center"/>
          </w:tcPr>
          <w:p w14:paraId="057FF8D1" w14:textId="197DDF31" w:rsidR="00BD6F85" w:rsidRPr="002946AF" w:rsidRDefault="00BD6F85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FAFAFA"/>
            <w:vAlign w:val="center"/>
          </w:tcPr>
          <w:p w14:paraId="197929C4" w14:textId="77777777" w:rsidR="00BD6F85" w:rsidRPr="002946AF" w:rsidRDefault="00BD6F85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vAlign w:val="center"/>
          </w:tcPr>
          <w:p w14:paraId="46DCEDB4" w14:textId="5E8A165E" w:rsidR="00BD6F85" w:rsidRPr="002946AF" w:rsidRDefault="00BD6F85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1490AB" w14:textId="2BFBAF62" w:rsidR="00BD6F85" w:rsidRPr="002946AF" w:rsidRDefault="00204442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2E7C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D70DD" w14:textId="3A858B80" w:rsidR="00BD6F85" w:rsidRPr="002946AF" w:rsidRDefault="00204442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FAB0BB" w14:textId="386D4A08" w:rsidR="00BD6F85" w:rsidRPr="002946AF" w:rsidRDefault="00204442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A5478" w14:textId="1AB6CFD3" w:rsidR="00BD6F85" w:rsidRPr="002946AF" w:rsidRDefault="00204442" w:rsidP="00BD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</w:tbl>
    <w:p w14:paraId="5E7E6CAE" w14:textId="77777777" w:rsidR="00AC0C48" w:rsidRDefault="00AC0C48" w:rsidP="00AC0C48">
      <w:pPr>
        <w:pStyle w:val="a"/>
        <w:tabs>
          <w:tab w:val="clear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F60E3DE" w14:textId="4E92078F" w:rsidR="00AC0C48" w:rsidRPr="002946AF" w:rsidRDefault="00AC0C48" w:rsidP="00AC0C48">
      <w:pPr>
        <w:pStyle w:val="a"/>
        <w:tabs>
          <w:tab w:val="clear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ในระหว่างปี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สิ้นสุดวันที่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บริษัทได้ลงทุนใน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RVP II, L.P.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คิดเป็นเงินลงทุน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ทั้งสิ้นจำนวน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E7C14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Pr="002946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14:paraId="5315A8C1" w14:textId="77777777" w:rsidR="00DE151E" w:rsidRPr="002946AF" w:rsidRDefault="00DE151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  <w:sectPr w:rsidR="00DE151E" w:rsidRPr="002946AF" w:rsidSect="00BF22BD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3AEE5FE6" w14:textId="77777777" w:rsidR="00A1389C" w:rsidRPr="002946AF" w:rsidRDefault="00A1389C" w:rsidP="004B409C">
      <w:pPr>
        <w:pStyle w:val="Heading1"/>
        <w:keepNext w:val="0"/>
        <w:tabs>
          <w:tab w:val="clear" w:pos="567"/>
        </w:tabs>
        <w:spacing w:line="240" w:lineRule="auto"/>
        <w:rPr>
          <w:rFonts w:ascii="Browallia New" w:eastAsia="Arial Unicode MS" w:hAnsi="Browallia New" w:cs="Browallia New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1389C" w:rsidRPr="002946AF" w14:paraId="662D8A4B" w14:textId="77777777" w:rsidTr="008054A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8B295E7" w14:textId="30F144F6" w:rsidR="00A1389C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A1389C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ab/>
              <w:t>ลูกหนี้การค้า</w:t>
            </w:r>
          </w:p>
        </w:tc>
      </w:tr>
    </w:tbl>
    <w:p w14:paraId="08D8DAD9" w14:textId="5F05CD3F" w:rsidR="00817BE4" w:rsidRPr="002946AF" w:rsidRDefault="00817BE4" w:rsidP="004B409C">
      <w:pPr>
        <w:pStyle w:val="a"/>
        <w:tabs>
          <w:tab w:val="clear" w:pos="1080"/>
        </w:tabs>
        <w:jc w:val="both"/>
        <w:rPr>
          <w:rFonts w:ascii="Browallia New" w:eastAsia="Arial Unicode MS" w:hAnsi="Browallia New" w:cs="Browallia New"/>
          <w:bCs/>
          <w:sz w:val="26"/>
          <w:szCs w:val="26"/>
          <w:lang w:val="en-US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672"/>
        <w:gridCol w:w="1428"/>
        <w:gridCol w:w="1468"/>
        <w:gridCol w:w="1428"/>
        <w:gridCol w:w="1468"/>
      </w:tblGrid>
      <w:tr w:rsidR="00817BE4" w:rsidRPr="002946AF" w14:paraId="06A5F7D9" w14:textId="77777777" w:rsidTr="00BF22BD">
        <w:trPr>
          <w:trHeight w:val="20"/>
        </w:trPr>
        <w:tc>
          <w:tcPr>
            <w:tcW w:w="3672" w:type="dxa"/>
            <w:shd w:val="clear" w:color="auto" w:fill="auto"/>
            <w:vAlign w:val="center"/>
          </w:tcPr>
          <w:p w14:paraId="799964B1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B8E0CD" w14:textId="4651956E" w:rsidR="00817BE4" w:rsidRPr="002946AF" w:rsidRDefault="00761761" w:rsidP="004B409C">
            <w:pPr>
              <w:pStyle w:val="Heading1"/>
              <w:keepNext w:val="0"/>
              <w:tabs>
                <w:tab w:val="clear" w:pos="567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cs/>
                <w:lang w:val="en-GB"/>
              </w:rPr>
              <w:t>งบการเงินรวม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4CDC0" w14:textId="2568278E" w:rsidR="00817BE4" w:rsidRPr="002946AF" w:rsidRDefault="00761761" w:rsidP="004B409C">
            <w:pPr>
              <w:pStyle w:val="Heading1"/>
              <w:keepNext w:val="0"/>
              <w:tabs>
                <w:tab w:val="clear" w:pos="567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งบ</w:t>
            </w:r>
            <w:r w:rsidR="00817BE4" w:rsidRPr="002946AF">
              <w:rPr>
                <w:rFonts w:ascii="Browallia New" w:eastAsia="Arial Unicode MS" w:hAnsi="Browallia New" w:cs="Browallia New"/>
                <w:cs/>
              </w:rPr>
              <w:t>การเงินเฉพาะกิจการ</w:t>
            </w:r>
          </w:p>
        </w:tc>
      </w:tr>
      <w:tr w:rsidR="00817BE4" w:rsidRPr="002946AF" w14:paraId="2DD7FF21" w14:textId="77777777" w:rsidTr="00BF22BD">
        <w:trPr>
          <w:trHeight w:val="20"/>
        </w:trPr>
        <w:tc>
          <w:tcPr>
            <w:tcW w:w="3672" w:type="dxa"/>
            <w:shd w:val="clear" w:color="auto" w:fill="auto"/>
            <w:vAlign w:val="center"/>
          </w:tcPr>
          <w:p w14:paraId="5C716F53" w14:textId="6AB24BBF" w:rsidR="00817BE4" w:rsidRPr="002946AF" w:rsidRDefault="00D17A9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6C8BDE4" w14:textId="5CB7E97F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E29752B" w14:textId="1C500539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780EC4D" w14:textId="21CF37E5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7F64594" w14:textId="0A7882BF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817BE4" w:rsidRPr="002946AF" w14:paraId="0EE32ADF" w14:textId="77777777" w:rsidTr="00BF22BD">
        <w:trPr>
          <w:trHeight w:val="20"/>
        </w:trPr>
        <w:tc>
          <w:tcPr>
            <w:tcW w:w="3672" w:type="dxa"/>
            <w:shd w:val="clear" w:color="auto" w:fill="auto"/>
            <w:vAlign w:val="center"/>
          </w:tcPr>
          <w:p w14:paraId="52636FF3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4BCAAABF" w14:textId="5D22A8C4" w:rsidR="00817BE4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817BE4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390549B0" w14:textId="525AC66D" w:rsidR="00817BE4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817BE4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1AE8B8C9" w14:textId="0BC82BC6" w:rsidR="00817BE4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817BE4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6D05B44F" w14:textId="113DC168" w:rsidR="00817BE4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817BE4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7BE4" w:rsidRPr="002946AF" w14:paraId="52F01AA8" w14:textId="77777777" w:rsidTr="00BF22BD">
        <w:trPr>
          <w:trHeight w:val="20"/>
        </w:trPr>
        <w:tc>
          <w:tcPr>
            <w:tcW w:w="3672" w:type="dxa"/>
            <w:shd w:val="clear" w:color="auto" w:fill="auto"/>
          </w:tcPr>
          <w:p w14:paraId="3BF05D57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39B284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2389D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29D87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36220A40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E6881" w:rsidRPr="002946AF" w14:paraId="22EA6518" w14:textId="77777777" w:rsidTr="003738E1">
        <w:trPr>
          <w:trHeight w:val="20"/>
        </w:trPr>
        <w:tc>
          <w:tcPr>
            <w:tcW w:w="3672" w:type="dxa"/>
            <w:shd w:val="clear" w:color="auto" w:fill="auto"/>
          </w:tcPr>
          <w:p w14:paraId="603B7DF7" w14:textId="6CD06A24" w:rsidR="004E6881" w:rsidRPr="002946AF" w:rsidRDefault="004E6881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92206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655C4BE3" w14:textId="60C43524" w:rsidR="004E6881" w:rsidRPr="002946AF" w:rsidRDefault="00204442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85988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68" w:type="dxa"/>
            <w:tcBorders>
              <w:bottom w:val="nil"/>
            </w:tcBorders>
            <w:vAlign w:val="bottom"/>
          </w:tcPr>
          <w:p w14:paraId="20D83788" w14:textId="38E4A139" w:rsidR="004E6881" w:rsidRPr="002946AF" w:rsidRDefault="00204442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E6881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21D71DBF" w14:textId="7B8006BF" w:rsidR="004E6881" w:rsidRPr="002946AF" w:rsidRDefault="00204442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85988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68" w:type="dxa"/>
            <w:tcBorders>
              <w:bottom w:val="nil"/>
            </w:tcBorders>
          </w:tcPr>
          <w:p w14:paraId="549CEAD9" w14:textId="06DFA44A" w:rsidR="004E6881" w:rsidRPr="002946AF" w:rsidRDefault="00204442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E6881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4E6881" w:rsidRPr="002946AF" w14:paraId="2A668229" w14:textId="77777777" w:rsidTr="003738E1">
        <w:trPr>
          <w:trHeight w:val="20"/>
        </w:trPr>
        <w:tc>
          <w:tcPr>
            <w:tcW w:w="3672" w:type="dxa"/>
            <w:shd w:val="clear" w:color="auto" w:fill="auto"/>
          </w:tcPr>
          <w:p w14:paraId="15351087" w14:textId="77777777" w:rsidR="004E6881" w:rsidRPr="002946AF" w:rsidRDefault="004E6881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28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กิจการอื่น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7D779" w14:textId="55C61F5B" w:rsidR="004E6881" w:rsidRPr="002946AF" w:rsidRDefault="00204442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85988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68" w:type="dxa"/>
            <w:tcBorders>
              <w:top w:val="nil"/>
              <w:bottom w:val="single" w:sz="4" w:space="0" w:color="auto"/>
            </w:tcBorders>
            <w:vAlign w:val="bottom"/>
          </w:tcPr>
          <w:p w14:paraId="20A1FAED" w14:textId="3BCE4EA5" w:rsidR="004E6881" w:rsidRPr="002946AF" w:rsidRDefault="00204442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E6881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411E5" w14:textId="3923B812" w:rsidR="004E6881" w:rsidRPr="002946AF" w:rsidRDefault="00204442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85988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5FCF2FB8" w14:textId="24E13CD4" w:rsidR="004E6881" w:rsidRPr="002946AF" w:rsidRDefault="00204442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E6881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4E6881" w:rsidRPr="002946AF" w14:paraId="0449721F" w14:textId="77777777" w:rsidTr="003738E1">
        <w:trPr>
          <w:trHeight w:val="20"/>
        </w:trPr>
        <w:tc>
          <w:tcPr>
            <w:tcW w:w="3672" w:type="dxa"/>
            <w:shd w:val="clear" w:color="auto" w:fill="auto"/>
          </w:tcPr>
          <w:p w14:paraId="399C1571" w14:textId="77777777" w:rsidR="004E6881" w:rsidRPr="002946AF" w:rsidRDefault="004E6881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28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F72E2" w14:textId="560E5F1B" w:rsidR="004E6881" w:rsidRPr="002946AF" w:rsidRDefault="00204442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85988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041711FC" w14:textId="41083EF2" w:rsidR="004E6881" w:rsidRPr="002946AF" w:rsidRDefault="00204442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E6881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9A7C6" w14:textId="012854AE" w:rsidR="004E6881" w:rsidRPr="002946AF" w:rsidRDefault="00204442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85988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67460562" w14:textId="2F54205A" w:rsidR="004E6881" w:rsidRPr="002946AF" w:rsidRDefault="00204442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E6881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4E6881" w:rsidRPr="002946AF" w14:paraId="26CADE3E" w14:textId="77777777" w:rsidTr="004E6881">
        <w:trPr>
          <w:trHeight w:val="20"/>
        </w:trPr>
        <w:tc>
          <w:tcPr>
            <w:tcW w:w="3672" w:type="dxa"/>
            <w:shd w:val="clear" w:color="auto" w:fill="auto"/>
          </w:tcPr>
          <w:p w14:paraId="10ABC9DC" w14:textId="77777777" w:rsidR="004E6881" w:rsidRPr="002946AF" w:rsidRDefault="004E6881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BB20C" w14:textId="4A443DC4" w:rsidR="004E6881" w:rsidRPr="002946AF" w:rsidRDefault="00B85988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239A47E2" w14:textId="15BF3711" w:rsidR="004E6881" w:rsidRPr="002946AF" w:rsidRDefault="004E6881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4748D" w14:textId="7F80C087" w:rsidR="004E6881" w:rsidRPr="002946AF" w:rsidRDefault="00B85988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3BB8420E" w14:textId="3C8A0C3D" w:rsidR="004E6881" w:rsidRPr="002946AF" w:rsidRDefault="004E6881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E6881" w:rsidRPr="002946AF" w14:paraId="0D657CFE" w14:textId="77777777" w:rsidTr="004E6881">
        <w:trPr>
          <w:trHeight w:val="20"/>
        </w:trPr>
        <w:tc>
          <w:tcPr>
            <w:tcW w:w="3672" w:type="dxa"/>
            <w:shd w:val="clear" w:color="auto" w:fill="auto"/>
          </w:tcPr>
          <w:p w14:paraId="4FBCAB1E" w14:textId="74B769DD" w:rsidR="004E6881" w:rsidRPr="002946AF" w:rsidRDefault="004E6881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D7964" w14:textId="3B4DD229" w:rsidR="004E6881" w:rsidRPr="002946AF" w:rsidRDefault="00204442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85988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69C7C" w14:textId="013AB669" w:rsidR="004E6881" w:rsidRPr="002946AF" w:rsidRDefault="00204442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E6881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4E32DD" w14:textId="75CD1B9F" w:rsidR="004E6881" w:rsidRPr="002946AF" w:rsidRDefault="00204442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0531D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21ED5" w14:textId="472795E6" w:rsidR="004E6881" w:rsidRPr="002946AF" w:rsidRDefault="00204442" w:rsidP="004E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E6881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</w:tbl>
    <w:p w14:paraId="0978C4D0" w14:textId="54D7A10A" w:rsidR="00817BE4" w:rsidRPr="002946AF" w:rsidRDefault="00817BE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4E689D" w14:textId="3194AC04" w:rsidR="006619DE" w:rsidRPr="002946AF" w:rsidRDefault="00D17A9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การวิเคราะห์อายุของลูกหนี้การค้าแสดงได้ดังนี้ </w:t>
      </w:r>
    </w:p>
    <w:p w14:paraId="2F97E9E6" w14:textId="77777777" w:rsidR="00D17A96" w:rsidRPr="002946AF" w:rsidRDefault="00D17A9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0" w:type="dxa"/>
        <w:tblInd w:w="-9" w:type="dxa"/>
        <w:tblLook w:val="0000" w:firstRow="0" w:lastRow="0" w:firstColumn="0" w:lastColumn="0" w:noHBand="0" w:noVBand="0"/>
      </w:tblPr>
      <w:tblGrid>
        <w:gridCol w:w="3686"/>
        <w:gridCol w:w="1429"/>
        <w:gridCol w:w="1468"/>
        <w:gridCol w:w="1429"/>
        <w:gridCol w:w="1468"/>
      </w:tblGrid>
      <w:tr w:rsidR="00FB007E" w:rsidRPr="002946AF" w14:paraId="01A20BA7" w14:textId="77777777" w:rsidTr="00763491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14:paraId="41918CD2" w14:textId="77777777" w:rsidR="00FB007E" w:rsidRPr="002946AF" w:rsidRDefault="00FB007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D43673" w14:textId="4BE27661" w:rsidR="00FB007E" w:rsidRPr="002946AF" w:rsidRDefault="00FB007E" w:rsidP="004B409C">
            <w:pPr>
              <w:pStyle w:val="Heading1"/>
              <w:keepNext w:val="0"/>
              <w:tabs>
                <w:tab w:val="clear" w:pos="567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  <w:lang w:val="en-GB"/>
              </w:rPr>
              <w:t>งบการเงินรวม</w:t>
            </w: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398B4D" w14:textId="53C70627" w:rsidR="00FB007E" w:rsidRPr="002946AF" w:rsidRDefault="00FB007E" w:rsidP="004B409C">
            <w:pPr>
              <w:pStyle w:val="Heading1"/>
              <w:keepNext w:val="0"/>
              <w:tabs>
                <w:tab w:val="clear" w:pos="567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FB007E" w:rsidRPr="002946AF" w14:paraId="204FA4D8" w14:textId="77777777" w:rsidTr="00763491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14:paraId="6BB5D303" w14:textId="5CB7C7A7" w:rsidR="00FB007E" w:rsidRPr="002946AF" w:rsidRDefault="00D17A9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396D1DE4" w14:textId="7B629791" w:rsidR="00FB007E" w:rsidRPr="002946AF" w:rsidRDefault="00FB007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A207AC9" w14:textId="6E40AD74" w:rsidR="00FB007E" w:rsidRPr="002946AF" w:rsidRDefault="00FB007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3B134B62" w14:textId="5BC30A32" w:rsidR="00FB007E" w:rsidRPr="002946AF" w:rsidRDefault="00FB007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E3FCAB0" w14:textId="764AF270" w:rsidR="00FB007E" w:rsidRPr="002946AF" w:rsidRDefault="00FB007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B007E" w:rsidRPr="002946AF" w14:paraId="315CC15F" w14:textId="77777777" w:rsidTr="00763491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14:paraId="2A73C351" w14:textId="77777777" w:rsidR="00FB007E" w:rsidRPr="002946AF" w:rsidRDefault="00FB007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3618D3E4" w14:textId="14AA713D" w:rsidR="00FB007E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FB007E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7185A705" w14:textId="052CF868" w:rsidR="00FB007E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FB007E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2F6558D0" w14:textId="2C01881D" w:rsidR="00FB007E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FB007E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5E0CEFEA" w14:textId="5ACCE543" w:rsidR="00FB007E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FB007E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7BE4" w:rsidRPr="002946AF" w14:paraId="7EAE40B2" w14:textId="77777777" w:rsidTr="00763491">
        <w:trPr>
          <w:trHeight w:val="20"/>
        </w:trPr>
        <w:tc>
          <w:tcPr>
            <w:tcW w:w="3686" w:type="dxa"/>
            <w:shd w:val="clear" w:color="auto" w:fill="auto"/>
          </w:tcPr>
          <w:p w14:paraId="4E73196D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3421D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C325F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52633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18E75B82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17BE4" w:rsidRPr="002946AF" w14:paraId="67495404" w14:textId="77777777" w:rsidTr="00763491">
        <w:trPr>
          <w:trHeight w:val="20"/>
        </w:trPr>
        <w:tc>
          <w:tcPr>
            <w:tcW w:w="3686" w:type="dxa"/>
            <w:shd w:val="clear" w:color="auto" w:fill="auto"/>
          </w:tcPr>
          <w:p w14:paraId="7DF4EEE3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387D6EFB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F17580B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14:paraId="7D99750F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32CC334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7BE4" w:rsidRPr="002946AF" w14:paraId="230C7E5D" w14:textId="77777777" w:rsidTr="00763491">
        <w:trPr>
          <w:trHeight w:val="20"/>
        </w:trPr>
        <w:tc>
          <w:tcPr>
            <w:tcW w:w="3686" w:type="dxa"/>
            <w:shd w:val="clear" w:color="auto" w:fill="auto"/>
          </w:tcPr>
          <w:p w14:paraId="03290B28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ภายในกำหนดระยะเวลาการรับชำระหนี้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589D9EA6" w14:textId="4489B14D" w:rsidR="00817BE4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C209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1DC2B16" w14:textId="7B90C74B" w:rsidR="00817BE4" w:rsidRPr="002946AF" w:rsidRDefault="00204442" w:rsidP="0039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E26E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666DC13C" w14:textId="71562542" w:rsidR="00817BE4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0531D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B9AF743" w14:textId="194F040E" w:rsidR="00817BE4" w:rsidRPr="002946AF" w:rsidRDefault="00204442" w:rsidP="00397E8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494F71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</w:tr>
      <w:tr w:rsidR="00817BE4" w:rsidRPr="002946AF" w14:paraId="1EC93017" w14:textId="77777777" w:rsidTr="00763491">
        <w:trPr>
          <w:trHeight w:val="20"/>
        </w:trPr>
        <w:tc>
          <w:tcPr>
            <w:tcW w:w="3686" w:type="dxa"/>
            <w:shd w:val="clear" w:color="auto" w:fill="auto"/>
          </w:tcPr>
          <w:p w14:paraId="31587207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B51E2" w14:textId="7AD1E069" w:rsidR="00817BE4" w:rsidRPr="002946AF" w:rsidRDefault="007C2090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10EB1" w14:textId="502DAED9" w:rsidR="00817BE4" w:rsidRPr="002946AF" w:rsidRDefault="002E26E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3D49A2" w14:textId="0FC64BC5" w:rsidR="00817BE4" w:rsidRPr="002946AF" w:rsidRDefault="00F0531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EA193" w14:textId="20D9C669" w:rsidR="00817BE4" w:rsidRPr="002946AF" w:rsidRDefault="00494F71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817BE4" w:rsidRPr="002946AF" w14:paraId="7E573D27" w14:textId="77777777" w:rsidTr="00763491">
        <w:trPr>
          <w:trHeight w:val="20"/>
        </w:trPr>
        <w:tc>
          <w:tcPr>
            <w:tcW w:w="3686" w:type="dxa"/>
            <w:shd w:val="clear" w:color="auto" w:fill="auto"/>
          </w:tcPr>
          <w:p w14:paraId="274691DD" w14:textId="3D45A7DF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5684E7" w14:textId="54DF4DEE" w:rsidR="00817BE4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C209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585E8" w14:textId="7A829B1C" w:rsidR="00817BE4" w:rsidRPr="002946AF" w:rsidRDefault="00204442" w:rsidP="0039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E26E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5EF604" w14:textId="3B954918" w:rsidR="00817BE4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0531D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0BE09" w14:textId="21884421" w:rsidR="00817BE4" w:rsidRPr="002946AF" w:rsidRDefault="00204442" w:rsidP="00EB18B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494F7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</w:tr>
      <w:tr w:rsidR="00817BE4" w:rsidRPr="002946AF" w14:paraId="55F73486" w14:textId="77777777" w:rsidTr="00763491">
        <w:trPr>
          <w:trHeight w:val="20"/>
        </w:trPr>
        <w:tc>
          <w:tcPr>
            <w:tcW w:w="3686" w:type="dxa"/>
            <w:shd w:val="clear" w:color="auto" w:fill="auto"/>
          </w:tcPr>
          <w:p w14:paraId="73D1F1DB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865F4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C242D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4805B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CEAC5" w14:textId="77777777" w:rsidR="00817BE4" w:rsidRPr="002946AF" w:rsidRDefault="00817BE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7BE4" w:rsidRPr="002946AF" w14:paraId="007CB52B" w14:textId="77777777" w:rsidTr="00763491">
        <w:trPr>
          <w:trHeight w:val="20"/>
        </w:trPr>
        <w:tc>
          <w:tcPr>
            <w:tcW w:w="3686" w:type="dxa"/>
            <w:shd w:val="clear" w:color="auto" w:fill="auto"/>
          </w:tcPr>
          <w:p w14:paraId="07A6D1ED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25D02207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CB63179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14:paraId="3494BB03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8D72394" w14:textId="77777777" w:rsidR="00817BE4" w:rsidRPr="002946AF" w:rsidRDefault="00817BE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7BE4" w:rsidRPr="002946AF" w14:paraId="01CBF0F3" w14:textId="77777777" w:rsidTr="00763491">
        <w:trPr>
          <w:trHeight w:val="20"/>
        </w:trPr>
        <w:tc>
          <w:tcPr>
            <w:tcW w:w="3686" w:type="dxa"/>
            <w:shd w:val="clear" w:color="auto" w:fill="auto"/>
          </w:tcPr>
          <w:p w14:paraId="4B3EE246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ภายในกำหนดระยะเวลาการรับชำระหนี้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467B855A" w14:textId="3C6D16EA" w:rsidR="00817BE4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C209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BB79E8C" w14:textId="6CC893FB" w:rsidR="00817BE4" w:rsidRPr="002946AF" w:rsidRDefault="00204442" w:rsidP="0039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E26E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1E4A13F6" w14:textId="43E4EB7D" w:rsidR="00817BE4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0531D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AEC9990" w14:textId="3C5CF8AE" w:rsidR="00817BE4" w:rsidRPr="002946AF" w:rsidRDefault="00204442" w:rsidP="00EB18B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94F7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</w:tr>
      <w:tr w:rsidR="00817BE4" w:rsidRPr="002946AF" w14:paraId="789FDE08" w14:textId="77777777" w:rsidTr="00763491">
        <w:trPr>
          <w:trHeight w:val="20"/>
        </w:trPr>
        <w:tc>
          <w:tcPr>
            <w:tcW w:w="3686" w:type="dxa"/>
            <w:shd w:val="clear" w:color="auto" w:fill="auto"/>
          </w:tcPr>
          <w:p w14:paraId="07E74045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เกินกำหนดระยะเวลาการรับชำระหนี้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4D994E11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D54B916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14:paraId="064D4029" w14:textId="77777777" w:rsidR="00817BE4" w:rsidRPr="002946AF" w:rsidRDefault="00817BE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CA31D17" w14:textId="77777777" w:rsidR="00817BE4" w:rsidRPr="002946AF" w:rsidRDefault="00817BE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26E6" w:rsidRPr="002946AF" w14:paraId="618AEC50" w14:textId="77777777" w:rsidTr="00763491">
        <w:trPr>
          <w:trHeight w:val="20"/>
        </w:trPr>
        <w:tc>
          <w:tcPr>
            <w:tcW w:w="3686" w:type="dxa"/>
            <w:shd w:val="clear" w:color="auto" w:fill="auto"/>
          </w:tcPr>
          <w:p w14:paraId="394085B8" w14:textId="289D707B" w:rsidR="002E26E6" w:rsidRPr="002946AF" w:rsidRDefault="00B46DD1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2E26E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494F71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ไม่เกิน</w:t>
            </w:r>
            <w:r w:rsidR="002E26E6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E26E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E26E6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7B56B13E" w14:textId="534703B2" w:rsidR="002E26E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7DA89B7" w14:textId="570C48B3" w:rsidR="002E26E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25E2046E" w14:textId="59C1915E" w:rsidR="002E26E6" w:rsidRPr="002946AF" w:rsidRDefault="00F0531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AD0A65B" w14:textId="4AB857E1" w:rsidR="002E26E6" w:rsidRPr="002946AF" w:rsidRDefault="00494F71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26E6" w:rsidRPr="002946AF" w14:paraId="2773AD67" w14:textId="77777777" w:rsidTr="00763491">
        <w:trPr>
          <w:trHeight w:val="20"/>
        </w:trPr>
        <w:tc>
          <w:tcPr>
            <w:tcW w:w="3686" w:type="dxa"/>
            <w:shd w:val="clear" w:color="auto" w:fill="auto"/>
          </w:tcPr>
          <w:p w14:paraId="4610CD6F" w14:textId="77777777" w:rsidR="002E26E6" w:rsidRPr="002946AF" w:rsidRDefault="002E26E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5F504" w14:textId="4CCED711" w:rsidR="002E26E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C2090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55E30" w14:textId="3750E226" w:rsidR="002E26E6" w:rsidRPr="002946AF" w:rsidRDefault="00204442" w:rsidP="0039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94F7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B3911" w14:textId="5F813F71" w:rsidR="002E26E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0531D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93504" w14:textId="678174B4" w:rsidR="002E26E6" w:rsidRPr="002946AF" w:rsidRDefault="00204442" w:rsidP="00EB18B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94F7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</w:tr>
      <w:tr w:rsidR="002E26E6" w:rsidRPr="002946AF" w14:paraId="3C21653B" w14:textId="77777777" w:rsidTr="00763491">
        <w:trPr>
          <w:trHeight w:val="20"/>
        </w:trPr>
        <w:tc>
          <w:tcPr>
            <w:tcW w:w="3686" w:type="dxa"/>
            <w:shd w:val="clear" w:color="auto" w:fill="auto"/>
          </w:tcPr>
          <w:p w14:paraId="1BCFFED2" w14:textId="77777777" w:rsidR="002E26E6" w:rsidRPr="002946AF" w:rsidRDefault="002E26E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F6CD3" w14:textId="32942BC9" w:rsidR="002E26E6" w:rsidRPr="002946AF" w:rsidRDefault="007C2090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E8668" w14:textId="2FF251AA" w:rsidR="002E26E6" w:rsidRPr="002946AF" w:rsidRDefault="00494F71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746FB" w14:textId="0AAEF8A1" w:rsidR="002E26E6" w:rsidRPr="002946AF" w:rsidRDefault="00F0531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AE71E" w14:textId="663E3AF5" w:rsidR="002E26E6" w:rsidRPr="002946AF" w:rsidRDefault="00494F71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26E6" w:rsidRPr="002946AF" w14:paraId="5955408E" w14:textId="77777777" w:rsidTr="00763491">
        <w:trPr>
          <w:trHeight w:val="20"/>
        </w:trPr>
        <w:tc>
          <w:tcPr>
            <w:tcW w:w="3686" w:type="dxa"/>
            <w:shd w:val="clear" w:color="auto" w:fill="auto"/>
          </w:tcPr>
          <w:p w14:paraId="683561AC" w14:textId="633C61D7" w:rsidR="002E26E6" w:rsidRPr="002946AF" w:rsidRDefault="002E26E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0EA22" w14:textId="4C2F1EA9" w:rsidR="002E26E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C2090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314B5" w14:textId="5C49EB40" w:rsidR="002E26E6" w:rsidRPr="002946AF" w:rsidRDefault="00204442" w:rsidP="0039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94F7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E5558" w14:textId="6C9E1F6B" w:rsidR="002E26E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0531D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CF8E4" w14:textId="4AFF3BD8" w:rsidR="002E26E6" w:rsidRPr="002946AF" w:rsidRDefault="00204442" w:rsidP="00EB18B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A25A3F"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804</w:t>
            </w:r>
          </w:p>
        </w:tc>
      </w:tr>
      <w:tr w:rsidR="002E26E6" w:rsidRPr="002946AF" w14:paraId="11E4D4BF" w14:textId="77777777" w:rsidTr="00763491">
        <w:trPr>
          <w:trHeight w:val="20"/>
        </w:trPr>
        <w:tc>
          <w:tcPr>
            <w:tcW w:w="3686" w:type="dxa"/>
            <w:shd w:val="clear" w:color="auto" w:fill="auto"/>
          </w:tcPr>
          <w:p w14:paraId="369A7FFF" w14:textId="77777777" w:rsidR="002E26E6" w:rsidRPr="002946AF" w:rsidRDefault="002E26E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D2F81" w14:textId="2FB52703" w:rsidR="002E26E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C2090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447D9" w14:textId="69DE87F1" w:rsidR="002E26E6" w:rsidRPr="002946AF" w:rsidRDefault="00204442" w:rsidP="0039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494F7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51D76" w14:textId="3462167D" w:rsidR="002E26E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0531D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7F23C" w14:textId="6459D7D5" w:rsidR="002E26E6" w:rsidRPr="002946AF" w:rsidRDefault="00204442" w:rsidP="00EB18B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94F7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</w:tr>
    </w:tbl>
    <w:p w14:paraId="12C25B10" w14:textId="77777777" w:rsidR="00817BE4" w:rsidRPr="002946AF" w:rsidRDefault="00817BE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2C26B7" w14:textId="2A1490E7" w:rsidR="00817BE4" w:rsidRPr="002946AF" w:rsidRDefault="00817BE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โดยปกติระยะเวลาการให้สินเชื่อแก่ลูกค้าของกลุ่มกิจการมีระยะเวลาตั้งแต่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ถึง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วัน</w:t>
      </w:r>
    </w:p>
    <w:p w14:paraId="462CAAF0" w14:textId="77777777" w:rsidR="00817BE4" w:rsidRPr="002946AF" w:rsidRDefault="00817BE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1685CB" w14:textId="77777777" w:rsidR="00763491" w:rsidRPr="002946AF" w:rsidRDefault="00763491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F68F32C" w14:textId="77777777" w:rsidR="00A1389C" w:rsidRPr="004A005A" w:rsidRDefault="00A1389C" w:rsidP="004B409C">
      <w:pPr>
        <w:pStyle w:val="Heading1"/>
        <w:keepNext w:val="0"/>
        <w:tabs>
          <w:tab w:val="clear" w:pos="567"/>
        </w:tabs>
        <w:spacing w:line="240" w:lineRule="auto"/>
        <w:rPr>
          <w:rFonts w:ascii="Browallia New" w:eastAsia="Arial Unicode MS" w:hAnsi="Browallia New" w:cs="Browallia New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1389C" w:rsidRPr="002946AF" w14:paraId="3A28FD47" w14:textId="77777777" w:rsidTr="008054A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1703EE1" w14:textId="57531DBD" w:rsidR="00A1389C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11</w:t>
            </w:r>
            <w:r w:rsidR="00A1389C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ab/>
              <w:t>ลูกหนี้อื่น</w:t>
            </w:r>
          </w:p>
        </w:tc>
      </w:tr>
    </w:tbl>
    <w:p w14:paraId="0CA277B6" w14:textId="0C6A082A" w:rsidR="00DE151E" w:rsidRPr="002946AF" w:rsidRDefault="00DE151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69"/>
        <w:gridCol w:w="1373"/>
        <w:gridCol w:w="1373"/>
        <w:gridCol w:w="1373"/>
        <w:gridCol w:w="1374"/>
      </w:tblGrid>
      <w:tr w:rsidR="00053794" w:rsidRPr="002946AF" w14:paraId="5F3F9E90" w14:textId="77777777" w:rsidTr="00B52E98">
        <w:trPr>
          <w:cantSplit/>
        </w:trPr>
        <w:tc>
          <w:tcPr>
            <w:tcW w:w="3969" w:type="dxa"/>
          </w:tcPr>
          <w:p w14:paraId="6ABAA3D7" w14:textId="77777777" w:rsidR="00053794" w:rsidRPr="002946AF" w:rsidRDefault="00053794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C5C5B" w14:textId="7B9A2519" w:rsidR="00053794" w:rsidRPr="002946AF" w:rsidRDefault="0005379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FBC17" w14:textId="5F8361FD" w:rsidR="00053794" w:rsidRPr="002946AF" w:rsidRDefault="0005379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3794" w:rsidRPr="002946AF" w14:paraId="6C8F5254" w14:textId="77777777" w:rsidTr="00B52E98">
        <w:trPr>
          <w:cantSplit/>
        </w:trPr>
        <w:tc>
          <w:tcPr>
            <w:tcW w:w="3969" w:type="dxa"/>
            <w:vAlign w:val="center"/>
          </w:tcPr>
          <w:p w14:paraId="26B2DCD8" w14:textId="29BA8E30" w:rsidR="00053794" w:rsidRPr="002946AF" w:rsidRDefault="00D17A96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6CF1ED7" w14:textId="17C71444" w:rsidR="00053794" w:rsidRPr="002946AF" w:rsidRDefault="0005379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42DEE5D0" w14:textId="6A4F12DF" w:rsidR="00053794" w:rsidRPr="002946AF" w:rsidRDefault="0005379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7C232FE1" w14:textId="21E8D68C" w:rsidR="00053794" w:rsidRPr="002946AF" w:rsidRDefault="0005379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6CF0CA57" w14:textId="28A41223" w:rsidR="00053794" w:rsidRPr="002946AF" w:rsidRDefault="0005379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53794" w:rsidRPr="002946AF" w14:paraId="77FC7900" w14:textId="77777777" w:rsidTr="00B52E98">
        <w:trPr>
          <w:cantSplit/>
        </w:trPr>
        <w:tc>
          <w:tcPr>
            <w:tcW w:w="3969" w:type="dxa"/>
          </w:tcPr>
          <w:p w14:paraId="515661EB" w14:textId="77777777" w:rsidR="00053794" w:rsidRPr="002946AF" w:rsidRDefault="00053794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79F74285" w14:textId="22204CF3" w:rsidR="00053794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053794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DBFD377" w14:textId="6A31E267" w:rsidR="00053794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053794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63204C7A" w14:textId="00377CDE" w:rsidR="00053794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053794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6922D2C3" w14:textId="10A71F7A" w:rsidR="00053794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053794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567E" w:rsidRPr="00B52E98" w14:paraId="79CF2F9F" w14:textId="77777777" w:rsidTr="00B52E98">
        <w:trPr>
          <w:cantSplit/>
        </w:trPr>
        <w:tc>
          <w:tcPr>
            <w:tcW w:w="3969" w:type="dxa"/>
          </w:tcPr>
          <w:p w14:paraId="2BBAE000" w14:textId="77777777" w:rsidR="004B567E" w:rsidRPr="00B52E98" w:rsidRDefault="004B567E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0222A" w14:textId="77777777" w:rsidR="004B567E" w:rsidRPr="00B52E98" w:rsidRDefault="004B567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409B67A5" w14:textId="77777777" w:rsidR="004B567E" w:rsidRPr="00B52E98" w:rsidRDefault="004B567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3FC3C" w14:textId="77777777" w:rsidR="004B567E" w:rsidRPr="00B52E98" w:rsidRDefault="004B567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595054B9" w14:textId="77777777" w:rsidR="004B567E" w:rsidRPr="00B52E98" w:rsidRDefault="004B567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567E" w:rsidRPr="002946AF" w14:paraId="1CD9E9D2" w14:textId="77777777" w:rsidTr="00B52E98">
        <w:trPr>
          <w:cantSplit/>
        </w:trPr>
        <w:tc>
          <w:tcPr>
            <w:tcW w:w="3969" w:type="dxa"/>
          </w:tcPr>
          <w:p w14:paraId="1C62CE9D" w14:textId="27B2203C" w:rsidR="004B567E" w:rsidRPr="002946AF" w:rsidRDefault="004B567E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159D2D96" w14:textId="5BC9A905" w:rsidR="004B567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73" w:type="dxa"/>
            <w:vAlign w:val="bottom"/>
          </w:tcPr>
          <w:p w14:paraId="49EA9115" w14:textId="06B49C5C" w:rsidR="004B567E" w:rsidRPr="002946AF" w:rsidRDefault="00204442" w:rsidP="0094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46CCB84E" w14:textId="7E1542A1" w:rsidR="004B567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74" w:type="dxa"/>
            <w:vAlign w:val="bottom"/>
          </w:tcPr>
          <w:p w14:paraId="36C774D5" w14:textId="3444BBAA" w:rsidR="004B567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4B567E" w:rsidRPr="002946AF" w14:paraId="30A2A027" w14:textId="77777777" w:rsidTr="00B52E98">
        <w:trPr>
          <w:cantSplit/>
        </w:trPr>
        <w:tc>
          <w:tcPr>
            <w:tcW w:w="3969" w:type="dxa"/>
          </w:tcPr>
          <w:p w14:paraId="6EEBD9FA" w14:textId="3B37885F" w:rsidR="004B567E" w:rsidRPr="002946AF" w:rsidRDefault="004B567E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91650F7" w14:textId="2AB046E4" w:rsidR="004B567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73" w:type="dxa"/>
            <w:vAlign w:val="bottom"/>
          </w:tcPr>
          <w:p w14:paraId="182D0B65" w14:textId="233F63D1" w:rsidR="004B567E" w:rsidRPr="002946AF" w:rsidRDefault="00204442" w:rsidP="0094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131AD83E" w14:textId="6A5B7833" w:rsidR="004B567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74" w:type="dxa"/>
            <w:vAlign w:val="bottom"/>
          </w:tcPr>
          <w:p w14:paraId="07E67EFF" w14:textId="3B8F641D" w:rsidR="004B567E" w:rsidRPr="002946AF" w:rsidRDefault="00204442" w:rsidP="0094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4B567E" w:rsidRPr="002946AF" w14:paraId="4D9AEA2D" w14:textId="77777777" w:rsidTr="00B52E98">
        <w:trPr>
          <w:cantSplit/>
        </w:trPr>
        <w:tc>
          <w:tcPr>
            <w:tcW w:w="3969" w:type="dxa"/>
          </w:tcPr>
          <w:p w14:paraId="69E6D5C0" w14:textId="6F5992D0" w:rsidR="004B567E" w:rsidRPr="002946AF" w:rsidRDefault="004B567E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เงินให้กู้ยืมระยะยาวแก่สหกรณ์ออมทรัพย์ 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57A321EE" w14:textId="77777777" w:rsidR="004B567E" w:rsidRPr="002946AF" w:rsidRDefault="004B567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85998FB" w14:textId="77777777" w:rsidR="004B567E" w:rsidRPr="002946AF" w:rsidRDefault="004B567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104E8FC8" w14:textId="77777777" w:rsidR="004B567E" w:rsidRPr="002946AF" w:rsidRDefault="004B567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30EEA0C8" w14:textId="77777777" w:rsidR="004B567E" w:rsidRPr="002946AF" w:rsidRDefault="004B567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567E" w:rsidRPr="002946AF" w14:paraId="76F79593" w14:textId="77777777" w:rsidTr="00B52E98">
        <w:trPr>
          <w:cantSplit/>
        </w:trPr>
        <w:tc>
          <w:tcPr>
            <w:tcW w:w="3969" w:type="dxa"/>
          </w:tcPr>
          <w:p w14:paraId="4B16B22A" w14:textId="7578BD76" w:rsidR="004B567E" w:rsidRPr="002946AF" w:rsidRDefault="00B46DD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B567E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ของพนักงาน</w:t>
            </w:r>
            <w:r w:rsidR="004B567E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40BDCBBA" w14:textId="76A97948" w:rsidR="004B567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73" w:type="dxa"/>
            <w:vAlign w:val="bottom"/>
          </w:tcPr>
          <w:p w14:paraId="4C3D6993" w14:textId="63F1C317" w:rsidR="004B567E" w:rsidRPr="002946AF" w:rsidRDefault="00204442" w:rsidP="0094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B07FF6C" w14:textId="4395A17E" w:rsidR="004B567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74" w:type="dxa"/>
            <w:vAlign w:val="bottom"/>
          </w:tcPr>
          <w:p w14:paraId="2CDEB5F7" w14:textId="50FC6536" w:rsidR="004B567E" w:rsidRPr="002946AF" w:rsidRDefault="00204442" w:rsidP="0094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4B567E" w:rsidRPr="002946AF" w14:paraId="580D5E2E" w14:textId="77777777" w:rsidTr="00B52E98">
        <w:trPr>
          <w:cantSplit/>
        </w:trPr>
        <w:tc>
          <w:tcPr>
            <w:tcW w:w="3969" w:type="dxa"/>
          </w:tcPr>
          <w:p w14:paraId="12A2B46D" w14:textId="6FB92E5F" w:rsidR="004B567E" w:rsidRPr="002946AF" w:rsidRDefault="004B567E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อื่น</w:t>
            </w:r>
            <w:r w:rsidR="00E83FE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ๆ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076D1" w14:textId="53D18ADE" w:rsidR="004B567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6708BB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520AF2C3" w14:textId="4C400722" w:rsidR="004B567E" w:rsidRPr="002946AF" w:rsidRDefault="00204442" w:rsidP="0094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FFD95" w14:textId="5D5F974A" w:rsidR="004B567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457FEF55" w14:textId="1F733012" w:rsidR="004B567E" w:rsidRPr="002946AF" w:rsidRDefault="00204442" w:rsidP="0094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4B567E" w:rsidRPr="002946AF" w14:paraId="7748E21E" w14:textId="77777777" w:rsidTr="00B52E98">
        <w:trPr>
          <w:cantSplit/>
        </w:trPr>
        <w:tc>
          <w:tcPr>
            <w:tcW w:w="3969" w:type="dxa"/>
          </w:tcPr>
          <w:p w14:paraId="087D3B8D" w14:textId="518F8648" w:rsidR="004B567E" w:rsidRPr="002946AF" w:rsidRDefault="00D17A96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624665" w14:textId="7EA49D37" w:rsidR="004B567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08BB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3770C" w14:textId="3213B43D" w:rsidR="004B567E" w:rsidRPr="002946AF" w:rsidRDefault="00204442" w:rsidP="0094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178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6ABF7A" w14:textId="0FA6AEEF" w:rsidR="004B567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005C9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0AD66" w14:textId="636F9BE1" w:rsidR="004B567E" w:rsidRPr="002946AF" w:rsidRDefault="00204442" w:rsidP="0094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178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</w:tbl>
    <w:p w14:paraId="1E8C5FED" w14:textId="6A2D2829" w:rsidR="00404F3E" w:rsidRPr="002946AF" w:rsidRDefault="00404F3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1389C" w:rsidRPr="002946AF" w14:paraId="3E1E074E" w14:textId="77777777" w:rsidTr="006E218D">
        <w:tc>
          <w:tcPr>
            <w:tcW w:w="9475" w:type="dxa"/>
            <w:shd w:val="clear" w:color="auto" w:fill="FFA543"/>
            <w:vAlign w:val="center"/>
          </w:tcPr>
          <w:p w14:paraId="5BBEB476" w14:textId="2279ECE4" w:rsidR="00A1389C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12</w:t>
            </w:r>
            <w:r w:rsidR="00A1389C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ab/>
              <w:t>สินค้าคงเหลือ</w:t>
            </w:r>
            <w:r w:rsidR="005D43B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</w:tr>
    </w:tbl>
    <w:p w14:paraId="3A2F8962" w14:textId="73646BC8" w:rsidR="006B5F77" w:rsidRPr="002946AF" w:rsidRDefault="006B5F77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86"/>
        <w:gridCol w:w="1437"/>
        <w:gridCol w:w="1438"/>
        <w:gridCol w:w="1438"/>
        <w:gridCol w:w="1438"/>
      </w:tblGrid>
      <w:tr w:rsidR="00D73226" w:rsidRPr="002946AF" w14:paraId="129216E5" w14:textId="77777777" w:rsidTr="006E218D">
        <w:trPr>
          <w:cantSplit/>
          <w:trHeight w:val="300"/>
        </w:trPr>
        <w:tc>
          <w:tcPr>
            <w:tcW w:w="3686" w:type="dxa"/>
          </w:tcPr>
          <w:p w14:paraId="10B09C8A" w14:textId="77777777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2115A" w14:textId="62E78A55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0A4E0" w14:textId="77777777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3226" w:rsidRPr="002946AF" w14:paraId="74A1D56C" w14:textId="77777777" w:rsidTr="006E218D">
        <w:trPr>
          <w:cantSplit/>
        </w:trPr>
        <w:tc>
          <w:tcPr>
            <w:tcW w:w="3686" w:type="dxa"/>
          </w:tcPr>
          <w:p w14:paraId="098509CA" w14:textId="5CDEAF11" w:rsidR="00D73226" w:rsidRPr="002946AF" w:rsidRDefault="00D17A9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4FD53F82" w14:textId="0DBDF5F7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2F22FC0" w14:textId="32E3FD71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601EA433" w14:textId="6795AADD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128E355C" w14:textId="7AA400BC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73226" w:rsidRPr="002946AF" w14:paraId="65277468" w14:textId="77777777" w:rsidTr="006E218D">
        <w:trPr>
          <w:cantSplit/>
        </w:trPr>
        <w:tc>
          <w:tcPr>
            <w:tcW w:w="3686" w:type="dxa"/>
          </w:tcPr>
          <w:p w14:paraId="7F85899D" w14:textId="77777777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40FD5621" w14:textId="45FE7D1A" w:rsidR="00D73226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D73226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51DE00D6" w14:textId="2516EF3A" w:rsidR="00D73226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D73226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4CD2EB35" w14:textId="396920A6" w:rsidR="00D73226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D73226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52962572" w14:textId="554BF776" w:rsidR="00D73226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D73226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3226" w:rsidRPr="00B52E98" w14:paraId="2D732825" w14:textId="77777777" w:rsidTr="006E218D">
        <w:trPr>
          <w:cantSplit/>
          <w:trHeight w:val="40"/>
        </w:trPr>
        <w:tc>
          <w:tcPr>
            <w:tcW w:w="3686" w:type="dxa"/>
          </w:tcPr>
          <w:p w14:paraId="35A9AC7F" w14:textId="77777777" w:rsidR="00D73226" w:rsidRPr="00B52E98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B617F" w14:textId="77777777" w:rsidR="00D73226" w:rsidRPr="00B52E98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6BE82B69" w14:textId="77777777" w:rsidR="00D73226" w:rsidRPr="00B52E98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65906" w14:textId="77777777" w:rsidR="00D73226" w:rsidRPr="00B52E98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6E221B03" w14:textId="77777777" w:rsidR="00D73226" w:rsidRPr="00B52E98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3226" w:rsidRPr="002946AF" w14:paraId="3C6B017A" w14:textId="77777777" w:rsidTr="006E218D">
        <w:trPr>
          <w:cantSplit/>
          <w:trHeight w:val="40"/>
        </w:trPr>
        <w:tc>
          <w:tcPr>
            <w:tcW w:w="3686" w:type="dxa"/>
          </w:tcPr>
          <w:p w14:paraId="35D7D634" w14:textId="381219CB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น้ำมันปิโตรเลียมดิบและวัตถุดิบ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34415CA9" w14:textId="5C20ADF1" w:rsidR="00D7322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D7E5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38" w:type="dxa"/>
            <w:vAlign w:val="bottom"/>
          </w:tcPr>
          <w:p w14:paraId="4A8C9C15" w14:textId="773A8F5E" w:rsidR="00D73226" w:rsidRPr="002946AF" w:rsidRDefault="00204442" w:rsidP="0094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0445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0F4C9F8F" w14:textId="76AE6E8F" w:rsidR="00D7322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53E5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38" w:type="dxa"/>
            <w:vAlign w:val="bottom"/>
          </w:tcPr>
          <w:p w14:paraId="0991E0D5" w14:textId="5E7686FC" w:rsidR="00D73226" w:rsidRPr="002946AF" w:rsidRDefault="00204442" w:rsidP="00D4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0445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D73226" w:rsidRPr="002946AF" w14:paraId="40F5210A" w14:textId="77777777" w:rsidTr="006E218D">
        <w:trPr>
          <w:cantSplit/>
          <w:trHeight w:val="40"/>
        </w:trPr>
        <w:tc>
          <w:tcPr>
            <w:tcW w:w="3686" w:type="dxa"/>
          </w:tcPr>
          <w:p w14:paraId="702484B4" w14:textId="29745531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วัสดุ อะไหล่และของใช้สิ้นเปลือง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4403CFFF" w14:textId="513A9481" w:rsidR="00D7322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7E5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38" w:type="dxa"/>
            <w:vAlign w:val="bottom"/>
          </w:tcPr>
          <w:p w14:paraId="614F44F9" w14:textId="1B637A4C" w:rsidR="00D73226" w:rsidRPr="002946AF" w:rsidRDefault="00204442" w:rsidP="0094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0445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915EE68" w14:textId="287BC79A" w:rsidR="00D7322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53E5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38" w:type="dxa"/>
            <w:vAlign w:val="bottom"/>
          </w:tcPr>
          <w:p w14:paraId="1967DF7B" w14:textId="60EC6412" w:rsidR="00D73226" w:rsidRPr="002946AF" w:rsidRDefault="00204442" w:rsidP="00D4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0445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D73226" w:rsidRPr="002946AF" w14:paraId="3ACCB0D4" w14:textId="77777777" w:rsidTr="006E218D">
        <w:trPr>
          <w:cantSplit/>
          <w:trHeight w:val="40"/>
        </w:trPr>
        <w:tc>
          <w:tcPr>
            <w:tcW w:w="3686" w:type="dxa"/>
          </w:tcPr>
          <w:p w14:paraId="17014EAF" w14:textId="6EF50779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ผลิตภัณฑ์สำเร็จรูป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และผลิตภัณฑ์กึ่งสำเร็จรูป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28343F15" w14:textId="6BF13D32" w:rsidR="00D7322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D7E5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38" w:type="dxa"/>
            <w:vAlign w:val="bottom"/>
          </w:tcPr>
          <w:p w14:paraId="7764C23F" w14:textId="7BF08703" w:rsidR="00D73226" w:rsidRPr="002946AF" w:rsidRDefault="00204442" w:rsidP="0094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0445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F7CDEE0" w14:textId="06EB9F1A" w:rsidR="00D7322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53E5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38" w:type="dxa"/>
            <w:vAlign w:val="bottom"/>
          </w:tcPr>
          <w:p w14:paraId="247F181C" w14:textId="27E72801" w:rsidR="00D73226" w:rsidRPr="002946AF" w:rsidRDefault="00204442" w:rsidP="00D4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0445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D73226" w:rsidRPr="002946AF" w14:paraId="26989ABB" w14:textId="77777777" w:rsidTr="006E218D">
        <w:trPr>
          <w:cantSplit/>
          <w:trHeight w:val="40"/>
        </w:trPr>
        <w:tc>
          <w:tcPr>
            <w:tcW w:w="3686" w:type="dxa"/>
          </w:tcPr>
          <w:p w14:paraId="261EEB77" w14:textId="492CA285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0B3BFBDE" w14:textId="77777777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173A19A4" w14:textId="77777777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2AF65F94" w14:textId="77777777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48BD70AE" w14:textId="77777777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3226" w:rsidRPr="002946AF" w14:paraId="16D915FA" w14:textId="77777777" w:rsidTr="006E218D">
        <w:trPr>
          <w:cantSplit/>
          <w:trHeight w:val="40"/>
        </w:trPr>
        <w:tc>
          <w:tcPr>
            <w:tcW w:w="3686" w:type="dxa"/>
          </w:tcPr>
          <w:p w14:paraId="03C1DCB3" w14:textId="609AC8CC" w:rsidR="00D73226" w:rsidRPr="002946AF" w:rsidRDefault="00B46DD1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73226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น้ำมันปิโตรเลียมดิบ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3F3C6684" w14:textId="6CAE4CF2" w:rsidR="00D7322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53E5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38" w:type="dxa"/>
            <w:vAlign w:val="bottom"/>
          </w:tcPr>
          <w:p w14:paraId="0B35A53B" w14:textId="459017C2" w:rsidR="00D73226" w:rsidRPr="002946AF" w:rsidRDefault="00204442" w:rsidP="0094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0445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241082A8" w14:textId="5048757C" w:rsidR="00D7322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53E5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38" w:type="dxa"/>
            <w:vAlign w:val="bottom"/>
          </w:tcPr>
          <w:p w14:paraId="28711FAE" w14:textId="373DD1E6" w:rsidR="00D73226" w:rsidRPr="002946AF" w:rsidRDefault="00204442" w:rsidP="00D4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0445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D73226" w:rsidRPr="002946AF" w14:paraId="3F32D8C1" w14:textId="77777777" w:rsidTr="006E218D">
        <w:trPr>
          <w:cantSplit/>
          <w:trHeight w:val="40"/>
        </w:trPr>
        <w:tc>
          <w:tcPr>
            <w:tcW w:w="3686" w:type="dxa"/>
          </w:tcPr>
          <w:p w14:paraId="4F96D96C" w14:textId="4ED01E50" w:rsidR="00D73226" w:rsidRPr="002946AF" w:rsidRDefault="00B46DD1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73226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วัสดุ อะไหล่และของใช้สิ้นเปลือง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691FF4ED" w14:textId="7063DDF5" w:rsidR="00D7322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438" w:type="dxa"/>
            <w:vAlign w:val="bottom"/>
          </w:tcPr>
          <w:p w14:paraId="0A040922" w14:textId="582B7A9C" w:rsidR="00D73226" w:rsidRPr="002946AF" w:rsidRDefault="00204442" w:rsidP="0094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57DF1971" w14:textId="30B306FB" w:rsidR="00D7322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38" w:type="dxa"/>
            <w:vAlign w:val="bottom"/>
          </w:tcPr>
          <w:p w14:paraId="24DFF7D1" w14:textId="5C66A4B6" w:rsidR="00D73226" w:rsidRPr="002946AF" w:rsidRDefault="00204442" w:rsidP="00D4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D73226" w:rsidRPr="002946AF" w14:paraId="2ACEAA96" w14:textId="77777777" w:rsidTr="006E218D">
        <w:trPr>
          <w:cantSplit/>
          <w:trHeight w:val="40"/>
        </w:trPr>
        <w:tc>
          <w:tcPr>
            <w:tcW w:w="3686" w:type="dxa"/>
          </w:tcPr>
          <w:p w14:paraId="2B2701A1" w14:textId="661D66E0" w:rsidR="00D73226" w:rsidRPr="002946AF" w:rsidRDefault="00D73226" w:rsidP="00AD40C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ab/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</w:t>
            </w:r>
            <w:r w:rsidR="00AD40C2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การลดลงของมูลค่าสินค้าคงเหลือ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12764892" w14:textId="77777777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5ECABCAA" w14:textId="77777777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22B4A55E" w14:textId="77777777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0738D84D" w14:textId="77777777" w:rsidR="00D73226" w:rsidRPr="002946AF" w:rsidRDefault="00D7322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40C2" w:rsidRPr="002946AF" w14:paraId="65816F61" w14:textId="77777777" w:rsidTr="006E218D">
        <w:trPr>
          <w:cantSplit/>
          <w:trHeight w:val="40"/>
        </w:trPr>
        <w:tc>
          <w:tcPr>
            <w:tcW w:w="3686" w:type="dxa"/>
          </w:tcPr>
          <w:p w14:paraId="069AF17B" w14:textId="60AA4279" w:rsidR="00AD40C2" w:rsidRPr="002946AF" w:rsidRDefault="00AD40C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น้ำมันปิโตรเลียมดิบและวัตถุดิบ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012EBFA6" w14:textId="79C2B0FF" w:rsidR="00AD40C2" w:rsidRPr="002946AF" w:rsidRDefault="003D7E5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8" w:type="dxa"/>
            <w:vAlign w:val="bottom"/>
          </w:tcPr>
          <w:p w14:paraId="797AED1D" w14:textId="0010B296" w:rsidR="00AD40C2" w:rsidRPr="002946AF" w:rsidRDefault="00017BD5" w:rsidP="0094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BE75902" w14:textId="3C8F382A" w:rsidR="00AD40C2" w:rsidRPr="002946AF" w:rsidRDefault="003D7E5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8" w:type="dxa"/>
            <w:vAlign w:val="bottom"/>
          </w:tcPr>
          <w:p w14:paraId="754EA79F" w14:textId="5F9186BB" w:rsidR="00AD40C2" w:rsidRPr="002946AF" w:rsidRDefault="00FF2A9E" w:rsidP="00D4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73226" w:rsidRPr="002946AF" w14:paraId="162AD2EF" w14:textId="77777777" w:rsidTr="006E218D">
        <w:trPr>
          <w:cantSplit/>
          <w:trHeight w:val="40"/>
        </w:trPr>
        <w:tc>
          <w:tcPr>
            <w:tcW w:w="3686" w:type="dxa"/>
          </w:tcPr>
          <w:p w14:paraId="173697CF" w14:textId="47183CFA" w:rsidR="00D73226" w:rsidRPr="002946AF" w:rsidRDefault="00AD40C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ผลิตภัณฑ์สำเร็จรูปและผลิตภัณฑ์</w:t>
            </w:r>
            <w:r w:rsidR="003925BA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</w:t>
            </w:r>
            <w:r w:rsidR="003925BA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     </w:t>
            </w:r>
            <w:r w:rsidR="006E218D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กึ่ง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สำเร็จรูป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A8BF6" w14:textId="20342B35" w:rsidR="00D73226" w:rsidRPr="002946AF" w:rsidRDefault="003D7E5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268812D8" w14:textId="7D70350C" w:rsidR="00D73226" w:rsidRPr="002946AF" w:rsidRDefault="00FF2A9E" w:rsidP="0094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79DF8" w14:textId="5DB29583" w:rsidR="00D73226" w:rsidRPr="002946AF" w:rsidRDefault="003D7E57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4F840118" w14:textId="7ED77D75" w:rsidR="00D73226" w:rsidRPr="002946AF" w:rsidRDefault="00FF2A9E" w:rsidP="00D4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73226" w:rsidRPr="002946AF" w14:paraId="6DE374FF" w14:textId="77777777" w:rsidTr="006E218D">
        <w:trPr>
          <w:cantSplit/>
          <w:trHeight w:val="40"/>
        </w:trPr>
        <w:tc>
          <w:tcPr>
            <w:tcW w:w="3686" w:type="dxa"/>
          </w:tcPr>
          <w:p w14:paraId="59A899DE" w14:textId="255E2CDB" w:rsidR="00D73226" w:rsidRPr="002946AF" w:rsidRDefault="004519B6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3C638" w14:textId="7F5032B7" w:rsidR="00D7322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53E5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833C0" w14:textId="6EDCCAA1" w:rsidR="00D73226" w:rsidRPr="002946AF" w:rsidRDefault="00204442" w:rsidP="0094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A0445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62BB0" w14:textId="0EC160A3" w:rsidR="00D73226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53E5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6B7BC" w14:textId="23A70450" w:rsidR="00D73226" w:rsidRPr="002946AF" w:rsidRDefault="00204442" w:rsidP="00D4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0445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</w:tbl>
    <w:p w14:paraId="52954726" w14:textId="52BB1E9E" w:rsidR="00404F3E" w:rsidRPr="002946AF" w:rsidRDefault="00404F3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E1470" w14:textId="3B9C5981" w:rsidR="00C055B7" w:rsidRPr="002946AF" w:rsidRDefault="00862A9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930679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สินค้าคงเหลือข้างต้นได้รวมสินค้าคงเหลือที่ต้องสำรองไว้ตามกฎหมายเป็น</w:t>
      </w:r>
      <w:r w:rsidR="00D17A96" w:rsidRPr="002946AF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56791B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5D2567"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321</w:t>
      </w:r>
      <w:r w:rsidR="0056791B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791B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930679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D17A96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4D5C51"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413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ล้านบา</w:t>
      </w:r>
      <w:r w:rsidR="00337120" w:rsidRPr="002946AF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01AD8DC" w14:textId="77777777" w:rsidR="00C055B7" w:rsidRPr="002946AF" w:rsidRDefault="00C05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0FC6976" w14:textId="77777777" w:rsidR="008A1B78" w:rsidRPr="002946AF" w:rsidRDefault="008A1B78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65CDAE" w14:textId="580AAA06" w:rsidR="00761761" w:rsidRPr="002946AF" w:rsidRDefault="00F9653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946AF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ต้นทุนของสินค้าคงเหลือที่บันทึกเป็นค่าใช้จ่ายและได้รวมในบัญชีต้นทุนขายสำหรับปีสิ้นสุดวันที่ </w:t>
      </w:r>
      <w:r w:rsidR="00204442" w:rsidRPr="00204442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 xml:space="preserve">ธันวาคม พ.ศ. </w:t>
      </w:r>
      <w:r w:rsidR="00204442" w:rsidRPr="00204442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และ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5FEADFB9" w14:textId="77777777" w:rsidR="00F96534" w:rsidRPr="002946AF" w:rsidRDefault="00F9653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61761" w:rsidRPr="002946AF" w14:paraId="57EC3BB8" w14:textId="77777777" w:rsidTr="00B52E98">
        <w:trPr>
          <w:cantSplit/>
          <w:tblHeader/>
        </w:trPr>
        <w:tc>
          <w:tcPr>
            <w:tcW w:w="3690" w:type="dxa"/>
          </w:tcPr>
          <w:p w14:paraId="7B5D44B8" w14:textId="77777777" w:rsidR="00761761" w:rsidRPr="002946AF" w:rsidRDefault="0076176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223FEE" w14:textId="77777777" w:rsidR="00761761" w:rsidRPr="002946AF" w:rsidRDefault="00761761" w:rsidP="004B409C">
            <w:pPr>
              <w:pStyle w:val="3"/>
              <w:tabs>
                <w:tab w:val="clear" w:pos="360"/>
                <w:tab w:val="clear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4E5AE" w14:textId="77777777" w:rsidR="00761761" w:rsidRPr="002946AF" w:rsidRDefault="00761761" w:rsidP="004B409C">
            <w:pPr>
              <w:pStyle w:val="3"/>
              <w:tabs>
                <w:tab w:val="clear" w:pos="360"/>
                <w:tab w:val="clear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1761" w:rsidRPr="002946AF" w14:paraId="66F4055B" w14:textId="77777777" w:rsidTr="00B52E98">
        <w:trPr>
          <w:cantSplit/>
          <w:tblHeader/>
        </w:trPr>
        <w:tc>
          <w:tcPr>
            <w:tcW w:w="3690" w:type="dxa"/>
          </w:tcPr>
          <w:p w14:paraId="1CBBF742" w14:textId="3D52A401" w:rsidR="00761761" w:rsidRPr="002946AF" w:rsidRDefault="00D17A96" w:rsidP="00B52E98">
            <w:pPr>
              <w:pStyle w:val="acctfourfigures"/>
              <w:tabs>
                <w:tab w:val="clear" w:pos="765"/>
              </w:tabs>
              <w:spacing w:line="240" w:lineRule="auto"/>
              <w:ind w:left="-72" w:right="-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096AA7" w14:textId="4F458D4C" w:rsidR="00761761" w:rsidRPr="002946AF" w:rsidRDefault="00761761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6988B6" w14:textId="58834ADC" w:rsidR="00761761" w:rsidRPr="002946AF" w:rsidRDefault="00761761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D65159" w14:textId="6A1356F1" w:rsidR="00761761" w:rsidRPr="002946AF" w:rsidRDefault="00761761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19EF08" w14:textId="7D1BEDE4" w:rsidR="00761761" w:rsidRPr="002946AF" w:rsidRDefault="00761761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761761" w:rsidRPr="002946AF" w14:paraId="59E3863D" w14:textId="77777777" w:rsidTr="00B52E98">
        <w:trPr>
          <w:cantSplit/>
          <w:tblHeader/>
        </w:trPr>
        <w:tc>
          <w:tcPr>
            <w:tcW w:w="3690" w:type="dxa"/>
          </w:tcPr>
          <w:p w14:paraId="13B6016F" w14:textId="77777777" w:rsidR="00761761" w:rsidRPr="002946AF" w:rsidRDefault="00761761" w:rsidP="00B52E98">
            <w:pPr>
              <w:pStyle w:val="acctfourfigures"/>
              <w:tabs>
                <w:tab w:val="clear" w:pos="765"/>
              </w:tabs>
              <w:spacing w:line="240" w:lineRule="auto"/>
              <w:ind w:left="-72" w:right="-34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61B546" w14:textId="5B25C3B0" w:rsidR="00761761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61761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7740FE0" w14:textId="7B47BBE1" w:rsidR="00761761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61761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A91EF38" w14:textId="5D9FA4B4" w:rsidR="00761761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61761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93384B" w14:textId="29ACF346" w:rsidR="00761761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61761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61761" w:rsidRPr="002946AF" w14:paraId="7A8085EA" w14:textId="77777777" w:rsidTr="00B52E98">
        <w:trPr>
          <w:cantSplit/>
        </w:trPr>
        <w:tc>
          <w:tcPr>
            <w:tcW w:w="3690" w:type="dxa"/>
          </w:tcPr>
          <w:p w14:paraId="5769C0F7" w14:textId="0992FAD5" w:rsidR="00761761" w:rsidRPr="002946AF" w:rsidRDefault="0076176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1C982E" w14:textId="61DD8061" w:rsidR="00761761" w:rsidRPr="002946AF" w:rsidRDefault="00761761" w:rsidP="00C929AB">
            <w:pPr>
              <w:pStyle w:val="acctfourfigures"/>
              <w:tabs>
                <w:tab w:val="clear" w:pos="765"/>
              </w:tabs>
              <w:spacing w:line="240" w:lineRule="auto"/>
              <w:ind w:left="-57" w:right="-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9C14661" w14:textId="068971C0" w:rsidR="00761761" w:rsidRPr="002946AF" w:rsidRDefault="00761761" w:rsidP="00787EE6">
            <w:pPr>
              <w:pStyle w:val="acctfourfigures"/>
              <w:tabs>
                <w:tab w:val="clear" w:pos="765"/>
              </w:tabs>
              <w:spacing w:line="240" w:lineRule="auto"/>
              <w:ind w:left="-57" w:right="-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1A1E53" w14:textId="6A5CD5F8" w:rsidR="00761761" w:rsidRPr="002946AF" w:rsidRDefault="00761761" w:rsidP="00C929AB">
            <w:pPr>
              <w:pStyle w:val="acctfourfigures"/>
              <w:tabs>
                <w:tab w:val="clear" w:pos="765"/>
              </w:tabs>
              <w:spacing w:line="240" w:lineRule="auto"/>
              <w:ind w:left="-57" w:right="-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CA90061" w14:textId="36154DF7" w:rsidR="00761761" w:rsidRPr="002946AF" w:rsidRDefault="00761761" w:rsidP="00787EE6">
            <w:pPr>
              <w:pStyle w:val="a0"/>
              <w:ind w:left="-57" w:right="-5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52E98" w:rsidRPr="002946AF" w14:paraId="53E62CB9" w14:textId="77777777" w:rsidTr="00B52E98">
        <w:trPr>
          <w:cantSplit/>
        </w:trPr>
        <w:tc>
          <w:tcPr>
            <w:tcW w:w="3690" w:type="dxa"/>
          </w:tcPr>
          <w:p w14:paraId="01699412" w14:textId="2B53B7DD" w:rsidR="00B52E98" w:rsidRPr="002946AF" w:rsidRDefault="00B52E98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ต้นทุนขาย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6239C0" w14:textId="018CE0AC" w:rsidR="00B52E98" w:rsidRPr="002946AF" w:rsidRDefault="00136DDC" w:rsidP="00B52E98">
            <w:pPr>
              <w:pStyle w:val="acctfourfigures"/>
              <w:tabs>
                <w:tab w:val="clear" w:pos="765"/>
              </w:tabs>
              <w:spacing w:line="240" w:lineRule="auto"/>
              <w:ind w:left="-57" w:right="-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821E3D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</w:t>
            </w:r>
            <w:r w:rsidR="00B52E98"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647</w:t>
            </w:r>
          </w:p>
        </w:tc>
        <w:tc>
          <w:tcPr>
            <w:tcW w:w="1440" w:type="dxa"/>
            <w:vAlign w:val="bottom"/>
          </w:tcPr>
          <w:p w14:paraId="354E51F8" w14:textId="2427B0BD" w:rsidR="00B52E98" w:rsidRPr="007333CA" w:rsidRDefault="00136DDC" w:rsidP="00B52E98">
            <w:pPr>
              <w:pStyle w:val="acctfourfigures"/>
              <w:tabs>
                <w:tab w:val="clear" w:pos="765"/>
              </w:tabs>
              <w:spacing w:line="240" w:lineRule="auto"/>
              <w:ind w:left="-57" w:right="-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B52E98"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AB6685" w14:textId="34EAE9FA" w:rsidR="00B52E98" w:rsidRPr="002946AF" w:rsidRDefault="00136DDC" w:rsidP="00B52E98">
            <w:pPr>
              <w:pStyle w:val="a0"/>
              <w:ind w:left="-57" w:right="-5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266</w:t>
            </w:r>
            <w:r w:rsidR="00B52E98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840</w:t>
            </w:r>
          </w:p>
        </w:tc>
        <w:tc>
          <w:tcPr>
            <w:tcW w:w="1440" w:type="dxa"/>
            <w:vAlign w:val="bottom"/>
          </w:tcPr>
          <w:p w14:paraId="0288C47A" w14:textId="0840231C" w:rsidR="00B52E98" w:rsidRPr="007333CA" w:rsidRDefault="00136DDC" w:rsidP="00B52E98">
            <w:pPr>
              <w:pStyle w:val="a0"/>
              <w:ind w:left="-57" w:right="-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B52E98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B52E98" w:rsidRPr="002946AF" w14:paraId="782073C5" w14:textId="77777777" w:rsidTr="00B52E98">
        <w:trPr>
          <w:cantSplit/>
        </w:trPr>
        <w:tc>
          <w:tcPr>
            <w:tcW w:w="3690" w:type="dxa"/>
          </w:tcPr>
          <w:p w14:paraId="7DD80879" w14:textId="1A5FD512" w:rsidR="00B52E98" w:rsidRPr="002946AF" w:rsidRDefault="00B52E98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ปรับลดมูลค่า</w:t>
            </w:r>
            <w:r w:rsidR="009D09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เป็น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  <w:r w:rsidR="009D0902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มูลค่าสุทธิ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A1027" w14:textId="14E8F62A" w:rsidR="00B52E98" w:rsidRPr="002946AF" w:rsidRDefault="00B52E98" w:rsidP="00B52E98">
            <w:pPr>
              <w:pStyle w:val="acctfourfigures"/>
              <w:tabs>
                <w:tab w:val="clear" w:pos="765"/>
              </w:tabs>
              <w:spacing w:line="240" w:lineRule="auto"/>
              <w:ind w:left="-57" w:right="-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91C331" w14:textId="383E67F5" w:rsidR="00B52E98" w:rsidRPr="002946AF" w:rsidRDefault="00204442" w:rsidP="00B52E98">
            <w:pPr>
              <w:pStyle w:val="acctfourfigures"/>
              <w:tabs>
                <w:tab w:val="clear" w:pos="765"/>
              </w:tabs>
              <w:spacing w:line="240" w:lineRule="auto"/>
              <w:ind w:left="-57" w:right="-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52E98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CB6E5" w14:textId="722477C2" w:rsidR="00B52E98" w:rsidRPr="002946AF" w:rsidRDefault="00B52E98" w:rsidP="00B52E98">
            <w:pPr>
              <w:pStyle w:val="a0"/>
              <w:ind w:left="-57" w:right="-5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FEA583" w14:textId="78C8DAC6" w:rsidR="00B52E98" w:rsidRPr="002946AF" w:rsidRDefault="00204442" w:rsidP="00B52E98">
            <w:pPr>
              <w:pStyle w:val="a0"/>
              <w:ind w:left="-57" w:right="-5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2E98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B52E98" w:rsidRPr="002946AF" w14:paraId="0081793F" w14:textId="77777777" w:rsidTr="00B52E98">
        <w:trPr>
          <w:cantSplit/>
        </w:trPr>
        <w:tc>
          <w:tcPr>
            <w:tcW w:w="3690" w:type="dxa"/>
          </w:tcPr>
          <w:p w14:paraId="5F4F4C47" w14:textId="77777777" w:rsidR="00B52E98" w:rsidRPr="00F632E8" w:rsidRDefault="00B52E98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2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E3356" w14:textId="040427BD" w:rsidR="00B52E98" w:rsidRPr="002946AF" w:rsidRDefault="00136DDC" w:rsidP="00B52E98">
            <w:pPr>
              <w:pStyle w:val="acctfourfigures"/>
              <w:tabs>
                <w:tab w:val="clear" w:pos="765"/>
              </w:tabs>
              <w:spacing w:line="240" w:lineRule="auto"/>
              <w:ind w:left="-57" w:right="-5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21E3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52E98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92792" w14:textId="2AC7CB02" w:rsidR="00B52E98" w:rsidRPr="002946AF" w:rsidRDefault="00136DDC" w:rsidP="00B52E98">
            <w:pPr>
              <w:pStyle w:val="acctfourfigures"/>
              <w:tabs>
                <w:tab w:val="clear" w:pos="765"/>
              </w:tabs>
              <w:spacing w:line="240" w:lineRule="auto"/>
              <w:ind w:left="-57" w:right="-5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B52E98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2F84B4" w14:textId="76CDB680" w:rsidR="00B52E98" w:rsidRPr="002946AF" w:rsidRDefault="00136DDC" w:rsidP="00B52E98">
            <w:pPr>
              <w:pStyle w:val="a0"/>
              <w:ind w:left="-57" w:right="-5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B52E98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476E2" w14:textId="0576BE7A" w:rsidR="00B52E98" w:rsidRPr="002946AF" w:rsidRDefault="00136DDC" w:rsidP="00B52E98">
            <w:pPr>
              <w:pStyle w:val="a0"/>
              <w:ind w:left="-57" w:right="-5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B52E98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</w:tbl>
    <w:p w14:paraId="168298A8" w14:textId="77777777" w:rsidR="00A1389C" w:rsidRPr="002946AF" w:rsidRDefault="00A1389C" w:rsidP="004B409C">
      <w:pPr>
        <w:pStyle w:val="Heading1"/>
        <w:keepNext w:val="0"/>
        <w:tabs>
          <w:tab w:val="clear" w:pos="567"/>
        </w:tabs>
        <w:spacing w:line="240" w:lineRule="auto"/>
        <w:ind w:left="540" w:hanging="540"/>
        <w:rPr>
          <w:rFonts w:ascii="Browallia New" w:eastAsia="Arial Unicode MS" w:hAnsi="Browallia New" w:cs="Browallia New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1389C" w:rsidRPr="002946AF" w14:paraId="5324AF47" w14:textId="77777777" w:rsidTr="008054A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ADB8906" w14:textId="1C7A29E3" w:rsidR="00A1389C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A1389C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ab/>
              <w:t>เงินลงทุนในบริษั</w:t>
            </w:r>
            <w:r w:rsidR="00D17A96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ทย่อย</w:t>
            </w:r>
          </w:p>
        </w:tc>
      </w:tr>
    </w:tbl>
    <w:p w14:paraId="4078DFDD" w14:textId="7307F31C" w:rsidR="00C02814" w:rsidRPr="002946AF" w:rsidRDefault="00C0281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3066380" w14:textId="1206273D" w:rsidR="00C02814" w:rsidRPr="002946AF" w:rsidRDefault="00204442" w:rsidP="004B409C">
      <w:pPr>
        <w:pStyle w:val="Heading2"/>
        <w:keepNext w:val="0"/>
        <w:tabs>
          <w:tab w:val="clear" w:pos="567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cs/>
        </w:rPr>
      </w:pPr>
      <w:r w:rsidRPr="00204442">
        <w:rPr>
          <w:rFonts w:ascii="Browallia New" w:eastAsia="Arial Unicode MS" w:hAnsi="Browallia New" w:cs="Browallia New"/>
          <w:color w:val="CF4A02"/>
          <w:lang w:val="en-GB"/>
        </w:rPr>
        <w:t>13</w:t>
      </w:r>
      <w:r w:rsidR="00C02814" w:rsidRPr="002946AF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204442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D17A96" w:rsidRPr="002946AF">
        <w:rPr>
          <w:rFonts w:ascii="Browallia New" w:eastAsia="Arial Unicode MS" w:hAnsi="Browallia New" w:cs="Browallia New"/>
          <w:color w:val="CF4A02"/>
          <w:cs/>
        </w:rPr>
        <w:tab/>
        <w:t>การเปลี่ยนแปลงของเงินลงทุนในบริษัทย่อย</w:t>
      </w:r>
      <w:r w:rsidR="00A150FF" w:rsidRPr="002946AF">
        <w:rPr>
          <w:rFonts w:ascii="Browallia New" w:eastAsia="Arial Unicode MS" w:hAnsi="Browallia New" w:cs="Browallia New"/>
          <w:color w:val="CF4A02"/>
          <w:cs/>
        </w:rPr>
        <w:t xml:space="preserve"> มีดังต่อไปนี้</w:t>
      </w:r>
    </w:p>
    <w:p w14:paraId="1CD7F3D2" w14:textId="61BED00C" w:rsidR="00C8180B" w:rsidRPr="002946AF" w:rsidRDefault="00C8180B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89" w:type="dxa"/>
        <w:tblInd w:w="261" w:type="dxa"/>
        <w:tblLayout w:type="fixed"/>
        <w:tblLook w:val="0000" w:firstRow="0" w:lastRow="0" w:firstColumn="0" w:lastColumn="0" w:noHBand="0" w:noVBand="0"/>
      </w:tblPr>
      <w:tblGrid>
        <w:gridCol w:w="6309"/>
        <w:gridCol w:w="1440"/>
        <w:gridCol w:w="1440"/>
      </w:tblGrid>
      <w:tr w:rsidR="00930679" w:rsidRPr="002946AF" w14:paraId="6D76409E" w14:textId="77777777" w:rsidTr="006E218D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A9E50" w14:textId="77777777" w:rsidR="00930679" w:rsidRPr="002946AF" w:rsidRDefault="0093067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C5144" w14:textId="77777777" w:rsidR="00930679" w:rsidRPr="002946AF" w:rsidRDefault="0093067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0679" w:rsidRPr="002946AF" w14:paraId="1C3F9B2D" w14:textId="77777777" w:rsidTr="006E218D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9DFF6" w14:textId="752CEA14" w:rsidR="00930679" w:rsidRPr="002946AF" w:rsidRDefault="0093067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F464A3" w14:textId="6BEA9BF5" w:rsidR="00930679" w:rsidRPr="002946AF" w:rsidRDefault="0093067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11DC5C" w14:textId="6D7EA436" w:rsidR="00930679" w:rsidRPr="002946AF" w:rsidRDefault="0093067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30679" w:rsidRPr="002946AF" w14:paraId="5F1ED4AA" w14:textId="77777777" w:rsidTr="006E218D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79F89" w14:textId="77777777" w:rsidR="00930679" w:rsidRPr="002946AF" w:rsidRDefault="0093067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FA393" w14:textId="7E7C223F" w:rsidR="00930679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930679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2D04D2" w14:textId="3781676E" w:rsidR="00930679" w:rsidRPr="002946AF" w:rsidRDefault="00A715A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930679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63491" w:rsidRPr="002946AF" w14:paraId="3A5B28DF" w14:textId="77777777" w:rsidTr="006E218D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18C02ADA" w14:textId="77777777" w:rsidR="00763491" w:rsidRPr="002946AF" w:rsidRDefault="00763491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38B5F4" w14:textId="77777777" w:rsidR="00763491" w:rsidRPr="002946AF" w:rsidRDefault="00763491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DA9136D" w14:textId="77777777" w:rsidR="00763491" w:rsidRPr="002946AF" w:rsidRDefault="00763491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3741" w:rsidRPr="002946AF" w14:paraId="155DEE4C" w14:textId="77777777" w:rsidTr="006E218D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0B765829" w14:textId="1B9EA3C3" w:rsidR="00D53741" w:rsidRPr="002946AF" w:rsidRDefault="00D53741" w:rsidP="00D5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9901AD" w14:textId="4099A843" w:rsidR="00D53741" w:rsidRPr="002946AF" w:rsidRDefault="00204442" w:rsidP="00D5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5374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DC0FFC" w14:textId="699306B7" w:rsidR="00D53741" w:rsidRPr="002946AF" w:rsidRDefault="00204442" w:rsidP="00D5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5374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D53741" w:rsidRPr="002946AF" w14:paraId="0CAB86AE" w14:textId="77777777" w:rsidTr="006E218D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B927B" w14:textId="2DB870D4" w:rsidR="00D53741" w:rsidRPr="002946AF" w:rsidRDefault="00D53741" w:rsidP="00D5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การซื้อหุ้นเพิ่มทุนของบริษัทย่อย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8809564" w14:textId="65161C61" w:rsidR="00D53741" w:rsidRPr="002946AF" w:rsidRDefault="00204442" w:rsidP="00D5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21CC68" w14:textId="769B0FD7" w:rsidR="00D53741" w:rsidRPr="002946AF" w:rsidRDefault="00D53741" w:rsidP="00D5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53741" w:rsidRPr="002946AF" w14:paraId="4C465094" w14:textId="77777777" w:rsidTr="006E218D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5A6CF8" w14:textId="797E85D1" w:rsidR="00D53741" w:rsidRPr="002946AF" w:rsidRDefault="00D53741" w:rsidP="00D5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8FB8053" w14:textId="36AB97C4" w:rsidR="00D53741" w:rsidRPr="002946AF" w:rsidRDefault="00204442" w:rsidP="00D5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71D0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69BB61" w14:textId="13194DBC" w:rsidR="00D53741" w:rsidRPr="002946AF" w:rsidRDefault="00204442" w:rsidP="00D5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5374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</w:tbl>
    <w:p w14:paraId="2FF9A43B" w14:textId="77777777" w:rsidR="003113C9" w:rsidRPr="002946AF" w:rsidRDefault="003113C9" w:rsidP="00BD2CB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BEACB15" w14:textId="3C9B6189" w:rsidR="00BD2CB8" w:rsidRPr="002946AF" w:rsidRDefault="00BD2CB8" w:rsidP="00BD2CB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597DD625" w14:textId="77777777" w:rsidR="00BD2CB8" w:rsidRPr="002946AF" w:rsidRDefault="00BD2CB8" w:rsidP="00BD2CB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B8D2A66" w14:textId="77777777" w:rsidR="00BD2CB8" w:rsidRPr="002946AF" w:rsidRDefault="00BD2CB8" w:rsidP="00BD2CB8">
      <w:pPr>
        <w:ind w:left="567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บริษัท ไทยออยล์ ศูนย์บริหารเงิน จำกัด</w:t>
      </w:r>
      <w:r w:rsidRPr="002946A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 </w:t>
      </w:r>
    </w:p>
    <w:p w14:paraId="01A0668C" w14:textId="77777777" w:rsidR="00BD2CB8" w:rsidRPr="002946AF" w:rsidRDefault="00BD2CB8" w:rsidP="00BD2CB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8AB406" w14:textId="300C297B" w:rsidR="00BD2CB8" w:rsidRPr="002946AF" w:rsidRDefault="00BD2CB8" w:rsidP="00BD2CB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ในการประชุม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วิสามัญผู้ถือหุ้นครั้งที่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ผู้ถือหุ้นของบริษัท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ไทยออยล์ ศูนย์บริหารเงิน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</w:rPr>
        <w:t>TTC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</w:rPr>
        <w:t>)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มีมติอนุมัติให้เพิ่มทุนจดทะเบียนจำนวน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รวมเป็นจำนวนเงิน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946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โดยบริษัทย่อยดังกล่าวจะมีทุนจดทะเบียนหลังเพิ่มทุนทั้งสิ้นเป็นจำนวน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956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3E48" w:rsidRPr="002946AF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บาท ทั้งนี้บริษัทได้เข้าซื้อหุ้นเพิ่มทุนทั้งหมดและได้ชำระค่าหุ้นเพิ่มทุน</w:t>
      </w:r>
      <w:r w:rsidR="00E733B3">
        <w:rPr>
          <w:rFonts w:ascii="Browallia New" w:eastAsia="Arial Unicode MS" w:hAnsi="Browallia New" w:cs="Browallia New" w:hint="cs"/>
          <w:sz w:val="26"/>
          <w:szCs w:val="26"/>
          <w:cs/>
        </w:rPr>
        <w:t>ตามการเรียกชำระค่าหุ้นเพิ่มทุน</w:t>
      </w:r>
      <w:r w:rsidR="00455E0E">
        <w:rPr>
          <w:rFonts w:ascii="Browallia New" w:eastAsia="Arial Unicode MS" w:hAnsi="Browallia New" w:cs="Browallia New" w:hint="cs"/>
          <w:sz w:val="26"/>
          <w:szCs w:val="26"/>
          <w:cs/>
        </w:rPr>
        <w:t>แล้ว</w:t>
      </w:r>
      <w:r w:rsidR="00455E0E" w:rsidRPr="002946AF">
        <w:rPr>
          <w:rFonts w:ascii="Browallia New" w:eastAsia="Arial Unicode MS" w:hAnsi="Browallia New" w:cs="Browallia New"/>
          <w:sz w:val="26"/>
          <w:szCs w:val="26"/>
          <w:cs/>
        </w:rPr>
        <w:t>ในเดือนกรกฎาคม</w:t>
      </w:r>
      <w:r w:rsidR="00455E0E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และตุลาคม </w:t>
      </w:r>
      <w:r w:rsidR="00455E0E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5E0E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เป็นจำนวนเงินรวม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460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4128EF45" w14:textId="284F4C23" w:rsidR="00C055B7" w:rsidRPr="002946AF" w:rsidRDefault="00C05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05289084" w14:textId="77777777" w:rsidR="00BD2CB8" w:rsidRPr="002946AF" w:rsidRDefault="00BD2CB8" w:rsidP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A700C08" w14:textId="77777777" w:rsidR="00BD2CB8" w:rsidRPr="002946AF" w:rsidRDefault="00BD2CB8" w:rsidP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</w:t>
      </w: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อ้อม</w:t>
      </w:r>
    </w:p>
    <w:p w14:paraId="178A77F5" w14:textId="77777777" w:rsidR="00BD2CB8" w:rsidRPr="002946AF" w:rsidRDefault="00BD2CB8" w:rsidP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</w:p>
    <w:p w14:paraId="3628BECE" w14:textId="77777777" w:rsidR="00BD2CB8" w:rsidRPr="002946AF" w:rsidRDefault="00BD2CB8" w:rsidP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 xml:space="preserve">บริษัท </w:t>
      </w:r>
      <w:proofErr w:type="spellStart"/>
      <w:r w:rsidRPr="002946A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>ท็</w:t>
      </w:r>
      <w:proofErr w:type="spellEnd"/>
      <w:r w:rsidRPr="002946A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>อป เวนเจอร</w:t>
      </w:r>
      <w:proofErr w:type="spellStart"/>
      <w:r w:rsidRPr="002946A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>์ส</w:t>
      </w:r>
      <w:proofErr w:type="spellEnd"/>
      <w:r w:rsidRPr="002946A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 xml:space="preserve"> จำกัด </w:t>
      </w:r>
    </w:p>
    <w:p w14:paraId="542CC5A4" w14:textId="77777777" w:rsidR="00BD2CB8" w:rsidRPr="002946AF" w:rsidRDefault="00BD2CB8" w:rsidP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</w:pPr>
    </w:p>
    <w:p w14:paraId="54A7187E" w14:textId="7AC1D3CC" w:rsidR="00BD2CB8" w:rsidRPr="002946AF" w:rsidRDefault="00BD2CB8" w:rsidP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ในเดือนสิงหาคม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</w:rPr>
        <w:t>TTC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ได้ลงทุนและถือหุ้นตรงในสัดส่วนร้อยละ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ของทุนจดทะเบียนทั้งหมดของ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54A2" w:rsidRPr="002946AF">
        <w:rPr>
          <w:rFonts w:ascii="Browallia New" w:eastAsia="Arial Unicode MS" w:hAnsi="Browallia New" w:cs="Browallia New"/>
          <w:sz w:val="26"/>
          <w:szCs w:val="26"/>
        </w:rPr>
        <w:br/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ท็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อป เวนเจอร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์ส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ซึ่งจดทะเบียนจัดตั้งขึ้นใหม่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ในประเทศไทย โดยบริษัท 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ท็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อป เวนเจอร์ จำกัด มีทุนจดทะเบียนเป็น</w:t>
      </w:r>
      <w:r w:rsidR="008054A2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มีมูลค่าตราไว้หุ้นละ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รวมเป็นจำนวนเงิน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ซึ่งได้เรียกชำระค่าหุ้นเพิ่มทุนครั้งแรกร้อยละ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เป็นจำนวนเงินรวม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</w:rPr>
        <w:t>TTC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ได้ชำระเงินค่าหุ้นแล้วในเดือน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สิงหาคม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2963738A" w14:textId="77777777" w:rsidR="00BD2CB8" w:rsidRPr="002946AF" w:rsidRDefault="00BD2CB8" w:rsidP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543FD6" w14:textId="77777777" w:rsidR="00BD2CB8" w:rsidRPr="002946AF" w:rsidRDefault="00BD2CB8" w:rsidP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TOP Ventures Hong Kong Limited</w:t>
      </w:r>
    </w:p>
    <w:p w14:paraId="2621D241" w14:textId="77777777" w:rsidR="00BD2CB8" w:rsidRPr="002946AF" w:rsidRDefault="00BD2CB8" w:rsidP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1890581" w14:textId="31802ED3" w:rsidR="00BD2CB8" w:rsidRPr="002946AF" w:rsidRDefault="00BD2CB8" w:rsidP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ในเดือนสิงหาคม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proofErr w:type="spellStart"/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>TTC</w:t>
      </w:r>
      <w:proofErr w:type="spellEnd"/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ได้ลงทุนและถือหุ้นตรงในสัดส่วนร้อยละ </w:t>
      </w:r>
      <w:r w:rsidR="00204442" w:rsidRPr="002044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ของทุนจดทะเบียนทั้งหมดของ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TOP Ventures Hong Kong Limited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proofErr w:type="spellStart"/>
      <w:r w:rsidRPr="002946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TVHK</w:t>
      </w:r>
      <w:proofErr w:type="spellEnd"/>
      <w:r w:rsidRPr="002946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ซึ่งจดทะเบียนจัดตั้งขึ้นใหม่ในเขตบริหารพิเศษฮ่องกง โดย </w:t>
      </w:r>
      <w:proofErr w:type="spellStart"/>
      <w:r w:rsidRPr="002946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TVHK</w:t>
      </w:r>
      <w:proofErr w:type="spellEnd"/>
      <w:r w:rsidRPr="002946AF" w:rsidDel="00ED18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มีทุนจดทะเบียนเป็นหุ้นสามัญจำนวน </w:t>
      </w:r>
      <w:r w:rsidR="00204442" w:rsidRPr="002044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มูลค่าหุ้นละ </w:t>
      </w:r>
      <w:r w:rsidR="00204442" w:rsidRPr="002044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เหรียญดอลลาร์ฮ่องกง ซึ่ง </w:t>
      </w:r>
      <w:proofErr w:type="spellStart"/>
      <w:r w:rsidRPr="002946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TTC</w:t>
      </w:r>
      <w:proofErr w:type="spellEnd"/>
      <w:r w:rsidRPr="002946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ได้ชำระเงินค่าหุ้นเต็มจำนวนแล้วในเดือนสิงหาคม พ.ศ. </w:t>
      </w:r>
      <w:r w:rsidR="00204442" w:rsidRPr="002044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</w:p>
    <w:p w14:paraId="070CCBD3" w14:textId="77777777" w:rsidR="001D341D" w:rsidRPr="002946AF" w:rsidRDefault="001D341D" w:rsidP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</w:p>
    <w:p w14:paraId="60A50698" w14:textId="21F9CBD1" w:rsidR="00BD2CB8" w:rsidRPr="002946AF" w:rsidRDefault="00BD2CB8" w:rsidP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TOP Ventures America LLC</w:t>
      </w:r>
    </w:p>
    <w:p w14:paraId="35FAE22A" w14:textId="77777777" w:rsidR="00BD2CB8" w:rsidRPr="002946AF" w:rsidRDefault="00BD2CB8" w:rsidP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</w:p>
    <w:p w14:paraId="74C34324" w14:textId="137BE444" w:rsidR="00BD2CB8" w:rsidRPr="002946AF" w:rsidRDefault="00BD2CB8" w:rsidP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ในเดือนสิงหาคม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proofErr w:type="spellStart"/>
      <w:r w:rsidRPr="002946AF">
        <w:rPr>
          <w:rFonts w:ascii="Browallia New" w:eastAsia="Arial Unicode MS" w:hAnsi="Browallia New" w:cs="Browallia New"/>
          <w:spacing w:val="-2"/>
          <w:sz w:val="26"/>
          <w:szCs w:val="26"/>
        </w:rPr>
        <w:t>TVHK</w:t>
      </w:r>
      <w:proofErr w:type="spellEnd"/>
      <w:r w:rsidRPr="002946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ซึ่งเป็นบริษัทย่อยทางอ้อม</w:t>
      </w:r>
      <w:r w:rsidR="00F172B4" w:rsidRPr="002946A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ของบริษัท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ได้ลงทุนและถือหุ้นตรงในสัดส่วนร้อยละ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ของทุนจดทะเบียน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ทั้งหมดของ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TOP Ventures America LLC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ซึ่งจดทะเบียนจัดตั้งขึ้นใหม่ในประเทศสหรัฐอเมริกา โดย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TOP Venture America LLC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มีทุนจดทะเบียนหุ้นสามัญจำนวน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 มูลค่า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เหรียญสหรัฐอเมริกา ซึ่ง </w:t>
      </w:r>
      <w:proofErr w:type="spellStart"/>
      <w:r w:rsidRPr="002946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TVHK</w:t>
      </w:r>
      <w:proofErr w:type="spellEnd"/>
      <w:r w:rsidRPr="002946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ได้ชำระเงินค่าหุ้นเต็มจำนวนแล้วในเดือนสิงหาคม พ.ศ.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</w:p>
    <w:p w14:paraId="01F3ACC6" w14:textId="77777777" w:rsidR="00BD2CB8" w:rsidRPr="002946AF" w:rsidRDefault="00BD2CB8" w:rsidP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C37E298" w14:textId="55D44615" w:rsidR="00BD2CB8" w:rsidRPr="002946AF" w:rsidRDefault="00BD2CB8" w:rsidP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proofErr w:type="spellStart"/>
      <w:proofErr w:type="gramStart"/>
      <w:r w:rsidRPr="002946A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PT.Tirta</w:t>
      </w:r>
      <w:proofErr w:type="spellEnd"/>
      <w:proofErr w:type="gramEnd"/>
      <w:r w:rsidRPr="002946A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 Surya Raya</w:t>
      </w:r>
    </w:p>
    <w:p w14:paraId="06FCEA0B" w14:textId="77777777" w:rsidR="00BD2CB8" w:rsidRPr="002946AF" w:rsidRDefault="00BD2CB8" w:rsidP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</w:p>
    <w:p w14:paraId="2FAB661D" w14:textId="0F72E94A" w:rsidR="00BD2CB8" w:rsidRPr="002946AF" w:rsidRDefault="00BD2CB8" w:rsidP="0080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204442" w:rsidRPr="002044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204442" w:rsidRPr="002044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 </w:t>
      </w:r>
      <w:proofErr w:type="spellStart"/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ท็</w:t>
      </w:r>
      <w:proofErr w:type="spellEnd"/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อป โซลเว้นท์ จำกัด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(TS)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ซึ่งเป็นบริษัทย่อยทางอ้อมของบริษัท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ได้ซื้อหุ้นเพื่อร่วมทุน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</w:rPr>
        <w:t>PT.Tirta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Surya Raya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(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</w:rPr>
        <w:t>TSR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จากผู้ถือหุ้นปัจจุบันของ 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</w:rPr>
        <w:t>TSR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ในสัดส่วนร้อยละ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โดยเป็นการซื้อหุ้นจำนวน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410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  <w:r w:rsidRPr="002946AF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รวมเป็นจำนวนเงิน </w:t>
      </w:r>
      <w:r w:rsidR="00204442" w:rsidRPr="00204442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</w:t>
      </w:r>
      <w:r w:rsidRPr="002946AF">
        <w:rPr>
          <w:rFonts w:ascii="Browallia New" w:eastAsia="Arial Unicode MS" w:hAnsi="Browallia New" w:cs="Browallia New"/>
          <w:spacing w:val="-3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28</w:t>
      </w:r>
      <w:r w:rsidRPr="002946AF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ล้านเหรียญสหรัฐอเมริกา หรือเทียบเท่า </w:t>
      </w:r>
      <w:r w:rsidR="00204442" w:rsidRPr="00204442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40</w:t>
      </w:r>
      <w:r w:rsidR="008A42AB" w:rsidRPr="002946AF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24</w:t>
      </w:r>
      <w:r w:rsidRPr="002946AF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ล้านบาท</w:t>
      </w:r>
      <w:r w:rsidRPr="002946AF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ตามรายละเอียดที่กล่าวในหมายเหตุฯ ข้อ </w:t>
      </w:r>
      <w:r w:rsidR="00204442" w:rsidRPr="00204442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4</w:t>
      </w:r>
      <w:r w:rsidR="00922069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0</w:t>
      </w:r>
    </w:p>
    <w:p w14:paraId="637595AA" w14:textId="694E4E6A" w:rsidR="00A150FF" w:rsidRPr="002946AF" w:rsidRDefault="00A150FF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233808" w14:textId="77777777" w:rsidR="00A150FF" w:rsidRPr="002946AF" w:rsidRDefault="00A150FF" w:rsidP="00BD2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A150FF" w:rsidRPr="002946AF" w:rsidSect="008054A2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3592FF0" w14:textId="77777777" w:rsidR="00C055B7" w:rsidRPr="002946AF" w:rsidRDefault="00C055B7" w:rsidP="00BD2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F0976EF" w14:textId="070DFCD7" w:rsidR="00A150FF" w:rsidRDefault="00204442" w:rsidP="003113C9">
      <w:pPr>
        <w:pStyle w:val="Heading2"/>
        <w:keepNext w:val="0"/>
        <w:tabs>
          <w:tab w:val="clear" w:pos="567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lang w:val="en-GB"/>
        </w:rPr>
      </w:pPr>
      <w:r w:rsidRPr="00204442">
        <w:rPr>
          <w:rFonts w:ascii="Browallia New" w:eastAsia="Arial Unicode MS" w:hAnsi="Browallia New" w:cs="Browallia New"/>
          <w:color w:val="CF4A02"/>
          <w:lang w:val="en-GB"/>
        </w:rPr>
        <w:t>13</w:t>
      </w:r>
      <w:r w:rsidR="00A150FF" w:rsidRPr="002946AF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204442">
        <w:rPr>
          <w:rFonts w:ascii="Browallia New" w:eastAsia="Arial Unicode MS" w:hAnsi="Browallia New" w:cs="Browallia New"/>
          <w:color w:val="CF4A02"/>
          <w:lang w:val="en-GB"/>
        </w:rPr>
        <w:t>2</w:t>
      </w:r>
      <w:r w:rsidR="003113C9" w:rsidRPr="002946AF">
        <w:rPr>
          <w:rFonts w:ascii="Browallia New" w:eastAsia="Arial Unicode MS" w:hAnsi="Browallia New" w:cs="Browallia New"/>
          <w:color w:val="CF4A02"/>
          <w:lang w:val="en-GB"/>
        </w:rPr>
        <w:tab/>
      </w:r>
      <w:r w:rsidR="00A150FF" w:rsidRPr="002946AF">
        <w:rPr>
          <w:rFonts w:ascii="Browallia New" w:eastAsia="Arial Unicode MS" w:hAnsi="Browallia New" w:cs="Browallia New"/>
          <w:color w:val="CF4A02"/>
          <w:cs/>
          <w:lang w:val="en-GB"/>
        </w:rPr>
        <w:t xml:space="preserve">รายละเอียดเกี่ยวกับบริษัทย่อย มีดังต่อไปนี้ </w:t>
      </w:r>
    </w:p>
    <w:p w14:paraId="64E655AD" w14:textId="77777777" w:rsidR="00C055B7" w:rsidRPr="007333CA" w:rsidRDefault="00C055B7" w:rsidP="00BD2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80"/>
        <w:gridCol w:w="1505"/>
        <w:gridCol w:w="2262"/>
        <w:gridCol w:w="1205"/>
        <w:gridCol w:w="1205"/>
        <w:gridCol w:w="1205"/>
        <w:gridCol w:w="1205"/>
        <w:gridCol w:w="1205"/>
        <w:gridCol w:w="1205"/>
        <w:gridCol w:w="1205"/>
        <w:gridCol w:w="1205"/>
      </w:tblGrid>
      <w:tr w:rsidR="00BD2CB8" w:rsidRPr="002946AF" w14:paraId="310A32E4" w14:textId="77777777" w:rsidTr="00784FA0">
        <w:trPr>
          <w:cantSplit/>
          <w:trHeight w:val="312"/>
        </w:trPr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4BA84326" w14:textId="77777777" w:rsidR="00BD2CB8" w:rsidRPr="002946AF" w:rsidRDefault="00BD2CB8" w:rsidP="007333CA">
            <w:pPr>
              <w:spacing w:line="240" w:lineRule="auto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1124EF3C" w14:textId="77777777" w:rsidR="00BD2CB8" w:rsidRPr="002946AF" w:rsidRDefault="00BD2CB8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50FA8FE3" w14:textId="77777777" w:rsidR="00BD2CB8" w:rsidRPr="002946AF" w:rsidRDefault="00BD2CB8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07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76ECF0F" w14:textId="708ED639" w:rsidR="00BD2CB8" w:rsidRPr="002946AF" w:rsidRDefault="00173A5B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งบการเงินเฉพาะกิจการ</w:t>
            </w:r>
          </w:p>
        </w:tc>
      </w:tr>
      <w:tr w:rsidR="00BD2CB8" w:rsidRPr="002946AF" w14:paraId="3F656763" w14:textId="77777777" w:rsidTr="00CB4374">
        <w:trPr>
          <w:cantSplit/>
          <w:trHeight w:val="363"/>
        </w:trPr>
        <w:tc>
          <w:tcPr>
            <w:tcW w:w="727" w:type="pct"/>
            <w:tcBorders>
              <w:top w:val="single" w:sz="4" w:space="0" w:color="auto"/>
            </w:tcBorders>
          </w:tcPr>
          <w:p w14:paraId="6F4F1065" w14:textId="77777777" w:rsidR="00BD2CB8" w:rsidRPr="002946AF" w:rsidRDefault="00BD2CB8" w:rsidP="007333CA">
            <w:pPr>
              <w:spacing w:line="240" w:lineRule="auto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4734DC0A" w14:textId="625BEF0E" w:rsidR="00BD2CB8" w:rsidRPr="002946AF" w:rsidRDefault="00784FA0" w:rsidP="007333CA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51EA5475" w14:textId="77777777" w:rsidR="00BD2CB8" w:rsidRPr="002946AF" w:rsidRDefault="00BD2CB8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6EAC4" w14:textId="77777777" w:rsidR="00BD2CB8" w:rsidRPr="002946AF" w:rsidRDefault="00BD2CB8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92802" w14:textId="01429E11" w:rsidR="00BD2CB8" w:rsidRPr="002946AF" w:rsidRDefault="00BD2CB8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0C783" w14:textId="77777777" w:rsidR="00BD2CB8" w:rsidRPr="002946AF" w:rsidRDefault="00BD2CB8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วิธีราคาทุน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2F748" w14:textId="0E0320B7" w:rsidR="00BD2CB8" w:rsidRPr="002946AF" w:rsidRDefault="00BD2CB8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</w:t>
            </w:r>
            <w:r w:rsidR="004514DD"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ปี</w:t>
            </w:r>
          </w:p>
        </w:tc>
      </w:tr>
      <w:tr w:rsidR="004514DD" w:rsidRPr="002946AF" w14:paraId="6387A609" w14:textId="77777777" w:rsidTr="0030059D">
        <w:trPr>
          <w:cantSplit/>
          <w:trHeight w:val="312"/>
        </w:trPr>
        <w:tc>
          <w:tcPr>
            <w:tcW w:w="727" w:type="pct"/>
            <w:vAlign w:val="bottom"/>
          </w:tcPr>
          <w:p w14:paraId="048ACAA5" w14:textId="77777777" w:rsidR="004514DD" w:rsidRPr="002946AF" w:rsidRDefault="004514DD" w:rsidP="007333CA">
            <w:pPr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</w:tcPr>
          <w:p w14:paraId="5B8CC53A" w14:textId="77777777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21" w:type="pct"/>
          </w:tcPr>
          <w:p w14:paraId="42771F22" w14:textId="77777777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</w:tcPr>
          <w:p w14:paraId="6EF225C1" w14:textId="6162A4AC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5A9F451D" w14:textId="5D7B96E1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2B2B47DF" w14:textId="7251D2D3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367103CA" w14:textId="6E283908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28AB24B1" w14:textId="3D451C3C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48AB58A4" w14:textId="31979C4C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70746A36" w14:textId="4D919990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3D1B8344" w14:textId="1E9667B2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</w:tr>
      <w:tr w:rsidR="004514DD" w:rsidRPr="002946AF" w14:paraId="1893A534" w14:textId="77777777" w:rsidTr="0030059D">
        <w:trPr>
          <w:cantSplit/>
          <w:trHeight w:val="333"/>
        </w:trPr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65F99B68" w14:textId="77777777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33CBD374" w14:textId="77777777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2D7BC77C" w14:textId="77777777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00A09852" w14:textId="77777777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C004514" w14:textId="77777777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166C817" w14:textId="77777777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F16E5B1" w14:textId="77777777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C76BCDD" w14:textId="77777777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2382866" w14:textId="77777777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F72C126" w14:textId="77777777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0689E75" w14:textId="77777777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4514DD" w:rsidRPr="002946AF" w14:paraId="3BE9D306" w14:textId="77777777" w:rsidTr="0030059D">
        <w:trPr>
          <w:cantSplit/>
          <w:trHeight w:val="56"/>
        </w:trPr>
        <w:tc>
          <w:tcPr>
            <w:tcW w:w="727" w:type="pct"/>
            <w:tcBorders>
              <w:top w:val="single" w:sz="4" w:space="0" w:color="auto"/>
            </w:tcBorders>
          </w:tcPr>
          <w:p w14:paraId="7335864B" w14:textId="77777777" w:rsidR="004514DD" w:rsidRPr="002946AF" w:rsidRDefault="004514DD" w:rsidP="007333CA">
            <w:pPr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676DD33F" w14:textId="77777777" w:rsidR="004514DD" w:rsidRPr="002946AF" w:rsidRDefault="004514DD" w:rsidP="007333C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7B4DF638" w14:textId="77777777" w:rsidR="004514DD" w:rsidRPr="002946AF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78EBB67B" w14:textId="77777777" w:rsidR="004514DD" w:rsidRPr="002946AF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05C47B82" w14:textId="77777777" w:rsidR="004514DD" w:rsidRPr="002946AF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5DC2D037" w14:textId="77777777" w:rsidR="004514DD" w:rsidRPr="002946AF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15BAAB58" w14:textId="77777777" w:rsidR="004514DD" w:rsidRPr="002946AF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354C0EE2" w14:textId="77777777" w:rsidR="004514DD" w:rsidRPr="002946AF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41E3CB9E" w14:textId="77777777" w:rsidR="004514DD" w:rsidRPr="002946AF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5B074C3B" w14:textId="77777777" w:rsidR="004514DD" w:rsidRPr="002946AF" w:rsidRDefault="004514DD" w:rsidP="007333CA">
            <w:pPr>
              <w:spacing w:line="240" w:lineRule="auto"/>
              <w:ind w:left="641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4204597C" w14:textId="77777777" w:rsidR="004514DD" w:rsidRPr="002946AF" w:rsidRDefault="004514DD" w:rsidP="007333C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4514DD" w:rsidRPr="002946AF" w14:paraId="0CEE3914" w14:textId="77777777" w:rsidTr="0030059D">
        <w:trPr>
          <w:cantSplit/>
          <w:trHeight w:val="302"/>
        </w:trPr>
        <w:tc>
          <w:tcPr>
            <w:tcW w:w="727" w:type="pct"/>
          </w:tcPr>
          <w:p w14:paraId="14515304" w14:textId="77777777" w:rsidR="004514DD" w:rsidRPr="002946AF" w:rsidRDefault="004514DD" w:rsidP="007333CA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 ไทยพาราไซ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ลีน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จำกัด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  <w:p w14:paraId="0EEA7F06" w14:textId="77777777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และบริษัทย่อย</w:t>
            </w:r>
          </w:p>
        </w:tc>
        <w:tc>
          <w:tcPr>
            <w:tcW w:w="480" w:type="pct"/>
          </w:tcPr>
          <w:p w14:paraId="5517AFFE" w14:textId="77777777" w:rsidR="004514DD" w:rsidRPr="002946AF" w:rsidRDefault="004514DD" w:rsidP="007333C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08C78090" w14:textId="77777777" w:rsidR="004514DD" w:rsidRPr="002946AF" w:rsidRDefault="004514DD" w:rsidP="007333CA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ผลิตและจำหน่ายพาราไซ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ลีน</w:t>
            </w:r>
            <w:proofErr w:type="spellEnd"/>
          </w:p>
        </w:tc>
        <w:tc>
          <w:tcPr>
            <w:tcW w:w="384" w:type="pct"/>
            <w:shd w:val="clear" w:color="auto" w:fill="FAFAFA"/>
          </w:tcPr>
          <w:p w14:paraId="689BCD41" w14:textId="472C6C2F" w:rsidR="004514DD" w:rsidRPr="007333CA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</w:t>
            </w:r>
            <w:r w:rsidR="004514DD" w:rsidRPr="007333C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384" w:type="pct"/>
          </w:tcPr>
          <w:p w14:paraId="3C1E389D" w14:textId="302B890F" w:rsidR="004514DD" w:rsidRPr="007333CA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</w:t>
            </w:r>
            <w:r w:rsidR="004514DD" w:rsidRPr="007333C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6E6EBE7E" w14:textId="4FC6FB7A" w:rsidR="004514DD" w:rsidRPr="007333CA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333CA" w:rsidRPr="007333C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572</w:t>
            </w:r>
          </w:p>
        </w:tc>
        <w:tc>
          <w:tcPr>
            <w:tcW w:w="384" w:type="pct"/>
          </w:tcPr>
          <w:p w14:paraId="298ED159" w14:textId="63D3053F" w:rsidR="004514DD" w:rsidRPr="007333CA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514DD" w:rsidRPr="007333C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572</w:t>
            </w:r>
          </w:p>
        </w:tc>
        <w:tc>
          <w:tcPr>
            <w:tcW w:w="384" w:type="pct"/>
            <w:shd w:val="clear" w:color="auto" w:fill="FAFAFA"/>
          </w:tcPr>
          <w:p w14:paraId="67021A9F" w14:textId="3BAD289E" w:rsidR="004514DD" w:rsidRPr="007333CA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514DD" w:rsidRPr="007333C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384" w:type="pct"/>
          </w:tcPr>
          <w:p w14:paraId="56C4370D" w14:textId="69FEAA11" w:rsidR="004514DD" w:rsidRPr="007333CA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514DD" w:rsidRPr="007333C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384" w:type="pct"/>
            <w:shd w:val="clear" w:color="auto" w:fill="FAFAFA"/>
          </w:tcPr>
          <w:p w14:paraId="4080E023" w14:textId="76740320" w:rsidR="004514DD" w:rsidRPr="007333CA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514</w:t>
            </w:r>
          </w:p>
        </w:tc>
        <w:tc>
          <w:tcPr>
            <w:tcW w:w="384" w:type="pct"/>
          </w:tcPr>
          <w:p w14:paraId="2B238691" w14:textId="584D6932" w:rsidR="004514DD" w:rsidRPr="007333CA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514DD" w:rsidRPr="007333C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029</w:t>
            </w:r>
          </w:p>
        </w:tc>
      </w:tr>
      <w:tr w:rsidR="004514DD" w:rsidRPr="002946AF" w14:paraId="1B0BF881" w14:textId="77777777" w:rsidTr="0030059D">
        <w:trPr>
          <w:cantSplit/>
          <w:trHeight w:val="302"/>
        </w:trPr>
        <w:tc>
          <w:tcPr>
            <w:tcW w:w="727" w:type="pct"/>
          </w:tcPr>
          <w:p w14:paraId="2A1063EC" w14:textId="77777777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บริษัทย่อย</w:t>
            </w:r>
          </w:p>
        </w:tc>
        <w:tc>
          <w:tcPr>
            <w:tcW w:w="480" w:type="pct"/>
          </w:tcPr>
          <w:p w14:paraId="51D61C4A" w14:textId="77777777" w:rsidR="004514DD" w:rsidRPr="002946AF" w:rsidRDefault="004514DD" w:rsidP="007333C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1E082EA2" w14:textId="0BA53AB2" w:rsidR="004514DD" w:rsidRPr="002946AF" w:rsidRDefault="004514DD" w:rsidP="007333CA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3AF1B7F8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662B8AFF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F8033AD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644B41EC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362CDEEA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72708B39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629A1034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4B6C7687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</w:tr>
      <w:tr w:rsidR="004514DD" w:rsidRPr="002946AF" w14:paraId="73E3B36B" w14:textId="77777777" w:rsidTr="0030059D">
        <w:trPr>
          <w:cantSplit/>
          <w:trHeight w:val="302"/>
        </w:trPr>
        <w:tc>
          <w:tcPr>
            <w:tcW w:w="727" w:type="pct"/>
          </w:tcPr>
          <w:p w14:paraId="35493013" w14:textId="77777777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 ลา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บิกซ์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 จำกัด</w:t>
            </w:r>
          </w:p>
        </w:tc>
        <w:tc>
          <w:tcPr>
            <w:tcW w:w="480" w:type="pct"/>
          </w:tcPr>
          <w:p w14:paraId="53C6201E" w14:textId="77777777" w:rsidR="004514DD" w:rsidRPr="002946AF" w:rsidRDefault="004514DD" w:rsidP="007333C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72CB0938" w14:textId="77777777" w:rsidR="004514DD" w:rsidRPr="002946AF" w:rsidRDefault="004514DD" w:rsidP="007333CA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ผลิตและจำหน่ายผลิตภัณฑ์สารลิเนียร์แอล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คิล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เบนซีน</w:t>
            </w:r>
          </w:p>
        </w:tc>
        <w:tc>
          <w:tcPr>
            <w:tcW w:w="384" w:type="pct"/>
            <w:shd w:val="clear" w:color="auto" w:fill="FAFAFA"/>
          </w:tcPr>
          <w:p w14:paraId="722D9FE1" w14:textId="29D3C6C4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5B5B625D" w14:textId="274FCE2E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5BD96BB7" w14:textId="4EAE8B8D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655</w:t>
            </w:r>
          </w:p>
        </w:tc>
        <w:tc>
          <w:tcPr>
            <w:tcW w:w="384" w:type="pct"/>
          </w:tcPr>
          <w:p w14:paraId="3F0634D4" w14:textId="5B0001B9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655</w:t>
            </w:r>
          </w:p>
        </w:tc>
        <w:tc>
          <w:tcPr>
            <w:tcW w:w="384" w:type="pct"/>
            <w:shd w:val="clear" w:color="auto" w:fill="FAFAFA"/>
          </w:tcPr>
          <w:p w14:paraId="6C2591B0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7853039F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23BEE02D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6CAAEA19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4514DD" w:rsidRPr="002946AF" w14:paraId="7F302306" w14:textId="77777777" w:rsidTr="0030059D">
        <w:trPr>
          <w:cantSplit/>
          <w:trHeight w:val="302"/>
        </w:trPr>
        <w:tc>
          <w:tcPr>
            <w:tcW w:w="727" w:type="pct"/>
          </w:tcPr>
          <w:p w14:paraId="01671745" w14:textId="579EB429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left="-78" w:right="-100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 ไทยล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ู้บ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เบส จำกัด </w:t>
            </w:r>
          </w:p>
          <w:p w14:paraId="6AF46E3B" w14:textId="77777777" w:rsidR="004514DD" w:rsidRPr="002946AF" w:rsidRDefault="004514DD" w:rsidP="007333CA">
            <w:pPr>
              <w:pStyle w:val="acctfourfigures"/>
              <w:tabs>
                <w:tab w:val="clear" w:pos="765"/>
              </w:tabs>
              <w:spacing w:line="240" w:lineRule="auto"/>
              <w:ind w:left="-78" w:right="-100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  <w:t>(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bidi="th-TH"/>
              </w:rPr>
              <w:t>มหาชน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  <w:t>)</w:t>
            </w:r>
          </w:p>
        </w:tc>
        <w:tc>
          <w:tcPr>
            <w:tcW w:w="480" w:type="pct"/>
          </w:tcPr>
          <w:p w14:paraId="3E35C82B" w14:textId="77777777" w:rsidR="004514DD" w:rsidRPr="002946AF" w:rsidRDefault="004514DD" w:rsidP="007333C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304CECDE" w14:textId="77777777" w:rsidR="004514DD" w:rsidRPr="002946AF" w:rsidRDefault="004514DD" w:rsidP="007333CA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ผลิตและจำหน่ายน้ำมันหล่อลื่นพื้นฐาน</w:t>
            </w:r>
          </w:p>
        </w:tc>
        <w:tc>
          <w:tcPr>
            <w:tcW w:w="384" w:type="pct"/>
            <w:shd w:val="clear" w:color="auto" w:fill="FAFAFA"/>
          </w:tcPr>
          <w:p w14:paraId="1227D2EC" w14:textId="637DAEEA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1CD36C25" w14:textId="3D5ED226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75E89B0F" w14:textId="09F52694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758</w:t>
            </w:r>
          </w:p>
        </w:tc>
        <w:tc>
          <w:tcPr>
            <w:tcW w:w="384" w:type="pct"/>
          </w:tcPr>
          <w:p w14:paraId="7791838F" w14:textId="4B661E11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758</w:t>
            </w:r>
          </w:p>
        </w:tc>
        <w:tc>
          <w:tcPr>
            <w:tcW w:w="384" w:type="pct"/>
            <w:shd w:val="clear" w:color="auto" w:fill="FAFAFA"/>
          </w:tcPr>
          <w:p w14:paraId="2471018F" w14:textId="60C472EB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979</w:t>
            </w:r>
          </w:p>
        </w:tc>
        <w:tc>
          <w:tcPr>
            <w:tcW w:w="384" w:type="pct"/>
          </w:tcPr>
          <w:p w14:paraId="1E558120" w14:textId="7D08B3D6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979</w:t>
            </w:r>
          </w:p>
        </w:tc>
        <w:tc>
          <w:tcPr>
            <w:tcW w:w="384" w:type="pct"/>
            <w:shd w:val="clear" w:color="auto" w:fill="FAFAFA"/>
          </w:tcPr>
          <w:p w14:paraId="5147689D" w14:textId="5014AB29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88</w:t>
            </w:r>
          </w:p>
        </w:tc>
        <w:tc>
          <w:tcPr>
            <w:tcW w:w="384" w:type="pct"/>
          </w:tcPr>
          <w:p w14:paraId="3B852D85" w14:textId="7D810CCC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318</w:t>
            </w:r>
          </w:p>
        </w:tc>
      </w:tr>
      <w:tr w:rsidR="004514DD" w:rsidRPr="002946AF" w14:paraId="45197CFD" w14:textId="77777777" w:rsidTr="0030059D">
        <w:trPr>
          <w:cantSplit/>
          <w:trHeight w:val="302"/>
        </w:trPr>
        <w:tc>
          <w:tcPr>
            <w:tcW w:w="727" w:type="pct"/>
          </w:tcPr>
          <w:p w14:paraId="114080E5" w14:textId="5BC930A0" w:rsidR="00D53741" w:rsidRPr="002946AF" w:rsidRDefault="00D53741" w:rsidP="007333CA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ไทยออยล์มารีน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</w:t>
            </w:r>
          </w:p>
          <w:p w14:paraId="04D174A0" w14:textId="07C0BB43" w:rsidR="004514DD" w:rsidRPr="002946AF" w:rsidRDefault="00D53741" w:rsidP="007333CA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</w:t>
            </w:r>
            <w:r w:rsidR="00407185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และบริษัทย่อย</w:t>
            </w:r>
          </w:p>
        </w:tc>
        <w:tc>
          <w:tcPr>
            <w:tcW w:w="480" w:type="pct"/>
          </w:tcPr>
          <w:p w14:paraId="7273D665" w14:textId="77777777" w:rsidR="004514DD" w:rsidRPr="002946AF" w:rsidRDefault="004514DD" w:rsidP="007333C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60F4CA57" w14:textId="77777777" w:rsidR="004514DD" w:rsidRPr="002946AF" w:rsidRDefault="004514DD" w:rsidP="007333CA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ให้บริการขนส่งผลิตภัณฑ์น้ำมันปิโตรเลียมและผลิตภัณฑ์เคมีเหลวทางเรือ</w:t>
            </w:r>
          </w:p>
        </w:tc>
        <w:tc>
          <w:tcPr>
            <w:tcW w:w="384" w:type="pct"/>
            <w:shd w:val="clear" w:color="auto" w:fill="FAFAFA"/>
          </w:tcPr>
          <w:p w14:paraId="2A0349F1" w14:textId="714E7005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5B387053" w14:textId="176627F2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1F3A0ED3" w14:textId="22FC8E99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970</w:t>
            </w:r>
          </w:p>
        </w:tc>
        <w:tc>
          <w:tcPr>
            <w:tcW w:w="384" w:type="pct"/>
          </w:tcPr>
          <w:p w14:paraId="115772FF" w14:textId="22B70D37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970</w:t>
            </w:r>
          </w:p>
        </w:tc>
        <w:tc>
          <w:tcPr>
            <w:tcW w:w="384" w:type="pct"/>
            <w:shd w:val="clear" w:color="auto" w:fill="FAFAFA"/>
          </w:tcPr>
          <w:p w14:paraId="62E358E8" w14:textId="28A0E75B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970</w:t>
            </w:r>
          </w:p>
        </w:tc>
        <w:tc>
          <w:tcPr>
            <w:tcW w:w="384" w:type="pct"/>
          </w:tcPr>
          <w:p w14:paraId="46D6A5EE" w14:textId="6A536887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970</w:t>
            </w:r>
          </w:p>
        </w:tc>
        <w:tc>
          <w:tcPr>
            <w:tcW w:w="384" w:type="pct"/>
            <w:shd w:val="clear" w:color="auto" w:fill="FAFAFA"/>
          </w:tcPr>
          <w:p w14:paraId="33A879A6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614F9524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4514DD" w:rsidRPr="002946AF" w14:paraId="67D40E4B" w14:textId="77777777" w:rsidTr="0030059D">
        <w:trPr>
          <w:cantSplit/>
          <w:trHeight w:val="302"/>
        </w:trPr>
        <w:tc>
          <w:tcPr>
            <w:tcW w:w="727" w:type="pct"/>
          </w:tcPr>
          <w:p w14:paraId="7DDCD9DC" w14:textId="77777777" w:rsidR="004514DD" w:rsidRPr="002946AF" w:rsidRDefault="004514DD" w:rsidP="007333CA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480" w:type="pct"/>
          </w:tcPr>
          <w:p w14:paraId="1C9ED8F7" w14:textId="77777777" w:rsidR="004514DD" w:rsidRPr="002946AF" w:rsidRDefault="004514DD" w:rsidP="007333C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14F641F1" w14:textId="77777777" w:rsidR="004514DD" w:rsidRPr="002946AF" w:rsidRDefault="004514DD" w:rsidP="007333CA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464C7598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7E482726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3112E254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3C817E5E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4ED9AB6C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0F922ED2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761AE6EF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011A44F5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4514DD" w:rsidRPr="002946AF" w14:paraId="3E753981" w14:textId="77777777" w:rsidTr="0030059D">
        <w:trPr>
          <w:cantSplit/>
          <w:trHeight w:val="302"/>
        </w:trPr>
        <w:tc>
          <w:tcPr>
            <w:tcW w:w="727" w:type="pct"/>
          </w:tcPr>
          <w:p w14:paraId="4D35424A" w14:textId="77777777" w:rsidR="004514DD" w:rsidRPr="002946AF" w:rsidRDefault="004514DD" w:rsidP="007333CA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ท๊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อป มารีไท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ม์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 xml:space="preserve"> </w:t>
            </w:r>
          </w:p>
          <w:p w14:paraId="0F3CFD88" w14:textId="77777777" w:rsidR="004514DD" w:rsidRPr="002946AF" w:rsidRDefault="004514DD" w:rsidP="007333CA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        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เซอร์วิส จำกัด</w:t>
            </w:r>
          </w:p>
        </w:tc>
        <w:tc>
          <w:tcPr>
            <w:tcW w:w="480" w:type="pct"/>
          </w:tcPr>
          <w:p w14:paraId="31D70C6B" w14:textId="77777777" w:rsidR="004514DD" w:rsidRPr="002946AF" w:rsidRDefault="004514DD" w:rsidP="007333C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22043FB0" w14:textId="77777777" w:rsidR="004514DD" w:rsidRPr="002946AF" w:rsidRDefault="004514DD" w:rsidP="007333CA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ให้บริการเดินเรือรับส่งลูกเรือและสัมภาระทางทะเล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ในอ่าวไทย</w:t>
            </w:r>
          </w:p>
        </w:tc>
        <w:tc>
          <w:tcPr>
            <w:tcW w:w="384" w:type="pct"/>
            <w:shd w:val="clear" w:color="auto" w:fill="FAFAFA"/>
          </w:tcPr>
          <w:p w14:paraId="180BFC1C" w14:textId="778183A1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1ED3885A" w14:textId="4AB00820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3422B7CB" w14:textId="54511BD7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520</w:t>
            </w:r>
          </w:p>
        </w:tc>
        <w:tc>
          <w:tcPr>
            <w:tcW w:w="384" w:type="pct"/>
          </w:tcPr>
          <w:p w14:paraId="32F1AB15" w14:textId="65AAAA76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520</w:t>
            </w:r>
          </w:p>
        </w:tc>
        <w:tc>
          <w:tcPr>
            <w:tcW w:w="384" w:type="pct"/>
            <w:shd w:val="clear" w:color="auto" w:fill="FAFAFA"/>
          </w:tcPr>
          <w:p w14:paraId="7C3D1147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4DCCCA07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446F447C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7BA32FFF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4514DD" w:rsidRPr="002946AF" w14:paraId="1EF27C86" w14:textId="77777777" w:rsidTr="0030059D">
        <w:trPr>
          <w:cantSplit/>
          <w:trHeight w:val="302"/>
        </w:trPr>
        <w:tc>
          <w:tcPr>
            <w:tcW w:w="727" w:type="pct"/>
          </w:tcPr>
          <w:p w14:paraId="322BEB0C" w14:textId="77777777" w:rsidR="004514DD" w:rsidRPr="002946AF" w:rsidRDefault="004514DD" w:rsidP="007333CA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Thaioil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Marine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           </w:t>
            </w:r>
            <w:r w:rsidRPr="002946AF">
              <w:rPr>
                <w:rFonts w:ascii="Browallia New" w:eastAsia="Arial Unicode MS" w:hAnsi="Browallia New" w:cs="Browallia New"/>
                <w:spacing w:val="-5"/>
                <w:sz w:val="25"/>
                <w:szCs w:val="25"/>
              </w:rPr>
              <w:t>International Pte. Ltd.</w:t>
            </w:r>
          </w:p>
        </w:tc>
        <w:tc>
          <w:tcPr>
            <w:tcW w:w="480" w:type="pct"/>
          </w:tcPr>
          <w:p w14:paraId="59E4F563" w14:textId="77777777" w:rsidR="004514DD" w:rsidRPr="002946AF" w:rsidRDefault="004514DD" w:rsidP="007333C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ประเทศสิงค์โปร์</w:t>
            </w:r>
          </w:p>
        </w:tc>
        <w:tc>
          <w:tcPr>
            <w:tcW w:w="721" w:type="pct"/>
            <w:shd w:val="clear" w:color="auto" w:fill="auto"/>
          </w:tcPr>
          <w:p w14:paraId="3FA6C27D" w14:textId="77777777" w:rsidR="004514DD" w:rsidRPr="002946AF" w:rsidRDefault="004514DD" w:rsidP="007333CA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ลงทุนในธุรกิจให้บริการขนส่งน้ำมันดิบและผลิตภัณฑ์ปิโตรเลียมทางเรือ</w:t>
            </w:r>
          </w:p>
        </w:tc>
        <w:tc>
          <w:tcPr>
            <w:tcW w:w="384" w:type="pct"/>
            <w:shd w:val="clear" w:color="auto" w:fill="FAFAFA"/>
          </w:tcPr>
          <w:p w14:paraId="7B8001FC" w14:textId="6D9FF3B1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78D912CF" w14:textId="49ECDBC0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3AB38F8D" w14:textId="7A1C0B2E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274</w:t>
            </w:r>
          </w:p>
        </w:tc>
        <w:tc>
          <w:tcPr>
            <w:tcW w:w="384" w:type="pct"/>
          </w:tcPr>
          <w:p w14:paraId="1596F3E9" w14:textId="2C9C4E3E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274</w:t>
            </w:r>
          </w:p>
        </w:tc>
        <w:tc>
          <w:tcPr>
            <w:tcW w:w="384" w:type="pct"/>
            <w:shd w:val="clear" w:color="auto" w:fill="FAFAFA"/>
          </w:tcPr>
          <w:p w14:paraId="5B17E365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3E7B8AE9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248CD1BB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4956B88B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4514DD" w:rsidRPr="002946AF" w14:paraId="5CEC66DF" w14:textId="77777777" w:rsidTr="0030059D">
        <w:trPr>
          <w:cantSplit/>
          <w:trHeight w:val="302"/>
        </w:trPr>
        <w:tc>
          <w:tcPr>
            <w:tcW w:w="727" w:type="pct"/>
          </w:tcPr>
          <w:p w14:paraId="0E397249" w14:textId="77777777" w:rsidR="00407185" w:rsidRPr="002946AF" w:rsidRDefault="004514DD" w:rsidP="007333CA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 ไทยออยล์ เอนเนอร์ยี</w:t>
            </w:r>
            <w:r w:rsidR="00D53741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  <w:p w14:paraId="298F54B9" w14:textId="17623FC2" w:rsidR="004514DD" w:rsidRPr="002946AF" w:rsidRDefault="00407185" w:rsidP="007333CA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เซอร์วิส จำกัด</w:t>
            </w:r>
          </w:p>
        </w:tc>
        <w:tc>
          <w:tcPr>
            <w:tcW w:w="480" w:type="pct"/>
          </w:tcPr>
          <w:p w14:paraId="7AB200B7" w14:textId="77777777" w:rsidR="004514DD" w:rsidRPr="002946AF" w:rsidRDefault="004514DD" w:rsidP="007333C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19D25F93" w14:textId="77777777" w:rsidR="004514DD" w:rsidRPr="002946AF" w:rsidRDefault="004514DD" w:rsidP="007333CA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ให้บริการบริหารจัดการ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ด้านทรัพยากรบุคคล</w:t>
            </w:r>
          </w:p>
        </w:tc>
        <w:tc>
          <w:tcPr>
            <w:tcW w:w="384" w:type="pct"/>
            <w:shd w:val="clear" w:color="auto" w:fill="FAFAFA"/>
          </w:tcPr>
          <w:p w14:paraId="36A93DE1" w14:textId="76BB5EB5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15B7B26A" w14:textId="4E1964A1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514DD"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43443F89" w14:textId="1A139692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</w:t>
            </w:r>
          </w:p>
        </w:tc>
        <w:tc>
          <w:tcPr>
            <w:tcW w:w="384" w:type="pct"/>
          </w:tcPr>
          <w:p w14:paraId="2C4638FF" w14:textId="75BDD5F8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</w:t>
            </w:r>
          </w:p>
        </w:tc>
        <w:tc>
          <w:tcPr>
            <w:tcW w:w="384" w:type="pct"/>
            <w:shd w:val="clear" w:color="auto" w:fill="FAFAFA"/>
          </w:tcPr>
          <w:p w14:paraId="1D055A64" w14:textId="72422FB3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</w:t>
            </w:r>
          </w:p>
        </w:tc>
        <w:tc>
          <w:tcPr>
            <w:tcW w:w="384" w:type="pct"/>
          </w:tcPr>
          <w:p w14:paraId="71697A4D" w14:textId="0187056E" w:rsidR="004514DD" w:rsidRPr="00E6141C" w:rsidRDefault="00204442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</w:t>
            </w:r>
          </w:p>
        </w:tc>
        <w:tc>
          <w:tcPr>
            <w:tcW w:w="384" w:type="pct"/>
            <w:shd w:val="clear" w:color="auto" w:fill="FAFAFA"/>
          </w:tcPr>
          <w:p w14:paraId="7685E337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096AAFF1" w14:textId="77777777" w:rsidR="004514DD" w:rsidRPr="00E6141C" w:rsidRDefault="004514DD" w:rsidP="00733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6141C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</w:tbl>
    <w:p w14:paraId="73F4F936" w14:textId="35ABE44C" w:rsidR="00BD2CB8" w:rsidRPr="002946AF" w:rsidRDefault="00BD2CB8" w:rsidP="00BD2CB8">
      <w:pPr>
        <w:ind w:left="-72" w:right="-72"/>
        <w:rPr>
          <w:rFonts w:ascii="Browallia New" w:eastAsia="Arial Unicode MS" w:hAnsi="Browallia New" w:cs="Browallia New"/>
          <w:sz w:val="20"/>
          <w:szCs w:val="20"/>
          <w:cs/>
        </w:rPr>
        <w:sectPr w:rsidR="00BD2CB8" w:rsidRPr="002946AF" w:rsidSect="00BD2CB8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453EECA7" w14:textId="1A098E0C" w:rsidR="007333CA" w:rsidRDefault="007333CA" w:rsidP="00BD2CB8">
      <w:pPr>
        <w:rPr>
          <w:rFonts w:ascii="Browallia New" w:hAnsi="Browallia New" w:cs="Browallia New"/>
          <w:sz w:val="28"/>
          <w:szCs w:val="28"/>
        </w:rPr>
      </w:pPr>
    </w:p>
    <w:p w14:paraId="7B9B31DB" w14:textId="77777777" w:rsidR="007333CA" w:rsidRPr="002946AF" w:rsidRDefault="007333CA" w:rsidP="00BD2CB8">
      <w:pPr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81"/>
        <w:gridCol w:w="1507"/>
        <w:gridCol w:w="2262"/>
        <w:gridCol w:w="1205"/>
        <w:gridCol w:w="1204"/>
        <w:gridCol w:w="1204"/>
        <w:gridCol w:w="1204"/>
        <w:gridCol w:w="1204"/>
        <w:gridCol w:w="1204"/>
        <w:gridCol w:w="1204"/>
        <w:gridCol w:w="1204"/>
      </w:tblGrid>
      <w:tr w:rsidR="00BD2CB8" w:rsidRPr="002946AF" w14:paraId="5F5EAB4A" w14:textId="77777777" w:rsidTr="00D53741">
        <w:trPr>
          <w:cantSplit/>
          <w:trHeight w:val="312"/>
        </w:trPr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41D3A161" w14:textId="77777777" w:rsidR="00BD2CB8" w:rsidRPr="002946AF" w:rsidRDefault="00BD2CB8" w:rsidP="00BD2CB8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6EE2EBB0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1278BCE5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071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CF35DB5" w14:textId="2561594F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ง</w:t>
            </w:r>
            <w:r w:rsidR="00173A5B"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การเงินเฉพาะกิจการ</w:t>
            </w:r>
          </w:p>
        </w:tc>
      </w:tr>
      <w:tr w:rsidR="00BD2CB8" w:rsidRPr="002946AF" w14:paraId="4116A4C9" w14:textId="77777777" w:rsidTr="00D53741">
        <w:trPr>
          <w:cantSplit/>
          <w:trHeight w:val="260"/>
        </w:trPr>
        <w:tc>
          <w:tcPr>
            <w:tcW w:w="727" w:type="pct"/>
            <w:tcBorders>
              <w:top w:val="single" w:sz="4" w:space="0" w:color="auto"/>
            </w:tcBorders>
          </w:tcPr>
          <w:p w14:paraId="4DDE1B1C" w14:textId="77777777" w:rsidR="00BD2CB8" w:rsidRPr="002946AF" w:rsidRDefault="00BD2CB8" w:rsidP="00BD2CB8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5CC2EA38" w14:textId="222E2087" w:rsidR="00BD2CB8" w:rsidRPr="002946AF" w:rsidRDefault="00784FA0" w:rsidP="00BD2CB8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3CA05982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6B108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273D2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21921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วิธีราคาทุน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AD8A9" w14:textId="5CF38D2E" w:rsidR="00BD2CB8" w:rsidRPr="002946AF" w:rsidRDefault="004514DD" w:rsidP="00BD2CB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เงินปันผลรับระหว่างปี</w:t>
            </w:r>
          </w:p>
        </w:tc>
      </w:tr>
      <w:tr w:rsidR="004514DD" w:rsidRPr="002946AF" w14:paraId="5EB95B91" w14:textId="77777777" w:rsidTr="00D53741">
        <w:trPr>
          <w:cantSplit/>
          <w:trHeight w:val="312"/>
        </w:trPr>
        <w:tc>
          <w:tcPr>
            <w:tcW w:w="727" w:type="pct"/>
            <w:vAlign w:val="bottom"/>
          </w:tcPr>
          <w:p w14:paraId="144E717B" w14:textId="77777777" w:rsidR="004514DD" w:rsidRPr="002946AF" w:rsidRDefault="004514DD" w:rsidP="004514DD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</w:tcPr>
          <w:p w14:paraId="20643A53" w14:textId="77777777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21" w:type="pct"/>
          </w:tcPr>
          <w:p w14:paraId="401E564C" w14:textId="77777777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</w:tcPr>
          <w:p w14:paraId="66E17AC6" w14:textId="347AEA14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732FDD9C" w14:textId="54046434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0E55A827" w14:textId="53EDA81B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0720AB06" w14:textId="23835B04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0B4DCA44" w14:textId="2B64B6B3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42555850" w14:textId="12A782CA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5F29C516" w14:textId="2C0731D7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607AB688" w14:textId="1AA0DED2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</w:tr>
      <w:tr w:rsidR="004514DD" w:rsidRPr="002946AF" w14:paraId="64CC2679" w14:textId="77777777" w:rsidTr="00D53741">
        <w:trPr>
          <w:cantSplit/>
          <w:trHeight w:val="333"/>
        </w:trPr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07FAB38E" w14:textId="77777777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37C6F4F3" w14:textId="77777777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6AFE81D" w14:textId="77777777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05689893" w14:textId="77777777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8B1F26E" w14:textId="77777777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DAE342F" w14:textId="77777777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F14E131" w14:textId="77777777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F0FE0D9" w14:textId="77777777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F31F30C" w14:textId="77777777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A45E3E8" w14:textId="77777777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46451F3C" w14:textId="77777777" w:rsidR="004514DD" w:rsidRPr="002946AF" w:rsidRDefault="004514DD" w:rsidP="004514D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4514DD" w:rsidRPr="002946AF" w14:paraId="316BB9FC" w14:textId="77777777" w:rsidTr="00D53741">
        <w:trPr>
          <w:cantSplit/>
          <w:trHeight w:val="56"/>
        </w:trPr>
        <w:tc>
          <w:tcPr>
            <w:tcW w:w="727" w:type="pct"/>
            <w:tcBorders>
              <w:top w:val="single" w:sz="4" w:space="0" w:color="auto"/>
            </w:tcBorders>
          </w:tcPr>
          <w:p w14:paraId="06ECDC75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47D22894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646B98D2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0ED28F14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3EC79D20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0AE3AA92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B1363A0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11E1E0FF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21815162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791BDFA9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3D60460A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</w:tr>
      <w:tr w:rsidR="004514DD" w:rsidRPr="002946AF" w14:paraId="425F3985" w14:textId="77777777" w:rsidTr="00D53741">
        <w:trPr>
          <w:cantSplit/>
          <w:trHeight w:val="302"/>
        </w:trPr>
        <w:tc>
          <w:tcPr>
            <w:tcW w:w="727" w:type="pct"/>
          </w:tcPr>
          <w:p w14:paraId="67067F5E" w14:textId="77777777" w:rsidR="00407185" w:rsidRPr="002946AF" w:rsidRDefault="004514DD" w:rsidP="00407185">
            <w:pPr>
              <w:spacing w:line="300" w:lineRule="exact"/>
              <w:ind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ไทยออยล์ โซลเว้นท์ </w:t>
            </w:r>
          </w:p>
          <w:p w14:paraId="5C7D0B8F" w14:textId="6774417F" w:rsidR="004514DD" w:rsidRPr="002946AF" w:rsidRDefault="00407185" w:rsidP="00407185">
            <w:pPr>
              <w:spacing w:line="300" w:lineRule="exact"/>
              <w:ind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และบริษัทย่อย</w:t>
            </w:r>
          </w:p>
        </w:tc>
        <w:tc>
          <w:tcPr>
            <w:tcW w:w="480" w:type="pct"/>
          </w:tcPr>
          <w:p w14:paraId="44314477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311C6911" w14:textId="77777777" w:rsidR="004514DD" w:rsidRPr="002946AF" w:rsidRDefault="004514DD" w:rsidP="004514DD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ลงทุนในธุรกิจผลิตภัณฑ์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2946A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29F770DE" w14:textId="1411E7FC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14B1B743" w14:textId="277F088C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00D04B2D" w14:textId="72F72644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250</w:t>
            </w:r>
          </w:p>
        </w:tc>
        <w:tc>
          <w:tcPr>
            <w:tcW w:w="384" w:type="pct"/>
          </w:tcPr>
          <w:p w14:paraId="51E0BBE9" w14:textId="760B333B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250</w:t>
            </w:r>
          </w:p>
        </w:tc>
        <w:tc>
          <w:tcPr>
            <w:tcW w:w="384" w:type="pct"/>
            <w:shd w:val="clear" w:color="auto" w:fill="FAFAFA"/>
          </w:tcPr>
          <w:p w14:paraId="3595CD30" w14:textId="2E9BD9F8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250</w:t>
            </w:r>
          </w:p>
        </w:tc>
        <w:tc>
          <w:tcPr>
            <w:tcW w:w="384" w:type="pct"/>
          </w:tcPr>
          <w:p w14:paraId="4EED6CD3" w14:textId="747D5BBB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250</w:t>
            </w:r>
          </w:p>
        </w:tc>
        <w:tc>
          <w:tcPr>
            <w:tcW w:w="384" w:type="pct"/>
            <w:shd w:val="clear" w:color="auto" w:fill="FAFAFA"/>
          </w:tcPr>
          <w:p w14:paraId="0574B1F3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68DB5BD7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4514DD" w:rsidRPr="002946AF" w14:paraId="5F538876" w14:textId="77777777" w:rsidTr="00D53741">
        <w:trPr>
          <w:cantSplit/>
          <w:trHeight w:val="302"/>
        </w:trPr>
        <w:tc>
          <w:tcPr>
            <w:tcW w:w="727" w:type="pct"/>
          </w:tcPr>
          <w:p w14:paraId="5A2E8B2A" w14:textId="77777777" w:rsidR="004514DD" w:rsidRPr="002946AF" w:rsidRDefault="004514DD" w:rsidP="004514DD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480" w:type="pct"/>
          </w:tcPr>
          <w:p w14:paraId="469DC105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2D02B2D6" w14:textId="77777777" w:rsidR="004514DD" w:rsidRPr="002946AF" w:rsidRDefault="004514DD" w:rsidP="004514DD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5B93834C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4520E65B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1A32128B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0DFE1E0A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68D31A4E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05A516C7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9678E1C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04C39C65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4514DD" w:rsidRPr="002946AF" w14:paraId="4A2FCACF" w14:textId="77777777" w:rsidTr="00D53741">
        <w:trPr>
          <w:cantSplit/>
          <w:trHeight w:val="302"/>
        </w:trPr>
        <w:tc>
          <w:tcPr>
            <w:tcW w:w="727" w:type="pct"/>
          </w:tcPr>
          <w:p w14:paraId="22A6F26F" w14:textId="209B6A02" w:rsidR="004514DD" w:rsidRPr="002946AF" w:rsidRDefault="004514DD" w:rsidP="004514DD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ท็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อป โซลเว้นท์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  <w:r w:rsidR="00684640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และบริษัทย่อย</w:t>
            </w:r>
          </w:p>
        </w:tc>
        <w:tc>
          <w:tcPr>
            <w:tcW w:w="480" w:type="pct"/>
          </w:tcPr>
          <w:p w14:paraId="79AF3E73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52FBAF79" w14:textId="77777777" w:rsidR="004514DD" w:rsidRPr="002946AF" w:rsidRDefault="004514DD" w:rsidP="004514DD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จัดจำหน่ายผลิตภัณฑ์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2946A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1C878BCD" w14:textId="116966CB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170AFEF5" w14:textId="6E2AF33B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1BE3BB6C" w14:textId="41837AB3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200</w:t>
            </w:r>
          </w:p>
        </w:tc>
        <w:tc>
          <w:tcPr>
            <w:tcW w:w="384" w:type="pct"/>
          </w:tcPr>
          <w:p w14:paraId="0A99DD7A" w14:textId="638BFAE5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200</w:t>
            </w:r>
          </w:p>
        </w:tc>
        <w:tc>
          <w:tcPr>
            <w:tcW w:w="384" w:type="pct"/>
            <w:shd w:val="clear" w:color="auto" w:fill="FAFAFA"/>
          </w:tcPr>
          <w:p w14:paraId="4BD2507C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5E66839B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1DD3B3FE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5DACD337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4514DD" w:rsidRPr="002946AF" w14:paraId="5E0B4E34" w14:textId="77777777" w:rsidTr="00D53741">
        <w:trPr>
          <w:cantSplit/>
          <w:trHeight w:val="302"/>
        </w:trPr>
        <w:tc>
          <w:tcPr>
            <w:tcW w:w="727" w:type="pct"/>
          </w:tcPr>
          <w:p w14:paraId="739D834A" w14:textId="4CA5B765" w:rsidR="00006504" w:rsidRPr="002946AF" w:rsidRDefault="00006504" w:rsidP="00407185">
            <w:pPr>
              <w:spacing w:line="300" w:lineRule="exact"/>
              <w:ind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</w:t>
            </w:r>
            <w:r w:rsidR="00684640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  </w:t>
            </w:r>
            <w:r w:rsidR="00407185"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 ศักดิ์ไชยสิทธิ</w:t>
            </w:r>
            <w:r w:rsidR="00D53741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  <w:p w14:paraId="3A431B5E" w14:textId="5A3C9058" w:rsidR="004514DD" w:rsidRPr="002946AF" w:rsidRDefault="00006504" w:rsidP="00407185">
            <w:pPr>
              <w:spacing w:line="300" w:lineRule="exact"/>
              <w:ind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 </w:t>
            </w:r>
            <w:r w:rsidR="00684640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  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</w:p>
        </w:tc>
        <w:tc>
          <w:tcPr>
            <w:tcW w:w="480" w:type="pct"/>
          </w:tcPr>
          <w:p w14:paraId="3B7DBACB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6173C8D3" w14:textId="77777777" w:rsidR="004514DD" w:rsidRPr="002946AF" w:rsidRDefault="004514DD" w:rsidP="004514DD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ผลิตและจำหน่ายผลิตภัณฑ์สารทำละลายและเคมีภัณฑ์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31EC20A4" w14:textId="330424A0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</w:t>
            </w:r>
          </w:p>
        </w:tc>
        <w:tc>
          <w:tcPr>
            <w:tcW w:w="384" w:type="pct"/>
          </w:tcPr>
          <w:p w14:paraId="4AAD1330" w14:textId="6565BB2C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</w:t>
            </w:r>
          </w:p>
        </w:tc>
        <w:tc>
          <w:tcPr>
            <w:tcW w:w="384" w:type="pct"/>
            <w:shd w:val="clear" w:color="auto" w:fill="FAFAFA"/>
          </w:tcPr>
          <w:p w14:paraId="6CC5E995" w14:textId="32438335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190</w:t>
            </w:r>
          </w:p>
        </w:tc>
        <w:tc>
          <w:tcPr>
            <w:tcW w:w="384" w:type="pct"/>
          </w:tcPr>
          <w:p w14:paraId="7F9EEE77" w14:textId="11204AED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190</w:t>
            </w:r>
          </w:p>
        </w:tc>
        <w:tc>
          <w:tcPr>
            <w:tcW w:w="384" w:type="pct"/>
            <w:shd w:val="clear" w:color="auto" w:fill="FAFAFA"/>
          </w:tcPr>
          <w:p w14:paraId="0F2F3675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2148D749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0277C884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48541DE2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4514DD" w:rsidRPr="002946AF" w14:paraId="1EB617CF" w14:textId="77777777" w:rsidTr="00D53741">
        <w:trPr>
          <w:cantSplit/>
          <w:trHeight w:val="302"/>
        </w:trPr>
        <w:tc>
          <w:tcPr>
            <w:tcW w:w="727" w:type="pct"/>
          </w:tcPr>
          <w:p w14:paraId="1143BDFA" w14:textId="7C83E4FF" w:rsidR="00006504" w:rsidRPr="002946AF" w:rsidRDefault="00006504" w:rsidP="00407185">
            <w:pPr>
              <w:spacing w:line="300" w:lineRule="exact"/>
              <w:ind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</w:t>
            </w:r>
            <w:r w:rsidR="00684640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  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TOP Solvent</w:t>
            </w:r>
            <w:r w:rsidR="00D53741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  <w:p w14:paraId="72C40F55" w14:textId="3A072C93" w:rsidR="004514DD" w:rsidRPr="002946AF" w:rsidRDefault="00006504" w:rsidP="00407185">
            <w:pPr>
              <w:spacing w:line="300" w:lineRule="exact"/>
              <w:ind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 </w:t>
            </w:r>
            <w:r w:rsidR="00684640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  </w:t>
            </w:r>
            <w:r w:rsidR="00684640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(Vietnam) 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LLC</w:t>
            </w:r>
          </w:p>
        </w:tc>
        <w:tc>
          <w:tcPr>
            <w:tcW w:w="480" w:type="pct"/>
          </w:tcPr>
          <w:p w14:paraId="668D260A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ประเทศเวียดนาม</w:t>
            </w:r>
          </w:p>
        </w:tc>
        <w:tc>
          <w:tcPr>
            <w:tcW w:w="721" w:type="pct"/>
            <w:shd w:val="clear" w:color="auto" w:fill="auto"/>
          </w:tcPr>
          <w:p w14:paraId="4FF938B4" w14:textId="77777777" w:rsidR="004514DD" w:rsidRPr="002946AF" w:rsidRDefault="004514DD" w:rsidP="004514DD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จัดจำหน่ายผลิตภัณฑ์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2946A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270140E3" w14:textId="4B8EE994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762302BA" w14:textId="57779897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382C979A" w14:textId="5AABD142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634</w:t>
            </w:r>
          </w:p>
        </w:tc>
        <w:tc>
          <w:tcPr>
            <w:tcW w:w="384" w:type="pct"/>
          </w:tcPr>
          <w:p w14:paraId="21C0B681" w14:textId="4B468A62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634</w:t>
            </w:r>
          </w:p>
        </w:tc>
        <w:tc>
          <w:tcPr>
            <w:tcW w:w="384" w:type="pct"/>
            <w:shd w:val="clear" w:color="auto" w:fill="FAFAFA"/>
          </w:tcPr>
          <w:p w14:paraId="7926383E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4A48AA5E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60BCBE20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43D6B3A2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4514DD" w:rsidRPr="002946AF" w14:paraId="597FB2A7" w14:textId="77777777" w:rsidTr="00D53741">
        <w:trPr>
          <w:cantSplit/>
          <w:trHeight w:val="302"/>
        </w:trPr>
        <w:tc>
          <w:tcPr>
            <w:tcW w:w="727" w:type="pct"/>
          </w:tcPr>
          <w:p w14:paraId="4ABC1E64" w14:textId="3349BC92" w:rsidR="004514DD" w:rsidRPr="002946AF" w:rsidRDefault="00006504" w:rsidP="00006504">
            <w:pPr>
              <w:spacing w:line="300" w:lineRule="exact"/>
              <w:ind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</w:t>
            </w:r>
            <w:r w:rsidR="00684640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  </w:t>
            </w:r>
            <w:proofErr w:type="spellStart"/>
            <w:proofErr w:type="gramStart"/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PT.Tirta</w:t>
            </w:r>
            <w:proofErr w:type="spellEnd"/>
            <w:proofErr w:type="gramEnd"/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Surya </w:t>
            </w:r>
            <w:r w:rsidR="0068464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br/>
            </w:r>
            <w:r w:rsidR="00684640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 </w:t>
            </w:r>
            <w:r w:rsidR="00684640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  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Raya</w:t>
            </w:r>
          </w:p>
        </w:tc>
        <w:tc>
          <w:tcPr>
            <w:tcW w:w="480" w:type="pct"/>
          </w:tcPr>
          <w:p w14:paraId="2DE6B307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bidi="th-TH"/>
              </w:rPr>
              <w:t>ประเทศอินโดนีเซีย</w:t>
            </w:r>
          </w:p>
        </w:tc>
        <w:tc>
          <w:tcPr>
            <w:tcW w:w="721" w:type="pct"/>
            <w:shd w:val="clear" w:color="auto" w:fill="auto"/>
          </w:tcPr>
          <w:p w14:paraId="066EDF13" w14:textId="77777777" w:rsidR="004514DD" w:rsidRPr="002946AF" w:rsidRDefault="004514DD" w:rsidP="004514DD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จัดจำหน่ายผลิตภัณฑ์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2946A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667092F9" w14:textId="5A31AEEE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67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07C347B5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69A297C9" w14:textId="04ACF48F" w:rsidR="004514DD" w:rsidRPr="002946AF" w:rsidRDefault="00204442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384" w:type="pct"/>
          </w:tcPr>
          <w:p w14:paraId="1DA5DA3B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7EB1C599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04F67952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7E98E047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49E10B6A" w14:textId="77777777" w:rsidR="004514DD" w:rsidRPr="002946AF" w:rsidRDefault="004514DD" w:rsidP="004514D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4514DD" w:rsidRPr="002946AF" w14:paraId="3C3B84F6" w14:textId="77777777" w:rsidTr="00D53741">
        <w:trPr>
          <w:cantSplit/>
          <w:trHeight w:val="302"/>
        </w:trPr>
        <w:tc>
          <w:tcPr>
            <w:tcW w:w="727" w:type="pct"/>
          </w:tcPr>
          <w:p w14:paraId="1A0C4666" w14:textId="690075CF" w:rsidR="00407185" w:rsidRPr="002946AF" w:rsidRDefault="00CB5F28" w:rsidP="00407185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 ไทยออยล์ เอทานอล</w:t>
            </w:r>
            <w:r w:rsidR="004C64C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  <w:p w14:paraId="506C31A3" w14:textId="11523572" w:rsidR="004514DD" w:rsidRPr="002946AF" w:rsidRDefault="00407185" w:rsidP="00407185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</w:t>
            </w:r>
            <w:r w:rsidR="00CB5F28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</w:t>
            </w:r>
            <w:r w:rsidR="00D53741"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  <w:r w:rsidR="00D53741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="00D53741"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และบริษัทย่อย</w:t>
            </w:r>
          </w:p>
        </w:tc>
        <w:tc>
          <w:tcPr>
            <w:tcW w:w="480" w:type="pct"/>
          </w:tcPr>
          <w:p w14:paraId="61B90B96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12FE5D60" w14:textId="33E9DBFD" w:rsidR="004514DD" w:rsidRPr="002946AF" w:rsidRDefault="004514DD" w:rsidP="004514DD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ลงทุนในธุรกิจเอทานอลและ</w:t>
            </w:r>
            <w:r w:rsidR="00D53741"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ผลิตภัณฑ์ในกลุ่มพลังงานทางเลือก</w:t>
            </w:r>
          </w:p>
        </w:tc>
        <w:tc>
          <w:tcPr>
            <w:tcW w:w="384" w:type="pct"/>
            <w:shd w:val="clear" w:color="auto" w:fill="FAFAFA"/>
          </w:tcPr>
          <w:p w14:paraId="4350E439" w14:textId="5D037BAA" w:rsidR="004514DD" w:rsidRPr="002946AF" w:rsidRDefault="00204442" w:rsidP="00D5374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115028F7" w14:textId="771B2530" w:rsidR="004514DD" w:rsidRPr="002946AF" w:rsidRDefault="00204442" w:rsidP="00D5374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4B403F6E" w14:textId="6FE591EE" w:rsidR="004514DD" w:rsidRPr="002946AF" w:rsidRDefault="00204442" w:rsidP="00D5374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450</w:t>
            </w:r>
          </w:p>
        </w:tc>
        <w:tc>
          <w:tcPr>
            <w:tcW w:w="384" w:type="pct"/>
          </w:tcPr>
          <w:p w14:paraId="7ACE4589" w14:textId="39C9789C" w:rsidR="004514DD" w:rsidRPr="002946AF" w:rsidRDefault="00204442" w:rsidP="00D5374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450</w:t>
            </w:r>
          </w:p>
        </w:tc>
        <w:tc>
          <w:tcPr>
            <w:tcW w:w="384" w:type="pct"/>
            <w:shd w:val="clear" w:color="auto" w:fill="FAFAFA"/>
          </w:tcPr>
          <w:p w14:paraId="564E8C28" w14:textId="7DE04F6C" w:rsidR="004514DD" w:rsidRPr="002946AF" w:rsidRDefault="00204442" w:rsidP="00D5374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450</w:t>
            </w:r>
          </w:p>
        </w:tc>
        <w:tc>
          <w:tcPr>
            <w:tcW w:w="384" w:type="pct"/>
          </w:tcPr>
          <w:p w14:paraId="1E63D03F" w14:textId="273A4165" w:rsidR="004514DD" w:rsidRPr="002946AF" w:rsidRDefault="00204442" w:rsidP="00D5374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450</w:t>
            </w:r>
          </w:p>
        </w:tc>
        <w:tc>
          <w:tcPr>
            <w:tcW w:w="384" w:type="pct"/>
            <w:shd w:val="clear" w:color="auto" w:fill="FAFAFA"/>
          </w:tcPr>
          <w:p w14:paraId="7638C212" w14:textId="77777777" w:rsidR="004514DD" w:rsidRPr="002946AF" w:rsidRDefault="004514DD" w:rsidP="00D5374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84" w:type="pct"/>
          </w:tcPr>
          <w:p w14:paraId="7A7A2DCA" w14:textId="77777777" w:rsidR="004514DD" w:rsidRPr="002946AF" w:rsidRDefault="004514DD" w:rsidP="00D5374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</w:tr>
      <w:tr w:rsidR="004514DD" w:rsidRPr="002946AF" w14:paraId="31FB28E7" w14:textId="77777777" w:rsidTr="00D53741">
        <w:trPr>
          <w:cantSplit/>
          <w:trHeight w:val="302"/>
        </w:trPr>
        <w:tc>
          <w:tcPr>
            <w:tcW w:w="727" w:type="pct"/>
          </w:tcPr>
          <w:p w14:paraId="6C1A097B" w14:textId="77777777" w:rsidR="004514DD" w:rsidRPr="002946AF" w:rsidRDefault="004514DD" w:rsidP="004514DD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480" w:type="pct"/>
          </w:tcPr>
          <w:p w14:paraId="3DEA9CE2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6C9164D6" w14:textId="77777777" w:rsidR="004514DD" w:rsidRPr="002946AF" w:rsidRDefault="004514DD" w:rsidP="004514DD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0D664AC" w14:textId="77777777" w:rsidR="004514DD" w:rsidRPr="002946AF" w:rsidRDefault="004514DD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5BE0E8EF" w14:textId="77777777" w:rsidR="004514DD" w:rsidRPr="002946AF" w:rsidRDefault="004514DD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5E54F97B" w14:textId="77777777" w:rsidR="004514DD" w:rsidRPr="002946AF" w:rsidRDefault="004514DD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7CF3C9A8" w14:textId="77777777" w:rsidR="004514DD" w:rsidRPr="002946AF" w:rsidRDefault="004514DD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F8C3A67" w14:textId="77777777" w:rsidR="004514DD" w:rsidRPr="002946AF" w:rsidRDefault="004514DD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31A94B60" w14:textId="77777777" w:rsidR="004514DD" w:rsidRPr="002946AF" w:rsidRDefault="004514DD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46BD6011" w14:textId="77777777" w:rsidR="004514DD" w:rsidRPr="002946AF" w:rsidRDefault="004514DD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6A1B3CDF" w14:textId="77777777" w:rsidR="004514DD" w:rsidRPr="002946AF" w:rsidRDefault="004514DD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4514DD" w:rsidRPr="002946AF" w14:paraId="47135DC3" w14:textId="77777777" w:rsidTr="00D53741">
        <w:trPr>
          <w:cantSplit/>
          <w:trHeight w:val="302"/>
        </w:trPr>
        <w:tc>
          <w:tcPr>
            <w:tcW w:w="727" w:type="pct"/>
          </w:tcPr>
          <w:p w14:paraId="0B5D035B" w14:textId="555FBB5B" w:rsidR="004514DD" w:rsidRPr="002946AF" w:rsidRDefault="004514DD" w:rsidP="004514DD">
            <w:pPr>
              <w:spacing w:line="300" w:lineRule="exact"/>
              <w:ind w:left="-78" w:right="-118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2946AF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 xml:space="preserve">บริษัท </w:t>
            </w:r>
            <w:r w:rsidRPr="002946AF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/>
              </w:rPr>
              <w:t>ทรัพย์ทิพย์ จำกัด</w:t>
            </w:r>
            <w:r w:rsidR="00684640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/>
              </w:rPr>
              <w:br/>
            </w:r>
            <w:r w:rsidR="00684640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   </w:t>
            </w:r>
            <w:r w:rsidR="00684640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และบริษัทย่อย</w:t>
            </w:r>
          </w:p>
        </w:tc>
        <w:tc>
          <w:tcPr>
            <w:tcW w:w="480" w:type="pct"/>
          </w:tcPr>
          <w:p w14:paraId="0A5680F2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339D70F2" w14:textId="55DC2214" w:rsidR="004514DD" w:rsidRPr="002946AF" w:rsidRDefault="004514DD" w:rsidP="004514DD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ผลิตและจำหน่ายผลิตภัณฑ์</w:t>
            </w:r>
            <w:r w:rsidR="00CB5F2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br/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เอทานอล</w:t>
            </w:r>
          </w:p>
        </w:tc>
        <w:tc>
          <w:tcPr>
            <w:tcW w:w="384" w:type="pct"/>
            <w:shd w:val="clear" w:color="auto" w:fill="FAFAFA"/>
          </w:tcPr>
          <w:p w14:paraId="3A02D41F" w14:textId="682EB66E" w:rsidR="004514DD" w:rsidRPr="002946AF" w:rsidRDefault="00204442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19908BCC" w14:textId="67BAC036" w:rsidR="004514DD" w:rsidRPr="002946AF" w:rsidRDefault="00204442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594FBF1D" w14:textId="123BE174" w:rsidR="004514DD" w:rsidRPr="002946AF" w:rsidRDefault="00204442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800</w:t>
            </w:r>
          </w:p>
        </w:tc>
        <w:tc>
          <w:tcPr>
            <w:tcW w:w="384" w:type="pct"/>
          </w:tcPr>
          <w:p w14:paraId="6363A99A" w14:textId="54F6FF0A" w:rsidR="004514DD" w:rsidRPr="002946AF" w:rsidRDefault="00204442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800</w:t>
            </w:r>
          </w:p>
        </w:tc>
        <w:tc>
          <w:tcPr>
            <w:tcW w:w="384" w:type="pct"/>
            <w:shd w:val="clear" w:color="auto" w:fill="FAFAFA"/>
          </w:tcPr>
          <w:p w14:paraId="016E72A2" w14:textId="77777777" w:rsidR="004514DD" w:rsidRPr="002946AF" w:rsidRDefault="004514DD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053063BB" w14:textId="77777777" w:rsidR="004514DD" w:rsidRPr="002946AF" w:rsidRDefault="004514DD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2C6EBD3A" w14:textId="77777777" w:rsidR="004514DD" w:rsidRPr="002946AF" w:rsidRDefault="004514DD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2F5E1333" w14:textId="77777777" w:rsidR="004514DD" w:rsidRPr="002946AF" w:rsidRDefault="004514DD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4514DD" w:rsidRPr="002946AF" w14:paraId="498D5D3B" w14:textId="77777777" w:rsidTr="00D53741">
        <w:trPr>
          <w:cantSplit/>
          <w:trHeight w:val="302"/>
        </w:trPr>
        <w:tc>
          <w:tcPr>
            <w:tcW w:w="727" w:type="pct"/>
          </w:tcPr>
          <w:p w14:paraId="4D00D5F2" w14:textId="2F698B5D" w:rsidR="004514DD" w:rsidRPr="002946AF" w:rsidRDefault="004514DD" w:rsidP="004514DD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="00684640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ทรัพย์ทิพย์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</w:t>
            </w:r>
            <w:r w:rsidR="00684640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  </w:t>
            </w:r>
            <w:r w:rsidR="00684640"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กรีน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เอ็นเนอร์ยี่</w:t>
            </w:r>
            <w:r w:rsidR="0068464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br/>
            </w:r>
            <w:r w:rsidR="00684640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   </w:t>
            </w:r>
            <w:r w:rsidR="00684640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</w:p>
        </w:tc>
        <w:tc>
          <w:tcPr>
            <w:tcW w:w="480" w:type="pct"/>
          </w:tcPr>
          <w:p w14:paraId="341C8DD1" w14:textId="77777777" w:rsidR="004514DD" w:rsidRPr="002946AF" w:rsidRDefault="004514DD" w:rsidP="004514DD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467949CA" w14:textId="77777777" w:rsidR="004514DD" w:rsidRPr="002946AF" w:rsidRDefault="004514DD" w:rsidP="004514DD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ผลิตและจำหน่ายกระแสไฟฟ้า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จากก๊าซชีวภาพ</w:t>
            </w:r>
          </w:p>
        </w:tc>
        <w:tc>
          <w:tcPr>
            <w:tcW w:w="384" w:type="pct"/>
            <w:shd w:val="clear" w:color="auto" w:fill="FAFAFA"/>
          </w:tcPr>
          <w:p w14:paraId="3610B36F" w14:textId="16E5B6B6" w:rsidR="004514DD" w:rsidRPr="002946AF" w:rsidRDefault="00204442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39C07620" w14:textId="2FA8F445" w:rsidR="004514DD" w:rsidRPr="002946AF" w:rsidRDefault="00204442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514DD"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27808A6F" w14:textId="22673E92" w:rsidR="004514DD" w:rsidRPr="002946AF" w:rsidRDefault="00204442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</w:t>
            </w:r>
          </w:p>
        </w:tc>
        <w:tc>
          <w:tcPr>
            <w:tcW w:w="384" w:type="pct"/>
          </w:tcPr>
          <w:p w14:paraId="094B91E1" w14:textId="7900ADA1" w:rsidR="004514DD" w:rsidRPr="002946AF" w:rsidRDefault="00204442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</w:p>
        </w:tc>
        <w:tc>
          <w:tcPr>
            <w:tcW w:w="384" w:type="pct"/>
            <w:shd w:val="clear" w:color="auto" w:fill="FAFAFA"/>
          </w:tcPr>
          <w:p w14:paraId="33281824" w14:textId="77777777" w:rsidR="004514DD" w:rsidRPr="002946AF" w:rsidRDefault="004514DD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2432E7C9" w14:textId="77777777" w:rsidR="004514DD" w:rsidRPr="002946AF" w:rsidRDefault="004514DD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4FF2C12B" w14:textId="77777777" w:rsidR="004514DD" w:rsidRPr="002946AF" w:rsidRDefault="004514DD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2EE95C79" w14:textId="77777777" w:rsidR="004514DD" w:rsidRPr="002946AF" w:rsidRDefault="004514DD" w:rsidP="004514D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</w:tbl>
    <w:p w14:paraId="2BE85577" w14:textId="4C3C0F63" w:rsidR="00BD2CB8" w:rsidRPr="002946AF" w:rsidRDefault="00BD2CB8" w:rsidP="00C73164">
      <w:pPr>
        <w:ind w:right="-74"/>
        <w:rPr>
          <w:rFonts w:ascii="Browallia New" w:eastAsia="Arial Unicode MS" w:hAnsi="Browallia New" w:cs="Browallia New"/>
          <w:sz w:val="20"/>
          <w:szCs w:val="20"/>
          <w:cs/>
        </w:rPr>
        <w:sectPr w:rsidR="00BD2CB8" w:rsidRPr="002946AF" w:rsidSect="00C73164">
          <w:type w:val="continuous"/>
          <w:pgSz w:w="16839" w:h="11907" w:orient="landscape" w:code="9"/>
          <w:pgMar w:top="1440" w:right="578" w:bottom="720" w:left="578" w:header="709" w:footer="578" w:gutter="0"/>
          <w:cols w:space="720"/>
          <w:docGrid w:linePitch="381"/>
        </w:sectPr>
      </w:pPr>
    </w:p>
    <w:p w14:paraId="0B2375FF" w14:textId="77777777" w:rsidR="00BD2CB8" w:rsidRPr="002946AF" w:rsidRDefault="00BD2CB8" w:rsidP="00BD2C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39"/>
        <w:gridCol w:w="1479"/>
        <w:gridCol w:w="2220"/>
        <w:gridCol w:w="1182"/>
        <w:gridCol w:w="1182"/>
        <w:gridCol w:w="1182"/>
        <w:gridCol w:w="1182"/>
        <w:gridCol w:w="1182"/>
        <w:gridCol w:w="1182"/>
        <w:gridCol w:w="1182"/>
        <w:gridCol w:w="1182"/>
      </w:tblGrid>
      <w:tr w:rsidR="00BD2CB8" w:rsidRPr="002946AF" w14:paraId="5E4E9A4D" w14:textId="77777777" w:rsidTr="00DD0449">
        <w:trPr>
          <w:cantSplit/>
          <w:trHeight w:val="312"/>
        </w:trPr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6A728137" w14:textId="77777777" w:rsidR="00BD2CB8" w:rsidRPr="002946AF" w:rsidRDefault="00BD2CB8" w:rsidP="00BD2CB8">
            <w:pPr>
              <w:spacing w:line="300" w:lineRule="exact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45D4030E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71861563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071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FEF66FC" w14:textId="6F3209E8" w:rsidR="00BD2CB8" w:rsidRPr="002946AF" w:rsidRDefault="00173A5B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งบ</w:t>
            </w:r>
            <w:r w:rsidR="00BD2CB8"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การเงินเฉพาะกิจการ</w:t>
            </w:r>
          </w:p>
        </w:tc>
      </w:tr>
      <w:tr w:rsidR="00BD2CB8" w:rsidRPr="002946AF" w14:paraId="7DCE6BC7" w14:textId="77777777" w:rsidTr="00DD0449">
        <w:trPr>
          <w:cantSplit/>
          <w:trHeight w:val="274"/>
        </w:trPr>
        <w:tc>
          <w:tcPr>
            <w:tcW w:w="727" w:type="pct"/>
            <w:tcBorders>
              <w:top w:val="single" w:sz="4" w:space="0" w:color="auto"/>
            </w:tcBorders>
          </w:tcPr>
          <w:p w14:paraId="08826420" w14:textId="77777777" w:rsidR="00BD2CB8" w:rsidRPr="002946AF" w:rsidRDefault="00BD2CB8" w:rsidP="00BD2CB8">
            <w:pPr>
              <w:spacing w:line="300" w:lineRule="exact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0D47E589" w14:textId="0792932D" w:rsidR="00BD2CB8" w:rsidRPr="002946AF" w:rsidRDefault="00784FA0" w:rsidP="00BD2CB8">
            <w:pPr>
              <w:pStyle w:val="acctfourfigures"/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1A3D7E4E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33F64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3BCFE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611B3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วิธีราคาทุน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1C710" w14:textId="110EB903" w:rsidR="00BD2CB8" w:rsidRPr="002946AF" w:rsidRDefault="00BD2CB8" w:rsidP="0030059D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</w:t>
            </w:r>
            <w:r w:rsidR="0030059D"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ปี</w:t>
            </w:r>
          </w:p>
        </w:tc>
      </w:tr>
      <w:tr w:rsidR="00BD2CB8" w:rsidRPr="002946AF" w14:paraId="10F9FDA9" w14:textId="77777777" w:rsidTr="0030059D">
        <w:trPr>
          <w:cantSplit/>
          <w:trHeight w:val="312"/>
        </w:trPr>
        <w:tc>
          <w:tcPr>
            <w:tcW w:w="727" w:type="pct"/>
            <w:vAlign w:val="bottom"/>
          </w:tcPr>
          <w:p w14:paraId="22AE71BF" w14:textId="77777777" w:rsidR="00BD2CB8" w:rsidRPr="002946AF" w:rsidRDefault="00BD2CB8" w:rsidP="00BD2CB8">
            <w:pPr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</w:tcPr>
          <w:p w14:paraId="194E6F27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21" w:type="pct"/>
          </w:tcPr>
          <w:p w14:paraId="710AD892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</w:tcPr>
          <w:p w14:paraId="48235C17" w14:textId="4CAFC8D3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0F90AC5C" w14:textId="4A500199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3C30FC45" w14:textId="70258A0A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3E4ABB68" w14:textId="5078628F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5404648A" w14:textId="3966DB4C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4791E137" w14:textId="7270E930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4279E814" w14:textId="7D1FB253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59C90CB9" w14:textId="2A287F1F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</w:tr>
      <w:tr w:rsidR="00BD2CB8" w:rsidRPr="002946AF" w14:paraId="43E5E7B1" w14:textId="77777777" w:rsidTr="0030059D">
        <w:trPr>
          <w:cantSplit/>
          <w:trHeight w:val="333"/>
        </w:trPr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6184F7D0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4523C1FA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07D55E61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F925873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4C5809DF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87F7E89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E263564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ADB458D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907EE63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05146B2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91208BB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BD2CB8" w:rsidRPr="002946AF" w14:paraId="6380ACFE" w14:textId="77777777" w:rsidTr="0030059D">
        <w:trPr>
          <w:cantSplit/>
          <w:trHeight w:val="62"/>
        </w:trPr>
        <w:tc>
          <w:tcPr>
            <w:tcW w:w="727" w:type="pct"/>
            <w:tcBorders>
              <w:top w:val="single" w:sz="4" w:space="0" w:color="auto"/>
            </w:tcBorders>
          </w:tcPr>
          <w:p w14:paraId="65F65195" w14:textId="77777777" w:rsidR="00BD2CB8" w:rsidRPr="002946AF" w:rsidRDefault="00BD2CB8" w:rsidP="00BD2CB8">
            <w:pPr>
              <w:ind w:left="-94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35A4AAA1" w14:textId="77777777" w:rsidR="00BD2CB8" w:rsidRPr="002946AF" w:rsidRDefault="00BD2CB8" w:rsidP="00BD2CB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0932B2BD" w14:textId="77777777" w:rsidR="00BD2CB8" w:rsidRPr="002946AF" w:rsidRDefault="00BD2CB8" w:rsidP="00BD2CB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78FFC4BD" w14:textId="77777777" w:rsidR="00BD2CB8" w:rsidRPr="002946AF" w:rsidRDefault="00BD2CB8" w:rsidP="00BD2CB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072B7CD3" w14:textId="77777777" w:rsidR="00BD2CB8" w:rsidRPr="002946AF" w:rsidRDefault="00BD2CB8" w:rsidP="00BD2CB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2A606F5D" w14:textId="77777777" w:rsidR="00BD2CB8" w:rsidRPr="002946AF" w:rsidRDefault="00BD2CB8" w:rsidP="00BD2CB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09D0BEA" w14:textId="77777777" w:rsidR="00BD2CB8" w:rsidRPr="002946AF" w:rsidRDefault="00BD2CB8" w:rsidP="00BD2CB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33DEF4A3" w14:textId="77777777" w:rsidR="00BD2CB8" w:rsidRPr="002946AF" w:rsidRDefault="00BD2CB8" w:rsidP="00BD2CB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0B5BE8E2" w14:textId="77777777" w:rsidR="00BD2CB8" w:rsidRPr="002946AF" w:rsidRDefault="00BD2CB8" w:rsidP="00BD2CB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6001ED82" w14:textId="77777777" w:rsidR="00BD2CB8" w:rsidRPr="002946AF" w:rsidRDefault="00BD2CB8" w:rsidP="00BD2CB8">
            <w:pPr>
              <w:ind w:left="641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45017209" w14:textId="77777777" w:rsidR="00BD2CB8" w:rsidRPr="002946AF" w:rsidRDefault="00BD2CB8" w:rsidP="00BD2CB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</w:tr>
      <w:tr w:rsidR="00BD2CB8" w:rsidRPr="002946AF" w14:paraId="126D59F8" w14:textId="77777777" w:rsidTr="0030059D">
        <w:trPr>
          <w:cantSplit/>
          <w:trHeight w:val="302"/>
        </w:trPr>
        <w:tc>
          <w:tcPr>
            <w:tcW w:w="727" w:type="pct"/>
          </w:tcPr>
          <w:p w14:paraId="5A79716D" w14:textId="77777777" w:rsidR="00BD2CB8" w:rsidRPr="002946AF" w:rsidRDefault="00BD2CB8" w:rsidP="00BD2CB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pacing w:val="-5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pacing w:val="-5"/>
                <w:sz w:val="25"/>
                <w:szCs w:val="25"/>
                <w:cs/>
              </w:rPr>
              <w:t>บริษัท ไทยออยล์เพาเวอร์ จำกัด</w:t>
            </w:r>
          </w:p>
        </w:tc>
        <w:tc>
          <w:tcPr>
            <w:tcW w:w="480" w:type="pct"/>
          </w:tcPr>
          <w:p w14:paraId="000144AF" w14:textId="77777777" w:rsidR="00BD2CB8" w:rsidRPr="002946AF" w:rsidRDefault="00BD2CB8" w:rsidP="00BD2CB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4BB49822" w14:textId="77777777" w:rsidR="00BD2CB8" w:rsidRPr="002946AF" w:rsidRDefault="00BD2CB8" w:rsidP="00BD2CB8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ผลิตและจำหน่ายกระแสไฟฟ้า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และไอน้ำ</w:t>
            </w:r>
          </w:p>
        </w:tc>
        <w:tc>
          <w:tcPr>
            <w:tcW w:w="384" w:type="pct"/>
            <w:shd w:val="clear" w:color="auto" w:fill="FAFAFA"/>
          </w:tcPr>
          <w:p w14:paraId="6A3D30C9" w14:textId="73F25B2B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73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48856DF4" w14:textId="65F833DC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73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41D808CD" w14:textId="622C9A95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810</w:t>
            </w:r>
          </w:p>
        </w:tc>
        <w:tc>
          <w:tcPr>
            <w:tcW w:w="384" w:type="pct"/>
          </w:tcPr>
          <w:p w14:paraId="17D66E2D" w14:textId="1CF5E9E0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810</w:t>
            </w:r>
          </w:p>
        </w:tc>
        <w:tc>
          <w:tcPr>
            <w:tcW w:w="384" w:type="pct"/>
            <w:shd w:val="clear" w:color="auto" w:fill="FAFAFA"/>
          </w:tcPr>
          <w:p w14:paraId="184D75B0" w14:textId="248C894C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195</w:t>
            </w:r>
          </w:p>
        </w:tc>
        <w:tc>
          <w:tcPr>
            <w:tcW w:w="384" w:type="pct"/>
          </w:tcPr>
          <w:p w14:paraId="6EA8A365" w14:textId="30F646D2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195</w:t>
            </w:r>
          </w:p>
        </w:tc>
        <w:tc>
          <w:tcPr>
            <w:tcW w:w="384" w:type="pct"/>
            <w:shd w:val="clear" w:color="auto" w:fill="FAFAFA"/>
          </w:tcPr>
          <w:p w14:paraId="56915E50" w14:textId="4E74CA74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676</w:t>
            </w:r>
          </w:p>
        </w:tc>
        <w:tc>
          <w:tcPr>
            <w:tcW w:w="384" w:type="pct"/>
          </w:tcPr>
          <w:p w14:paraId="21DC1063" w14:textId="51BFE4C5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520</w:t>
            </w:r>
          </w:p>
        </w:tc>
      </w:tr>
      <w:tr w:rsidR="00BD2CB8" w:rsidRPr="002946AF" w14:paraId="6308D5B6" w14:textId="77777777" w:rsidTr="0030059D">
        <w:trPr>
          <w:cantSplit/>
          <w:trHeight w:val="302"/>
        </w:trPr>
        <w:tc>
          <w:tcPr>
            <w:tcW w:w="727" w:type="pct"/>
          </w:tcPr>
          <w:p w14:paraId="082134D2" w14:textId="77777777" w:rsidR="00BD2CB8" w:rsidRPr="002946AF" w:rsidRDefault="00BD2CB8" w:rsidP="00BD2CB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ท็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อป เอสพีพี จำกัด</w:t>
            </w:r>
          </w:p>
        </w:tc>
        <w:tc>
          <w:tcPr>
            <w:tcW w:w="480" w:type="pct"/>
          </w:tcPr>
          <w:p w14:paraId="7CF418D4" w14:textId="77777777" w:rsidR="00BD2CB8" w:rsidRPr="002946AF" w:rsidRDefault="00BD2CB8" w:rsidP="00BD2CB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3B69743A" w14:textId="77777777" w:rsidR="00BD2CB8" w:rsidRPr="002946AF" w:rsidRDefault="00BD2CB8" w:rsidP="00BD2CB8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ผลิตและจำหน่ายกระแสไฟฟ้า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และไอน้ำ</w:t>
            </w:r>
          </w:p>
        </w:tc>
        <w:tc>
          <w:tcPr>
            <w:tcW w:w="384" w:type="pct"/>
            <w:shd w:val="clear" w:color="auto" w:fill="FAFAFA"/>
          </w:tcPr>
          <w:p w14:paraId="579CAE9C" w14:textId="4C67F3B1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30E372D6" w14:textId="401E4096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20B93F41" w14:textId="39BB9869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500</w:t>
            </w:r>
          </w:p>
        </w:tc>
        <w:tc>
          <w:tcPr>
            <w:tcW w:w="384" w:type="pct"/>
          </w:tcPr>
          <w:p w14:paraId="7DBC6D56" w14:textId="6FB35D04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500</w:t>
            </w:r>
          </w:p>
        </w:tc>
        <w:tc>
          <w:tcPr>
            <w:tcW w:w="384" w:type="pct"/>
            <w:shd w:val="clear" w:color="auto" w:fill="FAFAFA"/>
          </w:tcPr>
          <w:p w14:paraId="40BB7C72" w14:textId="7494AC6F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500</w:t>
            </w:r>
          </w:p>
        </w:tc>
        <w:tc>
          <w:tcPr>
            <w:tcW w:w="384" w:type="pct"/>
          </w:tcPr>
          <w:p w14:paraId="73A1F328" w14:textId="77C53419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500</w:t>
            </w:r>
          </w:p>
        </w:tc>
        <w:tc>
          <w:tcPr>
            <w:tcW w:w="384" w:type="pct"/>
            <w:shd w:val="clear" w:color="auto" w:fill="FAFAFA"/>
          </w:tcPr>
          <w:p w14:paraId="26FA4C41" w14:textId="0A1B9256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858</w:t>
            </w:r>
          </w:p>
        </w:tc>
        <w:tc>
          <w:tcPr>
            <w:tcW w:w="384" w:type="pct"/>
          </w:tcPr>
          <w:p w14:paraId="6B4C23DD" w14:textId="3F52B38D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050</w:t>
            </w:r>
          </w:p>
        </w:tc>
      </w:tr>
      <w:tr w:rsidR="00BD2CB8" w:rsidRPr="002946AF" w14:paraId="7289AC1A" w14:textId="77777777" w:rsidTr="0030059D">
        <w:trPr>
          <w:cantSplit/>
          <w:trHeight w:val="302"/>
        </w:trPr>
        <w:tc>
          <w:tcPr>
            <w:tcW w:w="727" w:type="pct"/>
          </w:tcPr>
          <w:p w14:paraId="64FB8DD8" w14:textId="77777777" w:rsidR="00BD2CB8" w:rsidRPr="002946AF" w:rsidRDefault="00BD2CB8" w:rsidP="00BD2CB8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ไทยออยล์ </w:t>
            </w:r>
          </w:p>
          <w:p w14:paraId="217D726F" w14:textId="77777777" w:rsidR="00BD2CB8" w:rsidRPr="002946AF" w:rsidRDefault="00BD2CB8" w:rsidP="00BD2CB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ศูนย์บริหารเงิน จำกัด</w:t>
            </w:r>
          </w:p>
        </w:tc>
        <w:tc>
          <w:tcPr>
            <w:tcW w:w="480" w:type="pct"/>
          </w:tcPr>
          <w:p w14:paraId="649BD36E" w14:textId="77777777" w:rsidR="00BD2CB8" w:rsidRPr="002946AF" w:rsidRDefault="00BD2CB8" w:rsidP="00BD2CB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490B0B43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ให้บริการจัดการด้านการเงิน</w:t>
            </w:r>
          </w:p>
          <w:p w14:paraId="47BBDD2F" w14:textId="2F94F277" w:rsidR="00BD2CB8" w:rsidRPr="002946AF" w:rsidRDefault="00BD2CB8" w:rsidP="00BD2CB8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ของกลุ่ม</w:t>
            </w:r>
            <w:r w:rsidR="005D43B0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กิจการ</w:t>
            </w:r>
          </w:p>
        </w:tc>
        <w:tc>
          <w:tcPr>
            <w:tcW w:w="384" w:type="pct"/>
            <w:shd w:val="clear" w:color="auto" w:fill="FAFAFA"/>
          </w:tcPr>
          <w:p w14:paraId="0D2137BB" w14:textId="25C03BFE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4E63CABD" w14:textId="04B79378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65658B46" w14:textId="7C9622E7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470</w:t>
            </w:r>
          </w:p>
        </w:tc>
        <w:tc>
          <w:tcPr>
            <w:tcW w:w="384" w:type="pct"/>
          </w:tcPr>
          <w:p w14:paraId="039CFBBD" w14:textId="190EEA31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</w:t>
            </w:r>
          </w:p>
        </w:tc>
        <w:tc>
          <w:tcPr>
            <w:tcW w:w="384" w:type="pct"/>
            <w:shd w:val="clear" w:color="auto" w:fill="FAFAFA"/>
          </w:tcPr>
          <w:p w14:paraId="38722613" w14:textId="116B2A6E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470</w:t>
            </w:r>
          </w:p>
        </w:tc>
        <w:tc>
          <w:tcPr>
            <w:tcW w:w="384" w:type="pct"/>
          </w:tcPr>
          <w:p w14:paraId="0E2B8B62" w14:textId="304570CB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</w:t>
            </w:r>
          </w:p>
        </w:tc>
        <w:tc>
          <w:tcPr>
            <w:tcW w:w="384" w:type="pct"/>
            <w:shd w:val="clear" w:color="auto" w:fill="FAFAFA"/>
          </w:tcPr>
          <w:p w14:paraId="378EF855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02D9A488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BD2CB8" w:rsidRPr="002946AF" w14:paraId="05FE5CDF" w14:textId="77777777" w:rsidTr="0030059D">
        <w:trPr>
          <w:cantSplit/>
          <w:trHeight w:val="302"/>
        </w:trPr>
        <w:tc>
          <w:tcPr>
            <w:tcW w:w="727" w:type="pct"/>
          </w:tcPr>
          <w:p w14:paraId="269C5237" w14:textId="77777777" w:rsidR="00BD2CB8" w:rsidRPr="002946AF" w:rsidRDefault="00BD2CB8" w:rsidP="00BD2CB8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และบริษัทย่อย</w:t>
            </w:r>
          </w:p>
        </w:tc>
        <w:tc>
          <w:tcPr>
            <w:tcW w:w="480" w:type="pct"/>
          </w:tcPr>
          <w:p w14:paraId="560AE09F" w14:textId="77777777" w:rsidR="00BD2CB8" w:rsidRPr="002946AF" w:rsidRDefault="00BD2CB8" w:rsidP="00BD2CB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7A580907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1E5F4682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4820B188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947931D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39E377CF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6678037C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252A8A3C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6C05DFA2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386140C3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BD2CB8" w:rsidRPr="002946AF" w14:paraId="5929A8EC" w14:textId="77777777" w:rsidTr="0030059D">
        <w:trPr>
          <w:cantSplit/>
          <w:trHeight w:val="302"/>
        </w:trPr>
        <w:tc>
          <w:tcPr>
            <w:tcW w:w="727" w:type="pct"/>
          </w:tcPr>
          <w:p w14:paraId="0A3D9D4C" w14:textId="77777777" w:rsidR="00BD2CB8" w:rsidRPr="002946AF" w:rsidRDefault="00BD2CB8" w:rsidP="00BD2CB8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480" w:type="pct"/>
          </w:tcPr>
          <w:p w14:paraId="78C82E9E" w14:textId="77777777" w:rsidR="00BD2CB8" w:rsidRPr="002946AF" w:rsidRDefault="00BD2CB8" w:rsidP="00BD2CB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32B16493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   </w:t>
            </w:r>
          </w:p>
        </w:tc>
        <w:tc>
          <w:tcPr>
            <w:tcW w:w="384" w:type="pct"/>
            <w:shd w:val="clear" w:color="auto" w:fill="FAFAFA"/>
            <w:vAlign w:val="bottom"/>
          </w:tcPr>
          <w:p w14:paraId="5A6C3AEF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051DD35F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6442903E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68A48538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0A97A85D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7722A44A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0705A70B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7EE603B8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BD2CB8" w:rsidRPr="002946AF" w14:paraId="5E55BE1E" w14:textId="77777777" w:rsidTr="0030059D">
        <w:trPr>
          <w:cantSplit/>
          <w:trHeight w:val="302"/>
        </w:trPr>
        <w:tc>
          <w:tcPr>
            <w:tcW w:w="727" w:type="pct"/>
          </w:tcPr>
          <w:p w14:paraId="2E4241F9" w14:textId="77777777" w:rsidR="00BD2CB8" w:rsidRPr="002946AF" w:rsidRDefault="00BD2CB8" w:rsidP="00BD2CB8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ท็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อป เวนเจอร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์ส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</w:p>
        </w:tc>
        <w:tc>
          <w:tcPr>
            <w:tcW w:w="480" w:type="pct"/>
          </w:tcPr>
          <w:p w14:paraId="3EE9B7F0" w14:textId="77777777" w:rsidR="00BD2CB8" w:rsidRPr="002946AF" w:rsidRDefault="00BD2CB8" w:rsidP="00BD2CB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27423ACB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ลงทุนในกองทุน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val="en-US" w:bidi="th-TH"/>
              </w:rPr>
              <w:t xml:space="preserve">Venture Capital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และ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/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หรือ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ธุรกิจสตาร์ท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อัพ</w:t>
            </w:r>
            <w:proofErr w:type="spellEnd"/>
          </w:p>
        </w:tc>
        <w:tc>
          <w:tcPr>
            <w:tcW w:w="384" w:type="pct"/>
            <w:shd w:val="clear" w:color="auto" w:fill="FAFAFA"/>
          </w:tcPr>
          <w:p w14:paraId="32D657F6" w14:textId="7E9FA5D0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63F94684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6D132119" w14:textId="6BEF5AE1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</w:t>
            </w:r>
          </w:p>
        </w:tc>
        <w:tc>
          <w:tcPr>
            <w:tcW w:w="384" w:type="pct"/>
          </w:tcPr>
          <w:p w14:paraId="11E9B28C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4D735F14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5E136146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2887A08F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76275787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BD2CB8" w:rsidRPr="002946AF" w14:paraId="0C15906C" w14:textId="77777777" w:rsidTr="0030059D">
        <w:trPr>
          <w:cantSplit/>
          <w:trHeight w:val="302"/>
        </w:trPr>
        <w:tc>
          <w:tcPr>
            <w:tcW w:w="727" w:type="pct"/>
          </w:tcPr>
          <w:p w14:paraId="1A6B6A47" w14:textId="5B0DC2D1" w:rsidR="00BD2CB8" w:rsidRPr="00684640" w:rsidRDefault="00BD2CB8" w:rsidP="00BD2CB8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TOP Ventures Hong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Kong Limited</w:t>
            </w:r>
            <w:r w:rsidR="00684640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="00684640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และ</w:t>
            </w:r>
            <w:r w:rsidR="0068464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br/>
            </w:r>
            <w:r w:rsidR="00684640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   </w:t>
            </w:r>
            <w:r w:rsidR="00684640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480" w:type="pct"/>
          </w:tcPr>
          <w:p w14:paraId="25D8F66B" w14:textId="77777777" w:rsidR="00BD2CB8" w:rsidRPr="002946AF" w:rsidRDefault="00BD2CB8" w:rsidP="00BD2CB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เขตบริหารพิเศษ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ฮ่องกง</w:t>
            </w:r>
          </w:p>
        </w:tc>
        <w:tc>
          <w:tcPr>
            <w:tcW w:w="721" w:type="pct"/>
            <w:shd w:val="clear" w:color="auto" w:fill="auto"/>
          </w:tcPr>
          <w:p w14:paraId="0F722B6F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ลงทุนในกองทุน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val="en-US" w:bidi="th-TH"/>
              </w:rPr>
              <w:t xml:space="preserve">Venture Capital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และ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/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หรือ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ธุรกิจสตาร์ท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อัพ</w:t>
            </w:r>
            <w:proofErr w:type="spellEnd"/>
          </w:p>
        </w:tc>
        <w:tc>
          <w:tcPr>
            <w:tcW w:w="384" w:type="pct"/>
            <w:shd w:val="clear" w:color="auto" w:fill="FAFAFA"/>
          </w:tcPr>
          <w:p w14:paraId="29F8FC85" w14:textId="1FDB5257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4FFC40D3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1B4FB592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5BF5707D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71E94C11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1E180E28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1BE3D040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0DB8F82D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BD2CB8" w:rsidRPr="002946AF" w14:paraId="0ABD85F8" w14:textId="77777777" w:rsidTr="0030059D">
        <w:trPr>
          <w:cantSplit/>
          <w:trHeight w:val="302"/>
        </w:trPr>
        <w:tc>
          <w:tcPr>
            <w:tcW w:w="727" w:type="pct"/>
          </w:tcPr>
          <w:p w14:paraId="325229F2" w14:textId="59007D57" w:rsidR="00BD2CB8" w:rsidRPr="002946AF" w:rsidRDefault="00BD2CB8" w:rsidP="00BD2CB8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="00684640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TOP Ventures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</w:t>
            </w:r>
            <w:r w:rsidR="00684640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America LLC</w:t>
            </w:r>
          </w:p>
        </w:tc>
        <w:tc>
          <w:tcPr>
            <w:tcW w:w="480" w:type="pct"/>
          </w:tcPr>
          <w:p w14:paraId="151FF0EC" w14:textId="77777777" w:rsidR="00BD2CB8" w:rsidRPr="002946AF" w:rsidRDefault="00BD2CB8" w:rsidP="00BD2CB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ประเทศสหรัฐอเมริกา</w:t>
            </w:r>
          </w:p>
        </w:tc>
        <w:tc>
          <w:tcPr>
            <w:tcW w:w="721" w:type="pct"/>
            <w:shd w:val="clear" w:color="auto" w:fill="auto"/>
          </w:tcPr>
          <w:p w14:paraId="056A5692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ลงทุนในกองทุน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val="en-US" w:bidi="th-TH"/>
              </w:rPr>
              <w:t xml:space="preserve">Venture Capital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และ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/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หรือ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ธุรกิจสตาร์ท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อัพ</w:t>
            </w:r>
            <w:proofErr w:type="spellEnd"/>
          </w:p>
        </w:tc>
        <w:tc>
          <w:tcPr>
            <w:tcW w:w="384" w:type="pct"/>
            <w:shd w:val="clear" w:color="auto" w:fill="FAFAFA"/>
          </w:tcPr>
          <w:p w14:paraId="5B87C16E" w14:textId="63DE6F29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0214811E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67A9FB71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7F2009F2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0B2A8F57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AC9AAFC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25B17019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3262DF3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BD2CB8" w:rsidRPr="002946AF" w14:paraId="0E62650C" w14:textId="77777777" w:rsidTr="0030059D">
        <w:trPr>
          <w:cantSplit/>
          <w:trHeight w:val="302"/>
        </w:trPr>
        <w:tc>
          <w:tcPr>
            <w:tcW w:w="727" w:type="pct"/>
          </w:tcPr>
          <w:p w14:paraId="23C92189" w14:textId="77777777" w:rsidR="00BD2CB8" w:rsidRPr="002946AF" w:rsidRDefault="00BD2CB8" w:rsidP="00BD2CB8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รวมเงินลงทุนในบริษัทย่อย</w:t>
            </w:r>
          </w:p>
        </w:tc>
        <w:tc>
          <w:tcPr>
            <w:tcW w:w="480" w:type="pct"/>
          </w:tcPr>
          <w:p w14:paraId="76183F36" w14:textId="77777777" w:rsidR="00BD2CB8" w:rsidRPr="002946AF" w:rsidRDefault="00BD2CB8" w:rsidP="00BD2CB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1B3DEE89" w14:textId="77777777" w:rsidR="00BD2CB8" w:rsidRPr="002946AF" w:rsidRDefault="00BD2CB8" w:rsidP="00BD2CB8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31F4B13F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13408F90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ED03A57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055AE9D6" w14:textId="77777777" w:rsidR="00BD2CB8" w:rsidRPr="002946AF" w:rsidRDefault="00BD2CB8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95C23" w14:textId="2B9D6A52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</w:t>
            </w:r>
            <w:r w:rsidR="00BD7D62"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015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05054" w14:textId="63B5FC38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555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68766" w14:textId="5D2F7EAF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136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52893" w14:textId="018B58B8" w:rsidR="00BD2CB8" w:rsidRPr="002946AF" w:rsidRDefault="00204442" w:rsidP="00BD2C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BD2CB8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917</w:t>
            </w:r>
          </w:p>
        </w:tc>
      </w:tr>
    </w:tbl>
    <w:p w14:paraId="73580236" w14:textId="4118A569" w:rsidR="00A150FF" w:rsidRPr="002946AF" w:rsidRDefault="00A150FF" w:rsidP="00300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5C417C" w14:textId="77777777" w:rsidR="0030059D" w:rsidRPr="002946AF" w:rsidRDefault="0030059D" w:rsidP="00300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5B451C6F" w14:textId="77777777" w:rsidR="00A150FF" w:rsidRPr="002946AF" w:rsidRDefault="00A150FF" w:rsidP="00300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BCF406" w14:textId="77777777" w:rsidR="00D40B99" w:rsidRPr="002946AF" w:rsidRDefault="00D40B99" w:rsidP="00300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D40B99" w:rsidRPr="002946AF" w:rsidSect="0060670E">
          <w:pgSz w:w="16834" w:h="11909" w:orient="landscape" w:code="9"/>
          <w:pgMar w:top="1440" w:right="720" w:bottom="720" w:left="720" w:header="706" w:footer="576" w:gutter="0"/>
          <w:cols w:space="720"/>
          <w:docGrid w:linePitch="245"/>
        </w:sectPr>
      </w:pPr>
    </w:p>
    <w:p w14:paraId="62C423C8" w14:textId="77777777" w:rsidR="00225474" w:rsidRDefault="00225474" w:rsidP="00A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5C701DF" w14:textId="7136EA37" w:rsidR="00A150FF" w:rsidRPr="002946AF" w:rsidRDefault="00A150FF" w:rsidP="00A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การพิจารณาการด้อยค่าของเงินให้กู้ยืม</w:t>
      </w:r>
      <w:r w:rsidR="005C11C2"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และเงินลงทุนในบริษัทย่อยแห่งหนึ่ง</w:t>
      </w:r>
    </w:p>
    <w:p w14:paraId="4E9F9C88" w14:textId="77777777" w:rsidR="00A150FF" w:rsidRPr="002946AF" w:rsidRDefault="00A150FF" w:rsidP="00A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25B84" w14:textId="73FF54E2" w:rsidR="000348A0" w:rsidRPr="002946AF" w:rsidRDefault="00A150FF" w:rsidP="00034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บริษัทได้ประเมินมูลค่าที่คาดว่าจะได้รับคืนของเงินให้กู้ยืม</w:t>
      </w:r>
      <w:r w:rsidR="000A5CC9">
        <w:rPr>
          <w:rFonts w:ascii="Browallia New" w:eastAsia="Arial Unicode MS" w:hAnsi="Browallia New" w:cs="Browallia New" w:hint="cs"/>
          <w:sz w:val="26"/>
          <w:szCs w:val="26"/>
          <w:cs/>
        </w:rPr>
        <w:t>แก่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และเงินลงทุนในบริษัท ไทยออยล์มารีน จำกัด โดยพิจารณาจากประมาณการคิดลดกระแสเงินสดที่จะได้รับในอนาคต ข้อสมมติฐานที่สำคัญที่ใช้ในการประเมินมูลค่าที่คาดว่าจะได้รับคืน</w:t>
      </w:r>
      <w:r w:rsidR="00225474">
        <w:rPr>
          <w:rFonts w:ascii="Browallia New" w:eastAsia="Arial Unicode MS" w:hAnsi="Browallia New" w:cs="Browallia New"/>
          <w:sz w:val="26"/>
          <w:szCs w:val="26"/>
        </w:rPr>
        <w:br/>
      </w:r>
      <w:r w:rsidR="000348A0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ซึ่งคำนวณด้วยวิธีมูลค่าจากการใช้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ได้แก่ </w:t>
      </w:r>
      <w:r w:rsidR="005C11C2" w:rsidRPr="002946AF">
        <w:rPr>
          <w:rFonts w:ascii="Browallia New" w:eastAsia="Arial Unicode MS" w:hAnsi="Browallia New" w:cs="Browallia New"/>
          <w:sz w:val="26"/>
          <w:szCs w:val="26"/>
          <w:cs/>
        </w:rPr>
        <w:t>อัตราค่าระวางเรือ อัตราการใช้เรือ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348A0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การเปลี่ยนแปลงของเงินทุนหมุนเวียน ค่าใช้จ่าย</w:t>
      </w:r>
      <w:proofErr w:type="spellStart"/>
      <w:r w:rsidR="000348A0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ต่างๆ</w:t>
      </w:r>
      <w:proofErr w:type="spellEnd"/>
      <w:r w:rsidR="00C559F8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อัตราการเติบโตระยะยาว</w:t>
      </w:r>
      <w:r w:rsidR="00C559F8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ที่คาดว่าจะเกิดขึ้น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ซึ่งได้มาจากการประมาณการรายได้ในอนาคตโดยอาศัยประสบการณ์ในอดีตปรับปรุงด้วยรายได้ที่คาดว่าจะได้รับ และอัตราคิดลดซึ่งเป็นอัตราถัวเฉลี่ยถ่วงน้ำหนักของเงินทุนของธุรกิจ (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</w:rPr>
        <w:t>WACC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387223" w:rsidRPr="002946AF">
        <w:rPr>
          <w:rFonts w:ascii="Browallia New" w:eastAsia="Arial Unicode MS" w:hAnsi="Browallia New" w:cs="Browallia New"/>
          <w:sz w:val="26"/>
          <w:szCs w:val="26"/>
          <w:cs/>
        </w:rPr>
        <w:t>ที่อัตราร้อยละ</w:t>
      </w:r>
      <w:r w:rsidR="00387223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4F62">
        <w:rPr>
          <w:rFonts w:ascii="Browallia New" w:eastAsia="Arial Unicode MS" w:hAnsi="Browallia New" w:cs="Browallia New"/>
          <w:sz w:val="26"/>
          <w:szCs w:val="26"/>
          <w:lang w:val="en-GB"/>
        </w:rPr>
        <w:t>7.61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การประมาณการมูลค่าที่จะได้รับคืนสูงกว่ามูลค่าตามบัญชี บริษัทจึงไม่ต้องรับรู้ขาดทุนจากการด้อยค่าใน</w:t>
      </w:r>
      <w:r w:rsidR="00225474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0A5CC9">
        <w:rPr>
          <w:rFonts w:ascii="Browallia New" w:eastAsia="Arial Unicode MS" w:hAnsi="Browallia New" w:cs="Browallia New" w:hint="cs"/>
          <w:sz w:val="26"/>
          <w:szCs w:val="26"/>
          <w:cs/>
        </w:rPr>
        <w:t>เฉพาะกิจการ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348A0" w:rsidRPr="002946A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ที่จะเกิดจากการเปลี่ยนแปลงข้อสมมติที่มีนัยสำคัญซึ่งทำให้มูลค่าที่คาดว่าจะได้รับคืนเท่ากับมูลค่าตามบัญชี</w:t>
      </w:r>
    </w:p>
    <w:p w14:paraId="055D9D8A" w14:textId="77777777" w:rsidR="000348A0" w:rsidRPr="002946AF" w:rsidRDefault="000348A0" w:rsidP="00034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14" w:right="-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6"/>
        <w:gridCol w:w="2025"/>
      </w:tblGrid>
      <w:tr w:rsidR="000348A0" w:rsidRPr="002946AF" w14:paraId="0ED4C375" w14:textId="77777777" w:rsidTr="00225474">
        <w:tc>
          <w:tcPr>
            <w:tcW w:w="3930" w:type="pct"/>
          </w:tcPr>
          <w:p w14:paraId="73716EA7" w14:textId="77777777" w:rsidR="000348A0" w:rsidRPr="002946AF" w:rsidRDefault="000348A0" w:rsidP="0022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431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pct"/>
            <w:tcBorders>
              <w:top w:val="single" w:sz="4" w:space="0" w:color="auto"/>
              <w:bottom w:val="single" w:sz="4" w:space="0" w:color="auto"/>
            </w:tcBorders>
          </w:tcPr>
          <w:p w14:paraId="61AEED5C" w14:textId="77777777" w:rsidR="000348A0" w:rsidRPr="002946AF" w:rsidRDefault="000348A0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</w:tr>
      <w:tr w:rsidR="000348A0" w:rsidRPr="002946AF" w14:paraId="5F40545F" w14:textId="77777777" w:rsidTr="00225474">
        <w:tc>
          <w:tcPr>
            <w:tcW w:w="3930" w:type="pct"/>
          </w:tcPr>
          <w:p w14:paraId="135B1B99" w14:textId="77777777" w:rsidR="000348A0" w:rsidRPr="002946AF" w:rsidRDefault="000348A0" w:rsidP="0022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431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pct"/>
            <w:tcBorders>
              <w:top w:val="single" w:sz="4" w:space="0" w:color="auto"/>
            </w:tcBorders>
          </w:tcPr>
          <w:p w14:paraId="293E89FC" w14:textId="77777777" w:rsidR="000348A0" w:rsidRPr="002946AF" w:rsidRDefault="000348A0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48A0" w:rsidRPr="002946AF" w14:paraId="7F9876E8" w14:textId="77777777" w:rsidTr="00225474">
        <w:tc>
          <w:tcPr>
            <w:tcW w:w="3930" w:type="pct"/>
          </w:tcPr>
          <w:p w14:paraId="43EDCC2F" w14:textId="7CA3B67B" w:rsidR="000348A0" w:rsidRPr="002946AF" w:rsidRDefault="00854539" w:rsidP="0022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431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/>
              </w:rPr>
              <w:t>ประมาณการ</w:t>
            </w:r>
            <w:r w:rsidR="007C4DB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/>
              </w:rPr>
              <w:t>รายได้</w:t>
            </w:r>
            <w:r w:rsidR="000A5CC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/>
              </w:rPr>
              <w:t>ลดลง</w:t>
            </w:r>
          </w:p>
        </w:tc>
        <w:tc>
          <w:tcPr>
            <w:tcW w:w="1070" w:type="pct"/>
          </w:tcPr>
          <w:p w14:paraId="14BF07BC" w14:textId="304C321B" w:rsidR="000348A0" w:rsidRPr="002946AF" w:rsidRDefault="007C4DBA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3.82</w:t>
            </w:r>
          </w:p>
        </w:tc>
      </w:tr>
      <w:tr w:rsidR="000348A0" w:rsidRPr="002946AF" w14:paraId="7013E1CA" w14:textId="77777777" w:rsidTr="00225474">
        <w:tc>
          <w:tcPr>
            <w:tcW w:w="3930" w:type="pct"/>
          </w:tcPr>
          <w:p w14:paraId="37319C38" w14:textId="5436E9DF" w:rsidR="000348A0" w:rsidRPr="002946AF" w:rsidRDefault="000348A0" w:rsidP="0022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431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/>
              </w:rPr>
              <w:t>อัตราคิดลดเพิ่มขึ้น</w:t>
            </w:r>
          </w:p>
        </w:tc>
        <w:tc>
          <w:tcPr>
            <w:tcW w:w="1070" w:type="pct"/>
          </w:tcPr>
          <w:p w14:paraId="0542D5E2" w14:textId="6B2F411E" w:rsidR="000348A0" w:rsidRPr="002946AF" w:rsidRDefault="007C4DBA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3.61</w:t>
            </w:r>
          </w:p>
        </w:tc>
      </w:tr>
    </w:tbl>
    <w:p w14:paraId="500B1A01" w14:textId="0702C559" w:rsidR="0030059D" w:rsidRPr="002946AF" w:rsidRDefault="0030059D" w:rsidP="00A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5988D4" w14:textId="77777777" w:rsidR="0030059D" w:rsidRPr="002946AF" w:rsidRDefault="0030059D" w:rsidP="00A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30059D" w:rsidRPr="002946AF" w:rsidSect="008054A2">
          <w:pgSz w:w="11909" w:h="16834" w:code="9"/>
          <w:pgMar w:top="1440" w:right="720" w:bottom="720" w:left="1728" w:header="706" w:footer="576" w:gutter="0"/>
          <w:cols w:space="720"/>
          <w:docGrid w:linePitch="245"/>
        </w:sectPr>
      </w:pPr>
    </w:p>
    <w:p w14:paraId="09AF7C0B" w14:textId="017AECCA" w:rsidR="00A1389C" w:rsidRPr="002946AF" w:rsidRDefault="00A1389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DCF4C65" w14:textId="083164A7" w:rsidR="00E03DE4" w:rsidRPr="002946AF" w:rsidRDefault="00204442" w:rsidP="003113C9">
      <w:pPr>
        <w:pStyle w:val="Heading2"/>
        <w:keepNext w:val="0"/>
        <w:tabs>
          <w:tab w:val="clear" w:pos="567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lang w:val="en-GB"/>
        </w:rPr>
      </w:pPr>
      <w:r w:rsidRPr="00204442">
        <w:rPr>
          <w:rFonts w:ascii="Browallia New" w:eastAsia="Arial Unicode MS" w:hAnsi="Browallia New" w:cs="Browallia New"/>
          <w:color w:val="CF4A02"/>
          <w:lang w:val="en-GB"/>
        </w:rPr>
        <w:t>13</w:t>
      </w:r>
      <w:r w:rsidR="00A150FF" w:rsidRPr="002946AF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204442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3113C9" w:rsidRPr="002946AF">
        <w:rPr>
          <w:rFonts w:ascii="Browallia New" w:eastAsia="Arial Unicode MS" w:hAnsi="Browallia New" w:cs="Browallia New"/>
          <w:color w:val="CF4A02"/>
          <w:lang w:val="en-GB"/>
        </w:rPr>
        <w:tab/>
      </w:r>
      <w:r w:rsidR="00E03DE4" w:rsidRPr="002946AF">
        <w:rPr>
          <w:rFonts w:ascii="Browallia New" w:eastAsia="Arial Unicode MS" w:hAnsi="Browallia New" w:cs="Browallia New"/>
          <w:color w:val="CF4A02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02FA5AF3" w14:textId="77777777" w:rsidR="008054A2" w:rsidRPr="002946AF" w:rsidRDefault="008054A2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B2A14D" w14:textId="52F657E5" w:rsidR="00E03DE4" w:rsidRPr="002946AF" w:rsidRDefault="00E03DE4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</w:t>
      </w:r>
      <w:r w:rsidR="00A1389C" w:rsidRPr="002946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ก่อนการตัดรายการระหว่างกัน</w:t>
      </w:r>
    </w:p>
    <w:p w14:paraId="4F96D2B1" w14:textId="77777777" w:rsidR="008054A2" w:rsidRPr="002946AF" w:rsidRDefault="008054A2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511CDC" w14:textId="49240C27" w:rsidR="00E03DE4" w:rsidRPr="002946AF" w:rsidRDefault="00E03DE4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ดูหมายเหตุ</w:t>
      </w:r>
      <w:r w:rsidR="00A150FF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ฯ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2206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สำหรับรายการกับส่วนได้เสียที่ไม่มีอำนาจควบคุม</w:t>
      </w:r>
    </w:p>
    <w:p w14:paraId="784E2B2D" w14:textId="77777777" w:rsidR="008054A2" w:rsidRPr="002946AF" w:rsidRDefault="008054A2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64DA9A8" w14:textId="17677A12" w:rsidR="00FD73E1" w:rsidRPr="002946AF" w:rsidRDefault="00FD73E1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946A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งบแสดงฐานะการเงินโดยสรุป</w:t>
      </w:r>
    </w:p>
    <w:p w14:paraId="77C2C1C1" w14:textId="77777777" w:rsidR="008054A2" w:rsidRPr="002946AF" w:rsidRDefault="008054A2" w:rsidP="005B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4437"/>
        <w:gridCol w:w="1361"/>
        <w:gridCol w:w="1398"/>
        <w:gridCol w:w="1357"/>
        <w:gridCol w:w="1419"/>
        <w:gridCol w:w="1357"/>
        <w:gridCol w:w="1357"/>
        <w:gridCol w:w="1357"/>
        <w:gridCol w:w="1348"/>
      </w:tblGrid>
      <w:tr w:rsidR="00DE7CF6" w:rsidRPr="002946AF" w14:paraId="15D9707E" w14:textId="77777777" w:rsidTr="005B7813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38111F01" w14:textId="77777777" w:rsidR="009E0734" w:rsidRPr="002946AF" w:rsidRDefault="009E0734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41" w:left="434" w:rightChars="-131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54569" w14:textId="77777777" w:rsidR="009E0734" w:rsidRPr="002946AF" w:rsidRDefault="009E073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ไทยออยล์เพาเวอร์ จำกัด</w:t>
            </w:r>
          </w:p>
        </w:tc>
        <w:tc>
          <w:tcPr>
            <w:tcW w:w="9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B6FFF3A" w14:textId="77777777" w:rsidR="009E0734" w:rsidRPr="002946AF" w:rsidRDefault="009E073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ลา</w:t>
            </w:r>
            <w:proofErr w:type="spellStart"/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บิกซ์</w:t>
            </w:r>
            <w:proofErr w:type="spellEnd"/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88A8549" w14:textId="3CDE0240" w:rsidR="009E0734" w:rsidRPr="002946AF" w:rsidRDefault="009E073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8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DBF101A" w14:textId="77777777" w:rsidR="009E0734" w:rsidRPr="002946AF" w:rsidRDefault="009E073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150FF" w:rsidRPr="002946AF" w14:paraId="6CEEA299" w14:textId="77777777" w:rsidTr="005B7813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0B477611" w14:textId="159F14DB" w:rsidR="00A150FF" w:rsidRPr="002946AF" w:rsidRDefault="00A150FF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41" w:left="434" w:right="-236" w:firstLine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912F9" w14:textId="02B83A71" w:rsidR="00A150FF" w:rsidRPr="002946AF" w:rsidRDefault="00A150F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82E8B" w14:textId="44ED18C9" w:rsidR="00A150FF" w:rsidRPr="002946AF" w:rsidRDefault="00A150F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102A658" w14:textId="69F2CB2E" w:rsidR="00A150FF" w:rsidRPr="002946AF" w:rsidRDefault="00A150F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669591E" w14:textId="4771F452" w:rsidR="00A150FF" w:rsidRPr="002946AF" w:rsidRDefault="00A150F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329CB72" w14:textId="74C1B566" w:rsidR="00A150FF" w:rsidRPr="002946AF" w:rsidRDefault="00A150F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1620DD1" w14:textId="5E5075BA" w:rsidR="00A150FF" w:rsidRPr="002946AF" w:rsidRDefault="00A150F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B5FBD90" w14:textId="4371B9BD" w:rsidR="00A150FF" w:rsidRPr="002946AF" w:rsidRDefault="00A150F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1E22D3F" w14:textId="0623212F" w:rsidR="00A150FF" w:rsidRPr="002946AF" w:rsidRDefault="00A150F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2561</w:t>
            </w:r>
          </w:p>
        </w:tc>
      </w:tr>
      <w:tr w:rsidR="00A150FF" w:rsidRPr="002946AF" w14:paraId="17C2C388" w14:textId="77777777" w:rsidTr="005B7813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01BE2CE7" w14:textId="77777777" w:rsidR="00A150FF" w:rsidRPr="002946AF" w:rsidRDefault="00A150FF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41" w:left="434" w:right="-236" w:firstLine="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CD381A" w14:textId="007725FD" w:rsidR="00A150FF" w:rsidRPr="002946AF" w:rsidRDefault="0096487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A150FF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EB300" w14:textId="5C139A43" w:rsidR="00A150FF" w:rsidRPr="002946AF" w:rsidRDefault="0096487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A150FF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5577DFE" w14:textId="0D1AEA66" w:rsidR="00A150FF" w:rsidRPr="002946AF" w:rsidRDefault="0096487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A150FF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512EA8F" w14:textId="2BA31CEE" w:rsidR="00A150FF" w:rsidRPr="002946AF" w:rsidRDefault="0096487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A150FF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0441B6D" w14:textId="02D83B5D" w:rsidR="00A150FF" w:rsidRPr="002946AF" w:rsidRDefault="0096487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A150FF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9F1F931" w14:textId="763F5499" w:rsidR="00A150FF" w:rsidRPr="002946AF" w:rsidRDefault="0096487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A150FF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598CDB" w14:textId="4C858C1D" w:rsidR="00A150FF" w:rsidRPr="002946AF" w:rsidRDefault="0096487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A150FF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B3B94A7" w14:textId="7BF376B0" w:rsidR="00A150FF" w:rsidRPr="002946AF" w:rsidRDefault="0096487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A150FF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150FF" w:rsidRPr="002946AF" w14:paraId="2839B2EC" w14:textId="77777777" w:rsidTr="005B7813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17CF6A5B" w14:textId="31A29C51" w:rsidR="00A150FF" w:rsidRPr="002946AF" w:rsidRDefault="00A150FF" w:rsidP="00B52E98">
            <w:pPr>
              <w:pStyle w:val="acctfourfigures"/>
              <w:tabs>
                <w:tab w:val="clear" w:pos="765"/>
              </w:tabs>
              <w:spacing w:line="240" w:lineRule="auto"/>
              <w:ind w:leftChars="241" w:left="434" w:firstLine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2FEE91" w14:textId="2D392A50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7514B" w14:textId="42577EA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773ADE54" w14:textId="5AF4DE6F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722FCF1C" w14:textId="201AE1DC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5F62A561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BD34894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77C4F589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EC72095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0FF" w:rsidRPr="002946AF" w14:paraId="6D559EFB" w14:textId="77777777" w:rsidTr="005B7813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4891C374" w14:textId="7B400827" w:rsidR="00A150FF" w:rsidRPr="002946AF" w:rsidRDefault="00A150FF" w:rsidP="00B52E98">
            <w:pPr>
              <w:pStyle w:val="acctfourfigures"/>
              <w:tabs>
                <w:tab w:val="clear" w:pos="765"/>
              </w:tabs>
              <w:spacing w:line="240" w:lineRule="auto"/>
              <w:ind w:leftChars="241" w:left="434" w:firstLine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442" w:type="pct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040A11" w14:textId="414B4CAF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150F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454" w:type="pct"/>
            <w:tcBorders>
              <w:left w:val="nil"/>
              <w:bottom w:val="nil"/>
              <w:right w:val="nil"/>
            </w:tcBorders>
          </w:tcPr>
          <w:p w14:paraId="5B9489F5" w14:textId="567D6E9B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150F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5822C182" w14:textId="50118AF2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150F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460" w:type="pct"/>
            <w:tcBorders>
              <w:left w:val="nil"/>
              <w:right w:val="nil"/>
            </w:tcBorders>
            <w:noWrap/>
          </w:tcPr>
          <w:p w14:paraId="1F57CF26" w14:textId="0DE815ED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150F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0F3D94AA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noWrap/>
            <w:vAlign w:val="center"/>
          </w:tcPr>
          <w:p w14:paraId="7CD1F5DF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29BCCC1D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noWrap/>
            <w:vAlign w:val="center"/>
          </w:tcPr>
          <w:p w14:paraId="5956ADC7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0FF" w:rsidRPr="002946AF" w14:paraId="0CFCB990" w14:textId="77777777" w:rsidTr="005B7813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7ABC82A0" w14:textId="72BDA760" w:rsidR="00A150FF" w:rsidRPr="002946AF" w:rsidRDefault="00A150FF" w:rsidP="00B52E98">
            <w:pPr>
              <w:pStyle w:val="acctfourfigures"/>
              <w:tabs>
                <w:tab w:val="clear" w:pos="765"/>
              </w:tabs>
              <w:spacing w:line="240" w:lineRule="auto"/>
              <w:ind w:leftChars="241" w:left="434" w:firstLine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442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CEC1C6D" w14:textId="3B10DD1E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454" w:type="pct"/>
            <w:tcBorders>
              <w:left w:val="nil"/>
              <w:bottom w:val="nil"/>
              <w:right w:val="nil"/>
            </w:tcBorders>
          </w:tcPr>
          <w:p w14:paraId="790B5570" w14:textId="37743DC9" w:rsidR="00A150FF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0F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42D9B3B5" w14:textId="7CEC23A1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617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460" w:type="pct"/>
            <w:tcBorders>
              <w:left w:val="nil"/>
              <w:right w:val="nil"/>
            </w:tcBorders>
            <w:noWrap/>
          </w:tcPr>
          <w:p w14:paraId="34CFF0B6" w14:textId="026055F4" w:rsidR="00A150FF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50F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2852344F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noWrap/>
            <w:vAlign w:val="center"/>
          </w:tcPr>
          <w:p w14:paraId="74AD8B65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40C99395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noWrap/>
            <w:vAlign w:val="center"/>
          </w:tcPr>
          <w:p w14:paraId="102F9891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0FF" w:rsidRPr="002946AF" w14:paraId="31C14C1E" w14:textId="77777777" w:rsidTr="005B7813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08C0EE69" w14:textId="77777777" w:rsidR="00A150FF" w:rsidRPr="002946AF" w:rsidRDefault="00A150FF" w:rsidP="00B52E98">
            <w:pPr>
              <w:pStyle w:val="acctfourfigures"/>
              <w:tabs>
                <w:tab w:val="clear" w:pos="765"/>
              </w:tabs>
              <w:spacing w:line="240" w:lineRule="auto"/>
              <w:ind w:leftChars="241" w:left="434" w:firstLine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442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86E2EC" w14:textId="51E1DF36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7617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454" w:type="pct"/>
            <w:tcBorders>
              <w:left w:val="nil"/>
              <w:bottom w:val="nil"/>
              <w:right w:val="nil"/>
            </w:tcBorders>
          </w:tcPr>
          <w:p w14:paraId="0DFF55CE" w14:textId="7CAB84F4" w:rsidR="00A150FF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150F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302884FB" w14:textId="36B91FAF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7617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460" w:type="pct"/>
            <w:tcBorders>
              <w:left w:val="nil"/>
              <w:right w:val="nil"/>
            </w:tcBorders>
            <w:noWrap/>
          </w:tcPr>
          <w:p w14:paraId="2AF54908" w14:textId="3953C51A" w:rsidR="00A150FF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23779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4B9E740B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noWrap/>
            <w:vAlign w:val="center"/>
          </w:tcPr>
          <w:p w14:paraId="7EC809DB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39E7B8CF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noWrap/>
            <w:vAlign w:val="center"/>
          </w:tcPr>
          <w:p w14:paraId="4F3EA809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0FF" w:rsidRPr="002946AF" w14:paraId="38CD34C6" w14:textId="77777777" w:rsidTr="005B7813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5F91F57C" w14:textId="77777777" w:rsidR="00A150FF" w:rsidRPr="002946AF" w:rsidRDefault="00A150FF" w:rsidP="00B52E98">
            <w:pPr>
              <w:pStyle w:val="acctfourfigures"/>
              <w:tabs>
                <w:tab w:val="clear" w:pos="765"/>
              </w:tabs>
              <w:spacing w:line="240" w:lineRule="auto"/>
              <w:ind w:leftChars="241" w:left="434" w:firstLine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442" w:type="pct"/>
            <w:tcBorders>
              <w:left w:val="nil"/>
              <w:right w:val="nil"/>
            </w:tcBorders>
            <w:shd w:val="clear" w:color="auto" w:fill="FAFAFA"/>
          </w:tcPr>
          <w:p w14:paraId="7D838709" w14:textId="2CCD1551" w:rsidR="00A150FF" w:rsidRPr="002946AF" w:rsidRDefault="00B76171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  <w:tcBorders>
              <w:left w:val="nil"/>
              <w:right w:val="nil"/>
            </w:tcBorders>
          </w:tcPr>
          <w:p w14:paraId="6FFCCD64" w14:textId="69B839F2" w:rsidR="00A150FF" w:rsidRPr="002946AF" w:rsidRDefault="00A150FF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2C401031" w14:textId="3F9996A1" w:rsidR="00A150FF" w:rsidRPr="002946AF" w:rsidRDefault="00AB42A3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0" w:type="pct"/>
            <w:tcBorders>
              <w:left w:val="nil"/>
              <w:right w:val="nil"/>
            </w:tcBorders>
            <w:noWrap/>
          </w:tcPr>
          <w:p w14:paraId="6AAA0493" w14:textId="32D9361A" w:rsidR="00A150FF" w:rsidRPr="002946AF" w:rsidRDefault="00A150FF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69E5C027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noWrap/>
            <w:vAlign w:val="center"/>
          </w:tcPr>
          <w:p w14:paraId="3D0B3584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0E99C33F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noWrap/>
            <w:vAlign w:val="center"/>
          </w:tcPr>
          <w:p w14:paraId="3587E0F0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0FF" w:rsidRPr="002946AF" w14:paraId="207039DD" w14:textId="77777777" w:rsidTr="005B7813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336E64C0" w14:textId="77777777" w:rsidR="00A150FF" w:rsidRPr="002946AF" w:rsidRDefault="00A150FF" w:rsidP="00B52E98">
            <w:pPr>
              <w:pStyle w:val="acctfourfigures"/>
              <w:tabs>
                <w:tab w:val="clear" w:pos="765"/>
              </w:tabs>
              <w:spacing w:line="240" w:lineRule="auto"/>
              <w:ind w:leftChars="241" w:left="434" w:firstLine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44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1BE4E8" w14:textId="56E9816C" w:rsidR="00A150FF" w:rsidRPr="002946AF" w:rsidRDefault="00B76171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  <w:tcBorders>
              <w:left w:val="nil"/>
              <w:bottom w:val="single" w:sz="4" w:space="0" w:color="auto"/>
              <w:right w:val="nil"/>
            </w:tcBorders>
          </w:tcPr>
          <w:p w14:paraId="265D36DD" w14:textId="77F2A00B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0762223" w14:textId="7776A1E2" w:rsidR="00A150FF" w:rsidRPr="002946AF" w:rsidRDefault="00AB42A3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2FE65CDE" w14:textId="2BF152F8" w:rsidR="00A150FF" w:rsidRPr="002946AF" w:rsidRDefault="00A150FF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20DA603A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noWrap/>
            <w:vAlign w:val="center"/>
          </w:tcPr>
          <w:p w14:paraId="47BA8AFD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07DBA649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noWrap/>
            <w:vAlign w:val="center"/>
          </w:tcPr>
          <w:p w14:paraId="21DC6DE2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0FF" w:rsidRPr="002946AF" w14:paraId="4EA94D4B" w14:textId="77777777" w:rsidTr="005B7813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0C68A70F" w14:textId="77777777" w:rsidR="00A150FF" w:rsidRPr="002946AF" w:rsidRDefault="00A150FF" w:rsidP="00B52E98">
            <w:pPr>
              <w:pStyle w:val="acctfourfigures"/>
              <w:tabs>
                <w:tab w:val="clear" w:pos="765"/>
              </w:tabs>
              <w:spacing w:line="240" w:lineRule="auto"/>
              <w:ind w:leftChars="241" w:left="434" w:firstLine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DA0C6" w14:textId="4160D508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7617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43CCE" w14:textId="4020A368" w:rsidR="00A150FF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150F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EC53ADC" w14:textId="103AEA83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B42A3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71EEC83" w14:textId="3C293097" w:rsidR="00A150FF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50F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63179D86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noWrap/>
            <w:vAlign w:val="center"/>
          </w:tcPr>
          <w:p w14:paraId="3E2E1DD1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0A3B291C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noWrap/>
            <w:vAlign w:val="center"/>
          </w:tcPr>
          <w:p w14:paraId="403865E1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0FF" w:rsidRPr="002946AF" w14:paraId="4C60AF4E" w14:textId="77777777" w:rsidTr="005B7813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500706F1" w14:textId="77777777" w:rsidR="00A150FF" w:rsidRPr="002946AF" w:rsidRDefault="00A150FF" w:rsidP="00B52E98">
            <w:pPr>
              <w:pStyle w:val="acctfourfigures"/>
              <w:tabs>
                <w:tab w:val="clear" w:pos="765"/>
              </w:tabs>
              <w:spacing w:line="240" w:lineRule="auto"/>
              <w:ind w:leftChars="241" w:left="434" w:firstLine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A23D71" w14:textId="652609E3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617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A5834B" w14:textId="18473822" w:rsidR="00A150FF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50F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51FE78C" w14:textId="17175E61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42A3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D6EEF13" w14:textId="27A64CB9" w:rsidR="00A150FF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0F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58F22EE4" w14:textId="47F3D75A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114A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441" w:type="pct"/>
            <w:tcBorders>
              <w:left w:val="nil"/>
              <w:right w:val="nil"/>
            </w:tcBorders>
            <w:noWrap/>
            <w:vAlign w:val="center"/>
          </w:tcPr>
          <w:p w14:paraId="6BF74C62" w14:textId="33E81063" w:rsidR="00A150FF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19DD2DCB" w14:textId="2DC5992B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B42A3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438" w:type="pct"/>
            <w:tcBorders>
              <w:left w:val="nil"/>
              <w:right w:val="nil"/>
            </w:tcBorders>
            <w:noWrap/>
            <w:vAlign w:val="center"/>
          </w:tcPr>
          <w:p w14:paraId="0E6B7B2A" w14:textId="01D961FC" w:rsidR="00A150FF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50F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</w:tbl>
    <w:p w14:paraId="51772183" w14:textId="77777777" w:rsidR="00EA2EA1" w:rsidRPr="002946AF" w:rsidRDefault="00EA2EA1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7833126" w14:textId="77777777" w:rsidR="00763491" w:rsidRPr="002946AF" w:rsidRDefault="00763491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6DACE326" w14:textId="77777777" w:rsidR="00A1389C" w:rsidRPr="002946AF" w:rsidRDefault="00A1389C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9814AE6" w14:textId="5DFACFEB" w:rsidR="00763491" w:rsidRPr="002946AF" w:rsidRDefault="00C02814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946A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งบกำไรขาดทุนเบ็ดเสร็จโดยสรุป</w:t>
      </w:r>
    </w:p>
    <w:tbl>
      <w:tblPr>
        <w:tblW w:w="4989" w:type="pct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408"/>
        <w:gridCol w:w="1364"/>
        <w:gridCol w:w="1364"/>
        <w:gridCol w:w="1364"/>
        <w:gridCol w:w="1416"/>
        <w:gridCol w:w="1364"/>
        <w:gridCol w:w="1364"/>
        <w:gridCol w:w="1364"/>
        <w:gridCol w:w="1352"/>
      </w:tblGrid>
      <w:tr w:rsidR="00A1389C" w:rsidRPr="002946AF" w14:paraId="61BC1550" w14:textId="77777777" w:rsidTr="004A7687">
        <w:tc>
          <w:tcPr>
            <w:tcW w:w="1435" w:type="pct"/>
          </w:tcPr>
          <w:p w14:paraId="4347ECDF" w14:textId="77777777" w:rsidR="00A1389C" w:rsidRPr="002946AF" w:rsidRDefault="00A1389C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Chars="-131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4BF32" w14:textId="77777777" w:rsidR="00A1389C" w:rsidRPr="002946AF" w:rsidRDefault="00A1389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ไทยออยล์เพาเวอร์ จำกัด</w:t>
            </w:r>
          </w:p>
        </w:tc>
        <w:tc>
          <w:tcPr>
            <w:tcW w:w="905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DDAEC36" w14:textId="77777777" w:rsidR="00A1389C" w:rsidRPr="002946AF" w:rsidRDefault="00A1389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ลา</w:t>
            </w:r>
            <w:proofErr w:type="spellStart"/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บิกซ์</w:t>
            </w:r>
            <w:proofErr w:type="spellEnd"/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88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E832283" w14:textId="12692F2D" w:rsidR="00A1389C" w:rsidRPr="002946AF" w:rsidRDefault="00A1389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884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73C5CAB" w14:textId="77777777" w:rsidR="00A1389C" w:rsidRPr="002946AF" w:rsidRDefault="00A1389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150FF" w:rsidRPr="002946AF" w14:paraId="01108114" w14:textId="77777777" w:rsidTr="004A7687">
        <w:tc>
          <w:tcPr>
            <w:tcW w:w="1435" w:type="pct"/>
          </w:tcPr>
          <w:p w14:paraId="05189C25" w14:textId="27769468" w:rsidR="00A150FF" w:rsidRPr="002946AF" w:rsidRDefault="006156D6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="00A150FF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150FF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50FF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444" w:type="pct"/>
            <w:tcBorders>
              <w:top w:val="single" w:sz="4" w:space="0" w:color="auto"/>
              <w:bottom w:val="nil"/>
            </w:tcBorders>
          </w:tcPr>
          <w:p w14:paraId="1C2AF14A" w14:textId="7374AA4F" w:rsidR="00A150FF" w:rsidRPr="002946AF" w:rsidRDefault="00A150F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444" w:type="pct"/>
            <w:tcBorders>
              <w:top w:val="single" w:sz="4" w:space="0" w:color="auto"/>
              <w:bottom w:val="nil"/>
            </w:tcBorders>
          </w:tcPr>
          <w:p w14:paraId="3677600D" w14:textId="3D4BF353" w:rsidR="00A150FF" w:rsidRPr="002946AF" w:rsidRDefault="00A150F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444" w:type="pct"/>
            <w:tcBorders>
              <w:top w:val="single" w:sz="4" w:space="0" w:color="auto"/>
              <w:bottom w:val="nil"/>
            </w:tcBorders>
            <w:noWrap/>
          </w:tcPr>
          <w:p w14:paraId="1CACA718" w14:textId="31AEEF90" w:rsidR="00A150FF" w:rsidRPr="002946AF" w:rsidRDefault="00A150F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461" w:type="pct"/>
            <w:tcBorders>
              <w:top w:val="single" w:sz="4" w:space="0" w:color="auto"/>
              <w:bottom w:val="nil"/>
            </w:tcBorders>
            <w:noWrap/>
          </w:tcPr>
          <w:p w14:paraId="26930B6D" w14:textId="0A56C222" w:rsidR="00A150FF" w:rsidRPr="002946AF" w:rsidRDefault="00A150F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444" w:type="pct"/>
            <w:tcBorders>
              <w:top w:val="single" w:sz="4" w:space="0" w:color="auto"/>
              <w:bottom w:val="nil"/>
            </w:tcBorders>
            <w:noWrap/>
          </w:tcPr>
          <w:p w14:paraId="722A27EA" w14:textId="7C20DE93" w:rsidR="00A150FF" w:rsidRPr="002946AF" w:rsidRDefault="00A150F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444" w:type="pct"/>
            <w:tcBorders>
              <w:top w:val="single" w:sz="4" w:space="0" w:color="auto"/>
              <w:bottom w:val="nil"/>
            </w:tcBorders>
            <w:noWrap/>
          </w:tcPr>
          <w:p w14:paraId="564A3B9C" w14:textId="059EC4DB" w:rsidR="00A150FF" w:rsidRPr="002946AF" w:rsidRDefault="00A150F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444" w:type="pct"/>
            <w:tcBorders>
              <w:top w:val="single" w:sz="4" w:space="0" w:color="auto"/>
              <w:bottom w:val="nil"/>
            </w:tcBorders>
            <w:noWrap/>
          </w:tcPr>
          <w:p w14:paraId="78DDB665" w14:textId="180207D5" w:rsidR="00A150FF" w:rsidRPr="002946AF" w:rsidRDefault="00A150F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440" w:type="pct"/>
            <w:tcBorders>
              <w:top w:val="single" w:sz="4" w:space="0" w:color="auto"/>
              <w:bottom w:val="nil"/>
            </w:tcBorders>
            <w:noWrap/>
          </w:tcPr>
          <w:p w14:paraId="6CAB4204" w14:textId="2EB5C469" w:rsidR="00A150FF" w:rsidRPr="002946AF" w:rsidRDefault="00A150FF" w:rsidP="00A150F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2561</w:t>
            </w:r>
          </w:p>
        </w:tc>
      </w:tr>
      <w:tr w:rsidR="005702F1" w:rsidRPr="002946AF" w14:paraId="1DE3EBDC" w14:textId="77777777" w:rsidTr="004A7687">
        <w:tc>
          <w:tcPr>
            <w:tcW w:w="1435" w:type="pct"/>
          </w:tcPr>
          <w:p w14:paraId="713485D9" w14:textId="77777777" w:rsidR="005702F1" w:rsidRPr="002946AF" w:rsidRDefault="005702F1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14:paraId="06FFCEC5" w14:textId="2CD8A2C2" w:rsidR="005702F1" w:rsidRPr="002946AF" w:rsidRDefault="005702F1" w:rsidP="005702F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14:paraId="1EAC2107" w14:textId="31F3B24E" w:rsidR="005702F1" w:rsidRPr="002946AF" w:rsidRDefault="005702F1" w:rsidP="005702F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noWrap/>
          </w:tcPr>
          <w:p w14:paraId="4C7BCBA1" w14:textId="039D092D" w:rsidR="005702F1" w:rsidRPr="002946AF" w:rsidRDefault="005702F1" w:rsidP="005702F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noWrap/>
          </w:tcPr>
          <w:p w14:paraId="443FC145" w14:textId="51C28503" w:rsidR="005702F1" w:rsidRPr="002946AF" w:rsidRDefault="005702F1" w:rsidP="005702F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noWrap/>
          </w:tcPr>
          <w:p w14:paraId="5CE64F7A" w14:textId="72AE3451" w:rsidR="005702F1" w:rsidRPr="002946AF" w:rsidRDefault="005702F1" w:rsidP="005702F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noWrap/>
          </w:tcPr>
          <w:p w14:paraId="0A83EC3E" w14:textId="21C5FBAF" w:rsidR="005702F1" w:rsidRPr="002946AF" w:rsidRDefault="005702F1" w:rsidP="005702F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noWrap/>
          </w:tcPr>
          <w:p w14:paraId="020AAFBD" w14:textId="38325612" w:rsidR="005702F1" w:rsidRPr="002946AF" w:rsidRDefault="005702F1" w:rsidP="005702F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noWrap/>
          </w:tcPr>
          <w:p w14:paraId="6F049563" w14:textId="2EE93B4E" w:rsidR="005702F1" w:rsidRPr="002946AF" w:rsidRDefault="005702F1" w:rsidP="005702F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150FF" w:rsidRPr="002946AF" w14:paraId="74BB48BB" w14:textId="77777777" w:rsidTr="004A7687">
        <w:tc>
          <w:tcPr>
            <w:tcW w:w="1435" w:type="pct"/>
          </w:tcPr>
          <w:p w14:paraId="4BDC08E6" w14:textId="77777777" w:rsidR="00A150FF" w:rsidRPr="002946AF" w:rsidRDefault="00A150FF" w:rsidP="00B52E98">
            <w:pPr>
              <w:pStyle w:val="acctfourfigures"/>
              <w:tabs>
                <w:tab w:val="clear" w:pos="765"/>
              </w:tabs>
              <w:spacing w:line="240" w:lineRule="auto"/>
              <w:ind w:leftChars="237" w:left="427" w:firstLine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4E3F50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</w:tcPr>
          <w:p w14:paraId="7BDFBF25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shd w:val="clear" w:color="auto" w:fill="FAFAFA"/>
            <w:noWrap/>
            <w:vAlign w:val="center"/>
          </w:tcPr>
          <w:p w14:paraId="51B4DB89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noWrap/>
          </w:tcPr>
          <w:p w14:paraId="22570298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shd w:val="clear" w:color="auto" w:fill="FAFAFA"/>
            <w:noWrap/>
            <w:vAlign w:val="center"/>
          </w:tcPr>
          <w:p w14:paraId="7F0B434D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noWrap/>
            <w:vAlign w:val="center"/>
          </w:tcPr>
          <w:p w14:paraId="6E21E91D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shd w:val="clear" w:color="auto" w:fill="FAFAFA"/>
            <w:noWrap/>
            <w:vAlign w:val="center"/>
          </w:tcPr>
          <w:p w14:paraId="25F8FF63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noWrap/>
            <w:vAlign w:val="center"/>
          </w:tcPr>
          <w:p w14:paraId="5C6A4A8F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0FF" w:rsidRPr="002946AF" w14:paraId="7235AA05" w14:textId="77777777" w:rsidTr="00B23779">
        <w:tc>
          <w:tcPr>
            <w:tcW w:w="1435" w:type="pct"/>
          </w:tcPr>
          <w:p w14:paraId="4FE226A4" w14:textId="0BCFABAF" w:rsidR="00A150FF" w:rsidRPr="002946AF" w:rsidRDefault="00A150FF" w:rsidP="00B52E98">
            <w:pPr>
              <w:pStyle w:val="acctfourfigures"/>
              <w:tabs>
                <w:tab w:val="clear" w:pos="765"/>
              </w:tabs>
              <w:spacing w:line="240" w:lineRule="auto"/>
              <w:ind w:leftChars="237" w:left="427" w:firstLine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444" w:type="pct"/>
            <w:shd w:val="clear" w:color="auto" w:fill="FAFAFA"/>
            <w:vAlign w:val="bottom"/>
          </w:tcPr>
          <w:p w14:paraId="31F15365" w14:textId="4523BA25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6CAD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444" w:type="pct"/>
          </w:tcPr>
          <w:p w14:paraId="12192029" w14:textId="1C9EC5C2" w:rsidR="00A150FF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50F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444" w:type="pct"/>
            <w:shd w:val="clear" w:color="auto" w:fill="FAFAFA"/>
            <w:noWrap/>
            <w:vAlign w:val="bottom"/>
          </w:tcPr>
          <w:p w14:paraId="68F38FE5" w14:textId="50E29C39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D6CAD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461" w:type="pct"/>
            <w:noWrap/>
          </w:tcPr>
          <w:p w14:paraId="62E43D93" w14:textId="5C5BAAC5" w:rsidR="00A150FF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A150F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444" w:type="pct"/>
            <w:shd w:val="clear" w:color="auto" w:fill="FAFAFA"/>
            <w:noWrap/>
          </w:tcPr>
          <w:p w14:paraId="691B1421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noWrap/>
          </w:tcPr>
          <w:p w14:paraId="4EE02D20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FAFAFA"/>
            <w:noWrap/>
          </w:tcPr>
          <w:p w14:paraId="092FF720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0" w:type="pct"/>
            <w:noWrap/>
          </w:tcPr>
          <w:p w14:paraId="10283994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0FF" w:rsidRPr="002946AF" w14:paraId="3A04A9B0" w14:textId="77777777" w:rsidTr="00B23779">
        <w:tc>
          <w:tcPr>
            <w:tcW w:w="1435" w:type="pct"/>
          </w:tcPr>
          <w:p w14:paraId="0FC8780E" w14:textId="57C47610" w:rsidR="00A150FF" w:rsidRPr="002946AF" w:rsidRDefault="00A150FF" w:rsidP="00B52E98">
            <w:pPr>
              <w:pStyle w:val="acctfourfigures"/>
              <w:tabs>
                <w:tab w:val="clear" w:pos="765"/>
              </w:tabs>
              <w:spacing w:line="240" w:lineRule="auto"/>
              <w:ind w:leftChars="237" w:left="427" w:firstLine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กำไร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ขาดทุน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444" w:type="pct"/>
            <w:shd w:val="clear" w:color="auto" w:fill="FAFAFA"/>
          </w:tcPr>
          <w:p w14:paraId="18B27CD7" w14:textId="6D2FF560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CAD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D71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444" w:type="pct"/>
          </w:tcPr>
          <w:p w14:paraId="126C1016" w14:textId="6C9C04C1" w:rsidR="00A150FF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0F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444" w:type="pct"/>
            <w:shd w:val="clear" w:color="auto" w:fill="FAFAFA"/>
            <w:noWrap/>
          </w:tcPr>
          <w:p w14:paraId="56B1D683" w14:textId="0531C748" w:rsidR="00A150FF" w:rsidRPr="002946AF" w:rsidRDefault="00ED6CAD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1" w:type="pct"/>
            <w:noWrap/>
          </w:tcPr>
          <w:p w14:paraId="7F7F341B" w14:textId="11FFD8A1" w:rsidR="00A150FF" w:rsidRPr="002946AF" w:rsidRDefault="00A150FF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4" w:type="pct"/>
            <w:shd w:val="clear" w:color="auto" w:fill="FAFAFA"/>
            <w:noWrap/>
          </w:tcPr>
          <w:p w14:paraId="4DFEEBD0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noWrap/>
          </w:tcPr>
          <w:p w14:paraId="47A97C14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FAFAFA"/>
            <w:noWrap/>
          </w:tcPr>
          <w:p w14:paraId="4C09EC39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0" w:type="pct"/>
            <w:noWrap/>
          </w:tcPr>
          <w:p w14:paraId="33B82232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0FF" w:rsidRPr="002946AF" w14:paraId="3AB26AB7" w14:textId="77777777" w:rsidTr="00907575">
        <w:tc>
          <w:tcPr>
            <w:tcW w:w="1435" w:type="pct"/>
          </w:tcPr>
          <w:p w14:paraId="2A8EB1CD" w14:textId="49DFA904" w:rsidR="00A150FF" w:rsidRPr="002946AF" w:rsidRDefault="00A150FF" w:rsidP="00B52E98">
            <w:pPr>
              <w:pStyle w:val="acctfourfigures"/>
              <w:tabs>
                <w:tab w:val="clear" w:pos="765"/>
              </w:tabs>
              <w:spacing w:line="240" w:lineRule="auto"/>
              <w:ind w:leftChars="237" w:left="427" w:firstLine="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(ขาดทุน) เบ็ดเสร็จอื่น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FAFAFA"/>
          </w:tcPr>
          <w:p w14:paraId="3F47D259" w14:textId="48B3ED0B" w:rsidR="00A150FF" w:rsidRPr="002946AF" w:rsidRDefault="00ED6CAD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14:paraId="415D881C" w14:textId="0EB95F0E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3C3B639A" w14:textId="2728134B" w:rsidR="00A150FF" w:rsidRPr="002946AF" w:rsidRDefault="00ED6CAD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noWrap/>
          </w:tcPr>
          <w:p w14:paraId="4D68E515" w14:textId="3CEDA9CF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44" w:type="pct"/>
            <w:shd w:val="clear" w:color="auto" w:fill="FAFAFA"/>
            <w:noWrap/>
          </w:tcPr>
          <w:p w14:paraId="4C29442C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noWrap/>
          </w:tcPr>
          <w:p w14:paraId="66293B40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FAFAFA"/>
            <w:noWrap/>
          </w:tcPr>
          <w:p w14:paraId="56D2FC56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0" w:type="pct"/>
            <w:noWrap/>
          </w:tcPr>
          <w:p w14:paraId="77275345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0FF" w:rsidRPr="002946AF" w14:paraId="1FE9F11B" w14:textId="77777777" w:rsidTr="00907575">
        <w:tc>
          <w:tcPr>
            <w:tcW w:w="1435" w:type="pct"/>
          </w:tcPr>
          <w:p w14:paraId="148524FE" w14:textId="6CD3587F" w:rsidR="00A150FF" w:rsidRPr="002946AF" w:rsidRDefault="00A150FF" w:rsidP="00B52E98">
            <w:pPr>
              <w:pStyle w:val="acctfourfigures"/>
              <w:tabs>
                <w:tab w:val="clear" w:pos="765"/>
              </w:tabs>
              <w:spacing w:line="240" w:lineRule="auto"/>
              <w:ind w:leftChars="237" w:left="427" w:firstLine="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 (ขาดทุน) เบ็ดเสร็จรวม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8F20C" w14:textId="40929475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CAD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D71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14:paraId="4D9AA507" w14:textId="7CFC33EE" w:rsidR="00A150FF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0F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40B9E23F" w14:textId="3AC8F135" w:rsidR="00A150FF" w:rsidRPr="002946AF" w:rsidRDefault="00ED6CAD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6296986" w14:textId="5B218C91" w:rsidR="00A150FF" w:rsidRPr="002946AF" w:rsidRDefault="00A150FF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4" w:type="pct"/>
            <w:shd w:val="clear" w:color="auto" w:fill="FAFAFA"/>
            <w:noWrap/>
          </w:tcPr>
          <w:p w14:paraId="6DC1FCF6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noWrap/>
          </w:tcPr>
          <w:p w14:paraId="46126DEA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FAFAFA"/>
            <w:noWrap/>
          </w:tcPr>
          <w:p w14:paraId="4C0F9049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0" w:type="pct"/>
            <w:noWrap/>
          </w:tcPr>
          <w:p w14:paraId="0C1F180A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0FF" w:rsidRPr="002946AF" w14:paraId="269219BC" w14:textId="77777777" w:rsidTr="00907575">
        <w:tc>
          <w:tcPr>
            <w:tcW w:w="1435" w:type="pct"/>
          </w:tcPr>
          <w:p w14:paraId="4F28DEFD" w14:textId="096FB913" w:rsidR="00A150FF" w:rsidRPr="002946AF" w:rsidRDefault="00A150FF" w:rsidP="00B52E98">
            <w:pPr>
              <w:pStyle w:val="acctfourfigures"/>
              <w:tabs>
                <w:tab w:val="clear" w:pos="765"/>
              </w:tabs>
              <w:spacing w:line="240" w:lineRule="auto"/>
              <w:ind w:leftChars="237" w:left="427" w:firstLine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กำไร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ขาดทุน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ส่วนที่เป็นของส่วนได้เสีย</w:t>
            </w:r>
          </w:p>
          <w:p w14:paraId="3FBA0ABA" w14:textId="1171DF86" w:rsidR="00A150FF" w:rsidRPr="002946AF" w:rsidRDefault="00A150FF" w:rsidP="00B52E98">
            <w:pPr>
              <w:pStyle w:val="acctfourfigures"/>
              <w:tabs>
                <w:tab w:val="clear" w:pos="765"/>
              </w:tabs>
              <w:spacing w:line="240" w:lineRule="auto"/>
              <w:ind w:leftChars="237" w:left="427" w:firstLine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ที่ไม่มีอำนาจควบคุม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A5A49" w14:textId="76F94450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D71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67EC1" w14:textId="3DC4CC41" w:rsidR="00A150FF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A59A2F4" w14:textId="137EF40E" w:rsidR="00A150FF" w:rsidRPr="002946AF" w:rsidRDefault="00ED6CAD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CD599C" w14:textId="57877F5B" w:rsidR="00A150FF" w:rsidRPr="002946AF" w:rsidRDefault="00A150FF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4" w:type="pct"/>
            <w:shd w:val="clear" w:color="auto" w:fill="FAFAFA"/>
            <w:noWrap/>
            <w:vAlign w:val="bottom"/>
          </w:tcPr>
          <w:p w14:paraId="6FF38FF5" w14:textId="4148899E" w:rsidR="00A150FF" w:rsidRPr="002946AF" w:rsidRDefault="00BD7117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444" w:type="pct"/>
            <w:noWrap/>
            <w:vAlign w:val="bottom"/>
          </w:tcPr>
          <w:p w14:paraId="6DE6A57C" w14:textId="66310C4C" w:rsidR="00A150FF" w:rsidRPr="002946AF" w:rsidRDefault="00A150FF" w:rsidP="004A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4" w:type="pct"/>
            <w:shd w:val="clear" w:color="auto" w:fill="FAFAFA"/>
            <w:noWrap/>
            <w:vAlign w:val="bottom"/>
          </w:tcPr>
          <w:p w14:paraId="44676D13" w14:textId="5670A33F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440" w:type="pct"/>
            <w:noWrap/>
            <w:vAlign w:val="bottom"/>
          </w:tcPr>
          <w:p w14:paraId="4ED04273" w14:textId="66983E00" w:rsidR="00A150FF" w:rsidRPr="002946AF" w:rsidRDefault="00204442" w:rsidP="004A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A150FF" w:rsidRPr="002946AF" w14:paraId="67D22858" w14:textId="77777777" w:rsidTr="00907575">
        <w:tc>
          <w:tcPr>
            <w:tcW w:w="1435" w:type="pct"/>
          </w:tcPr>
          <w:p w14:paraId="0462B1BB" w14:textId="4EBA3816" w:rsidR="00A150FF" w:rsidRPr="002946AF" w:rsidRDefault="00A150FF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เบ็ดเสร็จรวมส่วนที่เป็นของส่วนได้เสีย</w:t>
            </w:r>
          </w:p>
          <w:p w14:paraId="1B8B2C4A" w14:textId="59490CC7" w:rsidR="00A150FF" w:rsidRPr="002946AF" w:rsidRDefault="00A150FF" w:rsidP="00B52E98">
            <w:pPr>
              <w:pStyle w:val="acctfourfigures"/>
              <w:tabs>
                <w:tab w:val="clear" w:pos="765"/>
              </w:tabs>
              <w:spacing w:line="240" w:lineRule="auto"/>
              <w:ind w:leftChars="237" w:left="427" w:firstLine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2ED618" w14:textId="00DE3AC5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D71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82DF0" w14:textId="12A2F85F" w:rsidR="00A150FF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0671425" w14:textId="043D7ED7" w:rsidR="00A150FF" w:rsidRPr="002946AF" w:rsidRDefault="00ED6CAD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7CC5FA" w14:textId="0D598166" w:rsidR="00A150FF" w:rsidRPr="002946AF" w:rsidRDefault="00A150FF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4" w:type="pct"/>
            <w:shd w:val="clear" w:color="auto" w:fill="FAFAFA"/>
            <w:noWrap/>
            <w:vAlign w:val="bottom"/>
          </w:tcPr>
          <w:p w14:paraId="76C3EF71" w14:textId="41096F1D" w:rsidR="00A150FF" w:rsidRPr="002946AF" w:rsidRDefault="00BD7117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444" w:type="pct"/>
            <w:noWrap/>
            <w:vAlign w:val="bottom"/>
          </w:tcPr>
          <w:p w14:paraId="55C5CA45" w14:textId="7421ADE2" w:rsidR="00A150FF" w:rsidRPr="002946AF" w:rsidRDefault="00A150FF" w:rsidP="004A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4" w:type="pct"/>
            <w:shd w:val="clear" w:color="auto" w:fill="FAFAFA"/>
            <w:noWrap/>
            <w:vAlign w:val="bottom"/>
          </w:tcPr>
          <w:p w14:paraId="1FED9B99" w14:textId="1103AAF1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440" w:type="pct"/>
            <w:noWrap/>
            <w:vAlign w:val="bottom"/>
          </w:tcPr>
          <w:p w14:paraId="797710F3" w14:textId="664C6CB5" w:rsidR="00A150FF" w:rsidRPr="002946AF" w:rsidRDefault="00204442" w:rsidP="004A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A150FF" w:rsidRPr="002946AF" w14:paraId="345253FF" w14:textId="77777777" w:rsidTr="00907575">
        <w:tc>
          <w:tcPr>
            <w:tcW w:w="1435" w:type="pct"/>
          </w:tcPr>
          <w:p w14:paraId="405CBD18" w14:textId="77777777" w:rsidR="00A150FF" w:rsidRPr="002946AF" w:rsidRDefault="00A150FF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shd w:val="clear" w:color="auto" w:fill="FAFAFA"/>
          </w:tcPr>
          <w:p w14:paraId="40CF0C7F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</w:tcPr>
          <w:p w14:paraId="621F489D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65319F20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noWrap/>
          </w:tcPr>
          <w:p w14:paraId="3BB284A3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FAFAFA"/>
            <w:noWrap/>
          </w:tcPr>
          <w:p w14:paraId="4A973E47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noWrap/>
          </w:tcPr>
          <w:p w14:paraId="273CF433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FAFAFA"/>
            <w:noWrap/>
          </w:tcPr>
          <w:p w14:paraId="68710A2A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0" w:type="pct"/>
            <w:noWrap/>
          </w:tcPr>
          <w:p w14:paraId="539FCB97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50FF" w:rsidRPr="002946AF" w14:paraId="55958CC4" w14:textId="77777777" w:rsidTr="00B23779">
        <w:tc>
          <w:tcPr>
            <w:tcW w:w="1435" w:type="pct"/>
          </w:tcPr>
          <w:p w14:paraId="59CACC98" w14:textId="40A46AD8" w:rsidR="00A150FF" w:rsidRPr="002946AF" w:rsidRDefault="00A150FF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งบกระแสเงินสดโดยสรุป</w:t>
            </w:r>
          </w:p>
        </w:tc>
        <w:tc>
          <w:tcPr>
            <w:tcW w:w="444" w:type="pct"/>
            <w:shd w:val="clear" w:color="auto" w:fill="FAFAFA"/>
          </w:tcPr>
          <w:p w14:paraId="5417B976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</w:tcPr>
          <w:p w14:paraId="2D32C055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44" w:type="pct"/>
            <w:shd w:val="clear" w:color="auto" w:fill="FAFAFA"/>
            <w:noWrap/>
          </w:tcPr>
          <w:p w14:paraId="0F0935E7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1" w:type="pct"/>
            <w:noWrap/>
          </w:tcPr>
          <w:p w14:paraId="6F659B28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FAFAFA"/>
            <w:noWrap/>
          </w:tcPr>
          <w:p w14:paraId="27FE4F3C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noWrap/>
          </w:tcPr>
          <w:p w14:paraId="62327475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FAFAFA"/>
            <w:noWrap/>
          </w:tcPr>
          <w:p w14:paraId="44AA872B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0" w:type="pct"/>
            <w:noWrap/>
          </w:tcPr>
          <w:p w14:paraId="5D104E37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23779" w:rsidRPr="002946AF" w14:paraId="0F2BC1EE" w14:textId="77777777" w:rsidTr="00B23779">
        <w:tc>
          <w:tcPr>
            <w:tcW w:w="1435" w:type="pct"/>
            <w:vAlign w:val="bottom"/>
          </w:tcPr>
          <w:p w14:paraId="1E37F401" w14:textId="1CBB929E" w:rsidR="00B23779" w:rsidRPr="002946AF" w:rsidRDefault="00B23779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444" w:type="pct"/>
            <w:shd w:val="clear" w:color="auto" w:fill="FAFAFA"/>
            <w:vAlign w:val="bottom"/>
          </w:tcPr>
          <w:p w14:paraId="63987E70" w14:textId="5E5D3910" w:rsidR="00B23779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444" w:type="pct"/>
            <w:vAlign w:val="bottom"/>
          </w:tcPr>
          <w:p w14:paraId="6C3771BE" w14:textId="42C72B50" w:rsidR="00B23779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444" w:type="pct"/>
            <w:shd w:val="clear" w:color="auto" w:fill="FAFAFA"/>
            <w:noWrap/>
            <w:vAlign w:val="bottom"/>
          </w:tcPr>
          <w:p w14:paraId="261364CF" w14:textId="6BDC6CEA" w:rsidR="00B23779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461" w:type="pct"/>
            <w:noWrap/>
            <w:vAlign w:val="bottom"/>
          </w:tcPr>
          <w:p w14:paraId="510F2A7F" w14:textId="6D506462" w:rsidR="00B23779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3779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444" w:type="pct"/>
            <w:shd w:val="clear" w:color="auto" w:fill="FAFAFA"/>
            <w:noWrap/>
          </w:tcPr>
          <w:p w14:paraId="4DDE270C" w14:textId="77777777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noWrap/>
          </w:tcPr>
          <w:p w14:paraId="5E8CDA30" w14:textId="77777777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FAFAFA"/>
            <w:noWrap/>
          </w:tcPr>
          <w:p w14:paraId="5C9B53AE" w14:textId="77777777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0" w:type="pct"/>
            <w:noWrap/>
          </w:tcPr>
          <w:p w14:paraId="4DE617CC" w14:textId="77777777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23779" w:rsidRPr="002946AF" w14:paraId="1709502B" w14:textId="77777777" w:rsidTr="00907575">
        <w:tc>
          <w:tcPr>
            <w:tcW w:w="1435" w:type="pct"/>
            <w:vAlign w:val="bottom"/>
          </w:tcPr>
          <w:p w14:paraId="22EA1926" w14:textId="5B554787" w:rsidR="00B23779" w:rsidRPr="002946AF" w:rsidRDefault="00B23779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444" w:type="pct"/>
            <w:tcBorders>
              <w:bottom w:val="nil"/>
            </w:tcBorders>
            <w:shd w:val="clear" w:color="auto" w:fill="FAFAFA"/>
          </w:tcPr>
          <w:p w14:paraId="09D39ACE" w14:textId="6A30D829" w:rsidR="00B23779" w:rsidRPr="002946AF" w:rsidRDefault="00ED6CAD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4" w:type="pct"/>
            <w:tcBorders>
              <w:bottom w:val="nil"/>
            </w:tcBorders>
          </w:tcPr>
          <w:p w14:paraId="15E675B4" w14:textId="5CDF4196" w:rsidR="00B23779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444" w:type="pct"/>
            <w:tcBorders>
              <w:bottom w:val="nil"/>
            </w:tcBorders>
            <w:shd w:val="clear" w:color="auto" w:fill="FAFAFA"/>
            <w:noWrap/>
          </w:tcPr>
          <w:p w14:paraId="453E3BF4" w14:textId="73211660" w:rsidR="00B23779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461" w:type="pct"/>
            <w:tcBorders>
              <w:bottom w:val="nil"/>
            </w:tcBorders>
            <w:noWrap/>
          </w:tcPr>
          <w:p w14:paraId="7F8ED701" w14:textId="3034174F" w:rsidR="00B23779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444" w:type="pct"/>
            <w:shd w:val="clear" w:color="auto" w:fill="FAFAFA"/>
            <w:noWrap/>
          </w:tcPr>
          <w:p w14:paraId="25DB39A0" w14:textId="77777777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noWrap/>
          </w:tcPr>
          <w:p w14:paraId="663E7721" w14:textId="77777777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FAFAFA"/>
            <w:noWrap/>
          </w:tcPr>
          <w:p w14:paraId="056D1C30" w14:textId="77777777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0" w:type="pct"/>
            <w:noWrap/>
          </w:tcPr>
          <w:p w14:paraId="45DEFFD4" w14:textId="77777777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23779" w:rsidRPr="002946AF" w14:paraId="31248A79" w14:textId="77777777" w:rsidTr="003B69C6">
        <w:tc>
          <w:tcPr>
            <w:tcW w:w="1435" w:type="pct"/>
          </w:tcPr>
          <w:p w14:paraId="13F2B8B7" w14:textId="61E11A1F" w:rsidR="00B23779" w:rsidRPr="002946AF" w:rsidRDefault="00B23779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กระแสเงินสดจากกิจกรรมจัดหาเงิน 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FAFAFA"/>
          </w:tcPr>
          <w:p w14:paraId="61A50DD5" w14:textId="0F5D7562" w:rsidR="00B23779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D6CAD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14:paraId="14109DEA" w14:textId="6F683C3C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5C86E54F" w14:textId="3F2CA230" w:rsidR="00B23779" w:rsidRPr="002946AF" w:rsidRDefault="00ED6CAD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noWrap/>
          </w:tcPr>
          <w:p w14:paraId="3E17F698" w14:textId="159ECFFF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4" w:type="pct"/>
            <w:shd w:val="clear" w:color="auto" w:fill="FAFAFA"/>
            <w:noWrap/>
          </w:tcPr>
          <w:p w14:paraId="385BF877" w14:textId="77777777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noWrap/>
          </w:tcPr>
          <w:p w14:paraId="3B57BF81" w14:textId="77777777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FAFAFA"/>
            <w:noWrap/>
          </w:tcPr>
          <w:p w14:paraId="305A7C46" w14:textId="77777777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0" w:type="pct"/>
            <w:noWrap/>
          </w:tcPr>
          <w:p w14:paraId="1A5E5D0D" w14:textId="77777777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23779" w:rsidRPr="002946AF" w14:paraId="07D07377" w14:textId="77777777" w:rsidTr="003B69C6">
        <w:tc>
          <w:tcPr>
            <w:tcW w:w="1435" w:type="pct"/>
          </w:tcPr>
          <w:p w14:paraId="58AFA2C9" w14:textId="77777777" w:rsidR="00B23779" w:rsidRPr="002946AF" w:rsidRDefault="00B23779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616D8DB" w14:textId="18835129" w:rsidR="00B23779" w:rsidRPr="002946AF" w:rsidRDefault="00B23779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เพิ่มขึ้น (ลดลง) สุทธิ</w:t>
            </w:r>
          </w:p>
        </w:tc>
        <w:tc>
          <w:tcPr>
            <w:tcW w:w="444" w:type="pct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58A073A" w14:textId="563C4B40" w:rsidR="00B23779" w:rsidRPr="002946AF" w:rsidRDefault="003C73E0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4" w:type="pct"/>
            <w:tcBorders>
              <w:top w:val="single" w:sz="4" w:space="0" w:color="auto"/>
              <w:bottom w:val="nil"/>
            </w:tcBorders>
            <w:vAlign w:val="bottom"/>
          </w:tcPr>
          <w:p w14:paraId="0B44025B" w14:textId="747C967B" w:rsidR="00B23779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444" w:type="pct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4B1B1F12" w14:textId="6CF16233" w:rsidR="00B23779" w:rsidRPr="002946AF" w:rsidRDefault="00ED6CAD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bottom w:val="nil"/>
            </w:tcBorders>
            <w:noWrap/>
            <w:vAlign w:val="bottom"/>
          </w:tcPr>
          <w:p w14:paraId="6A83D05A" w14:textId="7AA8B058" w:rsidR="00B23779" w:rsidRPr="002946AF" w:rsidRDefault="00204442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444" w:type="pct"/>
            <w:shd w:val="clear" w:color="auto" w:fill="FAFAFA"/>
            <w:noWrap/>
          </w:tcPr>
          <w:p w14:paraId="23D44D94" w14:textId="77777777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DCEC3A" w14:textId="75BB0C50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noWrap/>
          </w:tcPr>
          <w:p w14:paraId="24CE4228" w14:textId="77777777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F5F5D9C" w14:textId="69776799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FAFAFA"/>
            <w:noWrap/>
          </w:tcPr>
          <w:p w14:paraId="2E319F0D" w14:textId="77777777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8972322" w14:textId="50642D7B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0" w:type="pct"/>
            <w:noWrap/>
          </w:tcPr>
          <w:p w14:paraId="45BCE638" w14:textId="77777777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92B93C3" w14:textId="42BC1D4D" w:rsidR="00B23779" w:rsidRPr="002946AF" w:rsidRDefault="00B23779" w:rsidP="00B2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150FF" w:rsidRPr="002946AF" w14:paraId="679DAEC1" w14:textId="77777777" w:rsidTr="003B69C6">
        <w:tc>
          <w:tcPr>
            <w:tcW w:w="1435" w:type="pct"/>
          </w:tcPr>
          <w:p w14:paraId="53F405FC" w14:textId="01EAA4A3" w:rsidR="00A150FF" w:rsidRPr="002946AF" w:rsidRDefault="00A150FF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444" w:type="pct"/>
            <w:tcBorders>
              <w:top w:val="nil"/>
            </w:tcBorders>
            <w:shd w:val="clear" w:color="auto" w:fill="FAFAFA"/>
            <w:vAlign w:val="bottom"/>
          </w:tcPr>
          <w:p w14:paraId="539672CE" w14:textId="17C4A82E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444" w:type="pct"/>
            <w:tcBorders>
              <w:top w:val="nil"/>
            </w:tcBorders>
          </w:tcPr>
          <w:p w14:paraId="4DBF3602" w14:textId="0C4BD670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444" w:type="pct"/>
            <w:tcBorders>
              <w:top w:val="nil"/>
            </w:tcBorders>
            <w:shd w:val="clear" w:color="auto" w:fill="FAFAFA"/>
            <w:noWrap/>
            <w:vAlign w:val="bottom"/>
          </w:tcPr>
          <w:p w14:paraId="3B87B727" w14:textId="7D9ABB01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461" w:type="pct"/>
            <w:tcBorders>
              <w:top w:val="nil"/>
            </w:tcBorders>
            <w:noWrap/>
          </w:tcPr>
          <w:p w14:paraId="608A377F" w14:textId="78D343B4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444" w:type="pct"/>
            <w:shd w:val="clear" w:color="auto" w:fill="FAFAFA"/>
            <w:noWrap/>
          </w:tcPr>
          <w:p w14:paraId="317FE54B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noWrap/>
          </w:tcPr>
          <w:p w14:paraId="128C4624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FAFAFA"/>
            <w:noWrap/>
          </w:tcPr>
          <w:p w14:paraId="2A6B8907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0" w:type="pct"/>
            <w:noWrap/>
          </w:tcPr>
          <w:p w14:paraId="7A74A2FD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150FF" w:rsidRPr="002946AF" w14:paraId="0E4E5CF0" w14:textId="77777777" w:rsidTr="00907575">
        <w:tc>
          <w:tcPr>
            <w:tcW w:w="1435" w:type="pct"/>
          </w:tcPr>
          <w:p w14:paraId="38825BE5" w14:textId="5901AD62" w:rsidR="00A150FF" w:rsidRPr="002946AF" w:rsidRDefault="00A150FF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ขาดทุนจากอัตราแลกเปลี่ยนของเงินสด</w:t>
            </w:r>
          </w:p>
        </w:tc>
        <w:tc>
          <w:tcPr>
            <w:tcW w:w="444" w:type="pct"/>
            <w:tcBorders>
              <w:bottom w:val="nil"/>
            </w:tcBorders>
            <w:shd w:val="clear" w:color="auto" w:fill="FAFAFA"/>
            <w:vAlign w:val="bottom"/>
          </w:tcPr>
          <w:p w14:paraId="7C0C3276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tcBorders>
              <w:bottom w:val="nil"/>
            </w:tcBorders>
          </w:tcPr>
          <w:p w14:paraId="7AF8C3A3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44" w:type="pct"/>
            <w:tcBorders>
              <w:bottom w:val="nil"/>
            </w:tcBorders>
            <w:shd w:val="clear" w:color="auto" w:fill="FAFAFA"/>
            <w:noWrap/>
            <w:vAlign w:val="bottom"/>
          </w:tcPr>
          <w:p w14:paraId="34763E46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1" w:type="pct"/>
            <w:tcBorders>
              <w:bottom w:val="nil"/>
            </w:tcBorders>
            <w:noWrap/>
          </w:tcPr>
          <w:p w14:paraId="373FD939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44" w:type="pct"/>
            <w:shd w:val="clear" w:color="auto" w:fill="FAFAFA"/>
            <w:noWrap/>
          </w:tcPr>
          <w:p w14:paraId="277D38B9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noWrap/>
          </w:tcPr>
          <w:p w14:paraId="09F5E2F5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FAFAFA"/>
            <w:noWrap/>
          </w:tcPr>
          <w:p w14:paraId="39108B00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0" w:type="pct"/>
            <w:noWrap/>
          </w:tcPr>
          <w:p w14:paraId="4AB1491B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150FF" w:rsidRPr="002946AF" w14:paraId="2A553542" w14:textId="77777777" w:rsidTr="00907575">
        <w:tc>
          <w:tcPr>
            <w:tcW w:w="1435" w:type="pct"/>
          </w:tcPr>
          <w:p w14:paraId="652F400C" w14:textId="549B9A5B" w:rsidR="00A150FF" w:rsidRPr="002946AF" w:rsidRDefault="00A150FF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และรายการเทียบเท่าเงินสด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90478" w14:textId="43006C0C" w:rsidR="00A150FF" w:rsidRPr="002946AF" w:rsidRDefault="003C73E0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14:paraId="34ED4FF4" w14:textId="778E35C8" w:rsidR="00A150FF" w:rsidRPr="002946AF" w:rsidRDefault="003C73E0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F210DBF" w14:textId="7A673BDF" w:rsidR="00A150FF" w:rsidRPr="002946AF" w:rsidRDefault="003C73E0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noWrap/>
          </w:tcPr>
          <w:p w14:paraId="02192485" w14:textId="232C1E66" w:rsidR="00A150FF" w:rsidRPr="002946AF" w:rsidRDefault="003C73E0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44" w:type="pct"/>
            <w:shd w:val="clear" w:color="auto" w:fill="FAFAFA"/>
            <w:noWrap/>
          </w:tcPr>
          <w:p w14:paraId="199AA469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noWrap/>
          </w:tcPr>
          <w:p w14:paraId="5CA21C6C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FAFAFA"/>
            <w:noWrap/>
          </w:tcPr>
          <w:p w14:paraId="522948A1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0" w:type="pct"/>
            <w:noWrap/>
          </w:tcPr>
          <w:p w14:paraId="14D429D3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150FF" w:rsidRPr="002946AF" w14:paraId="6D4705D2" w14:textId="77777777" w:rsidTr="00907575">
        <w:tc>
          <w:tcPr>
            <w:tcW w:w="1435" w:type="pct"/>
          </w:tcPr>
          <w:p w14:paraId="60E30CA4" w14:textId="33329F19" w:rsidR="00A150FF" w:rsidRPr="002946AF" w:rsidRDefault="00A150FF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8D4E3" w14:textId="3FA12412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14:paraId="2DBBABC2" w14:textId="26609069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3B8FA29" w14:textId="3BC77F73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A61BD37" w14:textId="4005656C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444" w:type="pct"/>
            <w:shd w:val="clear" w:color="auto" w:fill="FAFAFA"/>
            <w:noWrap/>
          </w:tcPr>
          <w:p w14:paraId="52A4BFA8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noWrap/>
          </w:tcPr>
          <w:p w14:paraId="15597BEE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FAFAFA"/>
            <w:noWrap/>
          </w:tcPr>
          <w:p w14:paraId="24F42285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0" w:type="pct"/>
            <w:noWrap/>
          </w:tcPr>
          <w:p w14:paraId="44DCFF9D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150FF" w:rsidRPr="002946AF" w14:paraId="71EFC885" w14:textId="77777777" w:rsidTr="00907575">
        <w:tc>
          <w:tcPr>
            <w:tcW w:w="1435" w:type="pct"/>
            <w:tcBorders>
              <w:bottom w:val="nil"/>
            </w:tcBorders>
          </w:tcPr>
          <w:p w14:paraId="72111A28" w14:textId="77777777" w:rsidR="00A150FF" w:rsidRPr="002946AF" w:rsidRDefault="00A150FF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52558D6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nil"/>
            </w:tcBorders>
          </w:tcPr>
          <w:p w14:paraId="54CDB739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72FAE95C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nil"/>
            </w:tcBorders>
            <w:noWrap/>
          </w:tcPr>
          <w:p w14:paraId="1ED75E98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44" w:type="pct"/>
            <w:tcBorders>
              <w:bottom w:val="nil"/>
            </w:tcBorders>
            <w:shd w:val="clear" w:color="auto" w:fill="FAFAFA"/>
            <w:noWrap/>
          </w:tcPr>
          <w:p w14:paraId="47549D8C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tcBorders>
              <w:bottom w:val="nil"/>
            </w:tcBorders>
            <w:noWrap/>
          </w:tcPr>
          <w:p w14:paraId="142CE3C5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tcBorders>
              <w:bottom w:val="nil"/>
            </w:tcBorders>
            <w:shd w:val="clear" w:color="auto" w:fill="FAFAFA"/>
            <w:noWrap/>
          </w:tcPr>
          <w:p w14:paraId="192AC33A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0" w:type="pct"/>
            <w:tcBorders>
              <w:bottom w:val="nil"/>
            </w:tcBorders>
            <w:noWrap/>
          </w:tcPr>
          <w:p w14:paraId="18904690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150FF" w:rsidRPr="002946AF" w14:paraId="2600B7F8" w14:textId="77777777" w:rsidTr="00907575">
        <w:tc>
          <w:tcPr>
            <w:tcW w:w="1435" w:type="pct"/>
            <w:tcBorders>
              <w:bottom w:val="nil"/>
            </w:tcBorders>
          </w:tcPr>
          <w:p w14:paraId="59C9499F" w14:textId="049E7293" w:rsidR="00A150FF" w:rsidRPr="002946AF" w:rsidRDefault="00A150FF" w:rsidP="00B5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444" w:type="pct"/>
            <w:tcBorders>
              <w:bottom w:val="nil"/>
            </w:tcBorders>
            <w:shd w:val="clear" w:color="auto" w:fill="FAFAFA"/>
            <w:vAlign w:val="bottom"/>
          </w:tcPr>
          <w:p w14:paraId="1A1A3108" w14:textId="0CBD1E47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444" w:type="pct"/>
            <w:tcBorders>
              <w:bottom w:val="nil"/>
            </w:tcBorders>
          </w:tcPr>
          <w:p w14:paraId="79D7B254" w14:textId="63661BD6" w:rsidR="00A150FF" w:rsidRPr="002946AF" w:rsidRDefault="00204442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444" w:type="pct"/>
            <w:tcBorders>
              <w:bottom w:val="nil"/>
            </w:tcBorders>
            <w:shd w:val="clear" w:color="auto" w:fill="FAFAFA"/>
            <w:noWrap/>
            <w:vAlign w:val="bottom"/>
          </w:tcPr>
          <w:p w14:paraId="62E14A15" w14:textId="347BECCC" w:rsidR="00A150FF" w:rsidRPr="002946AF" w:rsidRDefault="003C73E0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1" w:type="pct"/>
            <w:tcBorders>
              <w:bottom w:val="nil"/>
            </w:tcBorders>
            <w:noWrap/>
          </w:tcPr>
          <w:p w14:paraId="77E3F459" w14:textId="45EB6991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44" w:type="pct"/>
            <w:tcBorders>
              <w:bottom w:val="nil"/>
            </w:tcBorders>
            <w:shd w:val="clear" w:color="auto" w:fill="FAFAFA"/>
            <w:noWrap/>
          </w:tcPr>
          <w:p w14:paraId="7F21E9AC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tcBorders>
              <w:bottom w:val="nil"/>
            </w:tcBorders>
            <w:noWrap/>
          </w:tcPr>
          <w:p w14:paraId="530E68B0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4" w:type="pct"/>
            <w:tcBorders>
              <w:bottom w:val="nil"/>
            </w:tcBorders>
            <w:shd w:val="clear" w:color="auto" w:fill="FAFAFA"/>
            <w:noWrap/>
          </w:tcPr>
          <w:p w14:paraId="6AD315DB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0" w:type="pct"/>
            <w:tcBorders>
              <w:bottom w:val="nil"/>
            </w:tcBorders>
            <w:noWrap/>
          </w:tcPr>
          <w:p w14:paraId="3EFA5E4E" w14:textId="77777777" w:rsidR="00A150FF" w:rsidRPr="002946AF" w:rsidRDefault="00A150FF" w:rsidP="00A1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</w:tbl>
    <w:p w14:paraId="307097DA" w14:textId="328FE21D" w:rsidR="003C36DD" w:rsidRPr="002946AF" w:rsidRDefault="003C36D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3C36DD" w:rsidRPr="002946AF" w:rsidSect="00333CFE">
          <w:pgSz w:w="16834" w:h="11909" w:orient="landscape" w:code="9"/>
          <w:pgMar w:top="1440" w:right="720" w:bottom="720" w:left="720" w:header="706" w:footer="576" w:gutter="0"/>
          <w:cols w:space="720"/>
          <w:docGrid w:linePitch="245"/>
        </w:sectPr>
      </w:pPr>
    </w:p>
    <w:p w14:paraId="3865CFC2" w14:textId="6F06D51A" w:rsidR="00A150FF" w:rsidRPr="002946AF" w:rsidRDefault="00A150FF" w:rsidP="007673A6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150FF" w:rsidRPr="002946AF" w14:paraId="6071A66D" w14:textId="77777777" w:rsidTr="008054A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6846709" w14:textId="043E61F8" w:rsidR="00A150FF" w:rsidRPr="002946AF" w:rsidRDefault="00204442" w:rsidP="0076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A150FF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ab/>
              <w:t>เงินลงทุนในการร่วมค้าและบริษัทร่วม</w:t>
            </w:r>
          </w:p>
        </w:tc>
      </w:tr>
    </w:tbl>
    <w:p w14:paraId="571CDD3C" w14:textId="1D2A4799" w:rsidR="00A150FF" w:rsidRPr="002946AF" w:rsidRDefault="00A150FF" w:rsidP="007673A6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990770" w14:textId="271D8843" w:rsidR="006C1094" w:rsidRPr="002946AF" w:rsidRDefault="00204442" w:rsidP="007673A6">
      <w:pPr>
        <w:pStyle w:val="Heading2"/>
        <w:keepNext w:val="0"/>
        <w:tabs>
          <w:tab w:val="clear" w:pos="567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</w:rPr>
      </w:pPr>
      <w:r w:rsidRPr="00204442">
        <w:rPr>
          <w:rFonts w:ascii="Browallia New" w:eastAsia="Arial Unicode MS" w:hAnsi="Browallia New" w:cs="Browallia New"/>
          <w:color w:val="CF4A02"/>
          <w:lang w:val="en-GB"/>
        </w:rPr>
        <w:t>14</w:t>
      </w:r>
      <w:r w:rsidR="00A150FF" w:rsidRPr="002946AF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204442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A150FF" w:rsidRPr="002946AF">
        <w:rPr>
          <w:rFonts w:ascii="Browallia New" w:eastAsia="Arial Unicode MS" w:hAnsi="Browallia New" w:cs="Browallia New"/>
          <w:color w:val="CF4A02"/>
          <w:cs/>
        </w:rPr>
        <w:tab/>
        <w:t>การเปลี่ยนแปลงของเงินลงทุนในการร่วมค้า</w:t>
      </w:r>
      <w:r w:rsidR="006C1094" w:rsidRPr="002946AF">
        <w:rPr>
          <w:rFonts w:ascii="Browallia New" w:eastAsia="Arial Unicode MS" w:hAnsi="Browallia New" w:cs="Browallia New"/>
          <w:color w:val="CF4A02"/>
          <w:cs/>
        </w:rPr>
        <w:t>และบริษัทร่วม</w:t>
      </w:r>
      <w:r w:rsidR="00A150FF" w:rsidRPr="002946AF">
        <w:rPr>
          <w:rFonts w:ascii="Browallia New" w:eastAsia="Arial Unicode MS" w:hAnsi="Browallia New" w:cs="Browallia New"/>
          <w:color w:val="CF4A02"/>
          <w:cs/>
        </w:rPr>
        <w:t xml:space="preserve"> มีดังต่อไปนี้</w:t>
      </w:r>
    </w:p>
    <w:p w14:paraId="1E39B4D3" w14:textId="77777777" w:rsidR="003113C9" w:rsidRPr="002946AF" w:rsidRDefault="003113C9" w:rsidP="007673A6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42" w:type="dxa"/>
        <w:tblInd w:w="513" w:type="dxa"/>
        <w:tblLook w:val="0000" w:firstRow="0" w:lastRow="0" w:firstColumn="0" w:lastColumn="0" w:noHBand="0" w:noVBand="0"/>
      </w:tblPr>
      <w:tblGrid>
        <w:gridCol w:w="3182"/>
        <w:gridCol w:w="1440"/>
        <w:gridCol w:w="1440"/>
        <w:gridCol w:w="1440"/>
        <w:gridCol w:w="1440"/>
      </w:tblGrid>
      <w:tr w:rsidR="006156D6" w:rsidRPr="002946AF" w14:paraId="2742EAB5" w14:textId="77777777" w:rsidTr="005B7813">
        <w:trPr>
          <w:trHeight w:val="20"/>
        </w:trPr>
        <w:tc>
          <w:tcPr>
            <w:tcW w:w="3182" w:type="dxa"/>
            <w:shd w:val="clear" w:color="auto" w:fill="auto"/>
            <w:vAlign w:val="center"/>
          </w:tcPr>
          <w:p w14:paraId="51A90086" w14:textId="77777777" w:rsidR="006156D6" w:rsidRPr="002946AF" w:rsidRDefault="006156D6" w:rsidP="007673A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5ECDE" w14:textId="3DE9FFDA" w:rsidR="006156D6" w:rsidRPr="002946AF" w:rsidRDefault="006156D6" w:rsidP="007673A6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CF8D6" w14:textId="1469287D" w:rsidR="006156D6" w:rsidRPr="002946AF" w:rsidRDefault="006156D6" w:rsidP="007673A6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6156D6" w:rsidRPr="002946AF" w14:paraId="6DC73E84" w14:textId="77777777" w:rsidTr="005B7813">
        <w:trPr>
          <w:trHeight w:val="20"/>
        </w:trPr>
        <w:tc>
          <w:tcPr>
            <w:tcW w:w="3182" w:type="dxa"/>
            <w:shd w:val="clear" w:color="auto" w:fill="auto"/>
            <w:vAlign w:val="center"/>
          </w:tcPr>
          <w:p w14:paraId="4D32E7BD" w14:textId="409BF33C" w:rsidR="006156D6" w:rsidRPr="002946AF" w:rsidRDefault="006156D6" w:rsidP="007673A6">
            <w:pPr>
              <w:spacing w:line="240" w:lineRule="auto"/>
              <w:ind w:left="-72" w:right="-78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F10A2A" w14:textId="23B02887" w:rsidR="006156D6" w:rsidRPr="002946AF" w:rsidRDefault="006156D6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FB232" w14:textId="4955E388" w:rsidR="006156D6" w:rsidRPr="002946AF" w:rsidRDefault="006156D6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3DFD6" w14:textId="416F0FD9" w:rsidR="006156D6" w:rsidRPr="002946AF" w:rsidRDefault="006156D6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AEED02" w14:textId="46AA7BD8" w:rsidR="006156D6" w:rsidRPr="002946AF" w:rsidRDefault="006156D6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156D6" w:rsidRPr="002946AF" w14:paraId="1F208B3F" w14:textId="77777777" w:rsidTr="005B7813">
        <w:trPr>
          <w:trHeight w:val="20"/>
        </w:trPr>
        <w:tc>
          <w:tcPr>
            <w:tcW w:w="3182" w:type="dxa"/>
            <w:shd w:val="clear" w:color="auto" w:fill="auto"/>
            <w:vAlign w:val="center"/>
          </w:tcPr>
          <w:p w14:paraId="0FB63129" w14:textId="16B447D8" w:rsidR="006156D6" w:rsidRPr="002946AF" w:rsidRDefault="006156D6" w:rsidP="007673A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88B840" w14:textId="5E8A6696" w:rsidR="006156D6" w:rsidRPr="002946AF" w:rsidRDefault="00C055B7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6156D6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115E98" w14:textId="3DF0C9D8" w:rsidR="006156D6" w:rsidRPr="002946AF" w:rsidRDefault="00C055B7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6156D6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66C3E9" w14:textId="7B6C5F33" w:rsidR="006156D6" w:rsidRPr="002946AF" w:rsidRDefault="00C055B7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6156D6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76A18D" w14:textId="6D04D4BE" w:rsidR="006156D6" w:rsidRPr="002946AF" w:rsidRDefault="00C055B7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156D6" w:rsidRPr="002946AF" w14:paraId="4C9BE959" w14:textId="77777777" w:rsidTr="005B7813">
        <w:trPr>
          <w:trHeight w:val="60"/>
        </w:trPr>
        <w:tc>
          <w:tcPr>
            <w:tcW w:w="3182" w:type="dxa"/>
            <w:shd w:val="clear" w:color="auto" w:fill="auto"/>
          </w:tcPr>
          <w:p w14:paraId="3E8AAE61" w14:textId="77777777" w:rsidR="006156D6" w:rsidRPr="002946AF" w:rsidRDefault="006156D6" w:rsidP="007673A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08572" w14:textId="77777777" w:rsidR="006156D6" w:rsidRPr="002946AF" w:rsidRDefault="006156D6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C47D2" w14:textId="77777777" w:rsidR="006156D6" w:rsidRPr="002946AF" w:rsidRDefault="006156D6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C2239" w14:textId="77777777" w:rsidR="006156D6" w:rsidRPr="002946AF" w:rsidRDefault="006156D6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B9C3DE" w14:textId="77777777" w:rsidR="006156D6" w:rsidRPr="002946AF" w:rsidRDefault="006156D6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156D6" w:rsidRPr="002946AF" w14:paraId="7DDFCC35" w14:textId="77777777" w:rsidTr="005B7813">
        <w:trPr>
          <w:trHeight w:val="20"/>
        </w:trPr>
        <w:tc>
          <w:tcPr>
            <w:tcW w:w="3182" w:type="dxa"/>
            <w:shd w:val="clear" w:color="auto" w:fill="auto"/>
          </w:tcPr>
          <w:p w14:paraId="1453E309" w14:textId="0EA7B3D2" w:rsidR="006156D6" w:rsidRPr="002946AF" w:rsidRDefault="006156D6" w:rsidP="007673A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713992BA" w14:textId="6009CDB3" w:rsidR="006156D6" w:rsidRPr="002946AF" w:rsidRDefault="00204442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E525C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auto"/>
          </w:tcPr>
          <w:p w14:paraId="48BEEE31" w14:textId="3A2578A2" w:rsidR="006156D6" w:rsidRPr="002946AF" w:rsidRDefault="00204442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156D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shd w:val="clear" w:color="auto" w:fill="FAFAFA"/>
          </w:tcPr>
          <w:p w14:paraId="5FC4BB1F" w14:textId="24963281" w:rsidR="006156D6" w:rsidRPr="002946AF" w:rsidRDefault="00204442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E525C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shd w:val="clear" w:color="auto" w:fill="auto"/>
          </w:tcPr>
          <w:p w14:paraId="194B6EA1" w14:textId="25C916FB" w:rsidR="006156D6" w:rsidRPr="002946AF" w:rsidRDefault="00204442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156D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FE525C" w:rsidRPr="002946AF" w14:paraId="6297C259" w14:textId="77777777" w:rsidTr="005B7813">
        <w:trPr>
          <w:trHeight w:val="20"/>
        </w:trPr>
        <w:tc>
          <w:tcPr>
            <w:tcW w:w="3182" w:type="dxa"/>
            <w:shd w:val="clear" w:color="auto" w:fill="auto"/>
          </w:tcPr>
          <w:p w14:paraId="4203DB36" w14:textId="4816DF70" w:rsidR="00FE525C" w:rsidRPr="002946AF" w:rsidRDefault="00FE525C" w:rsidP="007673A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การซื้อหุ้นเพิ่มทุนของบริษัท</w:t>
            </w: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40" w:type="dxa"/>
            <w:shd w:val="clear" w:color="auto" w:fill="FAFAFA"/>
          </w:tcPr>
          <w:p w14:paraId="28FD6F39" w14:textId="76D0BD49" w:rsidR="00FE525C" w:rsidRPr="002946AF" w:rsidRDefault="00204442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21</w:t>
            </w:r>
            <w:r w:rsidR="00AD16B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97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DA0B7EC" w14:textId="26653BAC" w:rsidR="00FE525C" w:rsidRPr="002946AF" w:rsidRDefault="00AD16B6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BCA6E3" w14:textId="695B1AC7" w:rsidR="00FE525C" w:rsidRPr="002946AF" w:rsidRDefault="00204442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B42A3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auto"/>
          </w:tcPr>
          <w:p w14:paraId="155B1740" w14:textId="3C15D4CB" w:rsidR="00FE525C" w:rsidRPr="002946AF" w:rsidRDefault="00AD16B6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156D6" w:rsidRPr="002946AF" w14:paraId="7887F5FF" w14:textId="77777777" w:rsidTr="005B7813">
        <w:trPr>
          <w:trHeight w:val="20"/>
        </w:trPr>
        <w:tc>
          <w:tcPr>
            <w:tcW w:w="3182" w:type="dxa"/>
            <w:shd w:val="clear" w:color="auto" w:fill="auto"/>
          </w:tcPr>
          <w:p w14:paraId="0DAA1687" w14:textId="3057CC90" w:rsidR="006156D6" w:rsidRPr="002946AF" w:rsidRDefault="006156D6" w:rsidP="007673A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ส่วนแบ่งกำไรสุทธิจากเงินลงทุน</w:t>
            </w:r>
            <w:r w:rsidR="00B26DE5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</w:t>
            </w:r>
          </w:p>
        </w:tc>
        <w:tc>
          <w:tcPr>
            <w:tcW w:w="1440" w:type="dxa"/>
            <w:shd w:val="clear" w:color="auto" w:fill="FAFAFA"/>
          </w:tcPr>
          <w:p w14:paraId="512EE387" w14:textId="77777777" w:rsidR="006156D6" w:rsidRPr="002946AF" w:rsidRDefault="006156D6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DB8B83" w14:textId="77777777" w:rsidR="006156D6" w:rsidRPr="002946AF" w:rsidRDefault="006156D6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783CF6C" w14:textId="77777777" w:rsidR="006156D6" w:rsidRPr="002946AF" w:rsidRDefault="006156D6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6B929DE" w14:textId="77777777" w:rsidR="006156D6" w:rsidRPr="002946AF" w:rsidRDefault="006156D6" w:rsidP="00767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525C" w:rsidRPr="002946AF" w14:paraId="628C8263" w14:textId="77777777" w:rsidTr="005B7813">
        <w:trPr>
          <w:trHeight w:val="20"/>
        </w:trPr>
        <w:tc>
          <w:tcPr>
            <w:tcW w:w="3182" w:type="dxa"/>
            <w:shd w:val="clear" w:color="auto" w:fill="auto"/>
          </w:tcPr>
          <w:p w14:paraId="12F53B5D" w14:textId="46CB875E" w:rsidR="00FE525C" w:rsidRPr="002946AF" w:rsidRDefault="00FE525C" w:rsidP="00FE525C">
            <w:pPr>
              <w:spacing w:line="240" w:lineRule="auto"/>
              <w:ind w:left="-4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ใก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การร่วมค้าและบริษัทร่วม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64F31ED9" w14:textId="59996CE6" w:rsidR="00FE525C" w:rsidRPr="002946AF" w:rsidRDefault="00204442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E525C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shd w:val="clear" w:color="auto" w:fill="auto"/>
          </w:tcPr>
          <w:p w14:paraId="5DF35049" w14:textId="36F98588" w:rsidR="00FE525C" w:rsidRPr="002946AF" w:rsidRDefault="00204442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E525C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shd w:val="clear" w:color="auto" w:fill="FAFAFA"/>
          </w:tcPr>
          <w:p w14:paraId="5A5BD81C" w14:textId="70BC15EA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7E90FA" w14:textId="77777777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E525C" w:rsidRPr="002946AF" w14:paraId="7525CA7F" w14:textId="77777777" w:rsidTr="005B7813">
        <w:trPr>
          <w:trHeight w:val="20"/>
        </w:trPr>
        <w:tc>
          <w:tcPr>
            <w:tcW w:w="3182" w:type="dxa"/>
            <w:shd w:val="clear" w:color="auto" w:fill="auto"/>
          </w:tcPr>
          <w:p w14:paraId="4372F950" w14:textId="77777777" w:rsidR="00FE525C" w:rsidRPr="002946AF" w:rsidRDefault="00FE525C" w:rsidP="00FE525C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2CD35ABD" w14:textId="007B24C5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34CD4FC" w14:textId="28EFA619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939698" w14:textId="7AA1A1F3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053743" w14:textId="77777777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E525C" w:rsidRPr="002946AF" w14:paraId="57A3B7D8" w14:textId="77777777" w:rsidTr="005B7813">
        <w:trPr>
          <w:trHeight w:val="20"/>
        </w:trPr>
        <w:tc>
          <w:tcPr>
            <w:tcW w:w="3182" w:type="dxa"/>
            <w:shd w:val="clear" w:color="auto" w:fill="auto"/>
            <w:vAlign w:val="bottom"/>
          </w:tcPr>
          <w:p w14:paraId="45D65D14" w14:textId="59537AB4" w:rsidR="00FE525C" w:rsidRPr="002946AF" w:rsidRDefault="00FE525C" w:rsidP="00FE525C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4BBD9451" w14:textId="64F32719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2EFCF47" w14:textId="7A57289F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4EFA732" w14:textId="25CECF81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8EDD8D1" w14:textId="2596218B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E525C" w:rsidRPr="002946AF" w14:paraId="3C64E6EA" w14:textId="77777777" w:rsidTr="005B7813">
        <w:trPr>
          <w:trHeight w:val="20"/>
        </w:trPr>
        <w:tc>
          <w:tcPr>
            <w:tcW w:w="3182" w:type="dxa"/>
            <w:shd w:val="clear" w:color="auto" w:fill="auto"/>
            <w:vAlign w:val="bottom"/>
          </w:tcPr>
          <w:p w14:paraId="5F63E007" w14:textId="77777777" w:rsidR="00FE525C" w:rsidRPr="002946AF" w:rsidRDefault="00FE525C" w:rsidP="00FE525C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ส่วนแบ่งขาดทุนเบ็ดเสร็จอื่นจาก</w:t>
            </w:r>
          </w:p>
        </w:tc>
        <w:tc>
          <w:tcPr>
            <w:tcW w:w="1440" w:type="dxa"/>
            <w:shd w:val="clear" w:color="auto" w:fill="FAFAFA"/>
          </w:tcPr>
          <w:p w14:paraId="1596616F" w14:textId="77777777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524A096" w14:textId="77777777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9317C5A" w14:textId="77777777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7C44B6" w14:textId="77777777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525C" w:rsidRPr="002946AF" w14:paraId="7BADB252" w14:textId="77777777" w:rsidTr="005B7813">
        <w:trPr>
          <w:trHeight w:val="20"/>
        </w:trPr>
        <w:tc>
          <w:tcPr>
            <w:tcW w:w="3182" w:type="dxa"/>
            <w:shd w:val="clear" w:color="auto" w:fill="auto"/>
            <w:vAlign w:val="bottom"/>
          </w:tcPr>
          <w:p w14:paraId="05FB6EF6" w14:textId="77777777" w:rsidR="00FE525C" w:rsidRPr="002946AF" w:rsidRDefault="00FE525C" w:rsidP="00FE525C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บริษัทร่วมตามวิธีส่วนได้เสียสุทธิ</w:t>
            </w:r>
          </w:p>
        </w:tc>
        <w:tc>
          <w:tcPr>
            <w:tcW w:w="1440" w:type="dxa"/>
            <w:shd w:val="clear" w:color="auto" w:fill="FAFAFA"/>
          </w:tcPr>
          <w:p w14:paraId="19DC7F94" w14:textId="77777777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B170AB0" w14:textId="77777777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E01C512" w14:textId="77777777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F23A27" w14:textId="77777777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525C" w:rsidRPr="002946AF" w14:paraId="723756B9" w14:textId="77777777" w:rsidTr="005B7813">
        <w:trPr>
          <w:trHeight w:val="20"/>
        </w:trPr>
        <w:tc>
          <w:tcPr>
            <w:tcW w:w="3182" w:type="dxa"/>
            <w:shd w:val="clear" w:color="auto" w:fill="auto"/>
            <w:vAlign w:val="bottom"/>
          </w:tcPr>
          <w:p w14:paraId="519EF0EB" w14:textId="77777777" w:rsidR="00FE525C" w:rsidRPr="002946AF" w:rsidRDefault="00FE525C" w:rsidP="00FE525C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598D4E65" w14:textId="2F47F421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D056F88" w14:textId="067C8FF3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946B07" w14:textId="09FB54D1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DAD557" w14:textId="77777777" w:rsidR="00FE525C" w:rsidRPr="002946AF" w:rsidRDefault="00FE525C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D16B6" w:rsidRPr="002946AF" w14:paraId="7E97457C" w14:textId="77777777" w:rsidTr="005B7813">
        <w:trPr>
          <w:trHeight w:val="20"/>
        </w:trPr>
        <w:tc>
          <w:tcPr>
            <w:tcW w:w="3182" w:type="dxa"/>
            <w:shd w:val="clear" w:color="auto" w:fill="auto"/>
            <w:vAlign w:val="bottom"/>
          </w:tcPr>
          <w:p w14:paraId="4DCAF7E4" w14:textId="30656FC7" w:rsidR="00AD16B6" w:rsidRPr="002946AF" w:rsidRDefault="00AD16B6" w:rsidP="00AD16B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ขาดทุนจากการเปลี่ยนแปลงสัดส่วน</w:t>
            </w:r>
          </w:p>
        </w:tc>
        <w:tc>
          <w:tcPr>
            <w:tcW w:w="1440" w:type="dxa"/>
            <w:shd w:val="clear" w:color="auto" w:fill="FAFAFA"/>
          </w:tcPr>
          <w:p w14:paraId="7E94C3C9" w14:textId="206371F3" w:rsidR="00AD16B6" w:rsidRPr="002946AF" w:rsidRDefault="00AD16B6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27EDAE" w14:textId="4C02BEED" w:rsidR="00AD16B6" w:rsidRPr="002946AF" w:rsidRDefault="00AD16B6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2D60933" w14:textId="44ECD060" w:rsidR="00AD16B6" w:rsidRPr="002946AF" w:rsidRDefault="00AD16B6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82BACF7" w14:textId="70F6BE3B" w:rsidR="00AD16B6" w:rsidRPr="002946AF" w:rsidRDefault="00AD16B6" w:rsidP="00FE5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16B6" w:rsidRPr="002946AF" w14:paraId="64CDB214" w14:textId="77777777" w:rsidTr="005B7813">
        <w:trPr>
          <w:trHeight w:val="20"/>
        </w:trPr>
        <w:tc>
          <w:tcPr>
            <w:tcW w:w="3182" w:type="dxa"/>
            <w:shd w:val="clear" w:color="auto" w:fill="auto"/>
            <w:vAlign w:val="bottom"/>
          </w:tcPr>
          <w:p w14:paraId="5EB72FD9" w14:textId="7B8CA489" w:rsidR="00AD16B6" w:rsidRPr="002946AF" w:rsidRDefault="00AD16B6" w:rsidP="00AD16B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0A5CC9"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ถือหุ้นในบริษัทร่วม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34B379FD" w14:textId="5DBE7CD4" w:rsidR="00AD16B6" w:rsidRPr="002946AF" w:rsidRDefault="00AD16B6" w:rsidP="00AD16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45BB6CD" w14:textId="07BF0D75" w:rsidR="00AD16B6" w:rsidRPr="002946AF" w:rsidRDefault="00AD16B6" w:rsidP="00AD16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80B2C9" w14:textId="4773FC53" w:rsidR="00AD16B6" w:rsidRPr="002946AF" w:rsidRDefault="00AD16B6" w:rsidP="00AD16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579A78" w14:textId="47A3C62E" w:rsidR="00AD16B6" w:rsidRPr="002946AF" w:rsidRDefault="00AD16B6" w:rsidP="00AD16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D16B6" w:rsidRPr="002946AF" w14:paraId="40DD9757" w14:textId="77777777" w:rsidTr="005B7813">
        <w:trPr>
          <w:trHeight w:val="20"/>
        </w:trPr>
        <w:tc>
          <w:tcPr>
            <w:tcW w:w="3182" w:type="dxa"/>
            <w:shd w:val="clear" w:color="auto" w:fill="auto"/>
            <w:vAlign w:val="bottom"/>
          </w:tcPr>
          <w:p w14:paraId="5006FB9B" w14:textId="77777777" w:rsidR="00AD16B6" w:rsidRPr="002946AF" w:rsidRDefault="00AD16B6" w:rsidP="00AD16B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ส่วนแบ่งขาดทุนจากการเปลี่ยนแปลง</w:t>
            </w:r>
          </w:p>
        </w:tc>
        <w:tc>
          <w:tcPr>
            <w:tcW w:w="1440" w:type="dxa"/>
            <w:shd w:val="clear" w:color="auto" w:fill="FAFAFA"/>
          </w:tcPr>
          <w:p w14:paraId="36EF41A6" w14:textId="77777777" w:rsidR="00AD16B6" w:rsidRPr="002946AF" w:rsidRDefault="00AD16B6" w:rsidP="00AD16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3B65D11" w14:textId="77777777" w:rsidR="00AD16B6" w:rsidRPr="002946AF" w:rsidRDefault="00AD16B6" w:rsidP="00AD16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61D0DE5" w14:textId="77777777" w:rsidR="00AD16B6" w:rsidRPr="002946AF" w:rsidRDefault="00AD16B6" w:rsidP="00AD16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3AAF74A" w14:textId="77777777" w:rsidR="00AD16B6" w:rsidRPr="002946AF" w:rsidRDefault="00AD16B6" w:rsidP="00AD16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16B6" w:rsidRPr="002946AF" w14:paraId="7A12D32B" w14:textId="77777777" w:rsidTr="005B7813">
        <w:trPr>
          <w:trHeight w:val="20"/>
        </w:trPr>
        <w:tc>
          <w:tcPr>
            <w:tcW w:w="3182" w:type="dxa"/>
            <w:shd w:val="clear" w:color="auto" w:fill="auto"/>
            <w:vAlign w:val="bottom"/>
          </w:tcPr>
          <w:p w14:paraId="1003CD0F" w14:textId="77777777" w:rsidR="00AD16B6" w:rsidRPr="002946AF" w:rsidRDefault="00AD16B6" w:rsidP="00AD16B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ในสินทรัพย์สุทธิของบริษัทร่วม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DE73DD" w14:textId="53F9C960" w:rsidR="00AD16B6" w:rsidRPr="002946AF" w:rsidRDefault="00AD16B6" w:rsidP="00AD16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0FE70F" w14:textId="6407AEA5" w:rsidR="00AD16B6" w:rsidRPr="002946AF" w:rsidRDefault="00AD16B6" w:rsidP="00AD16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201B5D" w14:textId="09F19E4F" w:rsidR="00AD16B6" w:rsidRPr="002946AF" w:rsidRDefault="00AD16B6" w:rsidP="00AD16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C6B4CB" w14:textId="77777777" w:rsidR="00AD16B6" w:rsidRPr="002946AF" w:rsidRDefault="00AD16B6" w:rsidP="00AD16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D16B6" w:rsidRPr="002946AF" w14:paraId="2E543E95" w14:textId="77777777" w:rsidTr="005B7813">
        <w:trPr>
          <w:trHeight w:val="20"/>
        </w:trPr>
        <w:tc>
          <w:tcPr>
            <w:tcW w:w="3182" w:type="dxa"/>
            <w:shd w:val="clear" w:color="auto" w:fill="auto"/>
            <w:vAlign w:val="bottom"/>
          </w:tcPr>
          <w:p w14:paraId="3F3C098A" w14:textId="59516C79" w:rsidR="00AD16B6" w:rsidRPr="002946AF" w:rsidRDefault="00AD16B6" w:rsidP="00AD16B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46C2C7" w14:textId="486EC001" w:rsidR="00AD16B6" w:rsidRPr="002946AF" w:rsidRDefault="00204442" w:rsidP="00AD16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B70874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AB4FB8" w14:textId="420BFF56" w:rsidR="00AD16B6" w:rsidRPr="002946AF" w:rsidRDefault="00204442" w:rsidP="00AD16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D16B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1E1066" w14:textId="51671966" w:rsidR="00AD16B6" w:rsidRPr="002946AF" w:rsidRDefault="00204442" w:rsidP="00AD16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D16B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67E8A0" w14:textId="0300961A" w:rsidR="00AD16B6" w:rsidRPr="002946AF" w:rsidRDefault="00204442" w:rsidP="00AD16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D16B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</w:tbl>
    <w:p w14:paraId="7CFA957C" w14:textId="77777777" w:rsidR="006C1094" w:rsidRPr="002946AF" w:rsidRDefault="006C1094" w:rsidP="00225474">
      <w:pPr>
        <w:pStyle w:val="Heading2"/>
        <w:keepNext w:val="0"/>
        <w:tabs>
          <w:tab w:val="clear" w:pos="567"/>
        </w:tabs>
        <w:spacing w:line="240" w:lineRule="auto"/>
        <w:ind w:left="540"/>
        <w:rPr>
          <w:rFonts w:ascii="Browallia New" w:eastAsia="Arial Unicode MS" w:hAnsi="Browallia New" w:cs="Browallia New"/>
          <w:color w:val="CF4A02"/>
          <w:lang w:val="en-GB"/>
        </w:rPr>
      </w:pPr>
    </w:p>
    <w:p w14:paraId="75799DCA" w14:textId="77777777" w:rsidR="006156D6" w:rsidRPr="002946AF" w:rsidRDefault="006156D6" w:rsidP="00225474">
      <w:pPr>
        <w:spacing w:line="240" w:lineRule="auto"/>
        <w:ind w:left="540" w:righ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บริษัทร่วมที่บริษัทถือหุ้นทางตรง</w:t>
      </w:r>
    </w:p>
    <w:p w14:paraId="55A73F13" w14:textId="77777777" w:rsidR="006156D6" w:rsidRPr="002946AF" w:rsidRDefault="006156D6" w:rsidP="00225474">
      <w:pPr>
        <w:tabs>
          <w:tab w:val="clear" w:pos="454"/>
        </w:tabs>
        <w:spacing w:line="240" w:lineRule="auto"/>
        <w:ind w:left="540" w:right="-43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0C2B9CF0" w14:textId="77777777" w:rsidR="006156D6" w:rsidRPr="002946AF" w:rsidRDefault="006156D6" w:rsidP="00225474">
      <w:pPr>
        <w:tabs>
          <w:tab w:val="clear" w:pos="454"/>
        </w:tabs>
        <w:spacing w:line="240" w:lineRule="auto"/>
        <w:ind w:left="540" w:right="14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>บริษัท โกลบอล เพาเวอร์ ซินเนอร์ยี่ จำกัด (มหาชน)</w:t>
      </w:r>
    </w:p>
    <w:p w14:paraId="00305F49" w14:textId="77777777" w:rsidR="006156D6" w:rsidRPr="002946AF" w:rsidRDefault="006156D6" w:rsidP="00225474">
      <w:pPr>
        <w:tabs>
          <w:tab w:val="clear" w:pos="454"/>
        </w:tabs>
        <w:spacing w:line="240" w:lineRule="auto"/>
        <w:ind w:left="540" w:right="-43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5AC41A8E" w14:textId="3B7C6A71" w:rsidR="006156D6" w:rsidRPr="002946AF" w:rsidRDefault="006156D6" w:rsidP="00225474">
      <w:pPr>
        <w:tabs>
          <w:tab w:val="clear" w:pos="454"/>
        </w:tabs>
        <w:spacing w:line="240" w:lineRule="auto"/>
        <w:ind w:left="540" w:right="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โกลบอล เพาเวอร์ ซินเนอร์ยี่ จำกัด (มหาชน)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GPSC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ซึ่งเป็นบริษัทร่วมของ</w:t>
      </w:r>
      <w:r w:rsidR="007673A6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กลุ่มกิจการได้เข้าทำสัญญาซื้อขายหุ้นกับบริษัทแห่งหนึ่งซึ่งเป็นผู้ถือหุ้นของบริษัท โกล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ว์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พลังงาน จำกัด (มหาชน) (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GLOW)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เพื่อทำข้อตกลงซื้อขายหุ้นของ 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GLOW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การซื้อขายหุ้นดังกล่าวเสร็จสิ้นแล้วในวันที่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บริษัทร่วมซื้อหุ้นทั้งทางตรงและทางอ้อมคิดเป็นร้อยละ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ของทุนจดทะเบียนและเรียกชำระแล้ว</w:t>
      </w:r>
    </w:p>
    <w:p w14:paraId="303BABC8" w14:textId="77777777" w:rsidR="006156D6" w:rsidRPr="002946AF" w:rsidRDefault="006156D6" w:rsidP="00225474">
      <w:pPr>
        <w:tabs>
          <w:tab w:val="clear" w:pos="454"/>
        </w:tabs>
        <w:spacing w:line="240" w:lineRule="auto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39D29F" w14:textId="6B24BF37" w:rsidR="006156D6" w:rsidRPr="002946AF" w:rsidRDefault="006156D6" w:rsidP="00225474">
      <w:pPr>
        <w:tabs>
          <w:tab w:val="clear" w:pos="454"/>
        </w:tabs>
        <w:spacing w:line="240" w:lineRule="auto"/>
        <w:ind w:left="540" w:right="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C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Pr="00C52C62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1A3E61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C52C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บริษัทร่วมดังกล่าวได้ทำคำเสนอ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ซื้อหลักทรัพย์ 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(tender offer)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จากผู้ถือหุ้นรายย่อยครั้งแรก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การซื้อหุ้นดังกล่าวคิดเป็นสัดส่วนร้อยละ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13AE9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ของทุนจดทะเบียนและเรียกชำระแล้ว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ส่งผลให้บริษัทร่วมเข้าถือหุ้นใน 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GLOW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รวมเป็นร้อยละ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613AE9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ของทุนจดทะเบียนและเรียกชำระแล้ว และ 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GPSC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ได้จัดประเภทเงินลงทุน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GLOW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เป็นเงินลงทุนในบริษัทย่อย ทั้งนี้กลุ่มกิจการได้รับรู้ส่วนแบ่งขาดทุนจากการเปลี่ยนแปลงสินทรัพย์สุทธิในบริษัทร่วม ซึ่งเป็นผลมาจากการเปลี่ยนแปลงสัดส่วนการถือหุ้นใน 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GLOW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613AE9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452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ล้านบาทในส่วนของเจ้าของ</w:t>
      </w:r>
    </w:p>
    <w:p w14:paraId="5037A7DE" w14:textId="77777777" w:rsidR="00C33DA0" w:rsidRPr="002946AF" w:rsidRDefault="00C33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084F8BD" w14:textId="77777777" w:rsidR="00C33DA0" w:rsidRPr="002946AF" w:rsidRDefault="00C33DA0" w:rsidP="00613AE9">
      <w:pPr>
        <w:spacing w:line="240" w:lineRule="auto"/>
        <w:ind w:left="562" w:right="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78D49F" w14:textId="46536B91" w:rsidR="0084680D" w:rsidRPr="002946AF" w:rsidRDefault="000E67C3" w:rsidP="000E67C3">
      <w:pPr>
        <w:spacing w:line="240" w:lineRule="auto"/>
        <w:ind w:left="562" w:right="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7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ทั้งนี้คณะกรรมการตลาดหลักทรัพย์แห่งประเทศไทยได้มีคำสั่งเพิกถอนหุ้นสามัญของ</w:t>
      </w:r>
      <w:r w:rsidR="001A7B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67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GLOW </w:t>
      </w:r>
      <w:r w:rsidRPr="000E67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จากการเป็นหลักทรัพย์จดทะเบียนตั้งแต่วันที่ </w:t>
      </w:r>
      <w:r w:rsidR="001A7B87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0E67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A7B8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E67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เป็นต้นไป </w:t>
      </w:r>
    </w:p>
    <w:p w14:paraId="40804315" w14:textId="77777777" w:rsidR="00613AE9" w:rsidRPr="002946AF" w:rsidRDefault="00613AE9" w:rsidP="00613AE9">
      <w:pPr>
        <w:spacing w:line="240" w:lineRule="auto"/>
        <w:ind w:left="562" w:right="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9A477C" w14:textId="09528294" w:rsidR="00613AE9" w:rsidRPr="002946AF" w:rsidRDefault="006C65B8" w:rsidP="00613AE9">
      <w:pPr>
        <w:spacing w:line="240" w:lineRule="auto"/>
        <w:ind w:left="562"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ตุลาคม พ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.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บริษัทและบริษัทย่อยแห่งหนึ่งได้ทำการชำระค่าหุ้นเพิ่มทุนให้แก่ </w:t>
      </w:r>
      <w:proofErr w:type="spellStart"/>
      <w:r w:rsidR="00613AE9" w:rsidRPr="002946AF">
        <w:rPr>
          <w:rFonts w:ascii="Browallia New" w:eastAsia="Arial Unicode MS" w:hAnsi="Browallia New" w:cs="Browallia New"/>
          <w:sz w:val="26"/>
          <w:szCs w:val="26"/>
        </w:rPr>
        <w:t>GPSC</w:t>
      </w:r>
      <w:proofErr w:type="spellEnd"/>
      <w:r w:rsidR="00613AE9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="00613AE9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ได้ออกและเสนอขายหุ้นสามัญเพิ่มทุนให้แก่ผู้ถือหุ้นเดิมตามสัดส่วนจำนวนหุ้นที่ผู้ถือหุ้นแต่ละรา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ยถืออยู่</w:t>
      </w:r>
      <w:r w:rsidR="00613AE9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3AE9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ซึ่งผู้ถือหุ้นสามารถจองซื้อหุ้นสามัญเพิ่มทุนเกินกว่าสิทธิได้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การเพิ่มทุนของ</w:t>
      </w:r>
      <w:r w:rsidR="00B1097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proofErr w:type="spellStart"/>
      <w:r w:rsidR="00B10978">
        <w:rPr>
          <w:rFonts w:ascii="Browallia New" w:eastAsia="Arial Unicode MS" w:hAnsi="Browallia New" w:cs="Browallia New"/>
          <w:sz w:val="26"/>
          <w:szCs w:val="26"/>
          <w:lang w:val="en-GB"/>
        </w:rPr>
        <w:t>GPSC</w:t>
      </w:r>
      <w:proofErr w:type="spellEnd"/>
      <w:r w:rsidR="00B109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ครั้งนี้ส่งผลให</w:t>
      </w:r>
      <w:r w:rsidR="00B10978">
        <w:rPr>
          <w:rFonts w:ascii="Browallia New" w:eastAsia="Arial Unicode MS" w:hAnsi="Browallia New" w:cs="Browallia New" w:hint="cs"/>
          <w:sz w:val="26"/>
          <w:szCs w:val="26"/>
          <w:cs/>
        </w:rPr>
        <w:t>้กลุ่มกิจการมี</w:t>
      </w:r>
      <w:r w:rsidR="00506038" w:rsidRPr="002946AF">
        <w:rPr>
          <w:rFonts w:ascii="Browallia New" w:eastAsia="Arial Unicode MS" w:hAnsi="Browallia New" w:cs="Browallia New"/>
          <w:sz w:val="26"/>
          <w:szCs w:val="26"/>
          <w:cs/>
        </w:rPr>
        <w:t>สัดส่วน</w:t>
      </w:r>
      <w:r w:rsidR="00B10978">
        <w:rPr>
          <w:rFonts w:ascii="Browallia New" w:eastAsia="Arial Unicode MS" w:hAnsi="Browallia New" w:cs="Browallia New" w:hint="cs"/>
          <w:sz w:val="26"/>
          <w:szCs w:val="26"/>
          <w:cs/>
        </w:rPr>
        <w:t>การถือหุ้น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ลดลงจากร้อยละ</w:t>
      </w:r>
      <w:r w:rsidR="00506038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506038" w:rsidRPr="002946A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C7502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เป็นร้อยละ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097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กลุ่มกิจการรับรู้ขาดทุนจากการเปลี่ยนแปลงสัดส่วนการถือหุ้นในบริษัทร่วมจำนวน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109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09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ล้านบาทใน</w:t>
      </w:r>
      <w:r w:rsidR="00523F6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งบกำไรขาดทุนโดยเป็นส่วนหนึ่งของค่าใช้จ่ายในการบริหาร</w:t>
      </w:r>
      <w:r w:rsidR="00727A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C0B7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ทั้งนี้ </w:t>
      </w:r>
      <w:r w:rsidR="00727A7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การออกหุ้นเพิ่มทุนของ </w:t>
      </w:r>
      <w:proofErr w:type="spellStart"/>
      <w:r w:rsidR="00727A77">
        <w:rPr>
          <w:rFonts w:ascii="Browallia New" w:eastAsia="Arial Unicode MS" w:hAnsi="Browallia New" w:cs="Browallia New"/>
          <w:sz w:val="26"/>
          <w:szCs w:val="26"/>
        </w:rPr>
        <w:t>GPSC</w:t>
      </w:r>
      <w:proofErr w:type="spellEnd"/>
      <w:r w:rsidR="00727A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0B7C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="00727A7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ค่าใช้จ่ายในการออกหุ้น</w:t>
      </w:r>
      <w:r w:rsidR="00DC0B7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DC0B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0B7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="00727A7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ซึ่งกลุ่มกิจการรับรู้</w:t>
      </w:r>
      <w:r w:rsidR="00DC0B7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ส่วนแบ่งขาดทุนจากการเปลี่ยนแปลงสินทรัพย์สุทธิในบริษัทร่วมอันเนื่องมาจาก</w:t>
      </w:r>
      <w:r w:rsidR="00727A7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ส่วนได้เสียในค่าใช้จ่ายดังกล่าวจำนวน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727A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7A7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F515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ในส่วนของเจ้าของ</w:t>
      </w:r>
      <w:r w:rsidR="00DC0B7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20B52522" w14:textId="018B8B41" w:rsidR="00613AE9" w:rsidRPr="002946AF" w:rsidRDefault="00613AE9" w:rsidP="00613AE9">
      <w:pPr>
        <w:tabs>
          <w:tab w:val="clear" w:pos="680"/>
          <w:tab w:val="left" w:pos="574"/>
        </w:tabs>
        <w:spacing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69ECF1" w14:textId="089BCA20" w:rsidR="00613AE9" w:rsidRPr="002946AF" w:rsidRDefault="00613AE9" w:rsidP="00613AE9">
      <w:pPr>
        <w:tabs>
          <w:tab w:val="clear" w:pos="680"/>
          <w:tab w:val="left" w:pos="574"/>
        </w:tabs>
        <w:spacing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613AE9" w:rsidRPr="002946AF" w:rsidSect="008054A2">
          <w:pgSz w:w="11909" w:h="16834" w:code="9"/>
          <w:pgMar w:top="1440" w:right="720" w:bottom="720" w:left="1728" w:header="706" w:footer="576" w:gutter="0"/>
          <w:cols w:space="720"/>
          <w:docGrid w:linePitch="245"/>
        </w:sectPr>
      </w:pPr>
    </w:p>
    <w:p w14:paraId="4EBA6694" w14:textId="7BE8DE06" w:rsidR="00DE7CF6" w:rsidRPr="00B52E98" w:rsidRDefault="00DE7CF6" w:rsidP="007673A6">
      <w:pPr>
        <w:pStyle w:val="Heading2"/>
        <w:keepNext w:val="0"/>
        <w:tabs>
          <w:tab w:val="clear" w:pos="567"/>
        </w:tabs>
        <w:spacing w:line="240" w:lineRule="auto"/>
        <w:rPr>
          <w:rFonts w:ascii="Browallia New" w:eastAsia="Arial Unicode MS" w:hAnsi="Browallia New" w:cs="Browallia New"/>
          <w:lang w:val="en-GB"/>
        </w:rPr>
      </w:pPr>
    </w:p>
    <w:p w14:paraId="3CFF8980" w14:textId="7CE22879" w:rsidR="002650BC" w:rsidRPr="00B52E98" w:rsidRDefault="00204442" w:rsidP="004B409C">
      <w:pPr>
        <w:pStyle w:val="Heading2"/>
        <w:keepNext w:val="0"/>
        <w:tabs>
          <w:tab w:val="clear" w:pos="567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</w:rPr>
      </w:pPr>
      <w:r w:rsidRPr="00204442">
        <w:rPr>
          <w:rFonts w:ascii="Browallia New" w:eastAsia="Arial Unicode MS" w:hAnsi="Browallia New" w:cs="Browallia New"/>
          <w:color w:val="CF4A02"/>
          <w:lang w:val="en-GB"/>
        </w:rPr>
        <w:t>14</w:t>
      </w:r>
      <w:r w:rsidR="002650BC" w:rsidRPr="00B52E98">
        <w:rPr>
          <w:rFonts w:ascii="Browallia New" w:eastAsia="Arial Unicode MS" w:hAnsi="Browallia New" w:cs="Browallia New"/>
          <w:color w:val="CF4A02"/>
        </w:rPr>
        <w:t>.</w:t>
      </w:r>
      <w:r w:rsidRPr="00204442">
        <w:rPr>
          <w:rFonts w:ascii="Browallia New" w:eastAsia="Arial Unicode MS" w:hAnsi="Browallia New" w:cs="Browallia New"/>
          <w:color w:val="CF4A02"/>
          <w:lang w:val="en-GB"/>
        </w:rPr>
        <w:t>2</w:t>
      </w:r>
      <w:r w:rsidR="002650BC" w:rsidRPr="00B52E98">
        <w:rPr>
          <w:rFonts w:ascii="Browallia New" w:eastAsia="Arial Unicode MS" w:hAnsi="Browallia New" w:cs="Browallia New"/>
          <w:color w:val="CF4A02"/>
        </w:rPr>
        <w:tab/>
      </w:r>
      <w:r w:rsidR="002650BC" w:rsidRPr="00B52E98">
        <w:rPr>
          <w:rFonts w:ascii="Browallia New" w:eastAsia="Arial Unicode MS" w:hAnsi="Browallia New" w:cs="Browallia New"/>
          <w:color w:val="CF4A02"/>
          <w:cs/>
        </w:rPr>
        <w:t>เงินลงทุนในการร่วมค้า</w:t>
      </w:r>
    </w:p>
    <w:p w14:paraId="324ACB64" w14:textId="77777777" w:rsidR="002650BC" w:rsidRPr="00B52E98" w:rsidRDefault="002650BC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6997A3" w14:textId="7D3A3D4C" w:rsidR="002650BC" w:rsidRPr="00B52E98" w:rsidRDefault="00431B48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E98">
        <w:rPr>
          <w:rFonts w:ascii="Browallia New" w:eastAsia="Arial Unicode MS" w:hAnsi="Browallia New" w:cs="Browallia New" w:hint="cs"/>
          <w:sz w:val="26"/>
          <w:szCs w:val="26"/>
          <w:cs/>
        </w:rPr>
        <w:t>รายละเอียดของเงินลงทุนในการร่วมค้า มีดังต่อไปนี้</w:t>
      </w:r>
    </w:p>
    <w:p w14:paraId="1A10F401" w14:textId="291F75D6" w:rsidR="002650BC" w:rsidRPr="002946AF" w:rsidRDefault="002650BC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39"/>
        <w:gridCol w:w="1479"/>
        <w:gridCol w:w="2220"/>
        <w:gridCol w:w="1182"/>
        <w:gridCol w:w="1182"/>
        <w:gridCol w:w="1182"/>
        <w:gridCol w:w="1182"/>
        <w:gridCol w:w="1182"/>
        <w:gridCol w:w="1182"/>
        <w:gridCol w:w="1182"/>
        <w:gridCol w:w="1182"/>
      </w:tblGrid>
      <w:tr w:rsidR="00173A5B" w:rsidRPr="002946AF" w14:paraId="725FF396" w14:textId="77777777" w:rsidTr="005B7813">
        <w:trPr>
          <w:cantSplit/>
        </w:trPr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48DDA559" w14:textId="77777777" w:rsidR="00173A5B" w:rsidRPr="002946AF" w:rsidRDefault="00173A5B" w:rsidP="000602D6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7A1D1196" w14:textId="77777777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4838988F" w14:textId="77777777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071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E418389" w14:textId="51604E56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งบการเงินรวม</w:t>
            </w:r>
          </w:p>
        </w:tc>
      </w:tr>
      <w:tr w:rsidR="00784FA0" w:rsidRPr="002946AF" w14:paraId="019A5A1F" w14:textId="77777777" w:rsidTr="005B7813">
        <w:trPr>
          <w:cantSplit/>
        </w:trPr>
        <w:tc>
          <w:tcPr>
            <w:tcW w:w="727" w:type="pct"/>
            <w:tcBorders>
              <w:top w:val="single" w:sz="4" w:space="0" w:color="auto"/>
            </w:tcBorders>
          </w:tcPr>
          <w:p w14:paraId="6610B302" w14:textId="77777777" w:rsidR="00784FA0" w:rsidRPr="002946AF" w:rsidRDefault="00784FA0" w:rsidP="000602D6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29B034C3" w14:textId="77777777" w:rsidR="00784FA0" w:rsidRPr="002946AF" w:rsidRDefault="00784FA0" w:rsidP="00784F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67E4D8EE" w14:textId="77777777" w:rsidR="00784FA0" w:rsidRPr="002946AF" w:rsidRDefault="00784FA0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31639" w14:textId="77777777" w:rsidR="00784FA0" w:rsidRPr="002946AF" w:rsidRDefault="00784FA0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สัดส่วนของหุ้นสามัญ</w:t>
            </w:r>
          </w:p>
          <w:p w14:paraId="61587AE5" w14:textId="77777777" w:rsidR="00784FA0" w:rsidRPr="002946AF" w:rsidRDefault="00784FA0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F9C81" w14:textId="77777777" w:rsidR="00784FA0" w:rsidRPr="002946AF" w:rsidRDefault="00784FA0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46D3B743" w14:textId="77777777" w:rsidR="00784FA0" w:rsidRPr="002946AF" w:rsidRDefault="00784FA0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A5A3C" w14:textId="77777777" w:rsidR="00784FA0" w:rsidRPr="002946AF" w:rsidRDefault="00784FA0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4AD481EB" w14:textId="77777777" w:rsidR="00784FA0" w:rsidRPr="002946AF" w:rsidRDefault="00784FA0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วิธีส่วนได้เสีย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8F135" w14:textId="1C7AF87D" w:rsidR="00784FA0" w:rsidRPr="002946AF" w:rsidRDefault="00784FA0" w:rsidP="00173A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เงินปันผลรับระหว่างปี</w:t>
            </w:r>
          </w:p>
        </w:tc>
      </w:tr>
      <w:tr w:rsidR="00173A5B" w:rsidRPr="002946AF" w14:paraId="23385BB9" w14:textId="77777777" w:rsidTr="005B7813">
        <w:trPr>
          <w:cantSplit/>
        </w:trPr>
        <w:tc>
          <w:tcPr>
            <w:tcW w:w="727" w:type="pct"/>
            <w:vAlign w:val="bottom"/>
          </w:tcPr>
          <w:p w14:paraId="73E533E7" w14:textId="77777777" w:rsidR="00173A5B" w:rsidRPr="002946AF" w:rsidRDefault="00173A5B" w:rsidP="000602D6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</w:tcPr>
          <w:p w14:paraId="3B052160" w14:textId="77777777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21" w:type="pct"/>
          </w:tcPr>
          <w:p w14:paraId="4EDE2E79" w14:textId="77777777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</w:tcPr>
          <w:p w14:paraId="3CA9C68D" w14:textId="035C7D92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5832ECF5" w14:textId="47B4E0F2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34B955C3" w14:textId="3A5A61D1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451BDCC0" w14:textId="6EF20974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58F09375" w14:textId="791EC694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2055C3F3" w14:textId="390201CF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154B0FF4" w14:textId="75C1E755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7BAFD2D6" w14:textId="3AAE65E6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</w:tr>
      <w:tr w:rsidR="00173A5B" w:rsidRPr="002946AF" w14:paraId="0F744A48" w14:textId="77777777" w:rsidTr="005B7813">
        <w:trPr>
          <w:cantSplit/>
        </w:trPr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442384F9" w14:textId="77777777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21B12A36" w14:textId="77777777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24AD26B8" w14:textId="77777777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1B3372A" w14:textId="77777777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3580352" w14:textId="77777777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284626B" w14:textId="77777777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BC05FA2" w14:textId="77777777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E21D5F8" w14:textId="77777777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31A5859" w14:textId="77777777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4BC0C38" w14:textId="77777777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D2DC1E4" w14:textId="77777777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173A5B" w:rsidRPr="002946AF" w14:paraId="0406163D" w14:textId="77777777" w:rsidTr="005B7813">
        <w:trPr>
          <w:cantSplit/>
        </w:trPr>
        <w:tc>
          <w:tcPr>
            <w:tcW w:w="727" w:type="pct"/>
            <w:tcBorders>
              <w:top w:val="single" w:sz="4" w:space="0" w:color="auto"/>
            </w:tcBorders>
          </w:tcPr>
          <w:p w14:paraId="7B5268C5" w14:textId="77777777" w:rsidR="00173A5B" w:rsidRPr="002946AF" w:rsidRDefault="00173A5B" w:rsidP="000602D6">
            <w:pPr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238A4BBF" w14:textId="77777777" w:rsidR="00173A5B" w:rsidRPr="002946AF" w:rsidRDefault="00173A5B" w:rsidP="000602D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0B88B3BC" w14:textId="77777777" w:rsidR="00173A5B" w:rsidRPr="002946AF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1663E281" w14:textId="77777777" w:rsidR="00173A5B" w:rsidRPr="00BF60D5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10F532FA" w14:textId="77777777" w:rsidR="00173A5B" w:rsidRPr="00BF60D5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29B15892" w14:textId="77777777" w:rsidR="00173A5B" w:rsidRPr="00BF60D5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139F91EA" w14:textId="77777777" w:rsidR="00173A5B" w:rsidRPr="00BF60D5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6BAD6C50" w14:textId="77777777" w:rsidR="00173A5B" w:rsidRPr="00BF60D5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77211CA4" w14:textId="77777777" w:rsidR="00173A5B" w:rsidRPr="00BF60D5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4C54A8DA" w14:textId="77777777" w:rsidR="00173A5B" w:rsidRPr="00BF60D5" w:rsidRDefault="00173A5B" w:rsidP="000602D6">
            <w:pPr>
              <w:ind w:left="641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66DE94FA" w14:textId="77777777" w:rsidR="00173A5B" w:rsidRPr="00BF60D5" w:rsidRDefault="00173A5B" w:rsidP="000602D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</w:tr>
      <w:tr w:rsidR="00173A5B" w:rsidRPr="002946AF" w14:paraId="60436923" w14:textId="77777777" w:rsidTr="005B7813">
        <w:trPr>
          <w:cantSplit/>
        </w:trPr>
        <w:tc>
          <w:tcPr>
            <w:tcW w:w="727" w:type="pct"/>
          </w:tcPr>
          <w:p w14:paraId="788FC659" w14:textId="77777777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TOP-NTL 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Pte.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 Ltd.</w:t>
            </w:r>
          </w:p>
        </w:tc>
        <w:tc>
          <w:tcPr>
            <w:tcW w:w="480" w:type="pct"/>
          </w:tcPr>
          <w:p w14:paraId="3EB93A45" w14:textId="77777777" w:rsidR="00173A5B" w:rsidRPr="002946AF" w:rsidRDefault="00173A5B" w:rsidP="000602D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ประเทศสิงคโปร์</w:t>
            </w:r>
          </w:p>
        </w:tc>
        <w:tc>
          <w:tcPr>
            <w:tcW w:w="721" w:type="pct"/>
            <w:shd w:val="clear" w:color="auto" w:fill="auto"/>
          </w:tcPr>
          <w:p w14:paraId="62FD3F4F" w14:textId="77777777" w:rsidR="00173A5B" w:rsidRPr="002946AF" w:rsidRDefault="00173A5B" w:rsidP="000602D6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ให้บริการจัดการกองทุนธุรกิจ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</w:tc>
        <w:tc>
          <w:tcPr>
            <w:tcW w:w="384" w:type="pct"/>
            <w:shd w:val="clear" w:color="auto" w:fill="FAFAFA"/>
          </w:tcPr>
          <w:p w14:paraId="2872962A" w14:textId="2B96DD77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173A5B" w:rsidRPr="00BF60D5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4EF78247" w14:textId="7EAC54A6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173A5B" w:rsidRPr="00BF60D5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084DC067" w14:textId="77777777" w:rsidR="00173A5B" w:rsidRPr="00BF60D5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BF60D5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29DAE465" w14:textId="77777777" w:rsidR="00173A5B" w:rsidRPr="00BF60D5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BF60D5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4D78BA47" w14:textId="225FA78D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</w:t>
            </w:r>
          </w:p>
        </w:tc>
        <w:tc>
          <w:tcPr>
            <w:tcW w:w="384" w:type="pct"/>
          </w:tcPr>
          <w:p w14:paraId="2B8F097D" w14:textId="2CBFF1AC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</w:t>
            </w:r>
          </w:p>
        </w:tc>
        <w:tc>
          <w:tcPr>
            <w:tcW w:w="384" w:type="pct"/>
            <w:shd w:val="clear" w:color="auto" w:fill="FAFAFA"/>
          </w:tcPr>
          <w:p w14:paraId="296BD621" w14:textId="77777777" w:rsidR="00173A5B" w:rsidRPr="00BF60D5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BF60D5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29028209" w14:textId="77777777" w:rsidR="00173A5B" w:rsidRPr="00BF60D5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BF60D5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173A5B" w:rsidRPr="002946AF" w14:paraId="336948BD" w14:textId="77777777" w:rsidTr="005B7813">
        <w:trPr>
          <w:cantSplit/>
        </w:trPr>
        <w:tc>
          <w:tcPr>
            <w:tcW w:w="727" w:type="pct"/>
          </w:tcPr>
          <w:p w14:paraId="152543B3" w14:textId="77777777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TOP-NTL Shipping Trust  </w:t>
            </w:r>
          </w:p>
        </w:tc>
        <w:tc>
          <w:tcPr>
            <w:tcW w:w="480" w:type="pct"/>
          </w:tcPr>
          <w:p w14:paraId="51A2F7A7" w14:textId="77777777" w:rsidR="00173A5B" w:rsidRPr="002946AF" w:rsidRDefault="00173A5B" w:rsidP="000602D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ประเทศสิงคโปร์</w:t>
            </w:r>
          </w:p>
        </w:tc>
        <w:tc>
          <w:tcPr>
            <w:tcW w:w="721" w:type="pct"/>
            <w:shd w:val="clear" w:color="auto" w:fill="auto"/>
          </w:tcPr>
          <w:p w14:paraId="7403A266" w14:textId="415D0813" w:rsidR="00173A5B" w:rsidRPr="002946AF" w:rsidRDefault="00173A5B" w:rsidP="000602D6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ลงทุนในธุรกิจให้บริการขนส่งน้ำมันดิบและผลิตภัณฑ์ปิโตรเลียมทางเรือ</w:t>
            </w:r>
          </w:p>
        </w:tc>
        <w:tc>
          <w:tcPr>
            <w:tcW w:w="384" w:type="pct"/>
            <w:shd w:val="clear" w:color="auto" w:fill="FAFAFA"/>
          </w:tcPr>
          <w:p w14:paraId="4A7A1000" w14:textId="7420EDA0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173A5B" w:rsidRPr="00BF60D5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47C4AE09" w14:textId="445D7080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173A5B" w:rsidRPr="00BF60D5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5F556789" w14:textId="737BE223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</w:t>
            </w:r>
          </w:p>
        </w:tc>
        <w:tc>
          <w:tcPr>
            <w:tcW w:w="384" w:type="pct"/>
          </w:tcPr>
          <w:p w14:paraId="6A71CB8F" w14:textId="63238392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</w:t>
            </w:r>
          </w:p>
        </w:tc>
        <w:tc>
          <w:tcPr>
            <w:tcW w:w="384" w:type="pct"/>
            <w:shd w:val="clear" w:color="auto" w:fill="FAFAFA"/>
          </w:tcPr>
          <w:p w14:paraId="2A9B1028" w14:textId="6ED44E0B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73</w:t>
            </w:r>
          </w:p>
        </w:tc>
        <w:tc>
          <w:tcPr>
            <w:tcW w:w="384" w:type="pct"/>
          </w:tcPr>
          <w:p w14:paraId="19C794E4" w14:textId="0D5E0437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67</w:t>
            </w:r>
          </w:p>
        </w:tc>
        <w:tc>
          <w:tcPr>
            <w:tcW w:w="384" w:type="pct"/>
            <w:shd w:val="clear" w:color="auto" w:fill="FAFAFA"/>
          </w:tcPr>
          <w:p w14:paraId="18A7B7D0" w14:textId="77777777" w:rsidR="00173A5B" w:rsidRPr="00BF60D5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BF60D5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754356E3" w14:textId="77777777" w:rsidR="00173A5B" w:rsidRPr="00BF60D5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BF60D5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173A5B" w:rsidRPr="002946AF" w14:paraId="5C6B38A1" w14:textId="77777777" w:rsidTr="005B7813">
        <w:trPr>
          <w:cantSplit/>
        </w:trPr>
        <w:tc>
          <w:tcPr>
            <w:tcW w:w="727" w:type="pct"/>
          </w:tcPr>
          <w:p w14:paraId="69184151" w14:textId="0B49B92F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ท็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อป นอติคอล สตาร์ </w:t>
            </w:r>
            <w:r w:rsidR="001B259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จำกัด</w:t>
            </w:r>
          </w:p>
        </w:tc>
        <w:tc>
          <w:tcPr>
            <w:tcW w:w="480" w:type="pct"/>
          </w:tcPr>
          <w:p w14:paraId="628EA547" w14:textId="77777777" w:rsidR="00173A5B" w:rsidRPr="002946AF" w:rsidRDefault="00173A5B" w:rsidP="000602D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1567815E" w14:textId="0694E04D" w:rsidR="00173A5B" w:rsidRPr="002946AF" w:rsidRDefault="00173A5B" w:rsidP="000602D6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ลงทุนจัดหาเรือเพื่อดำเนินธุรกิจให้บริการจัดเก็บและขนส่งน้ำมันดิบ วัตถุดิบ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ตั้งต้นและผลิตภัณฑ์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2946AF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ปิโต</w:t>
            </w:r>
            <w:r w:rsidR="000D3900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</w:rPr>
              <w:t>ร</w:t>
            </w:r>
            <w:r w:rsidRPr="002946AF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เลียมโดยเรือขนาดใหญ่</w:t>
            </w:r>
          </w:p>
        </w:tc>
        <w:tc>
          <w:tcPr>
            <w:tcW w:w="384" w:type="pct"/>
            <w:shd w:val="clear" w:color="auto" w:fill="FAFAFA"/>
          </w:tcPr>
          <w:p w14:paraId="3EDAAE31" w14:textId="71CE3E32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</w:t>
            </w:r>
            <w:r w:rsidR="00173A5B" w:rsidRPr="00BF60D5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66596CBC" w14:textId="59F5DE59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</w:t>
            </w:r>
            <w:r w:rsidR="00173A5B" w:rsidRPr="00BF60D5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0FAD4776" w14:textId="23821B4D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</w:t>
            </w:r>
          </w:p>
        </w:tc>
        <w:tc>
          <w:tcPr>
            <w:tcW w:w="384" w:type="pct"/>
          </w:tcPr>
          <w:p w14:paraId="059B2135" w14:textId="20E24003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</w:t>
            </w:r>
          </w:p>
        </w:tc>
        <w:tc>
          <w:tcPr>
            <w:tcW w:w="384" w:type="pct"/>
            <w:shd w:val="clear" w:color="auto" w:fill="FAFAFA"/>
          </w:tcPr>
          <w:p w14:paraId="2B55AF98" w14:textId="4775D77F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120</w:t>
            </w:r>
          </w:p>
        </w:tc>
        <w:tc>
          <w:tcPr>
            <w:tcW w:w="384" w:type="pct"/>
          </w:tcPr>
          <w:p w14:paraId="113E1CAF" w14:textId="55A8114F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110</w:t>
            </w:r>
          </w:p>
        </w:tc>
        <w:tc>
          <w:tcPr>
            <w:tcW w:w="384" w:type="pct"/>
            <w:shd w:val="clear" w:color="auto" w:fill="FAFAFA"/>
          </w:tcPr>
          <w:p w14:paraId="16DF1D79" w14:textId="77777777" w:rsidR="00173A5B" w:rsidRPr="00BF60D5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BF60D5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087A71C5" w14:textId="77777777" w:rsidR="00173A5B" w:rsidRPr="00BF60D5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BF60D5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173A5B" w:rsidRPr="002946AF" w14:paraId="1FDC569E" w14:textId="77777777" w:rsidTr="005B7813">
        <w:trPr>
          <w:cantSplit/>
        </w:trPr>
        <w:tc>
          <w:tcPr>
            <w:tcW w:w="727" w:type="pct"/>
          </w:tcPr>
          <w:p w14:paraId="18685CD2" w14:textId="77777777" w:rsidR="00173A5B" w:rsidRPr="002946AF" w:rsidRDefault="00173A5B" w:rsidP="000602D6">
            <w:pPr>
              <w:pStyle w:val="acctfourfigures"/>
              <w:tabs>
                <w:tab w:val="clear" w:pos="765"/>
              </w:tabs>
              <w:spacing w:line="240" w:lineRule="auto"/>
              <w:ind w:left="-94" w:right="-105"/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lang w:bidi="th-TH"/>
              </w:rPr>
              <w:t>TOP-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lang w:bidi="th-TH"/>
              </w:rPr>
              <w:t>NYK</w:t>
            </w:r>
            <w:proofErr w:type="spellEnd"/>
            <w:r w:rsidRPr="002946AF"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lang w:bidi="th-TH"/>
              </w:rPr>
              <w:t xml:space="preserve"> </w:t>
            </w:r>
            <w:proofErr w:type="spellStart"/>
            <w:proofErr w:type="gramStart"/>
            <w:r w:rsidRPr="002946AF"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lang w:bidi="th-TH"/>
              </w:rPr>
              <w:t>MarineOne</w:t>
            </w:r>
            <w:proofErr w:type="spellEnd"/>
            <w:r w:rsidRPr="002946AF"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lang w:bidi="th-TH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rtl/>
              </w:rPr>
              <w:t xml:space="preserve"> 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lang w:bidi="th-TH"/>
              </w:rPr>
              <w:t>Pte.</w:t>
            </w:r>
            <w:proofErr w:type="spellEnd"/>
            <w:proofErr w:type="gramEnd"/>
            <w:r w:rsidRPr="002946AF"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lang w:bidi="th-TH"/>
              </w:rPr>
              <w:t xml:space="preserve"> Ltd.</w:t>
            </w:r>
          </w:p>
        </w:tc>
        <w:tc>
          <w:tcPr>
            <w:tcW w:w="480" w:type="pct"/>
          </w:tcPr>
          <w:p w14:paraId="76BDA014" w14:textId="77777777" w:rsidR="00173A5B" w:rsidRPr="002946AF" w:rsidRDefault="00173A5B" w:rsidP="000602D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ประเทศสิงคโปร์</w:t>
            </w:r>
          </w:p>
        </w:tc>
        <w:tc>
          <w:tcPr>
            <w:tcW w:w="721" w:type="pct"/>
            <w:shd w:val="clear" w:color="auto" w:fill="auto"/>
          </w:tcPr>
          <w:p w14:paraId="63B31D85" w14:textId="77777777" w:rsidR="00173A5B" w:rsidRPr="002946AF" w:rsidRDefault="00173A5B" w:rsidP="000602D6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ให้บริการขนส่งน้ำมันดิบและผลิตภัณฑ์ปิโตรเลียม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ทางเรือ</w:t>
            </w:r>
          </w:p>
        </w:tc>
        <w:tc>
          <w:tcPr>
            <w:tcW w:w="384" w:type="pct"/>
            <w:shd w:val="clear" w:color="auto" w:fill="FAFAFA"/>
          </w:tcPr>
          <w:p w14:paraId="698053B3" w14:textId="7E4930A5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173A5B" w:rsidRPr="00BF60D5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7B17F8CD" w14:textId="10E503A5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173A5B" w:rsidRPr="00BF60D5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61B0DD90" w14:textId="72A69B44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274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930B859" w14:textId="0CB307C6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274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3D1D22C5" w14:textId="70A0FF0C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406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1CBC3BF" w14:textId="06CFD910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432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21214A9C" w14:textId="77777777" w:rsidR="00173A5B" w:rsidRPr="00BF60D5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BF60D5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537FC72" w14:textId="06AE95FB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</w:p>
        </w:tc>
      </w:tr>
      <w:tr w:rsidR="00173A5B" w:rsidRPr="002946AF" w14:paraId="57B93217" w14:textId="77777777" w:rsidTr="005B7813">
        <w:trPr>
          <w:cantSplit/>
        </w:trPr>
        <w:tc>
          <w:tcPr>
            <w:tcW w:w="727" w:type="pct"/>
          </w:tcPr>
          <w:p w14:paraId="62F39D86" w14:textId="77777777" w:rsidR="00173A5B" w:rsidRPr="002946AF" w:rsidRDefault="00173A5B" w:rsidP="000602D6">
            <w:pPr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รวมเงินลงทุนในการร่วมค้า</w:t>
            </w:r>
          </w:p>
        </w:tc>
        <w:tc>
          <w:tcPr>
            <w:tcW w:w="480" w:type="pct"/>
          </w:tcPr>
          <w:p w14:paraId="36EF0B60" w14:textId="77777777" w:rsidR="00173A5B" w:rsidRPr="002946AF" w:rsidRDefault="00173A5B" w:rsidP="000602D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0B9438B8" w14:textId="77777777" w:rsidR="00173A5B" w:rsidRPr="002946AF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</w:tcPr>
          <w:p w14:paraId="5050B253" w14:textId="77777777" w:rsidR="00173A5B" w:rsidRPr="00BF60D5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</w:tcPr>
          <w:p w14:paraId="42D5FEEE" w14:textId="77777777" w:rsidR="00173A5B" w:rsidRPr="00BF60D5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1D611" w14:textId="1876FF3B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351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299E0958" w14:textId="744CFF88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351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D92D2B" w14:textId="23BD8DC8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617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5CA686F0" w14:textId="6AA84A13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625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3877D" w14:textId="77777777" w:rsidR="00173A5B" w:rsidRPr="00BF60D5" w:rsidRDefault="00173A5B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BF60D5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65C1D299" w14:textId="2B0E433D" w:rsidR="00173A5B" w:rsidRPr="00BF60D5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</w:p>
        </w:tc>
      </w:tr>
    </w:tbl>
    <w:p w14:paraId="06BC287B" w14:textId="77777777" w:rsidR="00B52E98" w:rsidRPr="00B52E98" w:rsidRDefault="00B52E98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C37584" w14:textId="5BA5E7D8" w:rsidR="00173A5B" w:rsidRPr="00B52E98" w:rsidRDefault="00173A5B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52E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การร่วมค้าข้างต้นทั้งหมดเป็นบริษัทจำกัดและหุ้นของบริษัทไม่มีราคาเสนอซื้อขายในตลาด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กลุ่มกิจการไม่มีหนี้สินที่อาจเกิดขึ้นซึ่งเกี่ยวข้องกับส่วนได้เสียของกลุ่มกิจการในการร่วมค้า</w:t>
      </w:r>
      <w:r w:rsidRPr="00B52E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E4FC47C" w14:textId="4E6E9D98" w:rsidR="00DE7CF6" w:rsidRPr="002946AF" w:rsidRDefault="00DE7CF6" w:rsidP="004B409C">
      <w:pPr>
        <w:pStyle w:val="Heading2"/>
        <w:keepNext w:val="0"/>
        <w:tabs>
          <w:tab w:val="clear" w:pos="567"/>
        </w:tabs>
        <w:spacing w:line="240" w:lineRule="auto"/>
        <w:rPr>
          <w:rFonts w:ascii="Browallia New" w:eastAsia="Arial Unicode MS" w:hAnsi="Browallia New" w:cs="Browallia New"/>
          <w:lang w:val="en-GB"/>
        </w:rPr>
      </w:pPr>
    </w:p>
    <w:p w14:paraId="60523AAF" w14:textId="5E7A1808" w:rsidR="002650BC" w:rsidRPr="002946AF" w:rsidRDefault="00204442" w:rsidP="004B409C">
      <w:pPr>
        <w:pStyle w:val="Heading2"/>
        <w:keepNext w:val="0"/>
        <w:tabs>
          <w:tab w:val="clear" w:pos="567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</w:rPr>
      </w:pPr>
      <w:r w:rsidRPr="00204442">
        <w:rPr>
          <w:rFonts w:ascii="Browallia New" w:eastAsia="Arial Unicode MS" w:hAnsi="Browallia New" w:cs="Browallia New"/>
          <w:color w:val="CF4A02"/>
          <w:lang w:val="en-GB"/>
        </w:rPr>
        <w:t>14</w:t>
      </w:r>
      <w:r w:rsidR="002650BC" w:rsidRPr="002946AF">
        <w:rPr>
          <w:rFonts w:ascii="Browallia New" w:eastAsia="Arial Unicode MS" w:hAnsi="Browallia New" w:cs="Browallia New"/>
          <w:color w:val="CF4A02"/>
        </w:rPr>
        <w:t>.</w:t>
      </w:r>
      <w:r w:rsidRPr="00204442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2650BC" w:rsidRPr="002946AF">
        <w:rPr>
          <w:rFonts w:ascii="Browallia New" w:eastAsia="Arial Unicode MS" w:hAnsi="Browallia New" w:cs="Browallia New"/>
          <w:color w:val="CF4A02"/>
        </w:rPr>
        <w:tab/>
      </w:r>
      <w:r w:rsidR="00490945" w:rsidRPr="002946AF">
        <w:rPr>
          <w:rFonts w:ascii="Browallia New" w:eastAsia="Arial Unicode MS" w:hAnsi="Browallia New" w:cs="Browallia New"/>
          <w:color w:val="CF4A02"/>
          <w:cs/>
        </w:rPr>
        <w:t>เงินลงทุนใน</w:t>
      </w:r>
      <w:r w:rsidR="00490945" w:rsidRPr="002946AF">
        <w:rPr>
          <w:rFonts w:ascii="Browallia New" w:eastAsia="Arial Unicode MS" w:hAnsi="Browallia New" w:cs="Browallia New"/>
          <w:color w:val="CF4A02"/>
          <w:cs/>
          <w:lang w:val="en-GB"/>
        </w:rPr>
        <w:t>บริษัท</w:t>
      </w:r>
      <w:r w:rsidR="002650BC" w:rsidRPr="002946AF">
        <w:rPr>
          <w:rFonts w:ascii="Browallia New" w:eastAsia="Arial Unicode MS" w:hAnsi="Browallia New" w:cs="Browallia New"/>
          <w:color w:val="CF4A02"/>
          <w:cs/>
        </w:rPr>
        <w:t>ร่วม</w:t>
      </w:r>
    </w:p>
    <w:p w14:paraId="644331D3" w14:textId="77777777" w:rsidR="00F83F78" w:rsidRPr="002946AF" w:rsidRDefault="00F83F78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CFF672" w14:textId="473CB1EE" w:rsidR="000602D6" w:rsidRPr="002946AF" w:rsidRDefault="00431B48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รายละเอียดของเงินลงทุนในบริษัทร่วม มีดังต่อไปนี้</w:t>
      </w:r>
    </w:p>
    <w:p w14:paraId="7BE0C5B0" w14:textId="77777777" w:rsidR="00F83F78" w:rsidRPr="002946AF" w:rsidRDefault="00F83F78" w:rsidP="00B5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39"/>
        <w:gridCol w:w="1479"/>
        <w:gridCol w:w="2220"/>
        <w:gridCol w:w="1182"/>
        <w:gridCol w:w="1182"/>
        <w:gridCol w:w="1182"/>
        <w:gridCol w:w="1182"/>
        <w:gridCol w:w="1182"/>
        <w:gridCol w:w="1182"/>
        <w:gridCol w:w="1182"/>
        <w:gridCol w:w="1182"/>
      </w:tblGrid>
      <w:tr w:rsidR="000602D6" w:rsidRPr="002946AF" w14:paraId="5D733244" w14:textId="77777777" w:rsidTr="005B7813">
        <w:trPr>
          <w:cantSplit/>
        </w:trPr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6C2E4A1B" w14:textId="77777777" w:rsidR="000602D6" w:rsidRPr="002946AF" w:rsidRDefault="000602D6" w:rsidP="000602D6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46DDCDB7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4629D280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071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D7D5D5A" w14:textId="3EA208D3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งบการเงินรวม</w:t>
            </w:r>
          </w:p>
        </w:tc>
      </w:tr>
      <w:tr w:rsidR="000602D6" w:rsidRPr="002946AF" w14:paraId="0E1EE679" w14:textId="77777777" w:rsidTr="005B7813">
        <w:trPr>
          <w:cantSplit/>
        </w:trPr>
        <w:tc>
          <w:tcPr>
            <w:tcW w:w="727" w:type="pct"/>
            <w:tcBorders>
              <w:top w:val="single" w:sz="4" w:space="0" w:color="auto"/>
            </w:tcBorders>
          </w:tcPr>
          <w:p w14:paraId="275C3C1D" w14:textId="77777777" w:rsidR="000602D6" w:rsidRPr="002946AF" w:rsidRDefault="000602D6" w:rsidP="000602D6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187ADD1C" w14:textId="04294272" w:rsidR="000602D6" w:rsidRPr="002946AF" w:rsidRDefault="000602D6" w:rsidP="000602D6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3C8133F8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37ECB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สัดส่วนของหุ้นสามัญ</w:t>
            </w:r>
          </w:p>
          <w:p w14:paraId="58141972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1133E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0DEBE96C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69B0B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3156C16D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วิธีส่วนได้เสีย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73090" w14:textId="6D2B9CE1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เงินปันผลรับระหว่างปี</w:t>
            </w:r>
          </w:p>
        </w:tc>
      </w:tr>
      <w:tr w:rsidR="000602D6" w:rsidRPr="002946AF" w14:paraId="2D42AAC6" w14:textId="77777777" w:rsidTr="005B7813">
        <w:trPr>
          <w:cantSplit/>
        </w:trPr>
        <w:tc>
          <w:tcPr>
            <w:tcW w:w="727" w:type="pct"/>
            <w:vAlign w:val="bottom"/>
          </w:tcPr>
          <w:p w14:paraId="1910BCA1" w14:textId="77777777" w:rsidR="000602D6" w:rsidRPr="002946AF" w:rsidRDefault="000602D6" w:rsidP="000602D6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</w:tcPr>
          <w:p w14:paraId="3221352B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21" w:type="pct"/>
          </w:tcPr>
          <w:p w14:paraId="3F0193CE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</w:tcPr>
          <w:p w14:paraId="3A900FDE" w14:textId="7968B389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43BD7CCF" w14:textId="197E5DF8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5769DDC6" w14:textId="18047D26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136DE733" w14:textId="1D25B43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7A4B4313" w14:textId="143D2150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34592EE8" w14:textId="447AF770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5C694FA0" w14:textId="326A439C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4F2082B1" w14:textId="5D80639F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</w:tr>
      <w:tr w:rsidR="000602D6" w:rsidRPr="002946AF" w14:paraId="6AA41345" w14:textId="77777777" w:rsidTr="005B7813">
        <w:trPr>
          <w:cantSplit/>
        </w:trPr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719E4C09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60D7FADD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58BFEB64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5B645E0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4CA38774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38904841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230BAA9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2759F16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56509F4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303B8BF7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77550A7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0602D6" w:rsidRPr="002946AF" w14:paraId="6FD1F78A" w14:textId="77777777" w:rsidTr="005B7813">
        <w:trPr>
          <w:cantSplit/>
        </w:trPr>
        <w:tc>
          <w:tcPr>
            <w:tcW w:w="727" w:type="pct"/>
            <w:tcBorders>
              <w:top w:val="single" w:sz="4" w:space="0" w:color="auto"/>
            </w:tcBorders>
          </w:tcPr>
          <w:p w14:paraId="338440F8" w14:textId="77777777" w:rsidR="000602D6" w:rsidRPr="002946AF" w:rsidRDefault="000602D6" w:rsidP="000602D6">
            <w:pPr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73BD2A14" w14:textId="77777777" w:rsidR="000602D6" w:rsidRPr="002946AF" w:rsidRDefault="000602D6" w:rsidP="000602D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3B04461D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2E02A253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361A112F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21121969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4E6582BF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2755BCAB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1F33B973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1E5E35A4" w14:textId="77777777" w:rsidR="000602D6" w:rsidRPr="002946AF" w:rsidRDefault="000602D6" w:rsidP="000602D6">
            <w:pPr>
              <w:ind w:left="641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1F3C8549" w14:textId="77777777" w:rsidR="000602D6" w:rsidRPr="002946AF" w:rsidRDefault="000602D6" w:rsidP="000602D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</w:tr>
      <w:tr w:rsidR="000602D6" w:rsidRPr="002946AF" w14:paraId="532A66F1" w14:textId="77777777" w:rsidTr="005B7813">
        <w:trPr>
          <w:cantSplit/>
        </w:trPr>
        <w:tc>
          <w:tcPr>
            <w:tcW w:w="727" w:type="pct"/>
          </w:tcPr>
          <w:p w14:paraId="651267E9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พีทีที ดิจิตอล โซลูชั่น </w:t>
            </w:r>
          </w:p>
          <w:p w14:paraId="0E293C60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จำกัด</w:t>
            </w:r>
          </w:p>
        </w:tc>
        <w:tc>
          <w:tcPr>
            <w:tcW w:w="480" w:type="pct"/>
          </w:tcPr>
          <w:p w14:paraId="5EFDE379" w14:textId="77777777" w:rsidR="000602D6" w:rsidRPr="002946AF" w:rsidRDefault="000602D6" w:rsidP="000602D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4D0C866D" w14:textId="77777777" w:rsidR="000602D6" w:rsidRPr="002946AF" w:rsidRDefault="000602D6" w:rsidP="000602D6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384" w:type="pct"/>
            <w:shd w:val="clear" w:color="auto" w:fill="FAFAFA"/>
          </w:tcPr>
          <w:p w14:paraId="748DEBE5" w14:textId="3714F122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039FAA67" w14:textId="1F5C070B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1F58EEC9" w14:textId="4709EFD8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384" w:type="pct"/>
          </w:tcPr>
          <w:p w14:paraId="31CD65CB" w14:textId="1E2126DB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384" w:type="pct"/>
            <w:shd w:val="clear" w:color="auto" w:fill="FAFAFA"/>
          </w:tcPr>
          <w:p w14:paraId="2FC6EF3E" w14:textId="3550CE05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428</w:t>
            </w:r>
          </w:p>
        </w:tc>
        <w:tc>
          <w:tcPr>
            <w:tcW w:w="384" w:type="pct"/>
          </w:tcPr>
          <w:p w14:paraId="7DD4F6D6" w14:textId="2AC74C88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368</w:t>
            </w:r>
          </w:p>
        </w:tc>
        <w:tc>
          <w:tcPr>
            <w:tcW w:w="384" w:type="pct"/>
            <w:shd w:val="clear" w:color="auto" w:fill="FAFAFA"/>
          </w:tcPr>
          <w:p w14:paraId="6E0E5D5C" w14:textId="50C0F1BC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</w:t>
            </w:r>
          </w:p>
        </w:tc>
        <w:tc>
          <w:tcPr>
            <w:tcW w:w="384" w:type="pct"/>
          </w:tcPr>
          <w:p w14:paraId="382088BC" w14:textId="585613CA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</w:t>
            </w:r>
          </w:p>
        </w:tc>
      </w:tr>
      <w:tr w:rsidR="000602D6" w:rsidRPr="002946AF" w14:paraId="3DB93687" w14:textId="77777777" w:rsidTr="005B7813">
        <w:trPr>
          <w:cantSplit/>
        </w:trPr>
        <w:tc>
          <w:tcPr>
            <w:tcW w:w="727" w:type="pct"/>
          </w:tcPr>
          <w:p w14:paraId="1CBC12CE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พีทีที เอนเนอร์ยี่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โซลูชั่น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ส์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 จำกัด</w:t>
            </w:r>
          </w:p>
        </w:tc>
        <w:tc>
          <w:tcPr>
            <w:tcW w:w="480" w:type="pct"/>
          </w:tcPr>
          <w:p w14:paraId="762A27D9" w14:textId="77777777" w:rsidR="000602D6" w:rsidRPr="002946AF" w:rsidRDefault="000602D6" w:rsidP="000602D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4A47A6D1" w14:textId="77777777" w:rsidR="000602D6" w:rsidRPr="002946AF" w:rsidRDefault="000602D6" w:rsidP="000602D6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ให้บริการทางเทคนิคและการดำเนินงาน</w:t>
            </w:r>
          </w:p>
        </w:tc>
        <w:tc>
          <w:tcPr>
            <w:tcW w:w="384" w:type="pct"/>
            <w:shd w:val="clear" w:color="auto" w:fill="FAFAFA"/>
          </w:tcPr>
          <w:p w14:paraId="39D78AD9" w14:textId="23C5AB71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1CF68864" w14:textId="76BC1A31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38DB2AD6" w14:textId="5F067CC4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384" w:type="pct"/>
          </w:tcPr>
          <w:p w14:paraId="4B072AA9" w14:textId="29AC2F95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384" w:type="pct"/>
            <w:shd w:val="clear" w:color="auto" w:fill="FAFAFA"/>
          </w:tcPr>
          <w:p w14:paraId="6CFC63D8" w14:textId="0F6BBB26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42</w:t>
            </w:r>
          </w:p>
        </w:tc>
        <w:tc>
          <w:tcPr>
            <w:tcW w:w="384" w:type="pct"/>
          </w:tcPr>
          <w:p w14:paraId="298F3621" w14:textId="36D1C833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48</w:t>
            </w:r>
          </w:p>
        </w:tc>
        <w:tc>
          <w:tcPr>
            <w:tcW w:w="384" w:type="pct"/>
            <w:shd w:val="clear" w:color="auto" w:fill="FAFAFA"/>
          </w:tcPr>
          <w:p w14:paraId="761C4FC0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372C68B2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0602D6" w:rsidRPr="002946AF" w14:paraId="11F67818" w14:textId="77777777" w:rsidTr="005B7813">
        <w:trPr>
          <w:cantSplit/>
        </w:trPr>
        <w:tc>
          <w:tcPr>
            <w:tcW w:w="727" w:type="pct"/>
          </w:tcPr>
          <w:p w14:paraId="056DA5EC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โกลบอล เพาเวอร์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ซินเนอร์ยี่ จำกัด (มหาชน)</w:t>
            </w:r>
          </w:p>
        </w:tc>
        <w:tc>
          <w:tcPr>
            <w:tcW w:w="480" w:type="pct"/>
          </w:tcPr>
          <w:p w14:paraId="5A831025" w14:textId="77777777" w:rsidR="000602D6" w:rsidRPr="002946AF" w:rsidRDefault="000602D6" w:rsidP="000602D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710F4B3B" w14:textId="77777777" w:rsidR="000602D6" w:rsidRPr="002946AF" w:rsidRDefault="000602D6" w:rsidP="000602D6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ผลิตและจำหน่ายกระแสไฟฟ้า ไอน้ำ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และน้ำเพื่อการอุตสาหกรรม</w:t>
            </w:r>
          </w:p>
        </w:tc>
        <w:tc>
          <w:tcPr>
            <w:tcW w:w="384" w:type="pct"/>
            <w:shd w:val="clear" w:color="auto" w:fill="FAFAFA"/>
          </w:tcPr>
          <w:p w14:paraId="72C616EF" w14:textId="4C679EFE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69</w:t>
            </w:r>
          </w:p>
        </w:tc>
        <w:tc>
          <w:tcPr>
            <w:tcW w:w="384" w:type="pct"/>
          </w:tcPr>
          <w:p w14:paraId="346ABC72" w14:textId="6B80CC5E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</w:t>
            </w:r>
          </w:p>
        </w:tc>
        <w:tc>
          <w:tcPr>
            <w:tcW w:w="384" w:type="pct"/>
            <w:shd w:val="clear" w:color="auto" w:fill="FAFAFA"/>
          </w:tcPr>
          <w:p w14:paraId="7DCC315C" w14:textId="2908F9DD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235</w:t>
            </w:r>
          </w:p>
        </w:tc>
        <w:tc>
          <w:tcPr>
            <w:tcW w:w="384" w:type="pct"/>
          </w:tcPr>
          <w:p w14:paraId="1D8E8F5C" w14:textId="1F59B8ED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855</w:t>
            </w:r>
          </w:p>
        </w:tc>
        <w:tc>
          <w:tcPr>
            <w:tcW w:w="384" w:type="pct"/>
            <w:shd w:val="clear" w:color="auto" w:fill="FAFAFA"/>
          </w:tcPr>
          <w:p w14:paraId="011E767F" w14:textId="6B5E62D7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</w:t>
            </w:r>
            <w:r w:rsidR="0052216C"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159</w:t>
            </w:r>
          </w:p>
        </w:tc>
        <w:tc>
          <w:tcPr>
            <w:tcW w:w="384" w:type="pct"/>
          </w:tcPr>
          <w:p w14:paraId="08B490D9" w14:textId="495BE692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081</w:t>
            </w:r>
          </w:p>
        </w:tc>
        <w:tc>
          <w:tcPr>
            <w:tcW w:w="384" w:type="pct"/>
            <w:shd w:val="clear" w:color="auto" w:fill="FAFAFA"/>
          </w:tcPr>
          <w:p w14:paraId="12259CD8" w14:textId="296C3C46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578</w:t>
            </w:r>
          </w:p>
        </w:tc>
        <w:tc>
          <w:tcPr>
            <w:tcW w:w="384" w:type="pct"/>
          </w:tcPr>
          <w:p w14:paraId="47FEB870" w14:textId="37ED1C98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556</w:t>
            </w:r>
          </w:p>
        </w:tc>
      </w:tr>
      <w:tr w:rsidR="000602D6" w:rsidRPr="002946AF" w14:paraId="5A00D774" w14:textId="77777777" w:rsidTr="005B7813">
        <w:trPr>
          <w:cantSplit/>
        </w:trPr>
        <w:tc>
          <w:tcPr>
            <w:tcW w:w="727" w:type="pct"/>
          </w:tcPr>
          <w:p w14:paraId="3769F2F5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อุบล 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ไบ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โอ เอทานอล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จำกัด (มหาชน)</w:t>
            </w:r>
          </w:p>
        </w:tc>
        <w:tc>
          <w:tcPr>
            <w:tcW w:w="480" w:type="pct"/>
          </w:tcPr>
          <w:p w14:paraId="769A6A5B" w14:textId="77777777" w:rsidR="000602D6" w:rsidRPr="002946AF" w:rsidRDefault="000602D6" w:rsidP="000602D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1CEF1E98" w14:textId="77777777" w:rsidR="000602D6" w:rsidRPr="002946AF" w:rsidRDefault="000602D6" w:rsidP="000602D6">
            <w:pPr>
              <w:ind w:left="180" w:right="-72" w:hanging="18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ผลิตและจำหน่ายผลิตภัณฑ์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br/>
              <w:t>เอทานอล</w:t>
            </w:r>
          </w:p>
        </w:tc>
        <w:tc>
          <w:tcPr>
            <w:tcW w:w="384" w:type="pct"/>
            <w:shd w:val="clear" w:color="auto" w:fill="FAFAFA"/>
          </w:tcPr>
          <w:p w14:paraId="1C7578AD" w14:textId="1BD41EF7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</w:t>
            </w:r>
          </w:p>
        </w:tc>
        <w:tc>
          <w:tcPr>
            <w:tcW w:w="384" w:type="pct"/>
          </w:tcPr>
          <w:p w14:paraId="61A334F3" w14:textId="34F9B52A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</w:t>
            </w:r>
          </w:p>
        </w:tc>
        <w:tc>
          <w:tcPr>
            <w:tcW w:w="384" w:type="pct"/>
            <w:shd w:val="clear" w:color="auto" w:fill="FAFAFA"/>
          </w:tcPr>
          <w:p w14:paraId="4D333FA5" w14:textId="46E3F98F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769</w:t>
            </w:r>
          </w:p>
        </w:tc>
        <w:tc>
          <w:tcPr>
            <w:tcW w:w="384" w:type="pct"/>
          </w:tcPr>
          <w:p w14:paraId="421D6FF6" w14:textId="495321B4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769</w:t>
            </w:r>
          </w:p>
        </w:tc>
        <w:tc>
          <w:tcPr>
            <w:tcW w:w="384" w:type="pct"/>
            <w:shd w:val="clear" w:color="auto" w:fill="FAFAFA"/>
          </w:tcPr>
          <w:p w14:paraId="7E5D1418" w14:textId="46ABD952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810</w:t>
            </w:r>
          </w:p>
        </w:tc>
        <w:tc>
          <w:tcPr>
            <w:tcW w:w="384" w:type="pct"/>
          </w:tcPr>
          <w:p w14:paraId="53D8D3DB" w14:textId="75137B7D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819</w:t>
            </w:r>
          </w:p>
        </w:tc>
        <w:tc>
          <w:tcPr>
            <w:tcW w:w="384" w:type="pct"/>
            <w:shd w:val="clear" w:color="auto" w:fill="FAFAFA"/>
          </w:tcPr>
          <w:p w14:paraId="40444B34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1705F125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0602D6" w:rsidRPr="002946AF" w14:paraId="551C6C18" w14:textId="77777777" w:rsidTr="005B7813">
        <w:trPr>
          <w:cantSplit/>
        </w:trPr>
        <w:tc>
          <w:tcPr>
            <w:tcW w:w="727" w:type="pct"/>
          </w:tcPr>
          <w:p w14:paraId="6D567420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ที. ไอ. เอ็ม. ชิพ </w:t>
            </w:r>
          </w:p>
          <w:p w14:paraId="28B1DA8D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แมน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เนจ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เมนท์ จำกัด</w:t>
            </w:r>
          </w:p>
        </w:tc>
        <w:tc>
          <w:tcPr>
            <w:tcW w:w="480" w:type="pct"/>
          </w:tcPr>
          <w:p w14:paraId="4A1A0E7E" w14:textId="77777777" w:rsidR="000602D6" w:rsidRPr="002946AF" w:rsidRDefault="000602D6" w:rsidP="000602D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64AAC53F" w14:textId="77777777" w:rsidR="000602D6" w:rsidRPr="002946AF" w:rsidRDefault="000602D6" w:rsidP="000602D6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ให้บริการบริหารจัดการเรือ</w:t>
            </w:r>
          </w:p>
        </w:tc>
        <w:tc>
          <w:tcPr>
            <w:tcW w:w="384" w:type="pct"/>
            <w:shd w:val="clear" w:color="auto" w:fill="FAFAFA"/>
          </w:tcPr>
          <w:p w14:paraId="065DFB0D" w14:textId="1456C602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</w:p>
        </w:tc>
        <w:tc>
          <w:tcPr>
            <w:tcW w:w="384" w:type="pct"/>
          </w:tcPr>
          <w:p w14:paraId="5E74CA2F" w14:textId="38BCAD1D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417D4A36" w14:textId="2C6FF2C0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E94CAFC" w14:textId="39AE2E1B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2D3C2FCB" w14:textId="666A0D27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902372A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650B3DD7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B505D69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0602D6" w:rsidRPr="002946AF" w14:paraId="01B4C0EF" w14:textId="77777777" w:rsidTr="005B7813">
        <w:trPr>
          <w:cantSplit/>
        </w:trPr>
        <w:tc>
          <w:tcPr>
            <w:tcW w:w="727" w:type="pct"/>
          </w:tcPr>
          <w:p w14:paraId="3E6BC4BD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480" w:type="pct"/>
          </w:tcPr>
          <w:p w14:paraId="47674F57" w14:textId="77777777" w:rsidR="000602D6" w:rsidRPr="002946AF" w:rsidRDefault="000602D6" w:rsidP="000602D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615B9DC9" w14:textId="77777777" w:rsidR="000602D6" w:rsidRPr="002946AF" w:rsidRDefault="000602D6" w:rsidP="000602D6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</w:tcPr>
          <w:p w14:paraId="12C1186A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</w:tcPr>
          <w:p w14:paraId="14D25FAB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ACEFB2" w14:textId="5A76C6E1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2A2AD7"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065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367471EE" w14:textId="068B504C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685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439160" w14:textId="02AC26DB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32</w:t>
            </w:r>
            <w:r w:rsidR="0052216C" w:rsidRPr="002946A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442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372CE884" w14:textId="42BCD3DE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316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E0E539" w14:textId="3B042356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596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5EC68A4E" w14:textId="7956A28D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572</w:t>
            </w:r>
          </w:p>
        </w:tc>
      </w:tr>
    </w:tbl>
    <w:p w14:paraId="0E5A4833" w14:textId="396F0F05" w:rsidR="000602D6" w:rsidRPr="002946AF" w:rsidRDefault="000602D6" w:rsidP="000602D6">
      <w:pPr>
        <w:ind w:left="567" w:right="-4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946AF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74A00E9A" w14:textId="77777777" w:rsidR="000602D6" w:rsidRPr="002946AF" w:rsidRDefault="000602D6" w:rsidP="000602D6">
      <w:pPr>
        <w:ind w:left="567" w:right="-4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04"/>
        <w:gridCol w:w="1700"/>
        <w:gridCol w:w="1887"/>
        <w:gridCol w:w="1382"/>
        <w:gridCol w:w="1385"/>
        <w:gridCol w:w="1327"/>
        <w:gridCol w:w="1472"/>
        <w:gridCol w:w="1610"/>
        <w:gridCol w:w="1527"/>
      </w:tblGrid>
      <w:tr w:rsidR="000602D6" w:rsidRPr="002946AF" w14:paraId="13B581AD" w14:textId="77777777" w:rsidTr="005B7813">
        <w:trPr>
          <w:cantSplit/>
          <w:tblHeader/>
        </w:trPr>
        <w:tc>
          <w:tcPr>
            <w:tcW w:w="1008" w:type="pct"/>
            <w:tcBorders>
              <w:top w:val="single" w:sz="4" w:space="0" w:color="auto"/>
              <w:bottom w:val="single" w:sz="4" w:space="0" w:color="auto"/>
            </w:tcBorders>
          </w:tcPr>
          <w:p w14:paraId="389088EC" w14:textId="77777777" w:rsidR="000602D6" w:rsidRPr="002946AF" w:rsidRDefault="000602D6" w:rsidP="00B52E98">
            <w:pPr>
              <w:ind w:left="-72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946AF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2946AF">
              <w:rPr>
                <w:rFonts w:ascii="Browallia New" w:hAnsi="Browallia New" w:cs="Browallia New"/>
                <w:sz w:val="25"/>
                <w:szCs w:val="25"/>
              </w:rPr>
              <w:br w:type="page"/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br w:type="page"/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1BE19FA7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39B67BF2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282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8BDC82F" w14:textId="4CE70B9D" w:rsidR="000602D6" w:rsidRPr="002946AF" w:rsidRDefault="000602D6" w:rsidP="000F2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งบการเงิน</w:t>
            </w:r>
            <w:r w:rsidR="000F2F45"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เฉพาะกิจการ</w:t>
            </w:r>
          </w:p>
        </w:tc>
      </w:tr>
      <w:tr w:rsidR="000602D6" w:rsidRPr="002946AF" w14:paraId="1C4ADCA8" w14:textId="77777777" w:rsidTr="005B7813">
        <w:trPr>
          <w:cantSplit/>
          <w:tblHeader/>
        </w:trPr>
        <w:tc>
          <w:tcPr>
            <w:tcW w:w="1008" w:type="pct"/>
            <w:tcBorders>
              <w:top w:val="single" w:sz="4" w:space="0" w:color="auto"/>
            </w:tcBorders>
            <w:vAlign w:val="bottom"/>
          </w:tcPr>
          <w:p w14:paraId="353C9214" w14:textId="77777777" w:rsidR="000602D6" w:rsidRPr="002946AF" w:rsidRDefault="000602D6" w:rsidP="00B52E98">
            <w:pPr>
              <w:ind w:left="-72"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6FBCE700" w14:textId="72A18AE0" w:rsidR="000602D6" w:rsidRPr="002946AF" w:rsidRDefault="0097048E" w:rsidP="000602D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3CF6CDC2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04E89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สัดส่วนของหุ้นสามัญ</w:t>
            </w:r>
          </w:p>
          <w:p w14:paraId="3511CD6A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ที่ถือโดยบริษัท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227B7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10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A408A" w14:textId="6DA9355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เงินปันผลรับระหว่างปี</w:t>
            </w:r>
          </w:p>
        </w:tc>
      </w:tr>
      <w:tr w:rsidR="000602D6" w:rsidRPr="002946AF" w14:paraId="01BDF133" w14:textId="77777777" w:rsidTr="005B7813">
        <w:trPr>
          <w:cantSplit/>
          <w:tblHeader/>
        </w:trPr>
        <w:tc>
          <w:tcPr>
            <w:tcW w:w="1008" w:type="pct"/>
            <w:vAlign w:val="bottom"/>
          </w:tcPr>
          <w:p w14:paraId="2E917582" w14:textId="77777777" w:rsidR="000602D6" w:rsidRPr="002946AF" w:rsidRDefault="000602D6" w:rsidP="00B52E9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52" w:type="pct"/>
            <w:vAlign w:val="bottom"/>
          </w:tcPr>
          <w:p w14:paraId="1D55CC67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613" w:type="pct"/>
          </w:tcPr>
          <w:p w14:paraId="7F8F4C87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449" w:type="pct"/>
          </w:tcPr>
          <w:p w14:paraId="3777D154" w14:textId="2B3D7D7A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450" w:type="pct"/>
          </w:tcPr>
          <w:p w14:paraId="0AA647C7" w14:textId="2DC26F4E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431" w:type="pct"/>
          </w:tcPr>
          <w:p w14:paraId="281C62FA" w14:textId="5E7282EB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478" w:type="pct"/>
          </w:tcPr>
          <w:p w14:paraId="640DE7CF" w14:textId="528233C8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523" w:type="pct"/>
          </w:tcPr>
          <w:p w14:paraId="0482EBFC" w14:textId="4BE315FA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496" w:type="pct"/>
          </w:tcPr>
          <w:p w14:paraId="2DA3D8B9" w14:textId="5D305A03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</w:tr>
      <w:tr w:rsidR="000602D6" w:rsidRPr="002946AF" w14:paraId="15DB5008" w14:textId="77777777" w:rsidTr="005B7813">
        <w:trPr>
          <w:cantSplit/>
          <w:tblHeader/>
        </w:trPr>
        <w:tc>
          <w:tcPr>
            <w:tcW w:w="1008" w:type="pct"/>
            <w:tcBorders>
              <w:bottom w:val="single" w:sz="4" w:space="0" w:color="auto"/>
            </w:tcBorders>
            <w:vAlign w:val="bottom"/>
          </w:tcPr>
          <w:p w14:paraId="6EDAE9A5" w14:textId="77777777" w:rsidR="000602D6" w:rsidRPr="002946AF" w:rsidRDefault="000602D6" w:rsidP="00B52E98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5F426105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090D3F6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1F20415C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33783AB8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26716595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6752DC91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70E4A5E7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0EBD7918" w14:textId="77777777" w:rsidR="000602D6" w:rsidRPr="002946AF" w:rsidRDefault="000602D6" w:rsidP="000602D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0602D6" w:rsidRPr="002946AF" w14:paraId="37DD356F" w14:textId="77777777" w:rsidTr="005B7813">
        <w:trPr>
          <w:cantSplit/>
          <w:tblHeader/>
        </w:trPr>
        <w:tc>
          <w:tcPr>
            <w:tcW w:w="1008" w:type="pct"/>
            <w:tcBorders>
              <w:top w:val="single" w:sz="4" w:space="0" w:color="auto"/>
            </w:tcBorders>
          </w:tcPr>
          <w:p w14:paraId="199A133B" w14:textId="77777777" w:rsidR="000602D6" w:rsidRPr="002946AF" w:rsidRDefault="000602D6" w:rsidP="00B52E98">
            <w:pPr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46E08D7C" w14:textId="77777777" w:rsidR="000602D6" w:rsidRPr="002946AF" w:rsidRDefault="000602D6" w:rsidP="000602D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FA099BA" w14:textId="77777777" w:rsidR="000602D6" w:rsidRPr="002946AF" w:rsidRDefault="000602D6" w:rsidP="000602D6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shd w:val="clear" w:color="auto" w:fill="FAFAFA"/>
          </w:tcPr>
          <w:p w14:paraId="3F363994" w14:textId="77777777" w:rsidR="000602D6" w:rsidRPr="002946AF" w:rsidRDefault="000602D6" w:rsidP="000602D6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1E4BC7C5" w14:textId="77777777" w:rsidR="000602D6" w:rsidRPr="002946AF" w:rsidRDefault="000602D6" w:rsidP="000602D6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FAFAFA"/>
          </w:tcPr>
          <w:p w14:paraId="5C3BA4B6" w14:textId="77777777" w:rsidR="000602D6" w:rsidRPr="002946AF" w:rsidRDefault="000602D6" w:rsidP="000602D6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772AB347" w14:textId="77777777" w:rsidR="000602D6" w:rsidRPr="002946AF" w:rsidRDefault="000602D6" w:rsidP="000602D6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FAFAFA"/>
          </w:tcPr>
          <w:p w14:paraId="3C2CB0D7" w14:textId="77777777" w:rsidR="000602D6" w:rsidRPr="002946AF" w:rsidRDefault="000602D6" w:rsidP="000602D6">
            <w:pPr>
              <w:ind w:left="641"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1989004C" w14:textId="77777777" w:rsidR="000602D6" w:rsidRPr="002946AF" w:rsidRDefault="000602D6" w:rsidP="000602D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</w:tr>
      <w:tr w:rsidR="000602D6" w:rsidRPr="002946AF" w14:paraId="1842206F" w14:textId="77777777" w:rsidTr="005B7813">
        <w:trPr>
          <w:cantSplit/>
        </w:trPr>
        <w:tc>
          <w:tcPr>
            <w:tcW w:w="1008" w:type="pct"/>
          </w:tcPr>
          <w:p w14:paraId="3C57A44A" w14:textId="77777777" w:rsidR="000602D6" w:rsidRPr="002946AF" w:rsidRDefault="000602D6" w:rsidP="00B52E9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 พีทีที ดิจิตอล โซลูชั่น จำกัด</w:t>
            </w:r>
          </w:p>
        </w:tc>
        <w:tc>
          <w:tcPr>
            <w:tcW w:w="552" w:type="pct"/>
          </w:tcPr>
          <w:p w14:paraId="094670DF" w14:textId="77777777" w:rsidR="000602D6" w:rsidRPr="002946AF" w:rsidRDefault="000602D6" w:rsidP="000602D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613" w:type="pct"/>
            <w:shd w:val="clear" w:color="auto" w:fill="auto"/>
          </w:tcPr>
          <w:p w14:paraId="6E64C126" w14:textId="77777777" w:rsidR="000602D6" w:rsidRPr="002946AF" w:rsidRDefault="000602D6" w:rsidP="000602D6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449" w:type="pct"/>
            <w:shd w:val="clear" w:color="auto" w:fill="FAFAFA"/>
          </w:tcPr>
          <w:p w14:paraId="2A52BA1B" w14:textId="016B7741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450" w:type="pct"/>
          </w:tcPr>
          <w:p w14:paraId="42BA557B" w14:textId="046F5D93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431" w:type="pct"/>
            <w:shd w:val="clear" w:color="auto" w:fill="FAFAFA"/>
          </w:tcPr>
          <w:p w14:paraId="016E27F4" w14:textId="6865FD81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478" w:type="pct"/>
          </w:tcPr>
          <w:p w14:paraId="79FF6E10" w14:textId="4726BC6B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523" w:type="pct"/>
            <w:shd w:val="clear" w:color="auto" w:fill="FAFAFA"/>
          </w:tcPr>
          <w:p w14:paraId="572E6562" w14:textId="36136CFD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</w:t>
            </w:r>
          </w:p>
        </w:tc>
        <w:tc>
          <w:tcPr>
            <w:tcW w:w="496" w:type="pct"/>
          </w:tcPr>
          <w:p w14:paraId="29F43280" w14:textId="6BC1419D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</w:t>
            </w:r>
          </w:p>
        </w:tc>
      </w:tr>
      <w:tr w:rsidR="000602D6" w:rsidRPr="002946AF" w14:paraId="27EB446C" w14:textId="77777777" w:rsidTr="005B7813">
        <w:trPr>
          <w:cantSplit/>
        </w:trPr>
        <w:tc>
          <w:tcPr>
            <w:tcW w:w="1008" w:type="pct"/>
          </w:tcPr>
          <w:p w14:paraId="3BE30430" w14:textId="77777777" w:rsidR="000602D6" w:rsidRPr="002946AF" w:rsidRDefault="000602D6" w:rsidP="00B52E9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 พีทีที เอนเนอร์ยี่ โซลูชั่น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ส์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 จำกัด</w:t>
            </w:r>
          </w:p>
        </w:tc>
        <w:tc>
          <w:tcPr>
            <w:tcW w:w="552" w:type="pct"/>
          </w:tcPr>
          <w:p w14:paraId="0F247251" w14:textId="77777777" w:rsidR="000602D6" w:rsidRPr="002946AF" w:rsidRDefault="000602D6" w:rsidP="000602D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613" w:type="pct"/>
            <w:shd w:val="clear" w:color="auto" w:fill="auto"/>
          </w:tcPr>
          <w:p w14:paraId="04424ED8" w14:textId="77777777" w:rsidR="000602D6" w:rsidRPr="002946AF" w:rsidRDefault="000602D6" w:rsidP="000602D6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ให้บริการทางเทคนิคและการดำเนินงาน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 </w:t>
            </w:r>
          </w:p>
        </w:tc>
        <w:tc>
          <w:tcPr>
            <w:tcW w:w="449" w:type="pct"/>
            <w:shd w:val="clear" w:color="auto" w:fill="FAFAFA"/>
          </w:tcPr>
          <w:p w14:paraId="7ED75788" w14:textId="35ECC00D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450" w:type="pct"/>
          </w:tcPr>
          <w:p w14:paraId="2645FCE9" w14:textId="01DAA896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431" w:type="pct"/>
            <w:shd w:val="clear" w:color="auto" w:fill="FAFAFA"/>
          </w:tcPr>
          <w:p w14:paraId="66043DE6" w14:textId="7AB23367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478" w:type="pct"/>
          </w:tcPr>
          <w:p w14:paraId="4BC796CB" w14:textId="1FF13E99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523" w:type="pct"/>
            <w:shd w:val="clear" w:color="auto" w:fill="FAFAFA"/>
          </w:tcPr>
          <w:p w14:paraId="42F0B559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96" w:type="pct"/>
          </w:tcPr>
          <w:p w14:paraId="2769FBBD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0602D6" w:rsidRPr="002946AF" w14:paraId="66137749" w14:textId="77777777" w:rsidTr="007B0952">
        <w:trPr>
          <w:cantSplit/>
          <w:trHeight w:val="1458"/>
        </w:trPr>
        <w:tc>
          <w:tcPr>
            <w:tcW w:w="1008" w:type="pct"/>
          </w:tcPr>
          <w:p w14:paraId="07ACB702" w14:textId="77777777" w:rsidR="000602D6" w:rsidRPr="002946AF" w:rsidRDefault="000602D6" w:rsidP="00B52E9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โกลบอล เพาเวอร์ ซินเนอร์ยี่ </w:t>
            </w:r>
          </w:p>
          <w:p w14:paraId="07F57E0E" w14:textId="77777777" w:rsidR="000602D6" w:rsidRPr="002946AF" w:rsidRDefault="000602D6" w:rsidP="00B52E9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จำกัด (มหาชน)</w:t>
            </w:r>
          </w:p>
        </w:tc>
        <w:tc>
          <w:tcPr>
            <w:tcW w:w="552" w:type="pct"/>
          </w:tcPr>
          <w:p w14:paraId="6FF186A5" w14:textId="77777777" w:rsidR="000602D6" w:rsidRPr="002946AF" w:rsidRDefault="000602D6" w:rsidP="000602D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613" w:type="pct"/>
            <w:shd w:val="clear" w:color="auto" w:fill="auto"/>
          </w:tcPr>
          <w:p w14:paraId="1FC7648D" w14:textId="77777777" w:rsidR="000602D6" w:rsidRPr="002946AF" w:rsidRDefault="000602D6" w:rsidP="000602D6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ผลิตและจำหน่ายกระแสไฟฟ้า ไอน้ำ และน้ำเพื่อการอุตสาหกรรม</w:t>
            </w:r>
          </w:p>
        </w:tc>
        <w:tc>
          <w:tcPr>
            <w:tcW w:w="449" w:type="pct"/>
            <w:shd w:val="clear" w:color="auto" w:fill="FAFAFA"/>
          </w:tcPr>
          <w:p w14:paraId="3F692B65" w14:textId="4668BCFB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91</w:t>
            </w:r>
          </w:p>
        </w:tc>
        <w:tc>
          <w:tcPr>
            <w:tcW w:w="450" w:type="pct"/>
          </w:tcPr>
          <w:p w14:paraId="40B2A80B" w14:textId="5B4AD55F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91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FAFAFA"/>
          </w:tcPr>
          <w:p w14:paraId="20E58C7C" w14:textId="55F772A9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="008D7ADC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792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214B2666" w14:textId="595AFA62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201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FAFAFA"/>
          </w:tcPr>
          <w:p w14:paraId="5B0CD71E" w14:textId="7F79FC31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174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16A57F5B" w14:textId="208A69BB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167</w:t>
            </w:r>
          </w:p>
        </w:tc>
      </w:tr>
      <w:tr w:rsidR="000602D6" w:rsidRPr="002946AF" w14:paraId="3750C0D8" w14:textId="77777777" w:rsidTr="005B7813">
        <w:trPr>
          <w:cantSplit/>
        </w:trPr>
        <w:tc>
          <w:tcPr>
            <w:tcW w:w="1008" w:type="pct"/>
          </w:tcPr>
          <w:p w14:paraId="13D41253" w14:textId="77777777" w:rsidR="000602D6" w:rsidRPr="002946AF" w:rsidRDefault="000602D6" w:rsidP="00B52E9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552" w:type="pct"/>
          </w:tcPr>
          <w:p w14:paraId="49CFB5B8" w14:textId="77777777" w:rsidR="000602D6" w:rsidRPr="002946AF" w:rsidRDefault="000602D6" w:rsidP="000602D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3" w:type="pct"/>
            <w:shd w:val="clear" w:color="auto" w:fill="auto"/>
          </w:tcPr>
          <w:p w14:paraId="407B3D31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49" w:type="pct"/>
            <w:shd w:val="clear" w:color="auto" w:fill="FAFAFA"/>
          </w:tcPr>
          <w:p w14:paraId="52E7697A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50" w:type="pct"/>
          </w:tcPr>
          <w:p w14:paraId="12C63DA6" w14:textId="77777777" w:rsidR="000602D6" w:rsidRPr="002946AF" w:rsidRDefault="000602D6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7B1FD" w14:textId="4B41B9C1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="007B0952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852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</w:tcPr>
          <w:p w14:paraId="25B428F4" w14:textId="19AA14BB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0602D6" w:rsidRPr="002946A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261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93DDA7" w14:textId="623C6620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192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14:paraId="42AB0E4F" w14:textId="50D96828" w:rsidR="000602D6" w:rsidRPr="002946AF" w:rsidRDefault="00204442" w:rsidP="000602D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183</w:t>
            </w:r>
          </w:p>
        </w:tc>
      </w:tr>
    </w:tbl>
    <w:p w14:paraId="6CB71F2D" w14:textId="1DB6DF9B" w:rsidR="00DE7CF6" w:rsidRPr="00BF60D5" w:rsidRDefault="00DE7CF6" w:rsidP="00BC7213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B22AA8" w14:textId="4C7708BC" w:rsidR="008751C7" w:rsidRPr="00BF60D5" w:rsidRDefault="008751C7" w:rsidP="00BC7213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bidi="th-TH"/>
        </w:rPr>
        <w:t>2562</w:t>
      </w:r>
      <w:r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C3C46"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มูลค่ายุติธรรมของส่วนได้เสียของ</w:t>
      </w:r>
      <w:r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6C3C46"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</w:t>
      </w:r>
      <w:r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ในบริษัท โกลบอล เพาเวอร์ ซินเนอร์ยี่ จำกัด (มหาชน)</w:t>
      </w:r>
      <w:r w:rsidRPr="00BF60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ซึ่งเป็นบริษัทจดทะเบียนในตลาดหลักทรัพย์แห่งประเทศไทย</w:t>
      </w:r>
      <w:r w:rsidR="00BC7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bidi="th-TH"/>
        </w:rPr>
        <w:t>71</w:t>
      </w:r>
      <w:r w:rsidR="00117973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bidi="th-TH"/>
        </w:rPr>
        <w:t>794</w:t>
      </w:r>
      <w:r w:rsidR="006C3C46"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76371" w:rsidRPr="00BF60D5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ล้านบาท</w:t>
      </w:r>
      <w:r w:rsidR="005E4D78" w:rsidRPr="00BF60D5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 xml:space="preserve"> </w:t>
      </w:r>
      <w:r w:rsidR="006C3C46"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DF177E" w:rsidRPr="00BF60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A2D95">
        <w:rPr>
          <w:rFonts w:ascii="Browallia New" w:eastAsia="Arial Unicode MS" w:hAnsi="Browallia New" w:cs="Browallia New"/>
          <w:sz w:val="26"/>
          <w:szCs w:val="26"/>
          <w:lang w:bidi="th-TH"/>
        </w:rPr>
        <w:t>21</w:t>
      </w:r>
      <w:r w:rsidR="002F3B8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4A2D95">
        <w:rPr>
          <w:rFonts w:ascii="Browallia New" w:eastAsia="Arial Unicode MS" w:hAnsi="Browallia New" w:cs="Browallia New"/>
          <w:sz w:val="26"/>
          <w:szCs w:val="26"/>
          <w:lang w:bidi="th-TH"/>
        </w:rPr>
        <w:t>538</w:t>
      </w:r>
      <w:r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76371"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(พ.ศ.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bidi="th-TH"/>
        </w:rPr>
        <w:t>2561</w:t>
      </w:r>
      <w:r w:rsidR="000602D6"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76371"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6C3C46"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bidi="th-TH"/>
        </w:rPr>
        <w:t>23</w:t>
      </w:r>
      <w:r w:rsidR="00DF177E" w:rsidRPr="00BF60D5">
        <w:rPr>
          <w:rFonts w:ascii="Browallia New" w:eastAsia="Arial Unicode MS" w:hAnsi="Browallia New" w:cs="Browallia New"/>
          <w:sz w:val="26"/>
          <w:szCs w:val="26"/>
          <w:lang w:val="en-US" w:bidi="th-TH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bidi="th-TH"/>
        </w:rPr>
        <w:t>188</w:t>
      </w:r>
      <w:r w:rsidR="006C3C46" w:rsidRPr="00BF60D5">
        <w:rPr>
          <w:rFonts w:ascii="Browallia New" w:eastAsia="Arial Unicode MS" w:hAnsi="Browallia New" w:cs="Browallia New"/>
          <w:sz w:val="26"/>
          <w:szCs w:val="26"/>
          <w:lang w:val="en-US" w:bidi="th-TH"/>
        </w:rPr>
        <w:t xml:space="preserve"> </w:t>
      </w:r>
      <w:r w:rsidR="005D7DFD"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5E4D78"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D7DFD"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6C3C46"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bidi="th-TH"/>
        </w:rPr>
        <w:t>6</w:t>
      </w:r>
      <w:r w:rsidR="00DF177E" w:rsidRPr="00BF60D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bidi="th-TH"/>
        </w:rPr>
        <w:t>956</w:t>
      </w:r>
      <w:r w:rsidR="00676371"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76371" w:rsidRPr="00BF60D5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ล้าน</w:t>
      </w:r>
      <w:r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บาท)</w:t>
      </w:r>
    </w:p>
    <w:p w14:paraId="242F8F8A" w14:textId="7509BC5B" w:rsidR="000602D6" w:rsidRPr="00BF60D5" w:rsidRDefault="000602D6" w:rsidP="00BC7213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8BDE2E" w14:textId="0BE38D6A" w:rsidR="000602D6" w:rsidRPr="00BF60D5" w:rsidRDefault="000602D6" w:rsidP="00BC7213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บริษัทร่วมอื่น</w:t>
      </w:r>
      <w:r w:rsidR="00951C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F6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 เป็นบริษัทจำกัดและหุ้นของบริษัทไม่มีราคาเสนอซื้อขายในตลาด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1AA8FA7F" w14:textId="545378D1" w:rsidR="008751C7" w:rsidRPr="002946AF" w:rsidRDefault="008751C7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4ED9F2" w14:textId="77777777" w:rsidR="008751C7" w:rsidRPr="002946AF" w:rsidRDefault="008751C7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8751C7" w:rsidRPr="002946AF" w:rsidSect="00D64E3D">
          <w:pgSz w:w="16834" w:h="11909" w:orient="landscape" w:code="9"/>
          <w:pgMar w:top="1440" w:right="720" w:bottom="720" w:left="720" w:header="706" w:footer="576" w:gutter="0"/>
          <w:cols w:space="720"/>
          <w:docGrid w:linePitch="245"/>
        </w:sectPr>
      </w:pPr>
    </w:p>
    <w:p w14:paraId="39048E5B" w14:textId="77777777" w:rsidR="00DE7CF6" w:rsidRPr="002946AF" w:rsidRDefault="00DE7CF6" w:rsidP="004B409C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1FF2C89" w14:textId="47EBB827" w:rsidR="002650BC" w:rsidRPr="002946AF" w:rsidRDefault="002650BC" w:rsidP="004B409C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ข้อมูลทางการเงินโดยสรุปสำหรับบริษัทร่วม</w:t>
      </w:r>
    </w:p>
    <w:p w14:paraId="48885F8A" w14:textId="77777777" w:rsidR="00BA09BB" w:rsidRPr="002946AF" w:rsidRDefault="00BA09BB" w:rsidP="004B409C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5C3AB1" w14:textId="33658135" w:rsidR="002650BC" w:rsidRPr="002946AF" w:rsidRDefault="002650BC" w:rsidP="004B409C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</w:t>
      </w:r>
      <w:r w:rsidR="00395A84" w:rsidRPr="002946A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ที่แสดงอยู่ในงบการเงินของบริษัทร่วม (ซึ่งไม่ใช่เพียงแค่ส่วนแบ่งของกลุ่มกิจการในบริษัทร่วมดังกล่าว)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</w:t>
      </w:r>
      <w:r w:rsidR="007673A6" w:rsidRPr="002946A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ความแตกต่างของนโยบายการบัญชีของกลุ่มกิจการและบริษัทร่วม</w:t>
      </w:r>
    </w:p>
    <w:p w14:paraId="4E44779C" w14:textId="77777777" w:rsidR="002650BC" w:rsidRPr="002946AF" w:rsidRDefault="002650BC" w:rsidP="004B409C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AD774F" w14:textId="77777777" w:rsidR="002650BC" w:rsidRPr="002946AF" w:rsidRDefault="002650BC" w:rsidP="004B409C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งบแสดงฐานะการเงินโดยสรุป</w:t>
      </w:r>
    </w:p>
    <w:p w14:paraId="3BA001C8" w14:textId="593B363D" w:rsidR="00BA09BB" w:rsidRPr="002946AF" w:rsidRDefault="00BA09BB" w:rsidP="0048221C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8"/>
        <w:gridCol w:w="2391"/>
        <w:gridCol w:w="2391"/>
      </w:tblGrid>
      <w:tr w:rsidR="0048221C" w:rsidRPr="002946AF" w14:paraId="00FC9E73" w14:textId="77777777" w:rsidTr="00EB3B79">
        <w:trPr>
          <w:cantSplit/>
        </w:trPr>
        <w:tc>
          <w:tcPr>
            <w:tcW w:w="4668" w:type="dxa"/>
          </w:tcPr>
          <w:p w14:paraId="4FE2E7EC" w14:textId="77777777" w:rsidR="0048221C" w:rsidRPr="002946AF" w:rsidRDefault="0048221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82" w:type="dxa"/>
            <w:gridSpan w:val="2"/>
            <w:tcBorders>
              <w:top w:val="single" w:sz="4" w:space="0" w:color="auto"/>
            </w:tcBorders>
            <w:vAlign w:val="bottom"/>
          </w:tcPr>
          <w:p w14:paraId="3E4BE77E" w14:textId="09F45939" w:rsidR="0048221C" w:rsidRPr="002946AF" w:rsidRDefault="0048221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โกลบอล เพาเวอร์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ซินเนอร์ยี่ จำกัด (มหาชน)</w:t>
            </w:r>
          </w:p>
        </w:tc>
      </w:tr>
      <w:tr w:rsidR="00BA09BB" w:rsidRPr="002946AF" w14:paraId="6036334F" w14:textId="77777777" w:rsidTr="00EB3B79">
        <w:trPr>
          <w:cantSplit/>
        </w:trPr>
        <w:tc>
          <w:tcPr>
            <w:tcW w:w="4668" w:type="dxa"/>
          </w:tcPr>
          <w:p w14:paraId="55B99D25" w14:textId="6725B874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1" w:type="dxa"/>
            <w:tcBorders>
              <w:top w:val="single" w:sz="4" w:space="0" w:color="auto"/>
            </w:tcBorders>
            <w:vAlign w:val="bottom"/>
          </w:tcPr>
          <w:p w14:paraId="624D3FC0" w14:textId="1D5E9885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91" w:type="dxa"/>
            <w:tcBorders>
              <w:top w:val="single" w:sz="4" w:space="0" w:color="auto"/>
            </w:tcBorders>
            <w:vAlign w:val="bottom"/>
          </w:tcPr>
          <w:p w14:paraId="48939133" w14:textId="1D51BC6F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A09BB" w:rsidRPr="002946AF" w14:paraId="7AC734CB" w14:textId="77777777" w:rsidTr="00EB3B79">
        <w:trPr>
          <w:cantSplit/>
        </w:trPr>
        <w:tc>
          <w:tcPr>
            <w:tcW w:w="4668" w:type="dxa"/>
          </w:tcPr>
          <w:p w14:paraId="1A5B391D" w14:textId="77777777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tcBorders>
              <w:bottom w:val="single" w:sz="4" w:space="0" w:color="auto"/>
            </w:tcBorders>
            <w:vAlign w:val="bottom"/>
          </w:tcPr>
          <w:p w14:paraId="2159B58E" w14:textId="3DA422BF" w:rsidR="00BA09BB" w:rsidRPr="002946AF" w:rsidRDefault="003E06D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A09BB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91" w:type="dxa"/>
            <w:tcBorders>
              <w:bottom w:val="single" w:sz="4" w:space="0" w:color="auto"/>
            </w:tcBorders>
            <w:vAlign w:val="bottom"/>
          </w:tcPr>
          <w:p w14:paraId="0996D71D" w14:textId="0A887220" w:rsidR="00BA09BB" w:rsidRPr="002946AF" w:rsidRDefault="003E06D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A09BB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09BB" w:rsidRPr="002946AF" w14:paraId="2FD9813C" w14:textId="77777777" w:rsidTr="00EB3B79">
        <w:trPr>
          <w:cantSplit/>
          <w:trHeight w:val="40"/>
        </w:trPr>
        <w:tc>
          <w:tcPr>
            <w:tcW w:w="4668" w:type="dxa"/>
          </w:tcPr>
          <w:p w14:paraId="4674B50E" w14:textId="083F5816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shd w:val="clear" w:color="auto" w:fill="FAFAFA"/>
          </w:tcPr>
          <w:p w14:paraId="3ACA2247" w14:textId="77777777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</w:tcPr>
          <w:p w14:paraId="7791CFB0" w14:textId="0122F812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3B79" w:rsidRPr="002946AF" w14:paraId="0216F15F" w14:textId="77777777" w:rsidTr="00EB3B79">
        <w:trPr>
          <w:cantSplit/>
          <w:trHeight w:val="40"/>
        </w:trPr>
        <w:tc>
          <w:tcPr>
            <w:tcW w:w="4668" w:type="dxa"/>
          </w:tcPr>
          <w:p w14:paraId="413026E8" w14:textId="45368933" w:rsidR="00EB3B79" w:rsidRPr="002946AF" w:rsidRDefault="00EB3B79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391" w:type="dxa"/>
            <w:shd w:val="clear" w:color="auto" w:fill="FAFAFA"/>
          </w:tcPr>
          <w:p w14:paraId="6F516F7D" w14:textId="05293E91" w:rsidR="00EB3B79" w:rsidRPr="002946AF" w:rsidRDefault="00204442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C61C9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2391" w:type="dxa"/>
            <w:shd w:val="clear" w:color="auto" w:fill="auto"/>
          </w:tcPr>
          <w:p w14:paraId="222F0D1E" w14:textId="74975708" w:rsidR="00EB3B79" w:rsidRPr="002946AF" w:rsidRDefault="00204442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B3B79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EB3B79" w:rsidRPr="002946AF" w14:paraId="22C29801" w14:textId="77777777" w:rsidTr="00EB3B79">
        <w:trPr>
          <w:cantSplit/>
          <w:trHeight w:val="40"/>
        </w:trPr>
        <w:tc>
          <w:tcPr>
            <w:tcW w:w="4668" w:type="dxa"/>
          </w:tcPr>
          <w:p w14:paraId="332E3F3A" w14:textId="1E4E252C" w:rsidR="00EB3B79" w:rsidRPr="002946AF" w:rsidRDefault="00EB3B79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391" w:type="dxa"/>
            <w:shd w:val="clear" w:color="auto" w:fill="FAFAFA"/>
          </w:tcPr>
          <w:p w14:paraId="103C6C6A" w14:textId="55D0E52D" w:rsidR="00EB3B79" w:rsidRPr="002946AF" w:rsidRDefault="00204442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7801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2391" w:type="dxa"/>
            <w:shd w:val="clear" w:color="auto" w:fill="auto"/>
          </w:tcPr>
          <w:p w14:paraId="7917D7E6" w14:textId="295DF276" w:rsidR="00EB3B79" w:rsidRPr="002946AF" w:rsidRDefault="00204442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B3B79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EB3B79" w:rsidRPr="002946AF" w14:paraId="2692DC5A" w14:textId="77777777" w:rsidTr="00EB3B79">
        <w:trPr>
          <w:cantSplit/>
          <w:trHeight w:val="40"/>
        </w:trPr>
        <w:tc>
          <w:tcPr>
            <w:tcW w:w="4668" w:type="dxa"/>
          </w:tcPr>
          <w:p w14:paraId="6EEDCAE8" w14:textId="6B1C2F5A" w:rsidR="00EB3B79" w:rsidRPr="002946AF" w:rsidRDefault="00EB3B79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2391" w:type="dxa"/>
            <w:shd w:val="clear" w:color="auto" w:fill="FAFAFA"/>
          </w:tcPr>
          <w:p w14:paraId="338E1E18" w14:textId="4ECDD281" w:rsidR="00EB3B79" w:rsidRPr="002946AF" w:rsidRDefault="00C61C92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7801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91" w:type="dxa"/>
            <w:shd w:val="clear" w:color="auto" w:fill="auto"/>
          </w:tcPr>
          <w:p w14:paraId="6E254347" w14:textId="4933C1F7" w:rsidR="00EB3B79" w:rsidRPr="002946AF" w:rsidRDefault="00EB3B79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3B79" w:rsidRPr="002946AF" w14:paraId="782538D9" w14:textId="77777777" w:rsidTr="00EB3B79">
        <w:trPr>
          <w:cantSplit/>
          <w:trHeight w:val="40"/>
        </w:trPr>
        <w:tc>
          <w:tcPr>
            <w:tcW w:w="4668" w:type="dxa"/>
          </w:tcPr>
          <w:p w14:paraId="69D5E244" w14:textId="4702E115" w:rsidR="00EB3B79" w:rsidRPr="002946AF" w:rsidRDefault="00EB3B79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2391" w:type="dxa"/>
            <w:tcBorders>
              <w:bottom w:val="single" w:sz="4" w:space="0" w:color="auto"/>
            </w:tcBorders>
            <w:shd w:val="clear" w:color="auto" w:fill="FAFAFA"/>
          </w:tcPr>
          <w:p w14:paraId="4D563EB1" w14:textId="4DA375F2" w:rsidR="00EB3B79" w:rsidRPr="002946AF" w:rsidRDefault="00C61C92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7801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91" w:type="dxa"/>
            <w:tcBorders>
              <w:bottom w:val="single" w:sz="4" w:space="0" w:color="auto"/>
            </w:tcBorders>
            <w:shd w:val="clear" w:color="auto" w:fill="auto"/>
          </w:tcPr>
          <w:p w14:paraId="00AFED0A" w14:textId="11CB9D9A" w:rsidR="00EB3B79" w:rsidRPr="002946AF" w:rsidRDefault="00EB3B79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3B79" w:rsidRPr="002946AF" w14:paraId="068E8B41" w14:textId="77777777" w:rsidTr="00EB3B79">
        <w:trPr>
          <w:cantSplit/>
          <w:trHeight w:val="40"/>
        </w:trPr>
        <w:tc>
          <w:tcPr>
            <w:tcW w:w="4668" w:type="dxa"/>
          </w:tcPr>
          <w:p w14:paraId="0367B57C" w14:textId="2580DE68" w:rsidR="00EB3B79" w:rsidRPr="002946AF" w:rsidRDefault="00EB3B79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สินทรัพย์สุทธิ </w:t>
            </w:r>
          </w:p>
        </w:tc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A9F8F7" w14:textId="35E36B9B" w:rsidR="00EB3B79" w:rsidRPr="002946AF" w:rsidRDefault="00204442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C61C9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0E7EE" w14:textId="36CD23D8" w:rsidR="00EB3B79" w:rsidRPr="002946AF" w:rsidRDefault="00204442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B3B79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BA09BB" w:rsidRPr="002946AF" w14:paraId="26728939" w14:textId="77777777" w:rsidTr="00AF3465">
        <w:trPr>
          <w:cantSplit/>
          <w:trHeight w:val="40"/>
        </w:trPr>
        <w:tc>
          <w:tcPr>
            <w:tcW w:w="4668" w:type="dxa"/>
          </w:tcPr>
          <w:p w14:paraId="48609F45" w14:textId="77777777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tcBorders>
              <w:top w:val="single" w:sz="4" w:space="0" w:color="auto"/>
            </w:tcBorders>
            <w:shd w:val="clear" w:color="auto" w:fill="FAFAFA"/>
          </w:tcPr>
          <w:p w14:paraId="3DCAF734" w14:textId="77777777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tcBorders>
              <w:top w:val="single" w:sz="4" w:space="0" w:color="auto"/>
            </w:tcBorders>
          </w:tcPr>
          <w:p w14:paraId="2E7A5744" w14:textId="77777777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3B79" w:rsidRPr="002946AF" w14:paraId="1A10529B" w14:textId="77777777" w:rsidTr="00AF3465">
        <w:trPr>
          <w:cantSplit/>
          <w:trHeight w:val="40"/>
        </w:trPr>
        <w:tc>
          <w:tcPr>
            <w:tcW w:w="4668" w:type="dxa"/>
          </w:tcPr>
          <w:p w14:paraId="0E677062" w14:textId="7F3DB7B5" w:rsidR="00EB3B79" w:rsidRPr="002946AF" w:rsidRDefault="00EB3B79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391" w:type="dxa"/>
            <w:shd w:val="clear" w:color="auto" w:fill="FAFAFA"/>
          </w:tcPr>
          <w:p w14:paraId="314F060A" w14:textId="449B7F74" w:rsidR="00EB3B79" w:rsidRPr="002946AF" w:rsidRDefault="00204442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61C9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2391" w:type="dxa"/>
            <w:shd w:val="clear" w:color="auto" w:fill="auto"/>
          </w:tcPr>
          <w:p w14:paraId="3FA78E71" w14:textId="5A4F8606" w:rsidR="00EB3B79" w:rsidRPr="002946AF" w:rsidRDefault="00204442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3B79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EB3B79" w:rsidRPr="002946AF" w14:paraId="661FA08F" w14:textId="77777777" w:rsidTr="003738E1">
        <w:trPr>
          <w:cantSplit/>
          <w:trHeight w:val="40"/>
        </w:trPr>
        <w:tc>
          <w:tcPr>
            <w:tcW w:w="4668" w:type="dxa"/>
          </w:tcPr>
          <w:p w14:paraId="19440D39" w14:textId="665F74E6" w:rsidR="00EB3B79" w:rsidRPr="002946AF" w:rsidRDefault="00EB3B79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2391" w:type="dxa"/>
            <w:shd w:val="clear" w:color="auto" w:fill="FAFAFA"/>
          </w:tcPr>
          <w:p w14:paraId="62BBFC20" w14:textId="5D901771" w:rsidR="00EB3B79" w:rsidRPr="002946AF" w:rsidRDefault="00204442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C61C9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2391" w:type="dxa"/>
            <w:shd w:val="clear" w:color="auto" w:fill="auto"/>
          </w:tcPr>
          <w:p w14:paraId="60C44F35" w14:textId="3B2CAA47" w:rsidR="00EB3B79" w:rsidRPr="002946AF" w:rsidRDefault="00204442" w:rsidP="00EB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EB3B79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</w:tbl>
    <w:p w14:paraId="36BF128F" w14:textId="5B37CE1E" w:rsidR="00BA09BB" w:rsidRPr="002946AF" w:rsidRDefault="00BA09BB" w:rsidP="004B409C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6680E8" w14:textId="5D25245D" w:rsidR="002650BC" w:rsidRPr="002946AF" w:rsidRDefault="002650BC" w:rsidP="004B409C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งบกำไรขาดทุนเบ็ดเสร็จโดยสรุป</w:t>
      </w:r>
    </w:p>
    <w:p w14:paraId="5AC1748C" w14:textId="77777777" w:rsidR="00BA09BB" w:rsidRPr="002946AF" w:rsidRDefault="00BA09BB" w:rsidP="004B409C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8"/>
        <w:gridCol w:w="2391"/>
        <w:gridCol w:w="2391"/>
      </w:tblGrid>
      <w:tr w:rsidR="0048221C" w:rsidRPr="002946AF" w14:paraId="5601D998" w14:textId="77777777" w:rsidTr="00556ED0">
        <w:trPr>
          <w:cantSplit/>
        </w:trPr>
        <w:tc>
          <w:tcPr>
            <w:tcW w:w="4668" w:type="dxa"/>
          </w:tcPr>
          <w:p w14:paraId="3439F74F" w14:textId="77777777" w:rsidR="0048221C" w:rsidRPr="002946AF" w:rsidRDefault="0048221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82" w:type="dxa"/>
            <w:gridSpan w:val="2"/>
            <w:tcBorders>
              <w:top w:val="single" w:sz="4" w:space="0" w:color="auto"/>
            </w:tcBorders>
            <w:vAlign w:val="bottom"/>
          </w:tcPr>
          <w:p w14:paraId="31EC6C41" w14:textId="3541FA64" w:rsidR="0048221C" w:rsidRPr="002946AF" w:rsidRDefault="0048221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โกลบอล เพาเวอร์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ซินเนอร์ยี่ จำกัด (มหาชน)</w:t>
            </w:r>
          </w:p>
        </w:tc>
      </w:tr>
      <w:tr w:rsidR="00BA09BB" w:rsidRPr="002946AF" w14:paraId="557EE508" w14:textId="77777777" w:rsidTr="00556ED0">
        <w:trPr>
          <w:cantSplit/>
        </w:trPr>
        <w:tc>
          <w:tcPr>
            <w:tcW w:w="4668" w:type="dxa"/>
          </w:tcPr>
          <w:p w14:paraId="66CD8C6E" w14:textId="5477943B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1" w:type="dxa"/>
            <w:tcBorders>
              <w:top w:val="single" w:sz="4" w:space="0" w:color="auto"/>
            </w:tcBorders>
            <w:vAlign w:val="bottom"/>
          </w:tcPr>
          <w:p w14:paraId="7691534A" w14:textId="0E129B95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91" w:type="dxa"/>
            <w:tcBorders>
              <w:top w:val="single" w:sz="4" w:space="0" w:color="auto"/>
            </w:tcBorders>
            <w:vAlign w:val="bottom"/>
          </w:tcPr>
          <w:p w14:paraId="40353D56" w14:textId="17543119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A09BB" w:rsidRPr="002946AF" w14:paraId="63D4E010" w14:textId="77777777" w:rsidTr="00556ED0">
        <w:trPr>
          <w:cantSplit/>
        </w:trPr>
        <w:tc>
          <w:tcPr>
            <w:tcW w:w="4668" w:type="dxa"/>
          </w:tcPr>
          <w:p w14:paraId="0025471E" w14:textId="77777777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tcBorders>
              <w:bottom w:val="single" w:sz="4" w:space="0" w:color="auto"/>
            </w:tcBorders>
            <w:vAlign w:val="bottom"/>
          </w:tcPr>
          <w:p w14:paraId="3125E9E5" w14:textId="058CF8F6" w:rsidR="00BA09BB" w:rsidRPr="002946AF" w:rsidRDefault="003E06D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A09BB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91" w:type="dxa"/>
            <w:tcBorders>
              <w:bottom w:val="single" w:sz="4" w:space="0" w:color="auto"/>
            </w:tcBorders>
            <w:vAlign w:val="bottom"/>
          </w:tcPr>
          <w:p w14:paraId="168ABF2D" w14:textId="6B679FA4" w:rsidR="00BA09BB" w:rsidRPr="002946AF" w:rsidRDefault="003E06DD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A09BB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09BB" w:rsidRPr="002946AF" w14:paraId="70D8052D" w14:textId="77777777" w:rsidTr="00556ED0">
        <w:trPr>
          <w:cantSplit/>
          <w:trHeight w:val="40"/>
        </w:trPr>
        <w:tc>
          <w:tcPr>
            <w:tcW w:w="4668" w:type="dxa"/>
          </w:tcPr>
          <w:p w14:paraId="78A4A0EC" w14:textId="77777777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shd w:val="clear" w:color="auto" w:fill="FAFAFA"/>
          </w:tcPr>
          <w:p w14:paraId="5EBE7924" w14:textId="77777777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</w:tcPr>
          <w:p w14:paraId="4C3A3A36" w14:textId="77777777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6ED0" w:rsidRPr="002946AF" w14:paraId="51ECF798" w14:textId="77777777" w:rsidTr="00556ED0">
        <w:trPr>
          <w:cantSplit/>
          <w:trHeight w:val="40"/>
        </w:trPr>
        <w:tc>
          <w:tcPr>
            <w:tcW w:w="4668" w:type="dxa"/>
          </w:tcPr>
          <w:p w14:paraId="2A4B8E34" w14:textId="3EC03B78" w:rsidR="00556ED0" w:rsidRPr="002946AF" w:rsidRDefault="00556ED0" w:rsidP="0055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391" w:type="dxa"/>
            <w:shd w:val="clear" w:color="auto" w:fill="FAFAFA"/>
          </w:tcPr>
          <w:p w14:paraId="2F9B284C" w14:textId="1B2C3942" w:rsidR="00556ED0" w:rsidRPr="002946AF" w:rsidRDefault="00204442" w:rsidP="0055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7801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2391" w:type="dxa"/>
            <w:shd w:val="clear" w:color="auto" w:fill="auto"/>
          </w:tcPr>
          <w:p w14:paraId="6E65C96B" w14:textId="236FE51A" w:rsidR="00556ED0" w:rsidRPr="002946AF" w:rsidRDefault="00204442" w:rsidP="0055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56ED0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556ED0" w:rsidRPr="002946AF" w14:paraId="36365EB7" w14:textId="77777777" w:rsidTr="00556ED0">
        <w:trPr>
          <w:cantSplit/>
          <w:trHeight w:val="40"/>
        </w:trPr>
        <w:tc>
          <w:tcPr>
            <w:tcW w:w="4668" w:type="dxa"/>
          </w:tcPr>
          <w:p w14:paraId="0AE36773" w14:textId="0304317A" w:rsidR="00556ED0" w:rsidRPr="002946AF" w:rsidRDefault="00556ED0" w:rsidP="0055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391" w:type="dxa"/>
            <w:shd w:val="clear" w:color="auto" w:fill="FAFAFA"/>
          </w:tcPr>
          <w:p w14:paraId="51046976" w14:textId="533F6522" w:rsidR="00556ED0" w:rsidRPr="002946AF" w:rsidRDefault="00204442" w:rsidP="0055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61C9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2391" w:type="dxa"/>
            <w:shd w:val="clear" w:color="auto" w:fill="auto"/>
          </w:tcPr>
          <w:p w14:paraId="314EC708" w14:textId="31486422" w:rsidR="00556ED0" w:rsidRPr="002946AF" w:rsidRDefault="00204442" w:rsidP="0055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56ED0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556ED0" w:rsidRPr="002946AF" w14:paraId="5B68E08C" w14:textId="77777777" w:rsidTr="00556ED0">
        <w:trPr>
          <w:cantSplit/>
          <w:trHeight w:val="40"/>
        </w:trPr>
        <w:tc>
          <w:tcPr>
            <w:tcW w:w="4668" w:type="dxa"/>
          </w:tcPr>
          <w:p w14:paraId="34EC0F10" w14:textId="7EC3E41B" w:rsidR="00556ED0" w:rsidRPr="002946AF" w:rsidRDefault="00556ED0" w:rsidP="0055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2391" w:type="dxa"/>
            <w:tcBorders>
              <w:bottom w:val="single" w:sz="4" w:space="0" w:color="auto"/>
            </w:tcBorders>
            <w:shd w:val="clear" w:color="auto" w:fill="FAFAFA"/>
          </w:tcPr>
          <w:p w14:paraId="5F0A9FC5" w14:textId="058AC6ED" w:rsidR="00556ED0" w:rsidRPr="002946AF" w:rsidRDefault="00C61C92" w:rsidP="0055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91" w:type="dxa"/>
            <w:tcBorders>
              <w:bottom w:val="single" w:sz="4" w:space="0" w:color="auto"/>
            </w:tcBorders>
            <w:shd w:val="clear" w:color="auto" w:fill="auto"/>
          </w:tcPr>
          <w:p w14:paraId="35A022EE" w14:textId="0C9D4FEE" w:rsidR="00556ED0" w:rsidRPr="002946AF" w:rsidRDefault="00556ED0" w:rsidP="0055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6ED0" w:rsidRPr="002946AF" w14:paraId="34218E9D" w14:textId="77777777" w:rsidTr="00D64C83">
        <w:trPr>
          <w:cantSplit/>
          <w:trHeight w:val="40"/>
        </w:trPr>
        <w:tc>
          <w:tcPr>
            <w:tcW w:w="4668" w:type="dxa"/>
          </w:tcPr>
          <w:p w14:paraId="141ED267" w14:textId="0668DD7A" w:rsidR="00556ED0" w:rsidRPr="002946AF" w:rsidRDefault="00556ED0" w:rsidP="0055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กำไรขาดทุนเบ็ดเสร็จรวม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7A7069" w14:textId="34933442" w:rsidR="00556ED0" w:rsidRPr="002946AF" w:rsidRDefault="00204442" w:rsidP="0055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61C9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778C9" w14:textId="586C532E" w:rsidR="00556ED0" w:rsidRPr="002946AF" w:rsidRDefault="00204442" w:rsidP="0055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56ED0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BA09BB" w:rsidRPr="002946AF" w14:paraId="57B058CA" w14:textId="77777777" w:rsidTr="00D64C83">
        <w:trPr>
          <w:cantSplit/>
          <w:trHeight w:val="40"/>
        </w:trPr>
        <w:tc>
          <w:tcPr>
            <w:tcW w:w="4668" w:type="dxa"/>
          </w:tcPr>
          <w:p w14:paraId="5BC7619A" w14:textId="77777777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91" w:type="dxa"/>
            <w:tcBorders>
              <w:top w:val="single" w:sz="4" w:space="0" w:color="auto"/>
            </w:tcBorders>
            <w:shd w:val="clear" w:color="auto" w:fill="FAFAFA"/>
          </w:tcPr>
          <w:p w14:paraId="0AF833A1" w14:textId="77777777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tcBorders>
              <w:top w:val="single" w:sz="4" w:space="0" w:color="auto"/>
            </w:tcBorders>
          </w:tcPr>
          <w:p w14:paraId="6EE1636E" w14:textId="77777777" w:rsidR="00BA09BB" w:rsidRPr="002946AF" w:rsidRDefault="00BA09BB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6ED0" w:rsidRPr="002946AF" w14:paraId="01725D1B" w14:textId="77777777" w:rsidTr="00D64C83">
        <w:trPr>
          <w:cantSplit/>
          <w:trHeight w:val="40"/>
        </w:trPr>
        <w:tc>
          <w:tcPr>
            <w:tcW w:w="4668" w:type="dxa"/>
          </w:tcPr>
          <w:p w14:paraId="30BE312C" w14:textId="1B6A7495" w:rsidR="00556ED0" w:rsidRPr="002946AF" w:rsidRDefault="00556ED0" w:rsidP="0055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391" w:type="dxa"/>
            <w:shd w:val="clear" w:color="auto" w:fill="FAFAFA"/>
          </w:tcPr>
          <w:p w14:paraId="0B713589" w14:textId="5891AA18" w:rsidR="00556ED0" w:rsidRPr="002946AF" w:rsidRDefault="00204442" w:rsidP="0055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61C9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2391" w:type="dxa"/>
            <w:shd w:val="clear" w:color="auto" w:fill="auto"/>
          </w:tcPr>
          <w:p w14:paraId="111F865D" w14:textId="70ACD884" w:rsidR="00556ED0" w:rsidRPr="002946AF" w:rsidRDefault="00204442" w:rsidP="0055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556ED0" w:rsidRPr="002946AF" w14:paraId="6C0363F6" w14:textId="77777777" w:rsidTr="003738E1">
        <w:trPr>
          <w:cantSplit/>
          <w:trHeight w:val="40"/>
        </w:trPr>
        <w:tc>
          <w:tcPr>
            <w:tcW w:w="4668" w:type="dxa"/>
          </w:tcPr>
          <w:p w14:paraId="47BFE272" w14:textId="591ECE46" w:rsidR="00556ED0" w:rsidRPr="002946AF" w:rsidRDefault="00556ED0" w:rsidP="0055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2391" w:type="dxa"/>
            <w:shd w:val="clear" w:color="auto" w:fill="FAFAFA"/>
          </w:tcPr>
          <w:p w14:paraId="275F19AA" w14:textId="4E88C55C" w:rsidR="00556ED0" w:rsidRPr="002946AF" w:rsidRDefault="00204442" w:rsidP="0055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64CF8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2391" w:type="dxa"/>
            <w:shd w:val="clear" w:color="auto" w:fill="auto"/>
          </w:tcPr>
          <w:p w14:paraId="066857F7" w14:textId="331E00AA" w:rsidR="00556ED0" w:rsidRPr="002946AF" w:rsidRDefault="00204442" w:rsidP="0055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56ED0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</w:tbl>
    <w:p w14:paraId="21C29B59" w14:textId="41CE5A28" w:rsidR="00BA09BB" w:rsidRPr="002946AF" w:rsidRDefault="00BA09BB" w:rsidP="004B409C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EC4136" w14:textId="77777777" w:rsidR="00BA09BB" w:rsidRPr="002946AF" w:rsidRDefault="00BA09BB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2946A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39AC903D" w14:textId="77777777" w:rsidR="00DE7CF6" w:rsidRPr="002946AF" w:rsidRDefault="00DE7CF6" w:rsidP="004B409C">
      <w:pPr>
        <w:pStyle w:val="block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F014762" w14:textId="0E3F9E67" w:rsidR="009750E3" w:rsidRPr="002946AF" w:rsidRDefault="002650BC" w:rsidP="004B409C">
      <w:pPr>
        <w:pStyle w:val="block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การกระทบยอดรายการข้อมูลทางการเงินโดยสรุป</w:t>
      </w:r>
    </w:p>
    <w:p w14:paraId="4148CDBE" w14:textId="77777777" w:rsidR="009750E3" w:rsidRPr="002946AF" w:rsidRDefault="009750E3" w:rsidP="004B409C">
      <w:pPr>
        <w:pStyle w:val="block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3436C2B3" w14:textId="77777777" w:rsidR="009750E3" w:rsidRPr="002946AF" w:rsidRDefault="002650BC" w:rsidP="004B409C">
      <w:pPr>
        <w:pStyle w:val="block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1DFD60AE" w14:textId="77777777" w:rsidR="00DE7CF6" w:rsidRPr="002946AF" w:rsidRDefault="00DE7CF6" w:rsidP="004B409C">
      <w:pPr>
        <w:pStyle w:val="block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180" w:type="dxa"/>
        <w:tblInd w:w="27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2160"/>
        <w:gridCol w:w="1980"/>
      </w:tblGrid>
      <w:tr w:rsidR="008C0ABB" w:rsidRPr="002946AF" w14:paraId="695186DC" w14:textId="77777777" w:rsidTr="00293680">
        <w:trPr>
          <w:cantSplit/>
          <w:trHeight w:val="20"/>
        </w:trPr>
        <w:tc>
          <w:tcPr>
            <w:tcW w:w="5040" w:type="dxa"/>
          </w:tcPr>
          <w:p w14:paraId="7F30310B" w14:textId="77777777" w:rsidR="008C0ABB" w:rsidRPr="002946AF" w:rsidRDefault="008C0ABB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E3D47" w14:textId="6DB80A5B" w:rsidR="008C0ABB" w:rsidRPr="002946AF" w:rsidRDefault="008C0ABB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โกลบอล เพาเวอร์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ซินเนอร์ยี่ จำกัด (มหาชน)</w:t>
            </w:r>
          </w:p>
        </w:tc>
      </w:tr>
      <w:tr w:rsidR="008C0ABB" w:rsidRPr="002946AF" w14:paraId="5D2F8E15" w14:textId="77777777" w:rsidTr="00293680">
        <w:trPr>
          <w:cantSplit/>
          <w:trHeight w:val="20"/>
        </w:trPr>
        <w:tc>
          <w:tcPr>
            <w:tcW w:w="5040" w:type="dxa"/>
          </w:tcPr>
          <w:p w14:paraId="77B22410" w14:textId="77777777" w:rsidR="008C0ABB" w:rsidRPr="002946AF" w:rsidRDefault="008C0ABB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vAlign w:val="bottom"/>
          </w:tcPr>
          <w:p w14:paraId="081E656A" w14:textId="73CB2B85" w:rsidR="008C0ABB" w:rsidRPr="002946AF" w:rsidRDefault="008C0ABB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vAlign w:val="bottom"/>
          </w:tcPr>
          <w:p w14:paraId="112540B1" w14:textId="53A4279F" w:rsidR="008C0ABB" w:rsidRPr="002946AF" w:rsidRDefault="008C0ABB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8C0ABB" w:rsidRPr="002946AF" w14:paraId="16B9C82A" w14:textId="77777777" w:rsidTr="00293680">
        <w:trPr>
          <w:cantSplit/>
          <w:trHeight w:val="20"/>
        </w:trPr>
        <w:tc>
          <w:tcPr>
            <w:tcW w:w="5040" w:type="dxa"/>
          </w:tcPr>
          <w:p w14:paraId="046A95EC" w14:textId="77777777" w:rsidR="008C0ABB" w:rsidRPr="002946AF" w:rsidRDefault="008C0ABB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08062D7E" w14:textId="183878E0" w:rsidR="008C0ABB" w:rsidRPr="002946AF" w:rsidRDefault="008C0ABB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00BFB6F" w14:textId="3410DF93" w:rsidR="008C0ABB" w:rsidRPr="002946AF" w:rsidRDefault="008C0ABB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C0ABB" w:rsidRPr="002946AF" w14:paraId="78DD6E8D" w14:textId="77777777" w:rsidTr="00293680">
        <w:trPr>
          <w:cantSplit/>
          <w:trHeight w:val="20"/>
        </w:trPr>
        <w:tc>
          <w:tcPr>
            <w:tcW w:w="5040" w:type="dxa"/>
          </w:tcPr>
          <w:p w14:paraId="42661D23" w14:textId="0A44F534" w:rsidR="008C0ABB" w:rsidRPr="002946AF" w:rsidRDefault="008C0ABB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ข้อมูลทางการเงินโดยสรุป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6278A4D9" w14:textId="77777777" w:rsidR="008C0ABB" w:rsidRPr="002946AF" w:rsidRDefault="008C0ABB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9591091" w14:textId="77777777" w:rsidR="008C0ABB" w:rsidRPr="002946AF" w:rsidRDefault="008C0ABB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0ABB" w:rsidRPr="002946AF" w14:paraId="7AD0F49F" w14:textId="77777777" w:rsidTr="00293680">
        <w:trPr>
          <w:cantSplit/>
          <w:trHeight w:val="20"/>
        </w:trPr>
        <w:tc>
          <w:tcPr>
            <w:tcW w:w="5040" w:type="dxa"/>
          </w:tcPr>
          <w:p w14:paraId="1DE6CA13" w14:textId="77777777" w:rsidR="008C0ABB" w:rsidRPr="002946AF" w:rsidRDefault="008C0ABB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  <w:shd w:val="clear" w:color="auto" w:fill="FAFAFA"/>
          </w:tcPr>
          <w:p w14:paraId="39E2EB3B" w14:textId="77777777" w:rsidR="008C0ABB" w:rsidRPr="002946AF" w:rsidRDefault="008C0ABB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0" w:type="dxa"/>
          </w:tcPr>
          <w:p w14:paraId="51671657" w14:textId="77777777" w:rsidR="008C0ABB" w:rsidRPr="002946AF" w:rsidRDefault="008C0ABB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C0ABB" w:rsidRPr="002946AF" w14:paraId="04356D04" w14:textId="77777777" w:rsidTr="00293680">
        <w:trPr>
          <w:cantSplit/>
          <w:trHeight w:val="20"/>
        </w:trPr>
        <w:tc>
          <w:tcPr>
            <w:tcW w:w="5040" w:type="dxa"/>
          </w:tcPr>
          <w:p w14:paraId="3D4582FB" w14:textId="380988CA" w:rsidR="008C0ABB" w:rsidRPr="002946AF" w:rsidRDefault="00255E8D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ส่วนได้เสียของกลุ่ม</w:t>
            </w:r>
            <w:r w:rsidR="006A7E7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</w:t>
            </w: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ในสินทรัพย์สุทธิ</w:t>
            </w:r>
            <w:r w:rsidR="00293680"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</w:t>
            </w:r>
            <w:r w:rsidR="006A7E7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shd w:val="clear" w:color="auto" w:fill="FAFAFA"/>
          </w:tcPr>
          <w:p w14:paraId="2EBE9D8B" w14:textId="6DC0BEE4" w:rsidR="008C0ABB" w:rsidRPr="002946AF" w:rsidRDefault="008C0ABB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61AEA679" w14:textId="5F8EE17F" w:rsidR="008C0ABB" w:rsidRPr="002946AF" w:rsidRDefault="008C0ABB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0ABB" w:rsidRPr="002946AF" w14:paraId="6B5209D2" w14:textId="77777777" w:rsidTr="00293680">
        <w:trPr>
          <w:cantSplit/>
          <w:trHeight w:val="20"/>
        </w:trPr>
        <w:tc>
          <w:tcPr>
            <w:tcW w:w="5040" w:type="dxa"/>
          </w:tcPr>
          <w:p w14:paraId="10A3EC00" w14:textId="5D94A62A" w:rsidR="008C0ABB" w:rsidRPr="002946AF" w:rsidRDefault="00255E8D" w:rsidP="0029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ณ วันที่ </w:t>
            </w:r>
            <w:r w:rsidR="00204442"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160" w:type="dxa"/>
            <w:shd w:val="clear" w:color="auto" w:fill="FAFAFA"/>
          </w:tcPr>
          <w:p w14:paraId="7BA182A7" w14:textId="6CEDB46C" w:rsidR="008C0ABB" w:rsidRPr="002946AF" w:rsidRDefault="00204442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C63E4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980" w:type="dxa"/>
            <w:shd w:val="clear" w:color="auto" w:fill="auto"/>
          </w:tcPr>
          <w:p w14:paraId="7E1E4BE2" w14:textId="5DE98817" w:rsidR="008C0ABB" w:rsidRPr="002946AF" w:rsidRDefault="00204442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</w:t>
            </w:r>
            <w:r w:rsidR="0029368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652</w:t>
            </w:r>
          </w:p>
        </w:tc>
      </w:tr>
      <w:tr w:rsidR="00255E8D" w:rsidRPr="002946AF" w14:paraId="199938F0" w14:textId="77777777" w:rsidTr="00293680">
        <w:trPr>
          <w:cantSplit/>
          <w:trHeight w:val="20"/>
        </w:trPr>
        <w:tc>
          <w:tcPr>
            <w:tcW w:w="5040" w:type="dxa"/>
          </w:tcPr>
          <w:p w14:paraId="3BCA83F2" w14:textId="075CFB45" w:rsidR="00255E8D" w:rsidRPr="002946AF" w:rsidRDefault="00293680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การซื้อหุ้นเพิ่มทุนของบริษัทร่วม</w:t>
            </w:r>
          </w:p>
        </w:tc>
        <w:tc>
          <w:tcPr>
            <w:tcW w:w="2160" w:type="dxa"/>
            <w:shd w:val="clear" w:color="auto" w:fill="FAFAFA"/>
          </w:tcPr>
          <w:p w14:paraId="6334AA1D" w14:textId="04EF49D8" w:rsidR="00255E8D" w:rsidRPr="002946AF" w:rsidRDefault="00204442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BC63E4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980" w:type="dxa"/>
            <w:shd w:val="clear" w:color="auto" w:fill="auto"/>
          </w:tcPr>
          <w:p w14:paraId="766EF425" w14:textId="170AC55F" w:rsidR="00255E8D" w:rsidRPr="002946AF" w:rsidRDefault="00293680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C0ABB" w:rsidRPr="002946AF" w14:paraId="1F209B89" w14:textId="77777777" w:rsidTr="00293680">
        <w:trPr>
          <w:cantSplit/>
          <w:trHeight w:val="20"/>
        </w:trPr>
        <w:tc>
          <w:tcPr>
            <w:tcW w:w="5040" w:type="dxa"/>
          </w:tcPr>
          <w:p w14:paraId="454FACB5" w14:textId="71082A4E" w:rsidR="008C0ABB" w:rsidRPr="002946AF" w:rsidRDefault="005D43B0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293680"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เบ็ดเสร็จรวมส่วนที่เป็นของกลุ่ม</w:t>
            </w:r>
            <w:r w:rsidR="00F148A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</w:t>
            </w:r>
          </w:p>
        </w:tc>
        <w:tc>
          <w:tcPr>
            <w:tcW w:w="2160" w:type="dxa"/>
            <w:shd w:val="clear" w:color="auto" w:fill="FAFAFA"/>
          </w:tcPr>
          <w:p w14:paraId="1CA1797E" w14:textId="2BC1893E" w:rsidR="008C0ABB" w:rsidRPr="002946AF" w:rsidRDefault="00204442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63E4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980" w:type="dxa"/>
            <w:shd w:val="clear" w:color="auto" w:fill="auto"/>
          </w:tcPr>
          <w:p w14:paraId="79BE932A" w14:textId="2C220E4A" w:rsidR="008C0ABB" w:rsidRPr="002946AF" w:rsidRDefault="00204442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985</w:t>
            </w:r>
          </w:p>
        </w:tc>
      </w:tr>
      <w:tr w:rsidR="008C0ABB" w:rsidRPr="002946AF" w14:paraId="629E5C52" w14:textId="77777777" w:rsidTr="00293680">
        <w:trPr>
          <w:cantSplit/>
          <w:trHeight w:val="20"/>
        </w:trPr>
        <w:tc>
          <w:tcPr>
            <w:tcW w:w="5040" w:type="dxa"/>
          </w:tcPr>
          <w:p w14:paraId="40FB9230" w14:textId="39EF99E1" w:rsidR="008C0ABB" w:rsidRPr="002946AF" w:rsidRDefault="00293680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เงินปันผลรับระหว่างปี</w:t>
            </w:r>
          </w:p>
        </w:tc>
        <w:tc>
          <w:tcPr>
            <w:tcW w:w="2160" w:type="dxa"/>
            <w:shd w:val="clear" w:color="auto" w:fill="FAFAFA"/>
          </w:tcPr>
          <w:p w14:paraId="0E2416DA" w14:textId="378F47EC" w:rsidR="008C0ABB" w:rsidRPr="002946AF" w:rsidRDefault="00BC63E4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0" w:type="dxa"/>
          </w:tcPr>
          <w:p w14:paraId="198D73C0" w14:textId="6BD6684D" w:rsidR="008C0ABB" w:rsidRPr="002946AF" w:rsidRDefault="00293680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8C0ABB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C0ABB" w:rsidRPr="002946AF" w14:paraId="19398F6D" w14:textId="77777777" w:rsidTr="00293680">
        <w:trPr>
          <w:cantSplit/>
          <w:trHeight w:val="20"/>
        </w:trPr>
        <w:tc>
          <w:tcPr>
            <w:tcW w:w="5040" w:type="dxa"/>
          </w:tcPr>
          <w:p w14:paraId="7048B23E" w14:textId="7BD10F48" w:rsidR="008C0ABB" w:rsidRPr="002946AF" w:rsidRDefault="00293680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ขาดทุนจากการเปลี่ยนแปลงสัดส่วนการถือหุ้นในบริษัทร่วม</w:t>
            </w:r>
          </w:p>
        </w:tc>
        <w:tc>
          <w:tcPr>
            <w:tcW w:w="2160" w:type="dxa"/>
            <w:shd w:val="clear" w:color="auto" w:fill="FAFAFA"/>
          </w:tcPr>
          <w:p w14:paraId="2FEAE96A" w14:textId="3709D40C" w:rsidR="008C0ABB" w:rsidRPr="002946AF" w:rsidRDefault="00BC63E4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0" w:type="dxa"/>
          </w:tcPr>
          <w:p w14:paraId="620948C5" w14:textId="2E5BFC17" w:rsidR="008C0ABB" w:rsidRPr="002946AF" w:rsidRDefault="00293680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93680" w:rsidRPr="002946AF" w14:paraId="36CE7AED" w14:textId="77777777" w:rsidTr="00BC63E4">
        <w:trPr>
          <w:cantSplit/>
          <w:trHeight w:val="20"/>
        </w:trPr>
        <w:tc>
          <w:tcPr>
            <w:tcW w:w="5040" w:type="dxa"/>
          </w:tcPr>
          <w:p w14:paraId="7E45F751" w14:textId="3768BB06" w:rsidR="00293680" w:rsidRPr="002946AF" w:rsidRDefault="00293680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ส่วนแบ่งขาดทุนจากการเปลี่ยนแปลงในสินทรัพย์สุทธิ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FAFAFA"/>
          </w:tcPr>
          <w:p w14:paraId="5D2DE24C" w14:textId="1D40BA11" w:rsidR="00293680" w:rsidRPr="002946AF" w:rsidRDefault="00293680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444F71D3" w14:textId="2EA3C6CD" w:rsidR="00293680" w:rsidRPr="002946AF" w:rsidRDefault="00293680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93680" w:rsidRPr="002946AF" w14:paraId="1DE29091" w14:textId="77777777" w:rsidTr="00BC63E4">
        <w:trPr>
          <w:cantSplit/>
          <w:trHeight w:val="20"/>
        </w:trPr>
        <w:tc>
          <w:tcPr>
            <w:tcW w:w="5040" w:type="dxa"/>
          </w:tcPr>
          <w:p w14:paraId="715388F6" w14:textId="78517F28" w:rsidR="00293680" w:rsidRPr="002946AF" w:rsidRDefault="00293680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ของบริษัทร่วม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2CBA4413" w14:textId="01AF6A9E" w:rsidR="00293680" w:rsidRPr="002946AF" w:rsidRDefault="00BC63E4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0D24660" w14:textId="5C0E8541" w:rsidR="00293680" w:rsidRPr="002946AF" w:rsidRDefault="00293680" w:rsidP="008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93680" w:rsidRPr="002946AF" w14:paraId="6667C60C" w14:textId="77777777" w:rsidTr="00BC63E4">
        <w:trPr>
          <w:cantSplit/>
          <w:trHeight w:val="20"/>
        </w:trPr>
        <w:tc>
          <w:tcPr>
            <w:tcW w:w="5040" w:type="dxa"/>
          </w:tcPr>
          <w:p w14:paraId="78F5044B" w14:textId="23E529D6" w:rsidR="00293680" w:rsidRPr="002946AF" w:rsidRDefault="00293680" w:rsidP="0029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ส่วนได้เสียของกลุ่ม</w:t>
            </w:r>
            <w:r w:rsidR="00F148A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</w:t>
            </w: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ในสินทรัพย์สุทธิของ</w:t>
            </w:r>
            <w:r w:rsidR="00F148A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AB2A323" w14:textId="77777777" w:rsidR="00293680" w:rsidRPr="002946AF" w:rsidRDefault="00293680" w:rsidP="0029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2295326" w14:textId="36150EFC" w:rsidR="00293680" w:rsidRPr="002946AF" w:rsidRDefault="00293680" w:rsidP="0029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3680" w:rsidRPr="002946AF" w14:paraId="4B58A94F" w14:textId="77777777" w:rsidTr="00BC63E4">
        <w:trPr>
          <w:cantSplit/>
          <w:trHeight w:val="20"/>
        </w:trPr>
        <w:tc>
          <w:tcPr>
            <w:tcW w:w="5040" w:type="dxa"/>
          </w:tcPr>
          <w:p w14:paraId="1E03E703" w14:textId="7CE409F3" w:rsidR="00293680" w:rsidRPr="002946AF" w:rsidRDefault="00293680" w:rsidP="0029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ณ วันสิ้นปี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6C225B9" w14:textId="3DFAF3F7" w:rsidR="00293680" w:rsidRPr="002946AF" w:rsidRDefault="00204442" w:rsidP="0029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C63E4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312DF68F" w14:textId="44FB1B92" w:rsidR="00293680" w:rsidRPr="002946AF" w:rsidRDefault="00204442" w:rsidP="0029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93680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293680" w:rsidRPr="002946AF" w14:paraId="786E278B" w14:textId="77777777" w:rsidTr="00BC63E4">
        <w:trPr>
          <w:cantSplit/>
          <w:trHeight w:val="20"/>
        </w:trPr>
        <w:tc>
          <w:tcPr>
            <w:tcW w:w="5040" w:type="dxa"/>
            <w:tcBorders>
              <w:bottom w:val="nil"/>
            </w:tcBorders>
          </w:tcPr>
          <w:p w14:paraId="51F90714" w14:textId="192FC553" w:rsidR="00293680" w:rsidRPr="002946AF" w:rsidRDefault="00293680" w:rsidP="0029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ของส่วนได้เสียใน</w:t>
            </w:r>
            <w:r w:rsidR="00F148A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บริษัทร่วม</w:t>
            </w: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748E231" w14:textId="642F4B5D" w:rsidR="00293680" w:rsidRPr="002946AF" w:rsidRDefault="00BF60D5" w:rsidP="0029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93680" w:rsidRPr="002946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93680" w:rsidRPr="002946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1A4C64" w14:textId="1EF3CCEC" w:rsidR="00293680" w:rsidRPr="002946AF" w:rsidRDefault="00204442" w:rsidP="00BC6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C63E4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162F4" w14:textId="4F26326B" w:rsidR="00293680" w:rsidRPr="002946AF" w:rsidRDefault="00204442" w:rsidP="0029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9368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</w:tbl>
    <w:p w14:paraId="0955EF04" w14:textId="2885BC0A" w:rsidR="007878FE" w:rsidRPr="002946AF" w:rsidRDefault="007878FE" w:rsidP="004B409C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</w:rPr>
      </w:pPr>
    </w:p>
    <w:p w14:paraId="64B71F73" w14:textId="2537657D" w:rsidR="00266A1E" w:rsidRPr="002946AF" w:rsidRDefault="00266A1E" w:rsidP="00266A1E">
      <w:pPr>
        <w:pStyle w:val="block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การร่วมค้าและบริษัทร่วมที่แต่ละรายไม่มีสาระส</w:t>
      </w:r>
      <w:r w:rsidR="0079101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ำ</w:t>
      </w: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คัญ</w:t>
      </w:r>
    </w:p>
    <w:p w14:paraId="0E24A2F8" w14:textId="7BA94DD6" w:rsidR="00266A1E" w:rsidRPr="002946AF" w:rsidRDefault="00266A1E" w:rsidP="00266A1E">
      <w:pPr>
        <w:pStyle w:val="block"/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91C0F38" w14:textId="614BF828" w:rsidR="00266A1E" w:rsidRPr="002946AF" w:rsidRDefault="00266A1E" w:rsidP="00266A1E">
      <w:pPr>
        <w:pStyle w:val="block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6AF">
        <w:rPr>
          <w:rFonts w:ascii="Browallia New" w:hAnsi="Browallia New" w:cs="Browallia New"/>
          <w:sz w:val="26"/>
          <w:szCs w:val="26"/>
          <w:cs/>
          <w:lang w:bidi="th-TH"/>
        </w:rPr>
        <w:t>นอกเหนือจากส่วนได้เสียใน</w:t>
      </w:r>
      <w:r w:rsidR="00D42282" w:rsidRPr="002946AF">
        <w:rPr>
          <w:rFonts w:ascii="Browallia New" w:hAnsi="Browallia New" w:cs="Browallia New"/>
          <w:sz w:val="26"/>
          <w:szCs w:val="26"/>
          <w:cs/>
          <w:lang w:bidi="th-TH"/>
        </w:rPr>
        <w:t>บริษัทร่วม</w:t>
      </w:r>
      <w:r w:rsidRPr="002946AF">
        <w:rPr>
          <w:rFonts w:ascii="Browallia New" w:hAnsi="Browallia New" w:cs="Browallia New"/>
          <w:sz w:val="26"/>
          <w:szCs w:val="26"/>
          <w:cs/>
          <w:lang w:bidi="th-TH"/>
        </w:rPr>
        <w:t>ดังกล่าวข้างต้น กลุ่มกิจการยังมีส่วนได้เสียในการร่วมค้าและบริษัทร่วมที่แต่ละรายไม่มีสาระสำคัญอีกจำนวนหนึ่ง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7EB8BFAC" w14:textId="19520E5C" w:rsidR="00D42282" w:rsidRPr="002946AF" w:rsidRDefault="00D42282" w:rsidP="00266A1E">
      <w:pPr>
        <w:pStyle w:val="block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864"/>
        <w:gridCol w:w="1898"/>
        <w:gridCol w:w="1699"/>
      </w:tblGrid>
      <w:tr w:rsidR="00D42282" w:rsidRPr="002946AF" w14:paraId="47B6508B" w14:textId="77777777" w:rsidTr="00F83F78">
        <w:trPr>
          <w:cantSplit/>
          <w:trHeight w:val="131"/>
          <w:jc w:val="center"/>
        </w:trPr>
        <w:tc>
          <w:tcPr>
            <w:tcW w:w="3099" w:type="pct"/>
          </w:tcPr>
          <w:p w14:paraId="49ED69DF" w14:textId="77777777" w:rsidR="00D42282" w:rsidRPr="002946AF" w:rsidRDefault="00D42282" w:rsidP="00F8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49575" w14:textId="6AC2A0C7" w:rsidR="00D42282" w:rsidRPr="002946AF" w:rsidRDefault="00D42282" w:rsidP="00653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ที่แต่ละรายไม่มีสาระสา</w:t>
            </w:r>
            <w:proofErr w:type="spellStart"/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คัญ</w:t>
            </w:r>
            <w:proofErr w:type="spellEnd"/>
          </w:p>
        </w:tc>
      </w:tr>
      <w:tr w:rsidR="00D42282" w:rsidRPr="002946AF" w14:paraId="7F7F1F74" w14:textId="77777777" w:rsidTr="00F83F78">
        <w:trPr>
          <w:cantSplit/>
          <w:trHeight w:val="131"/>
          <w:jc w:val="center"/>
        </w:trPr>
        <w:tc>
          <w:tcPr>
            <w:tcW w:w="3099" w:type="pct"/>
          </w:tcPr>
          <w:p w14:paraId="36D839B1" w14:textId="1AC17615" w:rsidR="00D42282" w:rsidRPr="002946AF" w:rsidRDefault="00D42282" w:rsidP="00F8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vAlign w:val="bottom"/>
            <w:hideMark/>
          </w:tcPr>
          <w:p w14:paraId="2029FCF1" w14:textId="23409533" w:rsidR="00D42282" w:rsidRPr="002946AF" w:rsidRDefault="00D42282" w:rsidP="00F83F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98" w:type="pct"/>
            <w:tcBorders>
              <w:top w:val="single" w:sz="4" w:space="0" w:color="auto"/>
            </w:tcBorders>
            <w:vAlign w:val="bottom"/>
            <w:hideMark/>
          </w:tcPr>
          <w:p w14:paraId="05D96187" w14:textId="01D457E3" w:rsidR="00D42282" w:rsidRPr="002946AF" w:rsidRDefault="00D42282" w:rsidP="00F83F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42282" w:rsidRPr="002946AF" w14:paraId="294756BD" w14:textId="77777777" w:rsidTr="00F83F78">
        <w:trPr>
          <w:cantSplit/>
          <w:jc w:val="center"/>
        </w:trPr>
        <w:tc>
          <w:tcPr>
            <w:tcW w:w="3099" w:type="pct"/>
          </w:tcPr>
          <w:p w14:paraId="354C6C6D" w14:textId="77777777" w:rsidR="00D42282" w:rsidRPr="002946AF" w:rsidRDefault="00D42282" w:rsidP="00F8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  <w:vAlign w:val="bottom"/>
            <w:hideMark/>
          </w:tcPr>
          <w:p w14:paraId="4FE850C3" w14:textId="00F617CB" w:rsidR="00D42282" w:rsidRPr="002946AF" w:rsidRDefault="003E06DD" w:rsidP="00F83F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D42282"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vAlign w:val="bottom"/>
            <w:hideMark/>
          </w:tcPr>
          <w:p w14:paraId="1E6F2767" w14:textId="745F2624" w:rsidR="00D42282" w:rsidRPr="002946AF" w:rsidRDefault="003E06DD" w:rsidP="00F83F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D42282"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2282" w:rsidRPr="002946AF" w14:paraId="529D45D5" w14:textId="77777777" w:rsidTr="00BF60D5">
        <w:trPr>
          <w:cantSplit/>
          <w:jc w:val="center"/>
        </w:trPr>
        <w:tc>
          <w:tcPr>
            <w:tcW w:w="3099" w:type="pct"/>
          </w:tcPr>
          <w:p w14:paraId="4E58A100" w14:textId="77777777" w:rsidR="00D42282" w:rsidRPr="002946AF" w:rsidRDefault="00D42282" w:rsidP="00F8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FAFAFA"/>
          </w:tcPr>
          <w:p w14:paraId="39254F32" w14:textId="77777777" w:rsidR="00D42282" w:rsidRPr="002946AF" w:rsidRDefault="00D42282" w:rsidP="00F83F7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</w:tcPr>
          <w:p w14:paraId="675C14F7" w14:textId="77777777" w:rsidR="00D42282" w:rsidRPr="002946AF" w:rsidRDefault="00D42282" w:rsidP="00F83F7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2282" w:rsidRPr="002946AF" w14:paraId="0CB5573A" w14:textId="77777777" w:rsidTr="00BF60D5">
        <w:trPr>
          <w:cantSplit/>
          <w:jc w:val="center"/>
        </w:trPr>
        <w:tc>
          <w:tcPr>
            <w:tcW w:w="3099" w:type="pct"/>
          </w:tcPr>
          <w:p w14:paraId="61AE2B17" w14:textId="1093A386" w:rsidR="00D42282" w:rsidRPr="002946AF" w:rsidRDefault="00D42282" w:rsidP="00F8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มูลค่าตามบัญชีโดยรวมของส่วนได้เสียในการร่วมค้า</w:t>
            </w:r>
          </w:p>
        </w:tc>
        <w:tc>
          <w:tcPr>
            <w:tcW w:w="1003" w:type="pct"/>
            <w:shd w:val="clear" w:color="auto" w:fill="FAFAFA"/>
          </w:tcPr>
          <w:p w14:paraId="71B7F3A9" w14:textId="77777777" w:rsidR="00D42282" w:rsidRPr="002946AF" w:rsidRDefault="00D42282" w:rsidP="00F83F7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8" w:type="pct"/>
          </w:tcPr>
          <w:p w14:paraId="390B973A" w14:textId="77777777" w:rsidR="00D42282" w:rsidRPr="002946AF" w:rsidRDefault="00D42282" w:rsidP="00F83F7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2282" w:rsidRPr="002946AF" w14:paraId="3AB1BBF3" w14:textId="77777777" w:rsidTr="00BF60D5">
        <w:trPr>
          <w:cantSplit/>
          <w:jc w:val="center"/>
        </w:trPr>
        <w:tc>
          <w:tcPr>
            <w:tcW w:w="3099" w:type="pct"/>
          </w:tcPr>
          <w:p w14:paraId="1DE03FC6" w14:textId="5BD26854" w:rsidR="00D42282" w:rsidRPr="002946AF" w:rsidRDefault="00A249D5" w:rsidP="00F8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D42282"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ซึ่งแต่ละรายที่ไม่มีสาระสำคัญ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FB58BC" w14:textId="2CCCFB8D" w:rsidR="00D42282" w:rsidRPr="002946AF" w:rsidRDefault="00204442" w:rsidP="00BC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4B87FAEA" w14:textId="07CAE9FB" w:rsidR="00D42282" w:rsidRPr="002946AF" w:rsidRDefault="00204442" w:rsidP="00A949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D42282" w:rsidRPr="002946AF" w14:paraId="3A806986" w14:textId="77777777" w:rsidTr="00BF60D5">
        <w:trPr>
          <w:cantSplit/>
          <w:jc w:val="center"/>
        </w:trPr>
        <w:tc>
          <w:tcPr>
            <w:tcW w:w="3099" w:type="pct"/>
            <w:hideMark/>
          </w:tcPr>
          <w:p w14:paraId="45642115" w14:textId="568CCCFA" w:rsidR="00D42282" w:rsidRPr="002946AF" w:rsidRDefault="00D42282" w:rsidP="00F8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จำนวนรวมของส่วนแบ่งของกลุ่มกิจการใน</w:t>
            </w:r>
            <w:r w:rsidR="00A249D5"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มค้า</w:t>
            </w: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FAFAFA"/>
          </w:tcPr>
          <w:p w14:paraId="2D5609E2" w14:textId="77777777" w:rsidR="00D42282" w:rsidRPr="002946AF" w:rsidRDefault="00D42282" w:rsidP="00F83F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</w:tcPr>
          <w:p w14:paraId="58C5E21D" w14:textId="77777777" w:rsidR="00D42282" w:rsidRPr="002946AF" w:rsidRDefault="00D42282" w:rsidP="00F83F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2282" w:rsidRPr="002946AF" w14:paraId="5B691A1C" w14:textId="77777777" w:rsidTr="00BF60D5">
        <w:trPr>
          <w:cantSplit/>
          <w:jc w:val="center"/>
        </w:trPr>
        <w:tc>
          <w:tcPr>
            <w:tcW w:w="3099" w:type="pct"/>
            <w:hideMark/>
          </w:tcPr>
          <w:p w14:paraId="2C6F9881" w14:textId="5FC79710" w:rsidR="00D42282" w:rsidRPr="002946AF" w:rsidRDefault="00D42282" w:rsidP="00F8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003" w:type="pct"/>
            <w:shd w:val="clear" w:color="auto" w:fill="FAFAFA"/>
          </w:tcPr>
          <w:p w14:paraId="503A4B5A" w14:textId="38B159E9" w:rsidR="00D42282" w:rsidRPr="002946AF" w:rsidRDefault="00204442" w:rsidP="00F83F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898" w:type="pct"/>
          </w:tcPr>
          <w:p w14:paraId="6769A844" w14:textId="65F0DE94" w:rsidR="00D42282" w:rsidRPr="002946AF" w:rsidRDefault="00204442" w:rsidP="00F83F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D42282" w:rsidRPr="002946AF" w14:paraId="1B124C36" w14:textId="77777777" w:rsidTr="00BF60D5">
        <w:trPr>
          <w:cantSplit/>
          <w:jc w:val="center"/>
        </w:trPr>
        <w:tc>
          <w:tcPr>
            <w:tcW w:w="3099" w:type="pct"/>
            <w:hideMark/>
          </w:tcPr>
          <w:p w14:paraId="00627683" w14:textId="2236F78C" w:rsidR="00D42282" w:rsidRPr="002946AF" w:rsidRDefault="00D42282" w:rsidP="00F8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FAFAFA"/>
          </w:tcPr>
          <w:p w14:paraId="5C693E4E" w14:textId="0879CB69" w:rsidR="00D42282" w:rsidRPr="002946AF" w:rsidRDefault="00BC63E4" w:rsidP="00F83F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4C881173" w14:textId="4D962296" w:rsidR="00D42282" w:rsidRPr="002946AF" w:rsidRDefault="0065375A" w:rsidP="00F83F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2282" w:rsidRPr="002946AF" w14:paraId="3531FD72" w14:textId="77777777" w:rsidTr="00BF60D5">
        <w:trPr>
          <w:cantSplit/>
          <w:jc w:val="center"/>
        </w:trPr>
        <w:tc>
          <w:tcPr>
            <w:tcW w:w="3099" w:type="pct"/>
            <w:hideMark/>
          </w:tcPr>
          <w:p w14:paraId="17F612A5" w14:textId="321117BD" w:rsidR="00D42282" w:rsidRPr="002946AF" w:rsidRDefault="00D42282" w:rsidP="00F8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79101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79101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</w:t>
            </w: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5F2EC" w14:textId="2C0E0C69" w:rsidR="00D42282" w:rsidRPr="002946AF" w:rsidRDefault="00BC63E4" w:rsidP="00F83F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</w:tcPr>
          <w:p w14:paraId="6EB51D4D" w14:textId="1A293E28" w:rsidR="00D42282" w:rsidRPr="002946AF" w:rsidRDefault="00204442" w:rsidP="00F83F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</w:tbl>
    <w:p w14:paraId="153286AD" w14:textId="77777777" w:rsidR="00354C1D" w:rsidRPr="002946AF" w:rsidRDefault="00354C1D" w:rsidP="00266A1E">
      <w:pPr>
        <w:pStyle w:val="block"/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68A165E" w14:textId="348115D2" w:rsidR="00F83F78" w:rsidRPr="002946AF" w:rsidRDefault="00F83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lang w:val="en-GB" w:bidi="ar-SA"/>
        </w:rPr>
      </w:pPr>
      <w:r w:rsidRPr="002946AF">
        <w:rPr>
          <w:rFonts w:ascii="Browallia New" w:hAnsi="Browallia New" w:cs="Browallia New"/>
          <w:sz w:val="26"/>
          <w:szCs w:val="26"/>
        </w:rPr>
        <w:br w:type="page"/>
      </w:r>
    </w:p>
    <w:p w14:paraId="572EE57D" w14:textId="77777777" w:rsidR="00D42282" w:rsidRPr="002946AF" w:rsidRDefault="00D42282" w:rsidP="00D42282">
      <w:pPr>
        <w:pStyle w:val="block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75" w:type="pct"/>
        <w:jc w:val="center"/>
        <w:tblLook w:val="04A0" w:firstRow="1" w:lastRow="0" w:firstColumn="1" w:lastColumn="0" w:noHBand="0" w:noVBand="1"/>
      </w:tblPr>
      <w:tblGrid>
        <w:gridCol w:w="5707"/>
        <w:gridCol w:w="1809"/>
        <w:gridCol w:w="1898"/>
      </w:tblGrid>
      <w:tr w:rsidR="00D42282" w:rsidRPr="002946AF" w14:paraId="07FEAAA0" w14:textId="77777777" w:rsidTr="00F83F78">
        <w:trPr>
          <w:cantSplit/>
          <w:trHeight w:val="131"/>
          <w:jc w:val="center"/>
        </w:trPr>
        <w:tc>
          <w:tcPr>
            <w:tcW w:w="3031" w:type="pct"/>
          </w:tcPr>
          <w:p w14:paraId="11570723" w14:textId="77777777" w:rsidR="00D42282" w:rsidRPr="002946AF" w:rsidRDefault="00D42282" w:rsidP="00F8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E66E8" w14:textId="033776E1" w:rsidR="00D42282" w:rsidRPr="002946AF" w:rsidRDefault="00D42282" w:rsidP="00F83F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ที่แต่ละรายไม่มีสาระสา</w:t>
            </w:r>
            <w:proofErr w:type="spellStart"/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คัญ</w:t>
            </w:r>
            <w:proofErr w:type="spellEnd"/>
          </w:p>
        </w:tc>
      </w:tr>
      <w:tr w:rsidR="00D42282" w:rsidRPr="002946AF" w14:paraId="68CC1A8E" w14:textId="77777777" w:rsidTr="0065375A">
        <w:trPr>
          <w:cantSplit/>
          <w:trHeight w:val="131"/>
          <w:jc w:val="center"/>
        </w:trPr>
        <w:tc>
          <w:tcPr>
            <w:tcW w:w="3031" w:type="pct"/>
          </w:tcPr>
          <w:p w14:paraId="1A88EE5D" w14:textId="77777777" w:rsidR="00D42282" w:rsidRPr="002946AF" w:rsidRDefault="00D42282" w:rsidP="00F8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1" w:type="pct"/>
            <w:tcBorders>
              <w:top w:val="single" w:sz="4" w:space="0" w:color="auto"/>
            </w:tcBorders>
            <w:vAlign w:val="bottom"/>
            <w:hideMark/>
          </w:tcPr>
          <w:p w14:paraId="122D33F0" w14:textId="6AE482F5" w:rsidR="00D42282" w:rsidRPr="002946AF" w:rsidRDefault="00D42282" w:rsidP="00F83F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08" w:type="pct"/>
            <w:tcBorders>
              <w:top w:val="single" w:sz="4" w:space="0" w:color="auto"/>
            </w:tcBorders>
            <w:vAlign w:val="bottom"/>
            <w:hideMark/>
          </w:tcPr>
          <w:p w14:paraId="6B2E42F8" w14:textId="7CB80FBD" w:rsidR="00D42282" w:rsidRPr="002946AF" w:rsidRDefault="00D42282" w:rsidP="00F83F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42282" w:rsidRPr="002946AF" w14:paraId="46B776FA" w14:textId="77777777" w:rsidTr="0065375A">
        <w:trPr>
          <w:cantSplit/>
          <w:jc w:val="center"/>
        </w:trPr>
        <w:tc>
          <w:tcPr>
            <w:tcW w:w="3031" w:type="pct"/>
          </w:tcPr>
          <w:p w14:paraId="79239A2A" w14:textId="77777777" w:rsidR="00D42282" w:rsidRPr="002946AF" w:rsidRDefault="00D42282" w:rsidP="00F8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bottom"/>
            <w:hideMark/>
          </w:tcPr>
          <w:p w14:paraId="65DE42A1" w14:textId="74B09250" w:rsidR="00D42282" w:rsidRPr="002946AF" w:rsidRDefault="00656C30" w:rsidP="00F83F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D42282"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pct"/>
            <w:tcBorders>
              <w:bottom w:val="single" w:sz="4" w:space="0" w:color="auto"/>
            </w:tcBorders>
            <w:vAlign w:val="bottom"/>
            <w:hideMark/>
          </w:tcPr>
          <w:p w14:paraId="1AAF009E" w14:textId="042E3C19" w:rsidR="00D42282" w:rsidRPr="002946AF" w:rsidRDefault="00656C30" w:rsidP="00F83F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D42282"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2282" w:rsidRPr="002946AF" w14:paraId="535CB380" w14:textId="77777777" w:rsidTr="00BF60D5">
        <w:trPr>
          <w:cantSplit/>
          <w:jc w:val="center"/>
        </w:trPr>
        <w:tc>
          <w:tcPr>
            <w:tcW w:w="3031" w:type="pct"/>
          </w:tcPr>
          <w:p w14:paraId="075C3CE6" w14:textId="77777777" w:rsidR="00D42282" w:rsidRPr="002946AF" w:rsidRDefault="00D42282" w:rsidP="00F8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61" w:type="pct"/>
            <w:tcBorders>
              <w:top w:val="single" w:sz="4" w:space="0" w:color="auto"/>
            </w:tcBorders>
            <w:shd w:val="clear" w:color="auto" w:fill="FAFAFA"/>
          </w:tcPr>
          <w:p w14:paraId="7899027E" w14:textId="77777777" w:rsidR="00D42282" w:rsidRPr="002946AF" w:rsidRDefault="00D42282" w:rsidP="00F83F7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pct"/>
            <w:tcBorders>
              <w:top w:val="single" w:sz="4" w:space="0" w:color="auto"/>
            </w:tcBorders>
          </w:tcPr>
          <w:p w14:paraId="21018BCB" w14:textId="77777777" w:rsidR="00D42282" w:rsidRPr="002946AF" w:rsidRDefault="00D42282" w:rsidP="00F83F7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2282" w:rsidRPr="002946AF" w14:paraId="08A95708" w14:textId="77777777" w:rsidTr="00BF60D5">
        <w:trPr>
          <w:cantSplit/>
          <w:jc w:val="center"/>
        </w:trPr>
        <w:tc>
          <w:tcPr>
            <w:tcW w:w="3031" w:type="pct"/>
          </w:tcPr>
          <w:p w14:paraId="265F1DA7" w14:textId="26B947AC" w:rsidR="00D42282" w:rsidRPr="002946AF" w:rsidRDefault="00D42282" w:rsidP="00F8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มูลค่าตามบัญชีโดยรวมของส่วนได้เสียใน</w:t>
            </w:r>
            <w:r w:rsidR="00656C30"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61" w:type="pct"/>
            <w:shd w:val="clear" w:color="auto" w:fill="FAFAFA"/>
          </w:tcPr>
          <w:p w14:paraId="2A015594" w14:textId="77777777" w:rsidR="00D42282" w:rsidRPr="002946AF" w:rsidRDefault="00D42282" w:rsidP="00F83F7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pct"/>
          </w:tcPr>
          <w:p w14:paraId="103CD44D" w14:textId="77777777" w:rsidR="00D42282" w:rsidRPr="002946AF" w:rsidRDefault="00D42282" w:rsidP="00F83F7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375A" w:rsidRPr="002946AF" w14:paraId="70AA4CDA" w14:textId="77777777" w:rsidTr="00BF60D5">
        <w:trPr>
          <w:cantSplit/>
          <w:jc w:val="center"/>
        </w:trPr>
        <w:tc>
          <w:tcPr>
            <w:tcW w:w="3031" w:type="pct"/>
          </w:tcPr>
          <w:p w14:paraId="637C8534" w14:textId="5EBAA7B3" w:rsidR="0065375A" w:rsidRPr="002946AF" w:rsidRDefault="005B7813" w:rsidP="0065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65375A"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ซึ่งแต่ละรายที่ไม่มีสาระสำคัญ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EF7AE" w14:textId="778529B9" w:rsidR="0065375A" w:rsidRPr="002946AF" w:rsidRDefault="00204442" w:rsidP="00BC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63E4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008" w:type="pct"/>
            <w:tcBorders>
              <w:bottom w:val="single" w:sz="4" w:space="0" w:color="auto"/>
            </w:tcBorders>
          </w:tcPr>
          <w:p w14:paraId="4840953E" w14:textId="2F7AAE58" w:rsidR="0065375A" w:rsidRPr="002946AF" w:rsidRDefault="00204442" w:rsidP="00653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375A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65375A" w:rsidRPr="002946AF" w14:paraId="22C04F4E" w14:textId="77777777" w:rsidTr="00BF60D5">
        <w:trPr>
          <w:cantSplit/>
          <w:jc w:val="center"/>
        </w:trPr>
        <w:tc>
          <w:tcPr>
            <w:tcW w:w="3031" w:type="pct"/>
            <w:hideMark/>
          </w:tcPr>
          <w:p w14:paraId="50534586" w14:textId="692E014F" w:rsidR="0065375A" w:rsidRPr="002946AF" w:rsidRDefault="0065375A" w:rsidP="0065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จำนวนรวมของส่วนแบ่งของกลุ่มกิจการในบริษัทร่วม</w:t>
            </w:r>
          </w:p>
        </w:tc>
        <w:tc>
          <w:tcPr>
            <w:tcW w:w="961" w:type="pct"/>
            <w:tcBorders>
              <w:top w:val="single" w:sz="4" w:space="0" w:color="auto"/>
            </w:tcBorders>
            <w:shd w:val="clear" w:color="auto" w:fill="FAFAFA"/>
          </w:tcPr>
          <w:p w14:paraId="259F091D" w14:textId="77777777" w:rsidR="0065375A" w:rsidRPr="002946AF" w:rsidRDefault="0065375A" w:rsidP="006537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pct"/>
            <w:tcBorders>
              <w:top w:val="single" w:sz="4" w:space="0" w:color="auto"/>
            </w:tcBorders>
          </w:tcPr>
          <w:p w14:paraId="612D526F" w14:textId="77777777" w:rsidR="0065375A" w:rsidRPr="002946AF" w:rsidRDefault="0065375A" w:rsidP="006537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375A" w:rsidRPr="002946AF" w14:paraId="4E6F2001" w14:textId="77777777" w:rsidTr="00BF60D5">
        <w:trPr>
          <w:cantSplit/>
          <w:jc w:val="center"/>
        </w:trPr>
        <w:tc>
          <w:tcPr>
            <w:tcW w:w="3031" w:type="pct"/>
            <w:hideMark/>
          </w:tcPr>
          <w:p w14:paraId="46AF3B27" w14:textId="6AC16442" w:rsidR="0065375A" w:rsidRPr="002946AF" w:rsidRDefault="0065375A" w:rsidP="0065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961" w:type="pct"/>
            <w:shd w:val="clear" w:color="auto" w:fill="FAFAFA"/>
          </w:tcPr>
          <w:p w14:paraId="4B7D1C83" w14:textId="4773CA4C" w:rsidR="0065375A" w:rsidRPr="002946AF" w:rsidRDefault="00204442" w:rsidP="006537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008" w:type="pct"/>
          </w:tcPr>
          <w:p w14:paraId="19BBA329" w14:textId="3417ABFB" w:rsidR="0065375A" w:rsidRPr="002946AF" w:rsidRDefault="00204442" w:rsidP="006537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65375A" w:rsidRPr="002946AF" w14:paraId="1B09D82D" w14:textId="77777777" w:rsidTr="00BF60D5">
        <w:trPr>
          <w:cantSplit/>
          <w:jc w:val="center"/>
        </w:trPr>
        <w:tc>
          <w:tcPr>
            <w:tcW w:w="3031" w:type="pct"/>
            <w:hideMark/>
          </w:tcPr>
          <w:p w14:paraId="182BA47A" w14:textId="30C0D8F0" w:rsidR="0065375A" w:rsidRPr="002946AF" w:rsidRDefault="0065375A" w:rsidP="0065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FAFAFA"/>
          </w:tcPr>
          <w:p w14:paraId="5D519530" w14:textId="0072AE71" w:rsidR="0065375A" w:rsidRPr="002946AF" w:rsidRDefault="00BC63E4" w:rsidP="006537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pct"/>
            <w:tcBorders>
              <w:bottom w:val="single" w:sz="4" w:space="0" w:color="auto"/>
            </w:tcBorders>
          </w:tcPr>
          <w:p w14:paraId="1DD54D79" w14:textId="4401DD72" w:rsidR="0065375A" w:rsidRPr="002946AF" w:rsidRDefault="0065375A" w:rsidP="006537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375A" w:rsidRPr="002946AF" w14:paraId="7071DE70" w14:textId="77777777" w:rsidTr="00BF60D5">
        <w:trPr>
          <w:cantSplit/>
          <w:jc w:val="center"/>
        </w:trPr>
        <w:tc>
          <w:tcPr>
            <w:tcW w:w="3031" w:type="pct"/>
            <w:hideMark/>
          </w:tcPr>
          <w:p w14:paraId="63B6F92F" w14:textId="2933D2BA" w:rsidR="0065375A" w:rsidRPr="002946AF" w:rsidRDefault="0065375A" w:rsidP="0065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825ACF" w14:textId="43518C41" w:rsidR="0065375A" w:rsidRPr="002946AF" w:rsidRDefault="00204442" w:rsidP="006537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008" w:type="pct"/>
            <w:tcBorders>
              <w:top w:val="single" w:sz="4" w:space="0" w:color="auto"/>
              <w:bottom w:val="single" w:sz="4" w:space="0" w:color="auto"/>
            </w:tcBorders>
          </w:tcPr>
          <w:p w14:paraId="0CE2B622" w14:textId="052D88C4" w:rsidR="0065375A" w:rsidRPr="002946AF" w:rsidRDefault="00204442" w:rsidP="006537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</w:tbl>
    <w:p w14:paraId="32904F90" w14:textId="279D6CDC" w:rsidR="00333CFE" w:rsidRPr="002946AF" w:rsidRDefault="00333CFE" w:rsidP="004B409C">
      <w:pPr>
        <w:pStyle w:val="Heading1"/>
        <w:keepNext w:val="0"/>
        <w:tabs>
          <w:tab w:val="clear" w:pos="567"/>
        </w:tabs>
        <w:spacing w:line="240" w:lineRule="auto"/>
        <w:rPr>
          <w:rFonts w:ascii="Browallia New" w:eastAsia="Arial Unicode MS" w:hAnsi="Browallia New" w:cs="Browallia New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33CFE" w:rsidRPr="002946AF" w14:paraId="0B52A768" w14:textId="77777777" w:rsidTr="00F83F7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F3DC2E" w14:textId="58C80221" w:rsidR="00333CFE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15</w:t>
            </w:r>
            <w:r w:rsidR="00333CF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33CF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อสังหาริมทรัพย์เพื่อการลงทุน สุทธิ</w:t>
            </w:r>
          </w:p>
        </w:tc>
      </w:tr>
    </w:tbl>
    <w:p w14:paraId="5E68D067" w14:textId="1D040C71" w:rsidR="00E4671B" w:rsidRPr="002946AF" w:rsidRDefault="00E4671B" w:rsidP="00354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7878FE" w:rsidRPr="002946AF" w14:paraId="1B048E09" w14:textId="4B9B6328" w:rsidTr="005B7813">
        <w:trPr>
          <w:tblHeader/>
        </w:trPr>
        <w:tc>
          <w:tcPr>
            <w:tcW w:w="3690" w:type="dxa"/>
          </w:tcPr>
          <w:p w14:paraId="00BD2A91" w14:textId="77777777" w:rsidR="007878FE" w:rsidRPr="002946AF" w:rsidRDefault="007878FE" w:rsidP="004B409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5DEBD" w14:textId="21BB3E56" w:rsidR="007878FE" w:rsidRPr="002946AF" w:rsidRDefault="007878F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7C794" w14:textId="27532988" w:rsidR="007878FE" w:rsidRPr="002946AF" w:rsidRDefault="007878F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78FE" w:rsidRPr="002946AF" w14:paraId="45E6F732" w14:textId="2DF04EA3" w:rsidTr="005B7813">
        <w:trPr>
          <w:tblHeader/>
        </w:trPr>
        <w:tc>
          <w:tcPr>
            <w:tcW w:w="3690" w:type="dxa"/>
          </w:tcPr>
          <w:p w14:paraId="72EED4FF" w14:textId="77777777" w:rsidR="007878FE" w:rsidRPr="002946AF" w:rsidRDefault="007878FE" w:rsidP="004B409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F6E391D" w14:textId="4EAA4BA0" w:rsidR="007878FE" w:rsidRPr="002946AF" w:rsidRDefault="007878F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พ.ศ.</w:t>
            </w:r>
            <w:r w:rsidRPr="002946A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36885C" w14:textId="60B36281" w:rsidR="007878FE" w:rsidRPr="002946AF" w:rsidRDefault="007878F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พ.ศ.</w:t>
            </w:r>
            <w:r w:rsidRPr="002946A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91FEC0" w14:textId="3A25CD4D" w:rsidR="007878FE" w:rsidRPr="002946AF" w:rsidRDefault="007878F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พ.ศ.</w:t>
            </w:r>
            <w:r w:rsidRPr="002946A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057CD5" w14:textId="12934254" w:rsidR="007878FE" w:rsidRPr="002946AF" w:rsidRDefault="007878F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พ.ศ.</w:t>
            </w:r>
            <w:r w:rsidRPr="002946A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2561</w:t>
            </w:r>
          </w:p>
        </w:tc>
      </w:tr>
      <w:tr w:rsidR="007878FE" w:rsidRPr="002946AF" w14:paraId="2F59952F" w14:textId="2892EB5F" w:rsidTr="005B7813">
        <w:trPr>
          <w:tblHeader/>
        </w:trPr>
        <w:tc>
          <w:tcPr>
            <w:tcW w:w="3690" w:type="dxa"/>
          </w:tcPr>
          <w:p w14:paraId="18C9A42C" w14:textId="77777777" w:rsidR="007878FE" w:rsidRPr="002946AF" w:rsidRDefault="007878FE" w:rsidP="004B409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ABE89B" w14:textId="3086F4C2" w:rsidR="007878FE" w:rsidRPr="002946AF" w:rsidRDefault="00B61C3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878FE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0F7BAF0" w14:textId="381EFCC4" w:rsidR="007878FE" w:rsidRPr="002946AF" w:rsidRDefault="00B61C3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878FE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0733C4" w14:textId="72F9F0F9" w:rsidR="007878FE" w:rsidRPr="002946AF" w:rsidRDefault="00B61C3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878FE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75C55E2" w14:textId="06668284" w:rsidR="007878FE" w:rsidRPr="002946AF" w:rsidRDefault="00B61C3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878FE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78FE" w:rsidRPr="002946AF" w14:paraId="49338CEC" w14:textId="77777777" w:rsidTr="005B7813">
        <w:trPr>
          <w:tblHeader/>
        </w:trPr>
        <w:tc>
          <w:tcPr>
            <w:tcW w:w="3690" w:type="dxa"/>
          </w:tcPr>
          <w:p w14:paraId="2BBDD957" w14:textId="77777777" w:rsidR="007878FE" w:rsidRPr="002946AF" w:rsidRDefault="007878FE" w:rsidP="004B409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D47B812" w14:textId="77777777" w:rsidR="007878FE" w:rsidRPr="002946AF" w:rsidRDefault="007878F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336D5FBC" w14:textId="77777777" w:rsidR="007878FE" w:rsidRPr="002946AF" w:rsidRDefault="007878F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5FE76EF" w14:textId="77777777" w:rsidR="007878FE" w:rsidRPr="002946AF" w:rsidRDefault="007878F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E2554D1" w14:textId="77777777" w:rsidR="007878FE" w:rsidRPr="002946AF" w:rsidRDefault="007878F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878FE" w:rsidRPr="002946AF" w14:paraId="02B8599D" w14:textId="1C5785B0" w:rsidTr="005B7813">
        <w:tc>
          <w:tcPr>
            <w:tcW w:w="3690" w:type="dxa"/>
          </w:tcPr>
          <w:p w14:paraId="1ABD01A5" w14:textId="6D2D1734" w:rsidR="007878FE" w:rsidRPr="002946AF" w:rsidRDefault="007878F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8F884B" w14:textId="77777777" w:rsidR="007878FE" w:rsidRPr="002946AF" w:rsidRDefault="007878FE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9A83DEF" w14:textId="77777777" w:rsidR="007878FE" w:rsidRPr="002946AF" w:rsidRDefault="007878FE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A6C95B8" w14:textId="7ACB7083" w:rsidR="007878FE" w:rsidRPr="002946AF" w:rsidRDefault="007878FE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4B06875" w14:textId="77777777" w:rsidR="007878FE" w:rsidRPr="002946AF" w:rsidRDefault="007878FE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0727" w:rsidRPr="002946AF" w14:paraId="4550463C" w14:textId="5EA44132" w:rsidTr="005B7813">
        <w:tc>
          <w:tcPr>
            <w:tcW w:w="3690" w:type="dxa"/>
          </w:tcPr>
          <w:p w14:paraId="75527E20" w14:textId="77777777" w:rsidR="00910727" w:rsidRPr="002946AF" w:rsidRDefault="00910727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88122D" w14:textId="608055FD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vAlign w:val="center"/>
          </w:tcPr>
          <w:p w14:paraId="65F6C6F9" w14:textId="78BBF59F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2E0A5D" w14:textId="0BE1610B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</w:t>
            </w:r>
            <w:r w:rsidR="00910727"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111</w:t>
            </w:r>
          </w:p>
        </w:tc>
        <w:tc>
          <w:tcPr>
            <w:tcW w:w="1440" w:type="dxa"/>
            <w:vAlign w:val="center"/>
          </w:tcPr>
          <w:p w14:paraId="5E65FC32" w14:textId="1A022CEE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10727"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111</w:t>
            </w:r>
          </w:p>
        </w:tc>
      </w:tr>
      <w:tr w:rsidR="00910727" w:rsidRPr="002946AF" w14:paraId="3F44ADD1" w14:textId="0988ECA0" w:rsidTr="005B7813">
        <w:tc>
          <w:tcPr>
            <w:tcW w:w="3690" w:type="dxa"/>
          </w:tcPr>
          <w:p w14:paraId="33A34B55" w14:textId="5F882016" w:rsidR="00910727" w:rsidRPr="002946AF" w:rsidRDefault="00910727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F60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F4008B" w14:textId="2038403D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CA731CA" w14:textId="75D34842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C5BF31" w14:textId="0D501674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11</w:t>
            </w: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EA5D29" w14:textId="6BD0BD7B" w:rsidR="00910727" w:rsidRPr="002946AF" w:rsidRDefault="002A1F5A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10727" w:rsidRPr="002946AF" w14:paraId="055588A4" w14:textId="0E04E017" w:rsidTr="005B7813">
        <w:tc>
          <w:tcPr>
            <w:tcW w:w="3690" w:type="dxa"/>
          </w:tcPr>
          <w:p w14:paraId="48CCFDDF" w14:textId="77777777" w:rsidR="00910727" w:rsidRPr="002946AF" w:rsidRDefault="00910727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3FF0D3" w14:textId="4553C7C7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9326F" w14:textId="0EA79DBA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06A0D9" w14:textId="5485520C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10727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57EEF" w14:textId="0EA9DB59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10727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</w:t>
            </w:r>
          </w:p>
        </w:tc>
      </w:tr>
      <w:tr w:rsidR="00910727" w:rsidRPr="002946AF" w14:paraId="78914CCB" w14:textId="0FB399F4" w:rsidTr="005B7813">
        <w:tc>
          <w:tcPr>
            <w:tcW w:w="3690" w:type="dxa"/>
          </w:tcPr>
          <w:p w14:paraId="3D67ACF5" w14:textId="77777777" w:rsidR="00910727" w:rsidRPr="002946AF" w:rsidRDefault="00910727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38BFED" w14:textId="77777777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84E638" w14:textId="77777777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27D133" w14:textId="2EB0965B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25D451" w14:textId="77777777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910727" w:rsidRPr="002946AF" w14:paraId="309DCBA6" w14:textId="5E4F2DD8" w:rsidTr="005B7813">
        <w:tc>
          <w:tcPr>
            <w:tcW w:w="3690" w:type="dxa"/>
          </w:tcPr>
          <w:p w14:paraId="793BFB95" w14:textId="6509C889" w:rsidR="00910727" w:rsidRPr="002946AF" w:rsidRDefault="00910727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C5B185" w14:textId="77777777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6292FA2" w14:textId="77777777" w:rsidR="00910727" w:rsidRPr="002946AF" w:rsidRDefault="00910727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8383D8B" w14:textId="5080BEEB" w:rsidR="00910727" w:rsidRPr="002946AF" w:rsidRDefault="00910727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E9EB294" w14:textId="77777777" w:rsidR="00910727" w:rsidRPr="002946AF" w:rsidRDefault="00910727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910727" w:rsidRPr="002946AF" w14:paraId="5DC2B237" w14:textId="49359BF3" w:rsidTr="005B7813">
        <w:tc>
          <w:tcPr>
            <w:tcW w:w="3690" w:type="dxa"/>
          </w:tcPr>
          <w:p w14:paraId="309A6417" w14:textId="77777777" w:rsidR="00910727" w:rsidRPr="002946AF" w:rsidRDefault="00910727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39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DEC0A7" w14:textId="30F4CC5A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vAlign w:val="center"/>
          </w:tcPr>
          <w:p w14:paraId="3F2F7CA1" w14:textId="3A74ECE2" w:rsidR="00910727" w:rsidRPr="002946AF" w:rsidRDefault="00204442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917858" w14:textId="05A6F6B6" w:rsidR="00910727" w:rsidRPr="002946AF" w:rsidRDefault="00204442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910727"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vAlign w:val="center"/>
          </w:tcPr>
          <w:p w14:paraId="28AC9E5B" w14:textId="7EA8A8FA" w:rsidR="00910727" w:rsidRPr="002946AF" w:rsidRDefault="00204442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910727"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100</w:t>
            </w:r>
          </w:p>
        </w:tc>
      </w:tr>
      <w:tr w:rsidR="0000231F" w:rsidRPr="002946AF" w14:paraId="11B84C6A" w14:textId="77777777" w:rsidTr="005D43B0">
        <w:tc>
          <w:tcPr>
            <w:tcW w:w="3690" w:type="dxa"/>
          </w:tcPr>
          <w:p w14:paraId="19DD144F" w14:textId="77777777" w:rsidR="005D43B0" w:rsidRPr="005D43B0" w:rsidRDefault="00F8087F" w:rsidP="005D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39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5D43B0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 xml:space="preserve">โอนจากที่ดิน อาคาร และอุปกรณ์ </w:t>
            </w:r>
            <w:r w:rsidR="00DB4AA1" w:rsidRPr="005D43B0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-</w:t>
            </w:r>
            <w:r w:rsidRPr="005D43B0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 xml:space="preserve"> </w:t>
            </w:r>
            <w:r w:rsidRPr="005D43B0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 xml:space="preserve">สุทธิ </w:t>
            </w:r>
          </w:p>
          <w:p w14:paraId="37A6D12E" w14:textId="16A311BD" w:rsidR="005D43B0" w:rsidRPr="005D43B0" w:rsidRDefault="005D43B0" w:rsidP="005D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39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5D43B0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 xml:space="preserve">   (หมายเหตุฯ ข้อ </w:t>
            </w:r>
            <w:r w:rsidRPr="005D43B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16</w:t>
            </w:r>
            <w:r w:rsidRPr="005D43B0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B3A735" w14:textId="5A099C32" w:rsidR="0000231F" w:rsidRPr="002946AF" w:rsidRDefault="0000231F" w:rsidP="005D43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8225966" w14:textId="3DBA1A42" w:rsidR="0000231F" w:rsidRPr="002946AF" w:rsidRDefault="0000231F" w:rsidP="005D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C59EC" w14:textId="3562A17A" w:rsidR="0000231F" w:rsidRPr="002946AF" w:rsidRDefault="00204442" w:rsidP="005D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vAlign w:val="bottom"/>
          </w:tcPr>
          <w:p w14:paraId="62A29198" w14:textId="0A4C23D8" w:rsidR="0000231F" w:rsidRPr="002946AF" w:rsidRDefault="0000231F" w:rsidP="005D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</w:tr>
      <w:tr w:rsidR="00910727" w:rsidRPr="002946AF" w14:paraId="1FCEB0E4" w14:textId="0143E42D" w:rsidTr="005B7813">
        <w:tc>
          <w:tcPr>
            <w:tcW w:w="3690" w:type="dxa"/>
          </w:tcPr>
          <w:p w14:paraId="113BD7B4" w14:textId="0252E4EB" w:rsidR="00910727" w:rsidRPr="005D43B0" w:rsidRDefault="00F8087F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D68CD4" w14:textId="1855FAEB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2C93E14" w14:textId="23659292" w:rsidR="00910727" w:rsidRPr="002946AF" w:rsidRDefault="00910727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E58FE9" w14:textId="656BA9AD" w:rsidR="00910727" w:rsidRPr="002946AF" w:rsidRDefault="00204442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954108" w14:textId="7A83159E" w:rsidR="00910727" w:rsidRPr="002946AF" w:rsidRDefault="002A1F5A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910727" w:rsidRPr="002946AF" w14:paraId="6D9BE308" w14:textId="0CEC899B" w:rsidTr="005B7813">
        <w:tc>
          <w:tcPr>
            <w:tcW w:w="3690" w:type="dxa"/>
          </w:tcPr>
          <w:p w14:paraId="5764ED19" w14:textId="77777777" w:rsidR="00910727" w:rsidRPr="002946AF" w:rsidRDefault="00910727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881F2D" w14:textId="6AE785AA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CDEDF" w14:textId="43E98A42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20F676" w14:textId="36CE0047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444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</w:t>
            </w:r>
            <w:r w:rsidR="00910727"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7B90A" w14:textId="3AA3BF3A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10727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</w:t>
            </w:r>
          </w:p>
        </w:tc>
      </w:tr>
      <w:tr w:rsidR="00910727" w:rsidRPr="002946AF" w14:paraId="3FDCF85C" w14:textId="4B329FE4" w:rsidTr="005B7813">
        <w:tc>
          <w:tcPr>
            <w:tcW w:w="3690" w:type="dxa"/>
          </w:tcPr>
          <w:p w14:paraId="1061A5C4" w14:textId="77777777" w:rsidR="00910727" w:rsidRPr="002946AF" w:rsidRDefault="00910727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0CAB12" w14:textId="77777777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B8A8FA1" w14:textId="77777777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0BAC47" w14:textId="106EF3C5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2CDB85" w14:textId="77777777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10727" w:rsidRPr="002946AF" w14:paraId="5D636ACC" w14:textId="41B386EF" w:rsidTr="005B7813">
        <w:tc>
          <w:tcPr>
            <w:tcW w:w="3690" w:type="dxa"/>
          </w:tcPr>
          <w:p w14:paraId="18C0246D" w14:textId="055D4ADF" w:rsidR="00910727" w:rsidRPr="002946AF" w:rsidRDefault="00910727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3F0715" w14:textId="77777777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7F0AFE6" w14:textId="77777777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5FFB22F" w14:textId="41990F67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1F4C4AE1" w14:textId="77777777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10727" w:rsidRPr="002946AF" w14:paraId="2BFD22CF" w14:textId="4CE15B3A" w:rsidTr="005B7813">
        <w:tc>
          <w:tcPr>
            <w:tcW w:w="3690" w:type="dxa"/>
          </w:tcPr>
          <w:p w14:paraId="4A04F704" w14:textId="77777777" w:rsidR="00910727" w:rsidRPr="002946AF" w:rsidRDefault="00910727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F4D46F" w14:textId="1C896BDD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vAlign w:val="center"/>
          </w:tcPr>
          <w:p w14:paraId="1A68A2F3" w14:textId="7BE955C8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86A1E2" w14:textId="09B2274A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</w:t>
            </w:r>
            <w:r w:rsidR="00910727"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141</w:t>
            </w:r>
          </w:p>
        </w:tc>
        <w:tc>
          <w:tcPr>
            <w:tcW w:w="1440" w:type="dxa"/>
            <w:vAlign w:val="center"/>
          </w:tcPr>
          <w:p w14:paraId="7C759077" w14:textId="164B6C3D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</w:t>
            </w:r>
            <w:r w:rsidR="00910727"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111</w:t>
            </w:r>
          </w:p>
        </w:tc>
      </w:tr>
      <w:tr w:rsidR="00910727" w:rsidRPr="002946AF" w14:paraId="45C9B4C2" w14:textId="4534219D" w:rsidTr="005B7813">
        <w:tc>
          <w:tcPr>
            <w:tcW w:w="3690" w:type="dxa"/>
          </w:tcPr>
          <w:p w14:paraId="292D3285" w14:textId="0443E47B" w:rsidR="00910727" w:rsidRPr="002946AF" w:rsidRDefault="00910727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F60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FABB3D" w14:textId="2AD53B72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3CDADB9" w14:textId="45FC7DD0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EDE727" w14:textId="5260D225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FA4B97" w14:textId="729407AA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11</w:t>
            </w: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910727" w:rsidRPr="002946AF" w14:paraId="684CA132" w14:textId="4C32CB9A" w:rsidTr="005B7813">
        <w:tc>
          <w:tcPr>
            <w:tcW w:w="3690" w:type="dxa"/>
          </w:tcPr>
          <w:p w14:paraId="66285E66" w14:textId="77777777" w:rsidR="00910727" w:rsidRPr="002946AF" w:rsidRDefault="00910727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EC2CEA" w14:textId="50920112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32DE5" w14:textId="097070DB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83FB4D" w14:textId="3971C48F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</w:t>
            </w:r>
            <w:r w:rsidR="00910727"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9B493" w14:textId="528CA97C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10727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</w:t>
            </w:r>
          </w:p>
        </w:tc>
      </w:tr>
      <w:tr w:rsidR="00910727" w:rsidRPr="002946AF" w14:paraId="0E22CDAF" w14:textId="16515F3F" w:rsidTr="005B7813">
        <w:tc>
          <w:tcPr>
            <w:tcW w:w="3690" w:type="dxa"/>
          </w:tcPr>
          <w:p w14:paraId="5ED0EE67" w14:textId="77777777" w:rsidR="00910727" w:rsidRPr="002946AF" w:rsidRDefault="00910727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0AC097" w14:textId="77777777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B91687" w14:textId="77777777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8B615B" w14:textId="4C146024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BFA052" w14:textId="77777777" w:rsidR="00910727" w:rsidRPr="002946AF" w:rsidRDefault="00910727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10727" w:rsidRPr="002946AF" w14:paraId="5DCFF63C" w14:textId="3476389D" w:rsidTr="005B7813">
        <w:tc>
          <w:tcPr>
            <w:tcW w:w="3690" w:type="dxa"/>
          </w:tcPr>
          <w:p w14:paraId="68395C15" w14:textId="2DA57C54" w:rsidR="00910727" w:rsidRPr="002946AF" w:rsidRDefault="00910727" w:rsidP="0091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5B42A0" w14:textId="3F169796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458</w:t>
            </w:r>
          </w:p>
        </w:tc>
        <w:tc>
          <w:tcPr>
            <w:tcW w:w="1440" w:type="dxa"/>
            <w:vAlign w:val="center"/>
          </w:tcPr>
          <w:p w14:paraId="63FA76ED" w14:textId="5B88B64F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17B6E3" w14:textId="13934D95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10727"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682</w:t>
            </w:r>
          </w:p>
        </w:tc>
        <w:tc>
          <w:tcPr>
            <w:tcW w:w="1440" w:type="dxa"/>
            <w:vAlign w:val="center"/>
          </w:tcPr>
          <w:p w14:paraId="3666BC2C" w14:textId="34756FBA" w:rsidR="00910727" w:rsidRPr="002946AF" w:rsidRDefault="00204442" w:rsidP="0091072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10727"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764</w:t>
            </w:r>
          </w:p>
        </w:tc>
      </w:tr>
    </w:tbl>
    <w:p w14:paraId="5475F311" w14:textId="77777777" w:rsidR="00281703" w:rsidRPr="002946AF" w:rsidRDefault="0028170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10D6EF" w14:textId="0EEA4C92" w:rsidR="007673A6" w:rsidRPr="002946AF" w:rsidRDefault="009A6C33" w:rsidP="009A6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ุนของกลุ่มกิจการและบริษัท จำนวน 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458 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และ 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2,682 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ตามลำดับ (พ.ศ. 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2561 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273 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และ 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1,764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ล้านบาท ตามลำดับ)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ถูกประเมินมูลค่าโดยผู้ประเมินอิสระที่ได้รับการรับรองตามมาตรฐานวิชาชีพ โดยพิจารณาราคาตลาดตามเกณฑ์ของสินทรัพย์ที่ใช้งานอยู่ในปัจจุบันและวิธีรายได้ </w:t>
      </w:r>
      <w:r w:rsidR="007673A6" w:rsidRPr="002946A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0045CB" w14:textId="0B4596CF" w:rsidR="00097711" w:rsidRDefault="00097711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96B290" w14:textId="77777777" w:rsidR="009A6C33" w:rsidRPr="002946AF" w:rsidRDefault="009A6C33" w:rsidP="009A6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การวัดมูลค่ายุติธรรม</w:t>
      </w: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F4D0D49" w14:textId="77777777" w:rsidR="009A6C33" w:rsidRPr="002946AF" w:rsidRDefault="009A6C33" w:rsidP="009A6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A039497" w14:textId="77777777" w:rsidR="009A6C33" w:rsidRPr="002946AF" w:rsidRDefault="009A6C33" w:rsidP="009A6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ลำดับชั้นมูลค่ายุติธรรม </w:t>
      </w:r>
    </w:p>
    <w:p w14:paraId="0668546D" w14:textId="77777777" w:rsidR="009A6C33" w:rsidRPr="002946AF" w:rsidRDefault="009A6C33" w:rsidP="009A6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B7B9ED4" w14:textId="77777777" w:rsidR="009A6C33" w:rsidRPr="002946AF" w:rsidRDefault="009A6C33" w:rsidP="009A6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ซึ่งมีคุณสมบัติในวิชาชีพ</w:t>
      </w:r>
      <w:r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กิจการเป็นประจำ</w:t>
      </w:r>
    </w:p>
    <w:p w14:paraId="008924EE" w14:textId="77777777" w:rsidR="009A6C33" w:rsidRPr="002946AF" w:rsidRDefault="009A6C33" w:rsidP="009A6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85A5FF5" w14:textId="77777777" w:rsidR="009A6C33" w:rsidRPr="002946AF" w:rsidRDefault="009A6C33" w:rsidP="00812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จากเกณฑ์ข้อมูล</w:t>
      </w:r>
      <w:r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ที่นำมาใช้ในเทคนิคการประเมินมูลค่ายุติธรรม </w:t>
      </w:r>
    </w:p>
    <w:p w14:paraId="2E1FF4E6" w14:textId="77777777" w:rsidR="009A6C33" w:rsidRPr="002946AF" w:rsidRDefault="009A6C33" w:rsidP="009A6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B02F80E" w14:textId="77777777" w:rsidR="009A6C33" w:rsidRPr="002946AF" w:rsidRDefault="009A6C33" w:rsidP="009A6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5BF300C5" w14:textId="77777777" w:rsidR="009A6C33" w:rsidRPr="002946AF" w:rsidRDefault="009A6C33" w:rsidP="009A6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7"/>
        <w:gridCol w:w="2610"/>
        <w:gridCol w:w="2970"/>
      </w:tblGrid>
      <w:tr w:rsidR="009A6C33" w:rsidRPr="002946AF" w14:paraId="3C46CBA2" w14:textId="77777777" w:rsidTr="009A6C33">
        <w:tc>
          <w:tcPr>
            <w:tcW w:w="3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1794C" w14:textId="77777777" w:rsidR="009A6C33" w:rsidRPr="002946AF" w:rsidRDefault="009A6C33" w:rsidP="009A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เทคนิคการประเมินมูลค่า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70DCF" w14:textId="77777777" w:rsidR="009A6C33" w:rsidRPr="002946AF" w:rsidRDefault="009A6C33" w:rsidP="009A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ข้อมูลที่ไม่สามารถสังเกตได้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996B1" w14:textId="77777777" w:rsidR="009A6C33" w:rsidRPr="002946AF" w:rsidRDefault="009A6C33" w:rsidP="009A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ความสัมพันธ์ระหว่างข้อมูลที่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ไม่สามารถสังเกตได้ที่มีนัยสำคัญและ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การวัดมูลค่ายุติธรรม</w:t>
            </w:r>
          </w:p>
        </w:tc>
      </w:tr>
      <w:tr w:rsidR="009A6C33" w:rsidRPr="002946AF" w14:paraId="7D3450E8" w14:textId="77777777" w:rsidTr="009A6C33">
        <w:tc>
          <w:tcPr>
            <w:tcW w:w="3897" w:type="dxa"/>
            <w:tcBorders>
              <w:top w:val="single" w:sz="4" w:space="0" w:color="auto"/>
            </w:tcBorders>
          </w:tcPr>
          <w:p w14:paraId="02FEDCB3" w14:textId="77777777" w:rsidR="009A6C33" w:rsidRPr="002946AF" w:rsidRDefault="009A6C33" w:rsidP="009A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การคิดลดกระแสเงินสด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br/>
              <w:t>คาดไว้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การประมาณอัตราคิดลดได้พิจารณาถึงคุณภาพของสถานที่ตั้ง (ตำแหน่ง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br/>
              <w:t xml:space="preserve">ที่ดีที่สุดหรือรองลงมา) คุณภาพเครดิตของผู้เช่าและระยะเวลาการเช่า 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06656026" w14:textId="77777777" w:rsidR="009A6C33" w:rsidRPr="002946AF" w:rsidRDefault="009A6C33" w:rsidP="009A6C33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hanging="223"/>
              <w:contextualSpacing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ค่าเช่าคำนวณมูลค่าตามที่ตกลงตลอดอายุสัญญาเช่าที่เหลืออยู่</w:t>
            </w:r>
          </w:p>
          <w:p w14:paraId="7A265038" w14:textId="4CD7D3EF" w:rsidR="009A6C33" w:rsidRPr="002946AF" w:rsidRDefault="009A6C33" w:rsidP="009A6C33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hanging="223"/>
              <w:contextualSpacing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อัตราคิดลดที่ปรับค่าความเสี่ยงแล้ว 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6%-7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%)</w:t>
            </w: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2AE070F1" w14:textId="77777777" w:rsidR="009A6C33" w:rsidRPr="002946AF" w:rsidRDefault="009A6C33" w:rsidP="009A6C3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7F599ACC" w14:textId="77777777" w:rsidR="009A6C33" w:rsidRPr="002946AF" w:rsidRDefault="009A6C33" w:rsidP="009A6C33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9" w:hanging="229"/>
              <w:contextualSpacing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2B948EBA" w14:textId="77777777" w:rsidR="009A6C33" w:rsidRPr="002946AF" w:rsidRDefault="009A6C33" w:rsidP="009A6C33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9" w:hanging="229"/>
              <w:contextualSpacing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อัตราคิดลดที่ปรับค่าความเสี่ยงแล้ว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ต่ำลง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(สูงขึ้น)</w:t>
            </w:r>
          </w:p>
        </w:tc>
      </w:tr>
      <w:tr w:rsidR="009A6C33" w:rsidRPr="002946AF" w14:paraId="3EBA0995" w14:textId="77777777" w:rsidTr="009A6C33">
        <w:tc>
          <w:tcPr>
            <w:tcW w:w="3897" w:type="dxa"/>
            <w:tcBorders>
              <w:bottom w:val="single" w:sz="4" w:space="0" w:color="auto"/>
            </w:tcBorders>
          </w:tcPr>
          <w:p w14:paraId="5B10BE3B" w14:textId="77777777" w:rsidR="009A6C33" w:rsidRPr="002946AF" w:rsidRDefault="009A6C33" w:rsidP="009A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วิธีเปรียบเทียบข้อมูลตลาด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2C5EB148" w14:textId="77777777" w:rsidR="009A6C33" w:rsidRPr="002946AF" w:rsidRDefault="009A6C33" w:rsidP="009A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ราคาเสนอขายและราคาซื้อขายจริงของอสังหาริมทรัพย์เพื่อการลงทุน</w:t>
            </w:r>
            <w:r w:rsidRPr="002946A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เปรียบเทียบที่คล้ายคลึงกัน ปรับด้วย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ปัจจัยความต่าง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47C3D473" w14:textId="77777777" w:rsidR="009A6C33" w:rsidRPr="002946AF" w:rsidRDefault="009A6C33" w:rsidP="009A6C3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020E6FC0" w14:textId="77777777" w:rsidR="009A6C33" w:rsidRPr="002946AF" w:rsidRDefault="009A6C33" w:rsidP="009A6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16"/>
          <w:szCs w:val="16"/>
        </w:rPr>
      </w:pPr>
    </w:p>
    <w:p w14:paraId="624FEEFE" w14:textId="500964C7" w:rsidR="00CF3307" w:rsidRPr="00BC7213" w:rsidRDefault="00CF3307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</w:t>
      </w:r>
      <w:r w:rsidR="00097711" w:rsidRPr="00BC7213">
        <w:rPr>
          <w:rFonts w:ascii="Browallia New" w:eastAsia="Arial Unicode MS" w:hAnsi="Browallia New" w:cs="Browallia New"/>
          <w:sz w:val="26"/>
          <w:szCs w:val="26"/>
          <w:cs/>
        </w:rPr>
        <w:t>้อง</w:t>
      </w:r>
      <w:r w:rsidR="001A372F" w:rsidRPr="00BC7213">
        <w:rPr>
          <w:rFonts w:ascii="Browallia New" w:eastAsia="Arial Unicode MS" w:hAnsi="Browallia New" w:cs="Browallia New" w:hint="cs"/>
          <w:sz w:val="26"/>
          <w:szCs w:val="26"/>
          <w:cs/>
        </w:rPr>
        <w:t>กับ</w:t>
      </w:r>
      <w:r w:rsidR="00097711" w:rsidRPr="00BC7213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>ที่ได้รับรู้ในกำไรหรือขาดทุน ได้แก่</w:t>
      </w:r>
    </w:p>
    <w:p w14:paraId="2209E656" w14:textId="15B9832C" w:rsidR="00CF3307" w:rsidRPr="00BC7213" w:rsidRDefault="00CF3307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3708"/>
        <w:gridCol w:w="1440"/>
        <w:gridCol w:w="1440"/>
        <w:gridCol w:w="1440"/>
        <w:gridCol w:w="1440"/>
      </w:tblGrid>
      <w:tr w:rsidR="003A54C9" w:rsidRPr="002946AF" w14:paraId="458EB8A5" w14:textId="77777777" w:rsidTr="00AE46E7">
        <w:trPr>
          <w:tblHeader/>
        </w:trPr>
        <w:tc>
          <w:tcPr>
            <w:tcW w:w="3708" w:type="dxa"/>
          </w:tcPr>
          <w:p w14:paraId="3557EAF2" w14:textId="77777777" w:rsidR="003A54C9" w:rsidRPr="002946AF" w:rsidRDefault="003A54C9" w:rsidP="004B409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346813F" w14:textId="64852B5D" w:rsidR="003A54C9" w:rsidRPr="002946AF" w:rsidRDefault="003A54C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F8DFF7A" w14:textId="63DD7A28" w:rsidR="003A54C9" w:rsidRPr="002946AF" w:rsidRDefault="003A54C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54C9" w:rsidRPr="002946AF" w14:paraId="56B86F1D" w14:textId="77777777" w:rsidTr="00AE46E7">
        <w:trPr>
          <w:tblHeader/>
        </w:trPr>
        <w:tc>
          <w:tcPr>
            <w:tcW w:w="3708" w:type="dxa"/>
          </w:tcPr>
          <w:p w14:paraId="664B00B6" w14:textId="6B563EC2" w:rsidR="003A54C9" w:rsidRPr="002946AF" w:rsidRDefault="00097711" w:rsidP="000977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6672A98" w14:textId="1736AD25" w:rsidR="003A54C9" w:rsidRPr="002946AF" w:rsidRDefault="003A54C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พ.ศ.</w:t>
            </w:r>
            <w:r w:rsidRPr="002946A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D9F950" w14:textId="52B0CCC3" w:rsidR="003A54C9" w:rsidRPr="002946AF" w:rsidRDefault="003A54C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พ.ศ.</w:t>
            </w:r>
            <w:r w:rsidRPr="002946A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B3E41B6" w14:textId="6347AFB0" w:rsidR="003A54C9" w:rsidRPr="002946AF" w:rsidRDefault="003A54C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พ.ศ.</w:t>
            </w:r>
            <w:r w:rsidRPr="002946A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E6BC02E" w14:textId="3BFCB8B9" w:rsidR="003A54C9" w:rsidRPr="002946AF" w:rsidRDefault="003A54C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พ.ศ.</w:t>
            </w:r>
            <w:r w:rsidRPr="002946A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2561</w:t>
            </w:r>
          </w:p>
        </w:tc>
      </w:tr>
      <w:tr w:rsidR="003A54C9" w:rsidRPr="002946AF" w14:paraId="1E8A6425" w14:textId="77777777" w:rsidTr="00AE46E7">
        <w:trPr>
          <w:tblHeader/>
        </w:trPr>
        <w:tc>
          <w:tcPr>
            <w:tcW w:w="3708" w:type="dxa"/>
          </w:tcPr>
          <w:p w14:paraId="7C8B9388" w14:textId="77777777" w:rsidR="003A54C9" w:rsidRPr="002946AF" w:rsidRDefault="003A54C9" w:rsidP="004B409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A7CD1B" w14:textId="5FDEA751" w:rsidR="003A54C9" w:rsidRPr="002946AF" w:rsidRDefault="008D253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3A54C9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D7452A8" w14:textId="30313FF6" w:rsidR="003A54C9" w:rsidRPr="002946AF" w:rsidRDefault="008D253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3A54C9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293ECAC" w14:textId="2C2F64DF" w:rsidR="003A54C9" w:rsidRPr="002946AF" w:rsidRDefault="008D253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3A54C9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EB3CDB" w14:textId="3D557907" w:rsidR="003A54C9" w:rsidRPr="002946AF" w:rsidRDefault="008D253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3A54C9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54C9" w:rsidRPr="00BC7213" w14:paraId="688A6940" w14:textId="77777777" w:rsidTr="00AE46E7">
        <w:trPr>
          <w:tblHeader/>
        </w:trPr>
        <w:tc>
          <w:tcPr>
            <w:tcW w:w="3708" w:type="dxa"/>
          </w:tcPr>
          <w:p w14:paraId="3E3096F7" w14:textId="77777777" w:rsidR="003A54C9" w:rsidRPr="00BC7213" w:rsidRDefault="003A54C9" w:rsidP="004B409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91C4C0F" w14:textId="77777777" w:rsidR="003A54C9" w:rsidRPr="00BC7213" w:rsidRDefault="003A54C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7D9EBC7A" w14:textId="77777777" w:rsidR="003A54C9" w:rsidRPr="00BC7213" w:rsidRDefault="003A54C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DB19D24" w14:textId="77777777" w:rsidR="003A54C9" w:rsidRPr="00BC7213" w:rsidRDefault="003A54C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31E63BA1" w14:textId="77777777" w:rsidR="003A54C9" w:rsidRPr="00BC7213" w:rsidRDefault="003A54C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A54C9" w:rsidRPr="002946AF" w14:paraId="2181222D" w14:textId="77777777" w:rsidTr="00AE46E7">
        <w:tc>
          <w:tcPr>
            <w:tcW w:w="3708" w:type="dxa"/>
          </w:tcPr>
          <w:p w14:paraId="76BC105F" w14:textId="6891DACC" w:rsidR="003A54C9" w:rsidRPr="002946AF" w:rsidRDefault="003A54C9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</w:tcPr>
          <w:p w14:paraId="27CCFC75" w14:textId="39477888" w:rsidR="003A54C9" w:rsidRPr="002946AF" w:rsidRDefault="00204442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</w:p>
        </w:tc>
        <w:tc>
          <w:tcPr>
            <w:tcW w:w="1440" w:type="dxa"/>
          </w:tcPr>
          <w:p w14:paraId="7DFDD65D" w14:textId="2797B7F9" w:rsidR="003A54C9" w:rsidRPr="002946AF" w:rsidRDefault="00204442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</w:p>
        </w:tc>
        <w:tc>
          <w:tcPr>
            <w:tcW w:w="1440" w:type="dxa"/>
            <w:shd w:val="clear" w:color="auto" w:fill="FAFAFA"/>
          </w:tcPr>
          <w:p w14:paraId="0E15A107" w14:textId="20BC59EB" w:rsidR="003A54C9" w:rsidRPr="002946AF" w:rsidRDefault="00204442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</w:t>
            </w:r>
          </w:p>
        </w:tc>
        <w:tc>
          <w:tcPr>
            <w:tcW w:w="1440" w:type="dxa"/>
          </w:tcPr>
          <w:p w14:paraId="6ECF4B1A" w14:textId="256C626F" w:rsidR="003A54C9" w:rsidRPr="002946AF" w:rsidRDefault="00204442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</w:t>
            </w:r>
          </w:p>
        </w:tc>
      </w:tr>
    </w:tbl>
    <w:p w14:paraId="08E9DFB1" w14:textId="0F373F54" w:rsidR="003A54C9" w:rsidRPr="002946AF" w:rsidRDefault="003A54C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B45C2CF" w14:textId="3C31D638" w:rsidR="00181B09" w:rsidRPr="002946AF" w:rsidRDefault="00181B0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  <w:sectPr w:rsidR="00181B09" w:rsidRPr="002946AF" w:rsidSect="00F83F7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12F1635B" w14:textId="77777777" w:rsidR="00AE46E7" w:rsidRPr="002946AF" w:rsidRDefault="00AE46E7" w:rsidP="004B409C">
      <w:pPr>
        <w:pStyle w:val="Heading1"/>
        <w:keepNext w:val="0"/>
        <w:tabs>
          <w:tab w:val="clear" w:pos="567"/>
        </w:tabs>
        <w:spacing w:line="240" w:lineRule="auto"/>
        <w:rPr>
          <w:rFonts w:ascii="Browallia New" w:eastAsia="Arial Unicode MS" w:hAnsi="Browallia New" w:cs="Browallia New"/>
          <w:lang w:val="en-GB"/>
        </w:rPr>
      </w:pPr>
    </w:p>
    <w:tbl>
      <w:tblPr>
        <w:tblStyle w:val="TableGrid"/>
        <w:tblW w:w="1569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AE46E7" w:rsidRPr="002946AF" w14:paraId="309457B5" w14:textId="77777777" w:rsidTr="00F83F78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F56D0C8" w14:textId="73BA3ED7" w:rsidR="00AE46E7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16</w:t>
            </w:r>
            <w:r w:rsidR="00AE46E7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E46E7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ที่ดิน อาคารและอุปกรณ์ สุทธิ</w:t>
            </w:r>
          </w:p>
        </w:tc>
      </w:tr>
    </w:tbl>
    <w:p w14:paraId="7D7EA9FC" w14:textId="77777777" w:rsidR="00AE46E7" w:rsidRPr="002946AF" w:rsidRDefault="00AE46E7" w:rsidP="004B409C">
      <w:pPr>
        <w:rPr>
          <w:rFonts w:ascii="Browallia New" w:hAnsi="Browallia New" w:cs="Browallia New"/>
        </w:rPr>
      </w:pPr>
    </w:p>
    <w:tbl>
      <w:tblPr>
        <w:tblW w:w="4993" w:type="pct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992"/>
        <w:gridCol w:w="1061"/>
        <w:gridCol w:w="1058"/>
        <w:gridCol w:w="1059"/>
        <w:gridCol w:w="1059"/>
        <w:gridCol w:w="1059"/>
        <w:gridCol w:w="1059"/>
        <w:gridCol w:w="1059"/>
        <w:gridCol w:w="1059"/>
        <w:gridCol w:w="1059"/>
        <w:gridCol w:w="1059"/>
        <w:gridCol w:w="1059"/>
        <w:gridCol w:w="1140"/>
        <w:gridCol w:w="6"/>
      </w:tblGrid>
      <w:tr w:rsidR="00404564" w:rsidRPr="002946AF" w14:paraId="79008F32" w14:textId="77777777" w:rsidTr="00404564">
        <w:trPr>
          <w:gridAfter w:val="1"/>
          <w:wAfter w:w="2" w:type="pct"/>
          <w:tblHeader/>
        </w:trPr>
        <w:tc>
          <w:tcPr>
            <w:tcW w:w="598" w:type="pct"/>
          </w:tcPr>
          <w:p w14:paraId="1F4F1904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400" w:type="pct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E2B2A40" w14:textId="037F0492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75058F" w:rsidRPr="002946AF" w14:paraId="2E7077B3" w14:textId="77777777" w:rsidTr="0031673E">
        <w:tc>
          <w:tcPr>
            <w:tcW w:w="598" w:type="pct"/>
          </w:tcPr>
          <w:p w14:paraId="43F017A2" w14:textId="77777777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6CC773E5" w14:textId="10D96F63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14:paraId="3AB6146C" w14:textId="448A833C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763A535D" w14:textId="29C34DC0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369D18B6" w14:textId="54A06EB1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43C9D6C2" w14:textId="19D9D3D6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3140A5BF" w14:textId="617D2AA5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18235EFD" w14:textId="14E648A2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1FFFD825" w14:textId="675076B1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3513BAD0" w14:textId="7558B624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50F2A051" w14:textId="7158C3B4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06FD2CB4" w14:textId="21AFD3B0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39A8B0BC" w14:textId="2BACDD3A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66" w:type="pct"/>
            <w:gridSpan w:val="2"/>
            <w:tcBorders>
              <w:bottom w:val="single" w:sz="4" w:space="0" w:color="auto"/>
            </w:tcBorders>
          </w:tcPr>
          <w:p w14:paraId="1790F0BE" w14:textId="77777777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ล้านบาท</w:t>
            </w:r>
          </w:p>
        </w:tc>
      </w:tr>
      <w:tr w:rsidR="00404564" w:rsidRPr="002946AF" w14:paraId="68B55BA3" w14:textId="77777777" w:rsidTr="003B380E">
        <w:trPr>
          <w:tblHeader/>
        </w:trPr>
        <w:tc>
          <w:tcPr>
            <w:tcW w:w="598" w:type="pct"/>
          </w:tcPr>
          <w:p w14:paraId="2B47D6D6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nil"/>
            </w:tcBorders>
          </w:tcPr>
          <w:p w14:paraId="7E098ADB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nil"/>
            </w:tcBorders>
          </w:tcPr>
          <w:p w14:paraId="4F20FFD3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40031CB1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52708060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40F9C70E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4956384E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0BBAE879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1C751F29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54391A05" w14:textId="4DD42F00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เรือบรรทุกน้ำมัน</w:t>
            </w: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2DA81F83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25CDBB6F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609C58CE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bottom w:val="nil"/>
            </w:tcBorders>
          </w:tcPr>
          <w:p w14:paraId="6907BB9D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04564" w:rsidRPr="002946AF" w14:paraId="766A7336" w14:textId="77777777" w:rsidTr="003B380E">
        <w:trPr>
          <w:tblHeader/>
        </w:trPr>
        <w:tc>
          <w:tcPr>
            <w:tcW w:w="598" w:type="pct"/>
          </w:tcPr>
          <w:p w14:paraId="258268FA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7" w:type="pct"/>
            <w:tcBorders>
              <w:bottom w:val="nil"/>
            </w:tcBorders>
          </w:tcPr>
          <w:p w14:paraId="1702036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9" w:type="pct"/>
            <w:tcBorders>
              <w:bottom w:val="nil"/>
            </w:tcBorders>
          </w:tcPr>
          <w:p w14:paraId="434881CC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4FA8359E" w14:textId="40ABB848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031DC552" w14:textId="74DAAE6B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282782E1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0ED4AC0A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0FD8ABE4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0646FC69" w14:textId="3F7A9754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เครื่องจักร</w:t>
            </w:r>
          </w:p>
        </w:tc>
        <w:tc>
          <w:tcPr>
            <w:tcW w:w="338" w:type="pct"/>
            <w:tcBorders>
              <w:bottom w:val="nil"/>
            </w:tcBorders>
          </w:tcPr>
          <w:p w14:paraId="6C4DEC8F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และผลิตภัณฑ์</w:t>
            </w:r>
          </w:p>
        </w:tc>
        <w:tc>
          <w:tcPr>
            <w:tcW w:w="338" w:type="pct"/>
            <w:tcBorders>
              <w:bottom w:val="nil"/>
            </w:tcBorders>
          </w:tcPr>
          <w:p w14:paraId="04790E6F" w14:textId="4AFE97CB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เครื่องตกแต่ง</w:t>
            </w:r>
          </w:p>
        </w:tc>
        <w:tc>
          <w:tcPr>
            <w:tcW w:w="338" w:type="pct"/>
            <w:tcBorders>
              <w:bottom w:val="nil"/>
            </w:tcBorders>
          </w:tcPr>
          <w:p w14:paraId="332B5BC4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216C44D3" w14:textId="12A9D4CF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66" w:type="pct"/>
            <w:gridSpan w:val="2"/>
            <w:tcBorders>
              <w:bottom w:val="nil"/>
            </w:tcBorders>
          </w:tcPr>
          <w:p w14:paraId="5199053A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04564" w:rsidRPr="002946AF" w14:paraId="54DB6CE2" w14:textId="77777777" w:rsidTr="003B380E">
        <w:trPr>
          <w:tblHeader/>
        </w:trPr>
        <w:tc>
          <w:tcPr>
            <w:tcW w:w="598" w:type="pct"/>
          </w:tcPr>
          <w:p w14:paraId="6CD2C318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7" w:type="pct"/>
            <w:tcBorders>
              <w:bottom w:val="nil"/>
            </w:tcBorders>
          </w:tcPr>
          <w:p w14:paraId="6C935FE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9" w:type="pct"/>
            <w:tcBorders>
              <w:bottom w:val="nil"/>
            </w:tcBorders>
          </w:tcPr>
          <w:p w14:paraId="6CD25E28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5D730483" w14:textId="6254D83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208109A8" w14:textId="60F64228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115C335F" w14:textId="0942C11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192B85FA" w14:textId="69F8CFA4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35BF7FB8" w14:textId="74513205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0E937CA8" w14:textId="11A71551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เครื่องมือ</w:t>
            </w:r>
          </w:p>
        </w:tc>
        <w:tc>
          <w:tcPr>
            <w:tcW w:w="338" w:type="pct"/>
            <w:tcBorders>
              <w:bottom w:val="nil"/>
            </w:tcBorders>
          </w:tcPr>
          <w:p w14:paraId="4B21DF18" w14:textId="1AF55C64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 xml:space="preserve">เคมีเหลว </w:t>
            </w:r>
          </w:p>
        </w:tc>
        <w:tc>
          <w:tcPr>
            <w:tcW w:w="338" w:type="pct"/>
            <w:tcBorders>
              <w:bottom w:val="nil"/>
            </w:tcBorders>
          </w:tcPr>
          <w:p w14:paraId="6D78800C" w14:textId="3A9E6BF0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ติดตั้ง</w:t>
            </w:r>
            <w:r w:rsidRPr="002946AF">
              <w:rPr>
                <w:rFonts w:ascii="Browallia New" w:eastAsia="Arial Unicode MS" w:hAnsi="Browallia New" w:cs="Browallia New"/>
                <w:b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เครื่องใช้</w:t>
            </w:r>
          </w:p>
        </w:tc>
        <w:tc>
          <w:tcPr>
            <w:tcW w:w="338" w:type="pct"/>
            <w:tcBorders>
              <w:bottom w:val="nil"/>
            </w:tcBorders>
          </w:tcPr>
          <w:p w14:paraId="42D52E84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076655FF" w14:textId="3E85D67E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66" w:type="pct"/>
            <w:gridSpan w:val="2"/>
            <w:tcBorders>
              <w:bottom w:val="nil"/>
            </w:tcBorders>
          </w:tcPr>
          <w:p w14:paraId="7BFDDB85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04564" w:rsidRPr="002946AF" w14:paraId="19F0ABBA" w14:textId="77777777" w:rsidTr="003B380E">
        <w:trPr>
          <w:tblHeader/>
        </w:trPr>
        <w:tc>
          <w:tcPr>
            <w:tcW w:w="598" w:type="pct"/>
          </w:tcPr>
          <w:p w14:paraId="60FBDFF6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7" w:type="pct"/>
            <w:tcBorders>
              <w:bottom w:val="nil"/>
            </w:tcBorders>
          </w:tcPr>
          <w:p w14:paraId="39CBC718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9" w:type="pct"/>
            <w:tcBorders>
              <w:bottom w:val="nil"/>
            </w:tcBorders>
          </w:tcPr>
          <w:p w14:paraId="59A1BEAE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2D1D06AF" w14:textId="4961478C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ส่วนปรับปรุง</w:t>
            </w:r>
          </w:p>
        </w:tc>
        <w:tc>
          <w:tcPr>
            <w:tcW w:w="338" w:type="pct"/>
            <w:tcBorders>
              <w:bottom w:val="nil"/>
            </w:tcBorders>
          </w:tcPr>
          <w:p w14:paraId="4D962983" w14:textId="34029FD9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โรงกลั่นน้ำมัน</w:t>
            </w:r>
          </w:p>
        </w:tc>
        <w:tc>
          <w:tcPr>
            <w:tcW w:w="338" w:type="pct"/>
            <w:tcBorders>
              <w:bottom w:val="nil"/>
            </w:tcBorders>
          </w:tcPr>
          <w:p w14:paraId="14C35A70" w14:textId="63BB2770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โรงผลิต</w:t>
            </w:r>
          </w:p>
        </w:tc>
        <w:tc>
          <w:tcPr>
            <w:tcW w:w="338" w:type="pct"/>
            <w:tcBorders>
              <w:bottom w:val="nil"/>
            </w:tcBorders>
          </w:tcPr>
          <w:p w14:paraId="257137FB" w14:textId="1DE4EB33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โรงผลิต</w:t>
            </w:r>
          </w:p>
        </w:tc>
        <w:tc>
          <w:tcPr>
            <w:tcW w:w="338" w:type="pct"/>
            <w:tcBorders>
              <w:bottom w:val="nil"/>
            </w:tcBorders>
          </w:tcPr>
          <w:p w14:paraId="037D61FE" w14:textId="721FD280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ระบบ</w:t>
            </w:r>
          </w:p>
        </w:tc>
        <w:tc>
          <w:tcPr>
            <w:tcW w:w="338" w:type="pct"/>
            <w:tcBorders>
              <w:bottom w:val="nil"/>
            </w:tcBorders>
          </w:tcPr>
          <w:p w14:paraId="7C24FD86" w14:textId="49DB6392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และอุปกรณ์</w:t>
            </w:r>
          </w:p>
        </w:tc>
        <w:tc>
          <w:tcPr>
            <w:tcW w:w="338" w:type="pct"/>
            <w:tcBorders>
              <w:bottom w:val="nil"/>
            </w:tcBorders>
          </w:tcPr>
          <w:p w14:paraId="321EFCFC" w14:textId="51E6240C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และเรือขนส่ง</w:t>
            </w:r>
          </w:p>
        </w:tc>
        <w:tc>
          <w:tcPr>
            <w:tcW w:w="338" w:type="pct"/>
            <w:tcBorders>
              <w:bottom w:val="nil"/>
            </w:tcBorders>
          </w:tcPr>
          <w:p w14:paraId="69DC1A66" w14:textId="34A0C4DC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สำนักงาน</w:t>
            </w:r>
          </w:p>
        </w:tc>
        <w:tc>
          <w:tcPr>
            <w:tcW w:w="338" w:type="pct"/>
            <w:tcBorders>
              <w:bottom w:val="nil"/>
            </w:tcBorders>
          </w:tcPr>
          <w:p w14:paraId="3BEDA681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27196879" w14:textId="29D570A0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สินทรัพย์</w:t>
            </w:r>
          </w:p>
        </w:tc>
        <w:tc>
          <w:tcPr>
            <w:tcW w:w="366" w:type="pct"/>
            <w:gridSpan w:val="2"/>
            <w:tcBorders>
              <w:bottom w:val="nil"/>
            </w:tcBorders>
          </w:tcPr>
          <w:p w14:paraId="14C9B9FC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04564" w:rsidRPr="002946AF" w14:paraId="724B0D7A" w14:textId="77777777" w:rsidTr="003B380E">
        <w:trPr>
          <w:tblHeader/>
        </w:trPr>
        <w:tc>
          <w:tcPr>
            <w:tcW w:w="598" w:type="pct"/>
          </w:tcPr>
          <w:p w14:paraId="00ED05C7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7" w:type="pct"/>
            <w:tcBorders>
              <w:bottom w:val="nil"/>
            </w:tcBorders>
          </w:tcPr>
          <w:p w14:paraId="2003577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ที่ดิน</w:t>
            </w:r>
          </w:p>
        </w:tc>
        <w:tc>
          <w:tcPr>
            <w:tcW w:w="339" w:type="pct"/>
            <w:tcBorders>
              <w:bottom w:val="nil"/>
            </w:tcBorders>
          </w:tcPr>
          <w:p w14:paraId="3B3E7413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อาคาร</w:t>
            </w:r>
          </w:p>
        </w:tc>
        <w:tc>
          <w:tcPr>
            <w:tcW w:w="338" w:type="pct"/>
            <w:tcBorders>
              <w:bottom w:val="nil"/>
            </w:tcBorders>
          </w:tcPr>
          <w:p w14:paraId="65F7E311" w14:textId="16AAEAF3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สินทรัพย์ที่เช่า</w:t>
            </w:r>
          </w:p>
        </w:tc>
        <w:tc>
          <w:tcPr>
            <w:tcW w:w="338" w:type="pct"/>
            <w:tcBorders>
              <w:bottom w:val="nil"/>
            </w:tcBorders>
          </w:tcPr>
          <w:p w14:paraId="71CEE36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และอุปกรณ์</w:t>
            </w:r>
          </w:p>
        </w:tc>
        <w:tc>
          <w:tcPr>
            <w:tcW w:w="338" w:type="pct"/>
            <w:tcBorders>
              <w:bottom w:val="nil"/>
            </w:tcBorders>
          </w:tcPr>
          <w:p w14:paraId="28F60922" w14:textId="497B0F6A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proofErr w:type="spellStart"/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ปิ</w:t>
            </w:r>
            <w:proofErr w:type="spellEnd"/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โตรเคมี</w:t>
            </w:r>
          </w:p>
        </w:tc>
        <w:tc>
          <w:tcPr>
            <w:tcW w:w="338" w:type="pct"/>
            <w:tcBorders>
              <w:bottom w:val="nil"/>
            </w:tcBorders>
          </w:tcPr>
          <w:p w14:paraId="01C931CD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กระแสไฟฟ้า</w:t>
            </w:r>
          </w:p>
        </w:tc>
        <w:tc>
          <w:tcPr>
            <w:tcW w:w="338" w:type="pct"/>
            <w:tcBorders>
              <w:bottom w:val="nil"/>
            </w:tcBorders>
          </w:tcPr>
          <w:p w14:paraId="1E882DC9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สายส่งไฟฟ้า</w:t>
            </w:r>
          </w:p>
        </w:tc>
        <w:tc>
          <w:tcPr>
            <w:tcW w:w="338" w:type="pct"/>
            <w:tcBorders>
              <w:bottom w:val="nil"/>
            </w:tcBorders>
          </w:tcPr>
          <w:p w14:paraId="69514738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โรงงาน</w:t>
            </w:r>
          </w:p>
        </w:tc>
        <w:tc>
          <w:tcPr>
            <w:tcW w:w="338" w:type="pct"/>
            <w:tcBorders>
              <w:bottom w:val="nil"/>
            </w:tcBorders>
          </w:tcPr>
          <w:p w14:paraId="6E261FF5" w14:textId="7FD65152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ผู้โดยสาร</w:t>
            </w:r>
          </w:p>
        </w:tc>
        <w:tc>
          <w:tcPr>
            <w:tcW w:w="338" w:type="pct"/>
            <w:tcBorders>
              <w:bottom w:val="nil"/>
            </w:tcBorders>
          </w:tcPr>
          <w:p w14:paraId="47A4FA6E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และ</w:t>
            </w:r>
            <w:proofErr w:type="spellStart"/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อื่นๆ</w:t>
            </w:r>
            <w:proofErr w:type="spellEnd"/>
          </w:p>
        </w:tc>
        <w:tc>
          <w:tcPr>
            <w:tcW w:w="338" w:type="pct"/>
            <w:tcBorders>
              <w:bottom w:val="nil"/>
            </w:tcBorders>
          </w:tcPr>
          <w:p w14:paraId="1F2834B1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ยานพาหนะ</w:t>
            </w:r>
          </w:p>
        </w:tc>
        <w:tc>
          <w:tcPr>
            <w:tcW w:w="338" w:type="pct"/>
            <w:tcBorders>
              <w:bottom w:val="nil"/>
            </w:tcBorders>
          </w:tcPr>
          <w:p w14:paraId="647A1EE6" w14:textId="1EC723AE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ระหว่างก่อสร้าง</w:t>
            </w:r>
          </w:p>
        </w:tc>
        <w:tc>
          <w:tcPr>
            <w:tcW w:w="366" w:type="pct"/>
            <w:gridSpan w:val="2"/>
            <w:tcBorders>
              <w:bottom w:val="nil"/>
            </w:tcBorders>
          </w:tcPr>
          <w:p w14:paraId="3C004B07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404564" w:rsidRPr="002946AF" w14:paraId="29430975" w14:textId="77777777" w:rsidTr="003B380E">
        <w:trPr>
          <w:trHeight w:val="58"/>
        </w:trPr>
        <w:tc>
          <w:tcPr>
            <w:tcW w:w="598" w:type="pct"/>
          </w:tcPr>
          <w:p w14:paraId="4FDAD47A" w14:textId="4CEB5012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มกราคม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317" w:type="pct"/>
            <w:tcBorders>
              <w:top w:val="single" w:sz="4" w:space="0" w:color="auto"/>
              <w:bottom w:val="nil"/>
            </w:tcBorders>
            <w:vAlign w:val="center"/>
          </w:tcPr>
          <w:p w14:paraId="19162F87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nil"/>
            </w:tcBorders>
            <w:vAlign w:val="center"/>
          </w:tcPr>
          <w:p w14:paraId="032A1468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vAlign w:val="center"/>
          </w:tcPr>
          <w:p w14:paraId="005D7C67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vAlign w:val="center"/>
          </w:tcPr>
          <w:p w14:paraId="1D7A2BC0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vAlign w:val="center"/>
          </w:tcPr>
          <w:p w14:paraId="72ED354A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vAlign w:val="center"/>
          </w:tcPr>
          <w:p w14:paraId="112251F2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vAlign w:val="center"/>
          </w:tcPr>
          <w:p w14:paraId="6CAE6057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vAlign w:val="center"/>
          </w:tcPr>
          <w:p w14:paraId="78B2E8FB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vAlign w:val="center"/>
          </w:tcPr>
          <w:p w14:paraId="02A0DD4C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vAlign w:val="center"/>
          </w:tcPr>
          <w:p w14:paraId="705666AD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vAlign w:val="center"/>
          </w:tcPr>
          <w:p w14:paraId="3DADF249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vAlign w:val="center"/>
          </w:tcPr>
          <w:p w14:paraId="5534B99A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2C1360A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04564" w:rsidRPr="002946AF" w14:paraId="3C93DC91" w14:textId="77777777" w:rsidTr="003B380E">
        <w:tc>
          <w:tcPr>
            <w:tcW w:w="598" w:type="pct"/>
          </w:tcPr>
          <w:p w14:paraId="0BCE8F98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317" w:type="pct"/>
            <w:tcBorders>
              <w:bottom w:val="nil"/>
            </w:tcBorders>
            <w:vAlign w:val="center"/>
          </w:tcPr>
          <w:p w14:paraId="0E6775A4" w14:textId="08DC741E" w:rsidR="00404564" w:rsidRPr="002946AF" w:rsidRDefault="00204442" w:rsidP="00C520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237</w:t>
            </w:r>
          </w:p>
        </w:tc>
        <w:tc>
          <w:tcPr>
            <w:tcW w:w="339" w:type="pct"/>
            <w:tcBorders>
              <w:bottom w:val="nil"/>
            </w:tcBorders>
          </w:tcPr>
          <w:p w14:paraId="3218C9A1" w14:textId="034F70DA" w:rsidR="00404564" w:rsidRPr="002946AF" w:rsidRDefault="00204442" w:rsidP="00C520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011</w:t>
            </w:r>
          </w:p>
        </w:tc>
        <w:tc>
          <w:tcPr>
            <w:tcW w:w="338" w:type="pct"/>
            <w:tcBorders>
              <w:bottom w:val="nil"/>
            </w:tcBorders>
          </w:tcPr>
          <w:p w14:paraId="7BFBF00A" w14:textId="083CB04A" w:rsidR="00404564" w:rsidRPr="002946AF" w:rsidRDefault="00204442" w:rsidP="00C520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211</w:t>
            </w:r>
          </w:p>
        </w:tc>
        <w:tc>
          <w:tcPr>
            <w:tcW w:w="338" w:type="pct"/>
            <w:tcBorders>
              <w:bottom w:val="nil"/>
            </w:tcBorders>
          </w:tcPr>
          <w:p w14:paraId="0B34A593" w14:textId="3E9BA867" w:rsidR="00404564" w:rsidRPr="002946AF" w:rsidRDefault="00204442" w:rsidP="00C520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104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671</w:t>
            </w:r>
          </w:p>
        </w:tc>
        <w:tc>
          <w:tcPr>
            <w:tcW w:w="338" w:type="pct"/>
            <w:tcBorders>
              <w:bottom w:val="nil"/>
            </w:tcBorders>
          </w:tcPr>
          <w:p w14:paraId="7DC0A847" w14:textId="0B26DB91" w:rsidR="00404564" w:rsidRPr="002946AF" w:rsidRDefault="00204442" w:rsidP="00C520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34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862</w:t>
            </w:r>
          </w:p>
        </w:tc>
        <w:tc>
          <w:tcPr>
            <w:tcW w:w="338" w:type="pct"/>
            <w:tcBorders>
              <w:bottom w:val="nil"/>
            </w:tcBorders>
          </w:tcPr>
          <w:p w14:paraId="6304AE9E" w14:textId="4F1C1A07" w:rsidR="00404564" w:rsidRPr="002946AF" w:rsidRDefault="00204442" w:rsidP="00C520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388</w:t>
            </w:r>
          </w:p>
        </w:tc>
        <w:tc>
          <w:tcPr>
            <w:tcW w:w="338" w:type="pct"/>
            <w:tcBorders>
              <w:bottom w:val="nil"/>
            </w:tcBorders>
          </w:tcPr>
          <w:p w14:paraId="45ABC2EF" w14:textId="1DECF8B9" w:rsidR="00404564" w:rsidRPr="002946AF" w:rsidRDefault="00204442" w:rsidP="00C520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193</w:t>
            </w:r>
          </w:p>
        </w:tc>
        <w:tc>
          <w:tcPr>
            <w:tcW w:w="338" w:type="pct"/>
            <w:tcBorders>
              <w:bottom w:val="nil"/>
            </w:tcBorders>
          </w:tcPr>
          <w:p w14:paraId="69621500" w14:textId="10116618" w:rsidR="00404564" w:rsidRPr="002946AF" w:rsidRDefault="00204442" w:rsidP="00C520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222</w:t>
            </w:r>
          </w:p>
        </w:tc>
        <w:tc>
          <w:tcPr>
            <w:tcW w:w="338" w:type="pct"/>
            <w:tcBorders>
              <w:bottom w:val="nil"/>
            </w:tcBorders>
          </w:tcPr>
          <w:p w14:paraId="72CC9A75" w14:textId="0A1BD5D8" w:rsidR="00404564" w:rsidRPr="002946AF" w:rsidRDefault="00204442" w:rsidP="00C520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566</w:t>
            </w:r>
          </w:p>
        </w:tc>
        <w:tc>
          <w:tcPr>
            <w:tcW w:w="338" w:type="pct"/>
            <w:tcBorders>
              <w:bottom w:val="nil"/>
            </w:tcBorders>
          </w:tcPr>
          <w:p w14:paraId="2E4E6534" w14:textId="733E7CA8" w:rsidR="00404564" w:rsidRPr="002946AF" w:rsidRDefault="00204442" w:rsidP="00C520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911</w:t>
            </w:r>
          </w:p>
        </w:tc>
        <w:tc>
          <w:tcPr>
            <w:tcW w:w="338" w:type="pct"/>
            <w:tcBorders>
              <w:bottom w:val="nil"/>
            </w:tcBorders>
          </w:tcPr>
          <w:p w14:paraId="108D488C" w14:textId="40D0C1CF" w:rsidR="00404564" w:rsidRPr="002946AF" w:rsidRDefault="00204442" w:rsidP="00C520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</w:t>
            </w:r>
          </w:p>
        </w:tc>
        <w:tc>
          <w:tcPr>
            <w:tcW w:w="338" w:type="pct"/>
            <w:tcBorders>
              <w:bottom w:val="nil"/>
            </w:tcBorders>
          </w:tcPr>
          <w:p w14:paraId="1724CF5F" w14:textId="4351CF26" w:rsidR="00404564" w:rsidRPr="002946AF" w:rsidRDefault="00204442" w:rsidP="00C520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985</w:t>
            </w:r>
          </w:p>
        </w:tc>
        <w:tc>
          <w:tcPr>
            <w:tcW w:w="366" w:type="pct"/>
            <w:gridSpan w:val="2"/>
            <w:tcBorders>
              <w:bottom w:val="nil"/>
            </w:tcBorders>
          </w:tcPr>
          <w:p w14:paraId="7A341EF0" w14:textId="7D877FFA" w:rsidR="00404564" w:rsidRPr="002946AF" w:rsidRDefault="00204442" w:rsidP="00C5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lang w:val="en-GB"/>
              </w:rPr>
              <w:t>182</w:t>
            </w:r>
            <w:r w:rsidR="00404564" w:rsidRPr="002946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lang w:val="en-GB"/>
              </w:rPr>
              <w:t>275</w:t>
            </w:r>
          </w:p>
        </w:tc>
      </w:tr>
      <w:tr w:rsidR="00404564" w:rsidRPr="002946AF" w14:paraId="34C63F41" w14:textId="77777777" w:rsidTr="003B380E">
        <w:tc>
          <w:tcPr>
            <w:tcW w:w="598" w:type="pct"/>
          </w:tcPr>
          <w:p w14:paraId="0F81786D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cs/>
              </w:rPr>
              <w:t xml:space="preserve"> ค่าเสื่อมราคาสะสม</w:t>
            </w:r>
          </w:p>
        </w:tc>
        <w:tc>
          <w:tcPr>
            <w:tcW w:w="317" w:type="pct"/>
            <w:tcBorders>
              <w:top w:val="nil"/>
              <w:bottom w:val="nil"/>
            </w:tcBorders>
            <w:vAlign w:val="center"/>
          </w:tcPr>
          <w:p w14:paraId="74F5A797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9" w:type="pct"/>
            <w:tcBorders>
              <w:top w:val="nil"/>
              <w:bottom w:val="nil"/>
            </w:tcBorders>
          </w:tcPr>
          <w:p w14:paraId="0F2B3C53" w14:textId="6372F309" w:rsidR="00404564" w:rsidRPr="002946AF" w:rsidRDefault="00404564" w:rsidP="00C31E7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339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08B6085C" w14:textId="113A4AB6" w:rsidR="00404564" w:rsidRPr="002946AF" w:rsidRDefault="00404564" w:rsidP="00973B1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16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4A6B5A7B" w14:textId="4F5D0B7B" w:rsidR="00404564" w:rsidRPr="002946AF" w:rsidRDefault="00404564" w:rsidP="00973B1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76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336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137B0F35" w14:textId="54048069" w:rsidR="00404564" w:rsidRPr="002946AF" w:rsidRDefault="00404564" w:rsidP="00973B1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14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873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730314A8" w14:textId="1A01E50C" w:rsidR="00404564" w:rsidRPr="002946AF" w:rsidRDefault="00404564" w:rsidP="00973B1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102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</w:tcPr>
          <w:p w14:paraId="583C57E8" w14:textId="652131DE" w:rsidR="00404564" w:rsidRPr="002946AF" w:rsidRDefault="00404564" w:rsidP="00973B1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156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</w:tcPr>
          <w:p w14:paraId="1E054842" w14:textId="32D02D88" w:rsidR="00404564" w:rsidRPr="002946AF" w:rsidRDefault="00404564" w:rsidP="00973B1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372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</w:tcPr>
          <w:p w14:paraId="4BB1D1CF" w14:textId="392DF0BC" w:rsidR="00404564" w:rsidRPr="002946AF" w:rsidRDefault="00404564" w:rsidP="00973B1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233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</w:tcPr>
          <w:p w14:paraId="7FCAD720" w14:textId="051C750C" w:rsidR="00404564" w:rsidRPr="002946AF" w:rsidRDefault="00404564" w:rsidP="00973B1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664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</w:tcPr>
          <w:p w14:paraId="23ABDA2B" w14:textId="3CC645A1" w:rsidR="00404564" w:rsidRPr="002946AF" w:rsidRDefault="00404564" w:rsidP="00973B1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14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</w:tcPr>
          <w:p w14:paraId="12DD5AB2" w14:textId="07CE1504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66" w:type="pct"/>
            <w:gridSpan w:val="2"/>
            <w:tcBorders>
              <w:top w:val="nil"/>
            </w:tcBorders>
          </w:tcPr>
          <w:p w14:paraId="50ED258C" w14:textId="22DC6E62" w:rsidR="00404564" w:rsidRPr="002946AF" w:rsidRDefault="00404564" w:rsidP="0097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103</w:t>
            </w:r>
            <w:r w:rsidRPr="002946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105</w:t>
            </w:r>
            <w:r w:rsidRPr="002946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404564" w:rsidRPr="002946AF" w14:paraId="370E15EA" w14:textId="77777777" w:rsidTr="003B380E">
        <w:tc>
          <w:tcPr>
            <w:tcW w:w="598" w:type="pct"/>
          </w:tcPr>
          <w:p w14:paraId="347580D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cs/>
              </w:rPr>
              <w:t xml:space="preserve"> ค่าเผื่อการด้อยค่า</w:t>
            </w:r>
          </w:p>
        </w:tc>
        <w:tc>
          <w:tcPr>
            <w:tcW w:w="317" w:type="pct"/>
            <w:tcBorders>
              <w:top w:val="nil"/>
              <w:bottom w:val="single" w:sz="4" w:space="0" w:color="auto"/>
            </w:tcBorders>
            <w:vAlign w:val="center"/>
          </w:tcPr>
          <w:p w14:paraId="1ADBDAD3" w14:textId="3426F436" w:rsidR="00404564" w:rsidRPr="002946AF" w:rsidRDefault="00404564" w:rsidP="00D926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9" w:type="pct"/>
            <w:tcBorders>
              <w:top w:val="nil"/>
              <w:bottom w:val="single" w:sz="4" w:space="0" w:color="auto"/>
            </w:tcBorders>
          </w:tcPr>
          <w:p w14:paraId="7F667EA8" w14:textId="676F6A0F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1A15E11B" w14:textId="583FBC8B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546975D7" w14:textId="3F95430C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6CDA9950" w14:textId="39DB465F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19387499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25DDBFAA" w14:textId="7F642C86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470EAB6F" w14:textId="2D58FF55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18D39087" w14:textId="0D609487" w:rsidR="00404564" w:rsidRPr="002946AF" w:rsidRDefault="00404564" w:rsidP="00D926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547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075C3E4C" w14:textId="58D9B2E2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78CEA660" w14:textId="35F491D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2AD196A1" w14:textId="469656AC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66" w:type="pct"/>
            <w:gridSpan w:val="2"/>
            <w:tcBorders>
              <w:bottom w:val="single" w:sz="4" w:space="0" w:color="auto"/>
            </w:tcBorders>
          </w:tcPr>
          <w:p w14:paraId="458C6BBD" w14:textId="7D92CC84" w:rsidR="00404564" w:rsidRPr="002946AF" w:rsidRDefault="00404564" w:rsidP="0097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558</w:t>
            </w:r>
            <w:r w:rsidRPr="002946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404564" w:rsidRPr="002946AF" w14:paraId="403FAFD9" w14:textId="77777777" w:rsidTr="003B380E">
        <w:tc>
          <w:tcPr>
            <w:tcW w:w="598" w:type="pct"/>
          </w:tcPr>
          <w:p w14:paraId="326B8D3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4932D" w14:textId="786C3A49" w:rsidR="00404564" w:rsidRPr="002946AF" w:rsidRDefault="00204442" w:rsidP="00D926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226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F0149" w14:textId="16ED42AD" w:rsidR="00404564" w:rsidRPr="002946AF" w:rsidRDefault="00204442" w:rsidP="00C31E7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672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02C1227E" w14:textId="4B6D6A98" w:rsidR="00404564" w:rsidRPr="002946AF" w:rsidRDefault="00204442" w:rsidP="00C31E7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195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4654EE80" w14:textId="002508BC" w:rsidR="00404564" w:rsidRPr="002946AF" w:rsidRDefault="00204442" w:rsidP="00C31E7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28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335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434E7D38" w14:textId="03869A04" w:rsidR="00404564" w:rsidRPr="002946AF" w:rsidRDefault="00204442" w:rsidP="00C31E7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989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35269A39" w14:textId="62254F7A" w:rsidR="00404564" w:rsidRPr="002946AF" w:rsidRDefault="00204442" w:rsidP="00C31E7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12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286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24F73E1F" w14:textId="1DCCDDD7" w:rsidR="00404564" w:rsidRPr="002946AF" w:rsidRDefault="00204442" w:rsidP="00C31E7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37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3C16F4B1" w14:textId="24EEBF50" w:rsidR="00404564" w:rsidRPr="002946AF" w:rsidRDefault="00204442" w:rsidP="00C31E7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850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57B60470" w14:textId="622EB59A" w:rsidR="00404564" w:rsidRPr="002946AF" w:rsidRDefault="00204442" w:rsidP="00C31E7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786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7CD52A3B" w14:textId="49F935F0" w:rsidR="00404564" w:rsidRPr="002946AF" w:rsidRDefault="00204442" w:rsidP="00C31E7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247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18C208B4" w14:textId="5018F40B" w:rsidR="00404564" w:rsidRPr="002946AF" w:rsidRDefault="00204442" w:rsidP="00C31E7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66D4B130" w14:textId="741B11B5" w:rsidR="00404564" w:rsidRPr="002946AF" w:rsidRDefault="00204442" w:rsidP="00C31E7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985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E6970" w14:textId="0E96769A" w:rsidR="00404564" w:rsidRPr="002946AF" w:rsidRDefault="00204442" w:rsidP="00C3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lang w:val="en-GB"/>
              </w:rPr>
              <w:t>78</w:t>
            </w:r>
            <w:r w:rsidR="00404564" w:rsidRPr="002946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lang w:val="en-GB"/>
              </w:rPr>
              <w:t>612</w:t>
            </w:r>
          </w:p>
        </w:tc>
      </w:tr>
      <w:tr w:rsidR="00404564" w:rsidRPr="002946AF" w14:paraId="5BB9D5B0" w14:textId="77777777" w:rsidTr="003B380E">
        <w:tc>
          <w:tcPr>
            <w:tcW w:w="598" w:type="pct"/>
          </w:tcPr>
          <w:p w14:paraId="664A0094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nil"/>
            </w:tcBorders>
            <w:vAlign w:val="center"/>
          </w:tcPr>
          <w:p w14:paraId="40052B6C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nil"/>
            </w:tcBorders>
            <w:vAlign w:val="center"/>
          </w:tcPr>
          <w:p w14:paraId="215F992A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vAlign w:val="center"/>
          </w:tcPr>
          <w:p w14:paraId="6B83AC4F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vAlign w:val="center"/>
          </w:tcPr>
          <w:p w14:paraId="35763A8D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13B103C6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08EA8086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275153FF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761023C4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64391701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7D34647D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5E001B86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452CD74B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bottom w:val="nil"/>
            </w:tcBorders>
          </w:tcPr>
          <w:p w14:paraId="644C3C80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04564" w:rsidRPr="002946AF" w14:paraId="7A310AA3" w14:textId="77777777" w:rsidTr="00A24E60">
        <w:tc>
          <w:tcPr>
            <w:tcW w:w="598" w:type="pct"/>
          </w:tcPr>
          <w:p w14:paraId="03479CF4" w14:textId="441F49C5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  <w:t xml:space="preserve">  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317" w:type="pct"/>
            <w:tcBorders>
              <w:bottom w:val="nil"/>
            </w:tcBorders>
            <w:vAlign w:val="center"/>
          </w:tcPr>
          <w:p w14:paraId="6D5CF236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9" w:type="pct"/>
            <w:tcBorders>
              <w:bottom w:val="nil"/>
            </w:tcBorders>
            <w:vAlign w:val="center"/>
          </w:tcPr>
          <w:p w14:paraId="21C4FCF4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vAlign w:val="center"/>
          </w:tcPr>
          <w:p w14:paraId="1D28E673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vAlign w:val="center"/>
          </w:tcPr>
          <w:p w14:paraId="451D7A08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16DF5DD9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1220189D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745CFD26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2E688AE6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7BA56933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13C1CCF4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0CE07733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1A4988BE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6" w:type="pct"/>
            <w:gridSpan w:val="2"/>
            <w:tcBorders>
              <w:bottom w:val="nil"/>
            </w:tcBorders>
          </w:tcPr>
          <w:p w14:paraId="120F90C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A24E60" w:rsidRPr="002946AF" w14:paraId="3CD1333E" w14:textId="77777777" w:rsidTr="00A24E60">
        <w:tc>
          <w:tcPr>
            <w:tcW w:w="598" w:type="pct"/>
          </w:tcPr>
          <w:p w14:paraId="4671F6D7" w14:textId="77777777" w:rsidR="00A24E60" w:rsidRPr="002946AF" w:rsidRDefault="00A24E60" w:rsidP="00A24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ราคาตามบัญชีต้นปี สุทธิ</w:t>
            </w:r>
          </w:p>
        </w:tc>
        <w:tc>
          <w:tcPr>
            <w:tcW w:w="317" w:type="pct"/>
            <w:tcBorders>
              <w:top w:val="nil"/>
              <w:bottom w:val="nil"/>
            </w:tcBorders>
            <w:vAlign w:val="center"/>
          </w:tcPr>
          <w:p w14:paraId="1D17780A" w14:textId="47CAC086" w:rsidR="00A24E60" w:rsidRPr="002946AF" w:rsidRDefault="00204442" w:rsidP="00A24E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="00A24E60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226</w:t>
            </w:r>
          </w:p>
        </w:tc>
        <w:tc>
          <w:tcPr>
            <w:tcW w:w="339" w:type="pct"/>
            <w:tcBorders>
              <w:top w:val="nil"/>
              <w:bottom w:val="nil"/>
            </w:tcBorders>
            <w:vAlign w:val="center"/>
          </w:tcPr>
          <w:p w14:paraId="2864DA9F" w14:textId="18EE7FC4" w:rsidR="00A24E60" w:rsidRPr="002946AF" w:rsidRDefault="00204442" w:rsidP="00A24E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672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4023C813" w14:textId="3D693000" w:rsidR="00A24E60" w:rsidRPr="002946AF" w:rsidRDefault="00204442" w:rsidP="00A24E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195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37BF513A" w14:textId="5890E14B" w:rsidR="00A24E60" w:rsidRPr="002946AF" w:rsidRDefault="00204442" w:rsidP="00A24E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28</w:t>
            </w:r>
            <w:r w:rsidR="00A24E60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335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419BED1F" w14:textId="3871CF44" w:rsidR="00A24E60" w:rsidRPr="002946AF" w:rsidRDefault="00204442" w:rsidP="00A24E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</w:t>
            </w:r>
            <w:r w:rsidR="00A24E60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989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15E489F1" w14:textId="0E5F5020" w:rsidR="00A24E60" w:rsidRPr="002946AF" w:rsidRDefault="00204442" w:rsidP="00A24E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12</w:t>
            </w:r>
            <w:r w:rsidR="00A24E60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286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7B8CA78E" w14:textId="23E5FA6E" w:rsidR="00A24E60" w:rsidRPr="002946AF" w:rsidRDefault="00204442" w:rsidP="00A24E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37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5E04FDF3" w14:textId="6250B16A" w:rsidR="00A24E60" w:rsidRPr="002946AF" w:rsidRDefault="00204442" w:rsidP="00A24E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A24E60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850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008F4DCA" w14:textId="0E320DB6" w:rsidR="00A24E60" w:rsidRPr="002946AF" w:rsidRDefault="00204442" w:rsidP="00A24E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A24E60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786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14A7F130" w14:textId="00FD3FA9" w:rsidR="00A24E60" w:rsidRPr="002946AF" w:rsidRDefault="00204442" w:rsidP="00A24E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247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09DC77C3" w14:textId="203EF1FC" w:rsidR="00A24E60" w:rsidRPr="002946AF" w:rsidRDefault="00204442" w:rsidP="00A24E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69EB3117" w14:textId="2392CD0B" w:rsidR="00A24E60" w:rsidRPr="002946AF" w:rsidRDefault="00204442" w:rsidP="00A24E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  <w:r w:rsidR="00A24E60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985</w:t>
            </w:r>
          </w:p>
        </w:tc>
        <w:tc>
          <w:tcPr>
            <w:tcW w:w="366" w:type="pct"/>
            <w:gridSpan w:val="2"/>
            <w:tcBorders>
              <w:top w:val="nil"/>
              <w:bottom w:val="nil"/>
            </w:tcBorders>
          </w:tcPr>
          <w:p w14:paraId="7EC73F38" w14:textId="3E2237C2" w:rsidR="00A24E60" w:rsidRPr="002946AF" w:rsidRDefault="00204442" w:rsidP="00A24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lang w:val="en-GB"/>
              </w:rPr>
              <w:t>78</w:t>
            </w:r>
            <w:r w:rsidR="00A24E60" w:rsidRPr="002946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lang w:val="en-GB"/>
              </w:rPr>
              <w:t>612</w:t>
            </w:r>
          </w:p>
        </w:tc>
      </w:tr>
      <w:tr w:rsidR="00404564" w:rsidRPr="002946AF" w14:paraId="0639A1D1" w14:textId="77777777" w:rsidTr="00A24E60">
        <w:tc>
          <w:tcPr>
            <w:tcW w:w="598" w:type="pct"/>
          </w:tcPr>
          <w:p w14:paraId="40A79A94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317" w:type="pct"/>
            <w:tcBorders>
              <w:top w:val="nil"/>
              <w:bottom w:val="nil"/>
            </w:tcBorders>
          </w:tcPr>
          <w:p w14:paraId="78E1FD6C" w14:textId="137FE98F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9" w:type="pct"/>
            <w:tcBorders>
              <w:top w:val="nil"/>
              <w:bottom w:val="nil"/>
            </w:tcBorders>
          </w:tcPr>
          <w:p w14:paraId="10C41A63" w14:textId="0B0834CF" w:rsidR="00404564" w:rsidRPr="002946AF" w:rsidRDefault="00404564" w:rsidP="008B26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4E350F12" w14:textId="7C8DCB8B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64900DD6" w14:textId="6C9E3A71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056FC4F4" w14:textId="44335B28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2BE381EF" w14:textId="1A7C028E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51FC77A1" w14:textId="5997D771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5D86321B" w14:textId="7B4D0918" w:rsidR="00404564" w:rsidRPr="002946AF" w:rsidRDefault="00404564" w:rsidP="00987E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003D0EC1" w14:textId="0C8DD2BF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416BA687" w14:textId="4B10869F" w:rsidR="00404564" w:rsidRPr="002946AF" w:rsidRDefault="00361900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59E06D86" w14:textId="5E724948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11D685CC" w14:textId="06EFE10B" w:rsidR="00404564" w:rsidRPr="002946AF" w:rsidRDefault="00361900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66" w:type="pct"/>
            <w:gridSpan w:val="2"/>
            <w:tcBorders>
              <w:top w:val="nil"/>
              <w:bottom w:val="nil"/>
            </w:tcBorders>
          </w:tcPr>
          <w:p w14:paraId="6DD7ADF6" w14:textId="17C83314" w:rsidR="00404564" w:rsidRPr="002946AF" w:rsidRDefault="00404564" w:rsidP="0098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61900" w:rsidRPr="002946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404564" w:rsidRPr="002946AF" w14:paraId="7BB640A0" w14:textId="77777777" w:rsidTr="003B380E">
        <w:tc>
          <w:tcPr>
            <w:tcW w:w="598" w:type="pct"/>
          </w:tcPr>
          <w:p w14:paraId="6C0194AF" w14:textId="2A3F8A88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ซื้อสินทรัพย์</w:t>
            </w:r>
            <w:r w:rsidR="001A372F" w:rsidRPr="002946AF">
              <w:rPr>
                <w:rFonts w:ascii="Browallia New" w:eastAsia="Arial Unicode MS" w:hAnsi="Browallia New" w:cs="Browallia New" w:hint="cs"/>
                <w:cs/>
              </w:rPr>
              <w:t>ในระหว่างปี</w:t>
            </w:r>
          </w:p>
        </w:tc>
        <w:tc>
          <w:tcPr>
            <w:tcW w:w="317" w:type="pct"/>
            <w:tcBorders>
              <w:bottom w:val="nil"/>
            </w:tcBorders>
          </w:tcPr>
          <w:p w14:paraId="13B1DB8A" w14:textId="60244CAD" w:rsidR="00404564" w:rsidRPr="002946AF" w:rsidRDefault="00204442" w:rsidP="003738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302</w:t>
            </w:r>
          </w:p>
        </w:tc>
        <w:tc>
          <w:tcPr>
            <w:tcW w:w="339" w:type="pct"/>
            <w:tcBorders>
              <w:bottom w:val="nil"/>
            </w:tcBorders>
          </w:tcPr>
          <w:p w14:paraId="293FE838" w14:textId="4BCBE536" w:rsidR="00404564" w:rsidRPr="002946AF" w:rsidRDefault="00204442" w:rsidP="008B26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</w:p>
        </w:tc>
        <w:tc>
          <w:tcPr>
            <w:tcW w:w="338" w:type="pct"/>
            <w:tcBorders>
              <w:bottom w:val="nil"/>
            </w:tcBorders>
          </w:tcPr>
          <w:p w14:paraId="13BC70D5" w14:textId="143F98DC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</w:tcPr>
          <w:p w14:paraId="3F414F9B" w14:textId="7CAB593F" w:rsidR="00404564" w:rsidRPr="002946AF" w:rsidRDefault="00204442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200</w:t>
            </w:r>
          </w:p>
        </w:tc>
        <w:tc>
          <w:tcPr>
            <w:tcW w:w="338" w:type="pct"/>
            <w:tcBorders>
              <w:bottom w:val="nil"/>
            </w:tcBorders>
          </w:tcPr>
          <w:p w14:paraId="4797B7F0" w14:textId="4E4F9481" w:rsidR="00404564" w:rsidRPr="002946AF" w:rsidRDefault="00204442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</w:p>
        </w:tc>
        <w:tc>
          <w:tcPr>
            <w:tcW w:w="338" w:type="pct"/>
            <w:tcBorders>
              <w:bottom w:val="nil"/>
            </w:tcBorders>
          </w:tcPr>
          <w:p w14:paraId="227848BB" w14:textId="494B9B9A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</w:tcPr>
          <w:p w14:paraId="7B8AFFE7" w14:textId="4F87F8D0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</w:tcPr>
          <w:p w14:paraId="1E88362F" w14:textId="7D129C6A" w:rsidR="00404564" w:rsidRPr="002946AF" w:rsidRDefault="00204442" w:rsidP="008B26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54</w:t>
            </w:r>
          </w:p>
        </w:tc>
        <w:tc>
          <w:tcPr>
            <w:tcW w:w="338" w:type="pct"/>
            <w:tcBorders>
              <w:bottom w:val="nil"/>
            </w:tcBorders>
          </w:tcPr>
          <w:p w14:paraId="6A9366E3" w14:textId="13EC2301" w:rsidR="00404564" w:rsidRPr="002946AF" w:rsidRDefault="00204442" w:rsidP="008B26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35</w:t>
            </w:r>
          </w:p>
        </w:tc>
        <w:tc>
          <w:tcPr>
            <w:tcW w:w="338" w:type="pct"/>
            <w:tcBorders>
              <w:bottom w:val="nil"/>
            </w:tcBorders>
          </w:tcPr>
          <w:p w14:paraId="33DF0D0C" w14:textId="6429C38C" w:rsidR="00404564" w:rsidRPr="002946AF" w:rsidRDefault="00204442" w:rsidP="008B26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16</w:t>
            </w:r>
          </w:p>
        </w:tc>
        <w:tc>
          <w:tcPr>
            <w:tcW w:w="338" w:type="pct"/>
            <w:tcBorders>
              <w:bottom w:val="nil"/>
            </w:tcBorders>
          </w:tcPr>
          <w:p w14:paraId="0F04657F" w14:textId="47B8D8C0" w:rsidR="00404564" w:rsidRPr="002946AF" w:rsidRDefault="00204442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</w:p>
        </w:tc>
        <w:tc>
          <w:tcPr>
            <w:tcW w:w="338" w:type="pct"/>
            <w:tcBorders>
              <w:bottom w:val="nil"/>
            </w:tcBorders>
          </w:tcPr>
          <w:p w14:paraId="36B66E56" w14:textId="17E816F8" w:rsidR="00404564" w:rsidRPr="002946AF" w:rsidRDefault="00204442" w:rsidP="008B26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412</w:t>
            </w:r>
          </w:p>
        </w:tc>
        <w:tc>
          <w:tcPr>
            <w:tcW w:w="366" w:type="pct"/>
            <w:gridSpan w:val="2"/>
            <w:tcBorders>
              <w:bottom w:val="nil"/>
            </w:tcBorders>
          </w:tcPr>
          <w:p w14:paraId="0FB3B1BC" w14:textId="46D3E019" w:rsidR="00404564" w:rsidRPr="002946AF" w:rsidRDefault="00204442" w:rsidP="008B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404564" w:rsidRPr="002946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lang w:val="en-GB"/>
              </w:rPr>
              <w:t>027</w:t>
            </w:r>
          </w:p>
        </w:tc>
      </w:tr>
      <w:tr w:rsidR="00404564" w:rsidRPr="002946AF" w14:paraId="32B347BC" w14:textId="77777777" w:rsidTr="003B380E">
        <w:tc>
          <w:tcPr>
            <w:tcW w:w="598" w:type="pct"/>
          </w:tcPr>
          <w:p w14:paraId="19DA3755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โอนสินทรัพย์เข้า (ออก)</w:t>
            </w:r>
          </w:p>
        </w:tc>
        <w:tc>
          <w:tcPr>
            <w:tcW w:w="317" w:type="pct"/>
            <w:tcBorders>
              <w:top w:val="nil"/>
              <w:bottom w:val="nil"/>
            </w:tcBorders>
          </w:tcPr>
          <w:p w14:paraId="63897F6F" w14:textId="7FC32C59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9" w:type="pct"/>
            <w:tcBorders>
              <w:top w:val="nil"/>
              <w:bottom w:val="nil"/>
            </w:tcBorders>
          </w:tcPr>
          <w:p w14:paraId="2CEAB113" w14:textId="19FF3798" w:rsidR="00404564" w:rsidRPr="002946AF" w:rsidRDefault="00204442" w:rsidP="008B26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726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4297E105" w14:textId="3AD533F6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57A062B8" w14:textId="17A2E40F" w:rsidR="00404564" w:rsidRPr="002946AF" w:rsidRDefault="00204442" w:rsidP="008B26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14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3EF807E2" w14:textId="14139034" w:rsidR="00404564" w:rsidRPr="002946AF" w:rsidRDefault="00204442" w:rsidP="008B26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62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4C53372D" w14:textId="5C38C165" w:rsidR="00404564" w:rsidRPr="002946AF" w:rsidRDefault="00204442" w:rsidP="008B26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32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2F789D87" w14:textId="711B4186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41401843" w14:textId="6F23F013" w:rsidR="00404564" w:rsidRPr="002946AF" w:rsidRDefault="00204442" w:rsidP="008B26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353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52EFA279" w14:textId="17475AA2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4E38D785" w14:textId="250B8702" w:rsidR="00404564" w:rsidRPr="002946AF" w:rsidRDefault="00204442" w:rsidP="008B26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15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75B0E1CE" w14:textId="247B99E7" w:rsidR="00404564" w:rsidRPr="002946AF" w:rsidRDefault="008B2657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1DD38989" w14:textId="3E90AA9D" w:rsidR="00404564" w:rsidRPr="002946AF" w:rsidRDefault="00404564" w:rsidP="008B26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202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66" w:type="pct"/>
            <w:gridSpan w:val="2"/>
            <w:tcBorders>
              <w:top w:val="nil"/>
              <w:bottom w:val="nil"/>
            </w:tcBorders>
          </w:tcPr>
          <w:p w14:paraId="574FFD3F" w14:textId="08B7CE66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404564" w:rsidRPr="002946AF" w14:paraId="73641640" w14:textId="77777777" w:rsidTr="003B380E">
        <w:tc>
          <w:tcPr>
            <w:tcW w:w="598" w:type="pct"/>
          </w:tcPr>
          <w:p w14:paraId="22D3B5B7" w14:textId="592DA609" w:rsidR="00404564" w:rsidRPr="002946AF" w:rsidRDefault="00E85F30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ตัด</w:t>
            </w:r>
            <w:r w:rsidR="00404564" w:rsidRPr="002946AF">
              <w:rPr>
                <w:rFonts w:ascii="Browallia New" w:eastAsia="Arial Unicode MS" w:hAnsi="Browallia New" w:cs="Browallia New"/>
                <w:cs/>
              </w:rPr>
              <w:t>จำหน่ายสินทรัพย์ สุทธิ</w:t>
            </w:r>
          </w:p>
        </w:tc>
        <w:tc>
          <w:tcPr>
            <w:tcW w:w="317" w:type="pct"/>
            <w:tcBorders>
              <w:top w:val="nil"/>
              <w:bottom w:val="nil"/>
            </w:tcBorders>
          </w:tcPr>
          <w:p w14:paraId="2EEEECB9" w14:textId="56F855A6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9" w:type="pct"/>
            <w:tcBorders>
              <w:top w:val="nil"/>
              <w:bottom w:val="nil"/>
            </w:tcBorders>
          </w:tcPr>
          <w:p w14:paraId="1EFC3460" w14:textId="06787A82" w:rsidR="00404564" w:rsidRPr="002946AF" w:rsidRDefault="00404564" w:rsidP="0038323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4C71FF12" w14:textId="3FDA0F9F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4C533838" w14:textId="202FE363" w:rsidR="00404564" w:rsidRPr="002946AF" w:rsidRDefault="00404564" w:rsidP="0038323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2FA09EA7" w14:textId="3BF0132C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3FF32C22" w14:textId="4F5D1EC1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</w:tcBorders>
          </w:tcPr>
          <w:p w14:paraId="6EF0E86B" w14:textId="1E17FEBA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</w:tcBorders>
          </w:tcPr>
          <w:p w14:paraId="2B11496F" w14:textId="4A927CD6" w:rsidR="00404564" w:rsidRPr="002946AF" w:rsidRDefault="00404564" w:rsidP="00F52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</w:tcPr>
          <w:p w14:paraId="513AE4D7" w14:textId="072F68E5" w:rsidR="00404564" w:rsidRPr="002946AF" w:rsidRDefault="00404564" w:rsidP="00F52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646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</w:tcPr>
          <w:p w14:paraId="5B69EAD0" w14:textId="5CE2D56B" w:rsidR="00404564" w:rsidRPr="002946AF" w:rsidRDefault="00404564" w:rsidP="00F525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</w:tcPr>
          <w:p w14:paraId="09621E2F" w14:textId="5ECC28CA" w:rsidR="00404564" w:rsidRPr="002946AF" w:rsidRDefault="00987E23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</w:tcBorders>
          </w:tcPr>
          <w:p w14:paraId="142CA4C7" w14:textId="4C92D6A0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66" w:type="pct"/>
            <w:gridSpan w:val="2"/>
            <w:tcBorders>
              <w:top w:val="nil"/>
            </w:tcBorders>
          </w:tcPr>
          <w:p w14:paraId="0FBA2683" w14:textId="342972E5" w:rsidR="00404564" w:rsidRPr="002946AF" w:rsidRDefault="00404564" w:rsidP="00F5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651</w:t>
            </w:r>
            <w:r w:rsidRPr="002946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404564" w:rsidRPr="002946AF" w14:paraId="039EFB2A" w14:textId="77777777" w:rsidTr="003B380E">
        <w:tc>
          <w:tcPr>
            <w:tcW w:w="598" w:type="pct"/>
          </w:tcPr>
          <w:p w14:paraId="61B68AF6" w14:textId="4C746455" w:rsidR="00404564" w:rsidRPr="002946AF" w:rsidRDefault="00E85F30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  <w:r w:rsidR="001A372F" w:rsidRPr="002946AF">
              <w:rPr>
                <w:rFonts w:ascii="Browallia New" w:eastAsia="Arial Unicode MS" w:hAnsi="Browallia New" w:cs="Browallia New" w:hint="cs"/>
                <w:cs/>
              </w:rPr>
              <w:t>ในระหว่างปี</w:t>
            </w:r>
          </w:p>
        </w:tc>
        <w:tc>
          <w:tcPr>
            <w:tcW w:w="317" w:type="pct"/>
            <w:tcBorders>
              <w:top w:val="nil"/>
              <w:bottom w:val="nil"/>
            </w:tcBorders>
          </w:tcPr>
          <w:p w14:paraId="32FDE6FE" w14:textId="25A010C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9" w:type="pct"/>
            <w:tcBorders>
              <w:top w:val="nil"/>
              <w:bottom w:val="nil"/>
            </w:tcBorders>
          </w:tcPr>
          <w:p w14:paraId="51938021" w14:textId="0F71082F" w:rsidR="00404564" w:rsidRPr="002946AF" w:rsidRDefault="00404564" w:rsidP="00462C1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83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22A7545F" w14:textId="6DCC96FE" w:rsidR="00404564" w:rsidRPr="002946AF" w:rsidRDefault="00404564" w:rsidP="00462C1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085C86F3" w14:textId="36BFE5DE" w:rsidR="00404564" w:rsidRPr="002946AF" w:rsidRDefault="00404564" w:rsidP="00462C1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178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60B1C1DC" w14:textId="563E6986" w:rsidR="00404564" w:rsidRPr="002946AF" w:rsidRDefault="00404564" w:rsidP="00462C1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018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1E670DDC" w14:textId="7123E108" w:rsidR="00404564" w:rsidRPr="002946AF" w:rsidRDefault="00404564" w:rsidP="00462C1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722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</w:tcPr>
          <w:p w14:paraId="728B6AD7" w14:textId="153BFD1E" w:rsidR="00404564" w:rsidRPr="002946AF" w:rsidRDefault="00404564" w:rsidP="00462C1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</w:tcPr>
          <w:p w14:paraId="698EA39A" w14:textId="57C4B3FA" w:rsidR="00404564" w:rsidRPr="002946AF" w:rsidRDefault="00404564" w:rsidP="00462C1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349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</w:tcPr>
          <w:p w14:paraId="2027418F" w14:textId="24299174" w:rsidR="00404564" w:rsidRPr="002946AF" w:rsidRDefault="00404564" w:rsidP="00462C1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149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</w:tcPr>
          <w:p w14:paraId="1D0AD308" w14:textId="3C986DF8" w:rsidR="00404564" w:rsidRPr="002946AF" w:rsidRDefault="00404564" w:rsidP="00462C1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72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</w:tcPr>
          <w:p w14:paraId="434EA9B4" w14:textId="6857E7C1" w:rsidR="00404564" w:rsidRPr="002946AF" w:rsidRDefault="00404564" w:rsidP="00462C1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</w:tcPr>
          <w:p w14:paraId="3BD14964" w14:textId="4E091789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66" w:type="pct"/>
            <w:gridSpan w:val="2"/>
            <w:tcBorders>
              <w:top w:val="nil"/>
            </w:tcBorders>
          </w:tcPr>
          <w:p w14:paraId="66F9437D" w14:textId="79F9721B" w:rsidR="00404564" w:rsidRPr="002946AF" w:rsidRDefault="00404564" w:rsidP="00462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2946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586</w:t>
            </w:r>
            <w:r w:rsidRPr="002946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404564" w:rsidRPr="002946AF" w14:paraId="7864F843" w14:textId="77777777" w:rsidTr="003B380E">
        <w:tc>
          <w:tcPr>
            <w:tcW w:w="598" w:type="pct"/>
            <w:tcBorders>
              <w:top w:val="nil"/>
            </w:tcBorders>
          </w:tcPr>
          <w:p w14:paraId="05162B31" w14:textId="4062DFAB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กลับ</w:t>
            </w:r>
            <w:r w:rsidR="00E85F30" w:rsidRPr="002946AF">
              <w:rPr>
                <w:rFonts w:ascii="Browallia New" w:eastAsia="Arial Unicode MS" w:hAnsi="Browallia New" w:cs="Browallia New"/>
                <w:cs/>
              </w:rPr>
              <w:t>ค่าเผื่อ</w:t>
            </w:r>
            <w:r w:rsidRPr="002946AF">
              <w:rPr>
                <w:rFonts w:ascii="Browallia New" w:eastAsia="Arial Unicode MS" w:hAnsi="Browallia New" w:cs="Browallia New"/>
                <w:cs/>
              </w:rPr>
              <w:t>การด้อยค่า</w:t>
            </w:r>
            <w:r w:rsidR="00E85F30" w:rsidRPr="002946AF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317" w:type="pct"/>
            <w:tcBorders>
              <w:top w:val="nil"/>
              <w:bottom w:val="single" w:sz="4" w:space="0" w:color="auto"/>
            </w:tcBorders>
          </w:tcPr>
          <w:p w14:paraId="3E839B5E" w14:textId="42D4EFFA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9" w:type="pct"/>
            <w:tcBorders>
              <w:top w:val="nil"/>
              <w:bottom w:val="single" w:sz="4" w:space="0" w:color="auto"/>
            </w:tcBorders>
          </w:tcPr>
          <w:p w14:paraId="59EC3133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55285961" w14:textId="74292DF8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07F9AEA4" w14:textId="17F8FBF3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10AD793C" w14:textId="33262B3B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6A10BA5A" w14:textId="12074C5E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1EC9FA72" w14:textId="2FEAD600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4599A288" w14:textId="7F0F348D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31FD214F" w14:textId="34C260D1" w:rsidR="00404564" w:rsidRPr="002946AF" w:rsidRDefault="00204442" w:rsidP="002630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529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56F3AEBC" w14:textId="16B6F25B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5D8356BC" w14:textId="522069CB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12A34E7B" w14:textId="26026ED0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66" w:type="pct"/>
            <w:gridSpan w:val="2"/>
            <w:tcBorders>
              <w:top w:val="nil"/>
              <w:bottom w:val="single" w:sz="4" w:space="0" w:color="auto"/>
            </w:tcBorders>
          </w:tcPr>
          <w:p w14:paraId="1E06728B" w14:textId="11D3C0E5" w:rsidR="00404564" w:rsidRPr="002946AF" w:rsidRDefault="00204442" w:rsidP="0026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lang w:val="en-GB"/>
              </w:rPr>
              <w:t>529</w:t>
            </w:r>
          </w:p>
        </w:tc>
      </w:tr>
      <w:tr w:rsidR="00404564" w:rsidRPr="002946AF" w14:paraId="504FFA10" w14:textId="77777777" w:rsidTr="003B380E">
        <w:tc>
          <w:tcPr>
            <w:tcW w:w="598" w:type="pct"/>
          </w:tcPr>
          <w:p w14:paraId="54952444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14:paraId="789D1D57" w14:textId="755893D5" w:rsidR="00404564" w:rsidRPr="002946AF" w:rsidRDefault="00204442" w:rsidP="003738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528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14:paraId="3E7B8E3D" w14:textId="6797AB15" w:rsidR="00404564" w:rsidRPr="002946AF" w:rsidRDefault="00204442" w:rsidP="003738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314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250C88E9" w14:textId="57BF8304" w:rsidR="00404564" w:rsidRPr="002946AF" w:rsidRDefault="00204442" w:rsidP="003738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187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6CED28CF" w14:textId="081CD995" w:rsidR="00404564" w:rsidRPr="002946AF" w:rsidRDefault="00204442" w:rsidP="003738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25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369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6143890E" w14:textId="3E32BBEB" w:rsidR="00404564" w:rsidRPr="002946AF" w:rsidRDefault="00204442" w:rsidP="003738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039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76EDC1AA" w14:textId="6B1A9EA0" w:rsidR="00404564" w:rsidRPr="002946AF" w:rsidRDefault="00204442" w:rsidP="003738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596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1A2B7FF6" w14:textId="71FE40FF" w:rsidR="00404564" w:rsidRPr="002946AF" w:rsidRDefault="00204442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31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11D8B4BF" w14:textId="1389BB34" w:rsidR="00404564" w:rsidRPr="002946AF" w:rsidRDefault="00204442" w:rsidP="003738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906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419AB597" w14:textId="50E8E370" w:rsidR="00404564" w:rsidRPr="002946AF" w:rsidRDefault="00204442" w:rsidP="003738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555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67353027" w14:textId="2CBB94BA" w:rsidR="00404564" w:rsidRPr="002946AF" w:rsidRDefault="00204442" w:rsidP="003738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205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7E854140" w14:textId="3727B038" w:rsidR="00404564" w:rsidRPr="002946AF" w:rsidRDefault="00204442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59252278" w14:textId="06318F4F" w:rsidR="00404564" w:rsidRPr="002946AF" w:rsidRDefault="00204442" w:rsidP="003738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195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836EE" w14:textId="4E2880BB" w:rsidR="00404564" w:rsidRPr="002946AF" w:rsidRDefault="00204442" w:rsidP="0037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lang w:val="en-GB"/>
              </w:rPr>
              <w:t>79</w:t>
            </w:r>
            <w:r w:rsidR="00404564" w:rsidRPr="002946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lang w:val="en-GB"/>
              </w:rPr>
              <w:t>929</w:t>
            </w:r>
          </w:p>
        </w:tc>
      </w:tr>
      <w:tr w:rsidR="00404564" w:rsidRPr="002946AF" w14:paraId="027972AE" w14:textId="77777777" w:rsidTr="003B380E">
        <w:tc>
          <w:tcPr>
            <w:tcW w:w="598" w:type="pct"/>
            <w:tcBorders>
              <w:bottom w:val="nil"/>
            </w:tcBorders>
          </w:tcPr>
          <w:p w14:paraId="27391B18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nil"/>
            </w:tcBorders>
            <w:vAlign w:val="center"/>
          </w:tcPr>
          <w:p w14:paraId="54D14082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nil"/>
            </w:tcBorders>
            <w:vAlign w:val="center"/>
          </w:tcPr>
          <w:p w14:paraId="7AA49E6E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vAlign w:val="center"/>
          </w:tcPr>
          <w:p w14:paraId="185ECEAF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vAlign w:val="center"/>
          </w:tcPr>
          <w:p w14:paraId="082BD8A2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15227627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661B6B97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44FB6D40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7C9B1194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63FE5918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2FACD126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13E07A12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25B7C128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bottom w:val="nil"/>
            </w:tcBorders>
          </w:tcPr>
          <w:p w14:paraId="1579F35A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04564" w:rsidRPr="002946AF" w14:paraId="08C1C5D3" w14:textId="77777777" w:rsidTr="003B380E">
        <w:tc>
          <w:tcPr>
            <w:tcW w:w="598" w:type="pct"/>
            <w:tcBorders>
              <w:bottom w:val="nil"/>
            </w:tcBorders>
          </w:tcPr>
          <w:p w14:paraId="08312C6B" w14:textId="1776E9D4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b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317" w:type="pct"/>
            <w:tcBorders>
              <w:top w:val="nil"/>
              <w:bottom w:val="nil"/>
            </w:tcBorders>
            <w:vAlign w:val="center"/>
          </w:tcPr>
          <w:p w14:paraId="6181C8FB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9" w:type="pct"/>
            <w:tcBorders>
              <w:top w:val="nil"/>
              <w:bottom w:val="nil"/>
            </w:tcBorders>
            <w:vAlign w:val="center"/>
          </w:tcPr>
          <w:p w14:paraId="4B083A49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vAlign w:val="center"/>
          </w:tcPr>
          <w:p w14:paraId="15B0EFC5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vAlign w:val="center"/>
          </w:tcPr>
          <w:p w14:paraId="3FEB0599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36429ECA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34D28DEA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0C9B1E61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35E936F2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4EEDB53C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104E980A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322B77EC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48A46CBB" w14:textId="77777777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6" w:type="pct"/>
            <w:gridSpan w:val="2"/>
            <w:tcBorders>
              <w:bottom w:val="nil"/>
            </w:tcBorders>
          </w:tcPr>
          <w:p w14:paraId="66EC0D29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04564" w:rsidRPr="002946AF" w14:paraId="0F13608C" w14:textId="77777777" w:rsidTr="003B380E">
        <w:tc>
          <w:tcPr>
            <w:tcW w:w="598" w:type="pct"/>
            <w:tcBorders>
              <w:bottom w:val="nil"/>
            </w:tcBorders>
          </w:tcPr>
          <w:p w14:paraId="0CCEE0A9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317" w:type="pct"/>
            <w:tcBorders>
              <w:top w:val="nil"/>
              <w:bottom w:val="nil"/>
            </w:tcBorders>
          </w:tcPr>
          <w:p w14:paraId="778D5EED" w14:textId="4C871654" w:rsidR="00404564" w:rsidRPr="002946AF" w:rsidRDefault="00204442" w:rsidP="009133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539</w:t>
            </w:r>
          </w:p>
        </w:tc>
        <w:tc>
          <w:tcPr>
            <w:tcW w:w="339" w:type="pct"/>
            <w:tcBorders>
              <w:top w:val="nil"/>
              <w:bottom w:val="nil"/>
            </w:tcBorders>
          </w:tcPr>
          <w:p w14:paraId="057F9865" w14:textId="757A3F67" w:rsidR="00404564" w:rsidRPr="002946AF" w:rsidRDefault="00204442" w:rsidP="009133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690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center"/>
          </w:tcPr>
          <w:p w14:paraId="0B061C8F" w14:textId="15CFCAFD" w:rsidR="00404564" w:rsidRPr="002946AF" w:rsidRDefault="00204442" w:rsidP="009133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211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04824077" w14:textId="1C2E5653" w:rsidR="00404564" w:rsidRPr="002946AF" w:rsidRDefault="00204442" w:rsidP="009133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104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752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13EFD6A5" w14:textId="2A68FB68" w:rsidR="00404564" w:rsidRPr="002946AF" w:rsidRDefault="00204442" w:rsidP="009133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34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930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730A415E" w14:textId="2DC2B5E3" w:rsidR="00404564" w:rsidRPr="002946AF" w:rsidRDefault="00204442" w:rsidP="009133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420</w:t>
            </w:r>
          </w:p>
        </w:tc>
        <w:tc>
          <w:tcPr>
            <w:tcW w:w="338" w:type="pct"/>
            <w:tcBorders>
              <w:bottom w:val="nil"/>
            </w:tcBorders>
          </w:tcPr>
          <w:p w14:paraId="6B7AB3A6" w14:textId="3FFF87D0" w:rsidR="00404564" w:rsidRPr="002946AF" w:rsidRDefault="00204442" w:rsidP="009133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193</w:t>
            </w:r>
          </w:p>
        </w:tc>
        <w:tc>
          <w:tcPr>
            <w:tcW w:w="338" w:type="pct"/>
            <w:tcBorders>
              <w:bottom w:val="nil"/>
            </w:tcBorders>
          </w:tcPr>
          <w:p w14:paraId="5D4AD4EC" w14:textId="2445070E" w:rsidR="00404564" w:rsidRPr="002946AF" w:rsidRDefault="00204442" w:rsidP="009133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621</w:t>
            </w:r>
          </w:p>
        </w:tc>
        <w:tc>
          <w:tcPr>
            <w:tcW w:w="338" w:type="pct"/>
            <w:tcBorders>
              <w:bottom w:val="nil"/>
            </w:tcBorders>
          </w:tcPr>
          <w:p w14:paraId="1AD7580C" w14:textId="3A5C89FC" w:rsidR="00404564" w:rsidRPr="002946AF" w:rsidRDefault="00204442" w:rsidP="009133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355</w:t>
            </w:r>
          </w:p>
        </w:tc>
        <w:tc>
          <w:tcPr>
            <w:tcW w:w="338" w:type="pct"/>
            <w:tcBorders>
              <w:bottom w:val="nil"/>
            </w:tcBorders>
          </w:tcPr>
          <w:p w14:paraId="525996EE" w14:textId="22075263" w:rsidR="00404564" w:rsidRPr="002946AF" w:rsidRDefault="00204442" w:rsidP="009133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938</w:t>
            </w:r>
          </w:p>
        </w:tc>
        <w:tc>
          <w:tcPr>
            <w:tcW w:w="338" w:type="pct"/>
            <w:tcBorders>
              <w:bottom w:val="nil"/>
            </w:tcBorders>
          </w:tcPr>
          <w:p w14:paraId="520008BE" w14:textId="5293B650" w:rsidR="00404564" w:rsidRPr="002946AF" w:rsidRDefault="00204442" w:rsidP="009133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</w:t>
            </w:r>
          </w:p>
        </w:tc>
        <w:tc>
          <w:tcPr>
            <w:tcW w:w="338" w:type="pct"/>
            <w:tcBorders>
              <w:bottom w:val="nil"/>
            </w:tcBorders>
          </w:tcPr>
          <w:p w14:paraId="665C4A85" w14:textId="5819E395" w:rsidR="00404564" w:rsidRPr="002946AF" w:rsidRDefault="00204442" w:rsidP="009133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  <w:r w:rsidR="0040456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195</w:t>
            </w:r>
          </w:p>
        </w:tc>
        <w:tc>
          <w:tcPr>
            <w:tcW w:w="366" w:type="pct"/>
            <w:gridSpan w:val="2"/>
            <w:tcBorders>
              <w:bottom w:val="nil"/>
            </w:tcBorders>
          </w:tcPr>
          <w:p w14:paraId="7DA3C6ED" w14:textId="17CF8F9C" w:rsidR="00404564" w:rsidRPr="002946AF" w:rsidRDefault="00204442" w:rsidP="0091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lang w:val="en-GB"/>
              </w:rPr>
              <w:t>188</w:t>
            </w:r>
            <w:r w:rsidR="00404564" w:rsidRPr="002946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lang w:val="en-GB"/>
              </w:rPr>
              <w:t>862</w:t>
            </w:r>
          </w:p>
        </w:tc>
      </w:tr>
      <w:tr w:rsidR="00404564" w:rsidRPr="002946AF" w14:paraId="0E0D2A92" w14:textId="77777777" w:rsidTr="003B380E">
        <w:tc>
          <w:tcPr>
            <w:tcW w:w="598" w:type="pct"/>
            <w:tcBorders>
              <w:bottom w:val="nil"/>
            </w:tcBorders>
          </w:tcPr>
          <w:p w14:paraId="756B8471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cs/>
              </w:rPr>
              <w:t xml:space="preserve"> ค่าเสื่อมราคาสะสม</w:t>
            </w:r>
          </w:p>
        </w:tc>
        <w:tc>
          <w:tcPr>
            <w:tcW w:w="317" w:type="pct"/>
            <w:tcBorders>
              <w:top w:val="nil"/>
              <w:bottom w:val="nil"/>
            </w:tcBorders>
          </w:tcPr>
          <w:p w14:paraId="38C4DBFC" w14:textId="40188AF5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9" w:type="pct"/>
            <w:tcBorders>
              <w:top w:val="nil"/>
              <w:bottom w:val="nil"/>
            </w:tcBorders>
          </w:tcPr>
          <w:p w14:paraId="733832FA" w14:textId="2621A134" w:rsidR="00404564" w:rsidRPr="002946AF" w:rsidRDefault="00404564" w:rsidP="006062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376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center"/>
          </w:tcPr>
          <w:p w14:paraId="4E089841" w14:textId="22F8EA42" w:rsidR="00404564" w:rsidRPr="002946AF" w:rsidRDefault="00404564" w:rsidP="006062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24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3AC5E422" w14:textId="58BC2B4B" w:rsidR="00404564" w:rsidRPr="002946AF" w:rsidRDefault="00404564" w:rsidP="006062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79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383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54CDC31E" w14:textId="36B68DA0" w:rsidR="00404564" w:rsidRPr="002946AF" w:rsidRDefault="00404564" w:rsidP="006062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16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891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74C33CC6" w14:textId="09DDF079" w:rsidR="00404564" w:rsidRPr="002946AF" w:rsidRDefault="00404564" w:rsidP="006062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824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bottom w:val="nil"/>
            </w:tcBorders>
          </w:tcPr>
          <w:p w14:paraId="00FF60D5" w14:textId="66210674" w:rsidR="00404564" w:rsidRPr="002946AF" w:rsidRDefault="00404564" w:rsidP="006062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162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bottom w:val="nil"/>
            </w:tcBorders>
          </w:tcPr>
          <w:p w14:paraId="60328A3E" w14:textId="67097E5A" w:rsidR="00404564" w:rsidRPr="002946AF" w:rsidRDefault="00404564" w:rsidP="006062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715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bottom w:val="nil"/>
            </w:tcBorders>
          </w:tcPr>
          <w:p w14:paraId="0DEE5594" w14:textId="30918552" w:rsidR="00404564" w:rsidRPr="002946AF" w:rsidRDefault="00404564" w:rsidP="00936C0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782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bottom w:val="nil"/>
            </w:tcBorders>
          </w:tcPr>
          <w:p w14:paraId="0B55C0AC" w14:textId="0424D3F0" w:rsidR="00404564" w:rsidRPr="002946AF" w:rsidRDefault="00404564" w:rsidP="00B77C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733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bottom w:val="nil"/>
            </w:tcBorders>
          </w:tcPr>
          <w:p w14:paraId="73CD38E9" w14:textId="2894F8E5" w:rsidR="00404564" w:rsidRPr="002946AF" w:rsidRDefault="00404564" w:rsidP="00B77C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14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bottom w:val="nil"/>
            </w:tcBorders>
          </w:tcPr>
          <w:p w14:paraId="230D25DA" w14:textId="111EE36D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66" w:type="pct"/>
            <w:gridSpan w:val="2"/>
            <w:tcBorders>
              <w:bottom w:val="nil"/>
            </w:tcBorders>
          </w:tcPr>
          <w:p w14:paraId="4A71E28D" w14:textId="5BDC8237" w:rsidR="00404564" w:rsidRPr="002946AF" w:rsidRDefault="00404564" w:rsidP="0093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108</w:t>
            </w:r>
            <w:r w:rsidRPr="002946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904</w:t>
            </w:r>
            <w:r w:rsidRPr="002946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404564" w:rsidRPr="002946AF" w14:paraId="07B4D376" w14:textId="77777777" w:rsidTr="003B380E">
        <w:tc>
          <w:tcPr>
            <w:tcW w:w="598" w:type="pct"/>
            <w:tcBorders>
              <w:bottom w:val="nil"/>
            </w:tcBorders>
          </w:tcPr>
          <w:p w14:paraId="2A26D35F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cs/>
              </w:rPr>
              <w:t xml:space="preserve"> ค่าเผื่อการด้อยค่า</w:t>
            </w:r>
          </w:p>
        </w:tc>
        <w:tc>
          <w:tcPr>
            <w:tcW w:w="317" w:type="pct"/>
            <w:tcBorders>
              <w:top w:val="nil"/>
              <w:bottom w:val="single" w:sz="4" w:space="0" w:color="auto"/>
            </w:tcBorders>
          </w:tcPr>
          <w:p w14:paraId="2E879D0F" w14:textId="7F16B240" w:rsidR="00404564" w:rsidRPr="002946AF" w:rsidRDefault="00404564" w:rsidP="006062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9" w:type="pct"/>
            <w:tcBorders>
              <w:top w:val="nil"/>
              <w:bottom w:val="single" w:sz="4" w:space="0" w:color="auto"/>
            </w:tcBorders>
          </w:tcPr>
          <w:p w14:paraId="23A10F1C" w14:textId="337F9338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  <w:vAlign w:val="center"/>
          </w:tcPr>
          <w:p w14:paraId="74CD63A9" w14:textId="60585FCB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067536F8" w14:textId="2DD7EF0D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59CA8336" w14:textId="57F140B9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49189485" w14:textId="68EFD205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4F068D5B" w14:textId="1544C8A5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4969AA22" w14:textId="3958925D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75B0BE87" w14:textId="48E6000E" w:rsidR="00404564" w:rsidRPr="002946AF" w:rsidRDefault="00404564" w:rsidP="00936C0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188A3BA1" w14:textId="3DF19341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0A1E4943" w14:textId="73165AA9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46ED448A" w14:textId="27334071" w:rsidR="00404564" w:rsidRPr="002946AF" w:rsidRDefault="00404564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66" w:type="pct"/>
            <w:gridSpan w:val="2"/>
            <w:tcBorders>
              <w:bottom w:val="single" w:sz="4" w:space="0" w:color="auto"/>
            </w:tcBorders>
          </w:tcPr>
          <w:p w14:paraId="176B3AA0" w14:textId="7D16BA10" w:rsidR="00404564" w:rsidRPr="002946AF" w:rsidRDefault="00404564" w:rsidP="0093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Pr="002946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696078" w:rsidRPr="002946AF" w14:paraId="1605F75A" w14:textId="77777777" w:rsidTr="000F796A">
        <w:tc>
          <w:tcPr>
            <w:tcW w:w="598" w:type="pct"/>
            <w:tcBorders>
              <w:bottom w:val="nil"/>
            </w:tcBorders>
          </w:tcPr>
          <w:p w14:paraId="3F210659" w14:textId="77777777" w:rsidR="00696078" w:rsidRPr="002946AF" w:rsidRDefault="00696078" w:rsidP="0069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14:paraId="70FD4BD0" w14:textId="3331537C" w:rsidR="00696078" w:rsidRPr="002946AF" w:rsidRDefault="00204442" w:rsidP="0069607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="00696078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528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14:paraId="40524F57" w14:textId="466BC556" w:rsidR="00696078" w:rsidRPr="002946AF" w:rsidRDefault="00204442" w:rsidP="0069607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="00696078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314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30BAA249" w14:textId="27AFE57E" w:rsidR="00696078" w:rsidRPr="002946AF" w:rsidRDefault="00204442" w:rsidP="0069607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187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02F090A8" w14:textId="7A755FE8" w:rsidR="00696078" w:rsidRPr="002946AF" w:rsidRDefault="00204442" w:rsidP="0069607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25</w:t>
            </w:r>
            <w:r w:rsidR="00696078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369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61EA311B" w14:textId="40F8F080" w:rsidR="00696078" w:rsidRPr="002946AF" w:rsidRDefault="00204442" w:rsidP="0069607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</w:t>
            </w:r>
            <w:r w:rsidR="00696078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039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706ABBDD" w14:textId="141E0CF1" w:rsidR="00696078" w:rsidRPr="002946AF" w:rsidRDefault="00204442" w:rsidP="0069607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  <w:r w:rsidR="00696078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596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49B60312" w14:textId="3731C0E4" w:rsidR="00696078" w:rsidRPr="002946AF" w:rsidRDefault="00204442" w:rsidP="0069607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31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66A0B80E" w14:textId="2D6DA73D" w:rsidR="00696078" w:rsidRPr="002946AF" w:rsidRDefault="00204442" w:rsidP="0069607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696078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906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3EC1EE37" w14:textId="07AB46EF" w:rsidR="00696078" w:rsidRPr="002946AF" w:rsidRDefault="00204442" w:rsidP="0069607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696078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555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30DC9ADC" w14:textId="637ACE7E" w:rsidR="00696078" w:rsidRPr="002946AF" w:rsidRDefault="00204442" w:rsidP="0069607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205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1A2DAC76" w14:textId="1C77C271" w:rsidR="00696078" w:rsidRPr="002946AF" w:rsidRDefault="00204442" w:rsidP="0069607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653DE9BB" w14:textId="6927CFF6" w:rsidR="00696078" w:rsidRPr="002946AF" w:rsidRDefault="00204442" w:rsidP="0069607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  <w:r w:rsidR="00696078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195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3C93FC" w14:textId="1DE0AD58" w:rsidR="00696078" w:rsidRPr="002946AF" w:rsidRDefault="00204442" w:rsidP="0069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lang w:val="en-GB"/>
              </w:rPr>
              <w:t>79</w:t>
            </w:r>
            <w:r w:rsidR="00696078" w:rsidRPr="002946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lang w:val="en-GB"/>
              </w:rPr>
              <w:t>929</w:t>
            </w:r>
          </w:p>
        </w:tc>
      </w:tr>
    </w:tbl>
    <w:p w14:paraId="46A6489E" w14:textId="180563F8" w:rsidR="00131881" w:rsidRPr="002946AF" w:rsidRDefault="00131881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1D8DF36" w14:textId="76895ACF" w:rsidR="00404564" w:rsidRPr="002946AF" w:rsidRDefault="0040456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E9D42BC" w14:textId="7B422771" w:rsidR="00404564" w:rsidRPr="002946AF" w:rsidRDefault="0040456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3" w:type="pct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992"/>
        <w:gridCol w:w="1061"/>
        <w:gridCol w:w="1058"/>
        <w:gridCol w:w="1059"/>
        <w:gridCol w:w="1059"/>
        <w:gridCol w:w="1059"/>
        <w:gridCol w:w="1059"/>
        <w:gridCol w:w="1059"/>
        <w:gridCol w:w="1059"/>
        <w:gridCol w:w="1059"/>
        <w:gridCol w:w="1059"/>
        <w:gridCol w:w="1059"/>
        <w:gridCol w:w="1140"/>
        <w:gridCol w:w="6"/>
      </w:tblGrid>
      <w:tr w:rsidR="00404564" w:rsidRPr="002946AF" w14:paraId="5AF9986B" w14:textId="77777777" w:rsidTr="00404564">
        <w:trPr>
          <w:gridAfter w:val="1"/>
          <w:wAfter w:w="2" w:type="pct"/>
          <w:tblHeader/>
        </w:trPr>
        <w:tc>
          <w:tcPr>
            <w:tcW w:w="598" w:type="pct"/>
          </w:tcPr>
          <w:p w14:paraId="5D8A8D5C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400" w:type="pct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75DF7D6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75058F" w:rsidRPr="002946AF" w14:paraId="2D5FABFC" w14:textId="77777777" w:rsidTr="0031673E">
        <w:tc>
          <w:tcPr>
            <w:tcW w:w="598" w:type="pct"/>
          </w:tcPr>
          <w:p w14:paraId="09455220" w14:textId="77777777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436C5384" w14:textId="3A4FFE36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14:paraId="2DCCCA24" w14:textId="6F5F691A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2473A318" w14:textId="1B1E2ADF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0344854C" w14:textId="445F67CE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76BA6336" w14:textId="543D07C1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677D0E12" w14:textId="693C956B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4391B842" w14:textId="4565B0CD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48568F26" w14:textId="6870AB3A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3BBE701C" w14:textId="793B0661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13DFAAB5" w14:textId="4AF6CD9E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06A48EA4" w14:textId="558ADAC0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7200D57C" w14:textId="4A55B844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66" w:type="pct"/>
            <w:gridSpan w:val="2"/>
            <w:tcBorders>
              <w:bottom w:val="single" w:sz="4" w:space="0" w:color="auto"/>
            </w:tcBorders>
          </w:tcPr>
          <w:p w14:paraId="250AE0D2" w14:textId="77777777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ล้านบาท</w:t>
            </w:r>
          </w:p>
        </w:tc>
      </w:tr>
      <w:tr w:rsidR="00404564" w:rsidRPr="002946AF" w14:paraId="6FEAED31" w14:textId="77777777" w:rsidTr="00E85F30">
        <w:trPr>
          <w:tblHeader/>
        </w:trPr>
        <w:tc>
          <w:tcPr>
            <w:tcW w:w="598" w:type="pct"/>
          </w:tcPr>
          <w:p w14:paraId="34592C3F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nil"/>
            </w:tcBorders>
          </w:tcPr>
          <w:p w14:paraId="5C032B86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nil"/>
            </w:tcBorders>
          </w:tcPr>
          <w:p w14:paraId="00A9AE31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088C409B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079733A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4EA48B1B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19796450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610A1698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5B11B4A3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514BAEE0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เรือบรรทุกน้ำมัน</w:t>
            </w: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5F80A329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6500494A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57087D37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bottom w:val="nil"/>
            </w:tcBorders>
          </w:tcPr>
          <w:p w14:paraId="7BB87EF1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04564" w:rsidRPr="002946AF" w14:paraId="0B0B2028" w14:textId="77777777" w:rsidTr="00E85F30">
        <w:trPr>
          <w:tblHeader/>
        </w:trPr>
        <w:tc>
          <w:tcPr>
            <w:tcW w:w="598" w:type="pct"/>
          </w:tcPr>
          <w:p w14:paraId="229A6491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7" w:type="pct"/>
            <w:tcBorders>
              <w:bottom w:val="nil"/>
            </w:tcBorders>
          </w:tcPr>
          <w:p w14:paraId="1810DA95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9" w:type="pct"/>
            <w:tcBorders>
              <w:bottom w:val="nil"/>
            </w:tcBorders>
          </w:tcPr>
          <w:p w14:paraId="599E39AE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2617A0DA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7382A076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7552C3D4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032F8AB0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51E8405A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55F9A24D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เครื่องจักร</w:t>
            </w:r>
          </w:p>
        </w:tc>
        <w:tc>
          <w:tcPr>
            <w:tcW w:w="338" w:type="pct"/>
            <w:tcBorders>
              <w:bottom w:val="nil"/>
            </w:tcBorders>
          </w:tcPr>
          <w:p w14:paraId="64D43A23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และผลิตภัณฑ์</w:t>
            </w:r>
          </w:p>
        </w:tc>
        <w:tc>
          <w:tcPr>
            <w:tcW w:w="338" w:type="pct"/>
            <w:tcBorders>
              <w:bottom w:val="nil"/>
            </w:tcBorders>
          </w:tcPr>
          <w:p w14:paraId="3CC74C9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เครื่องตกแต่ง</w:t>
            </w:r>
          </w:p>
        </w:tc>
        <w:tc>
          <w:tcPr>
            <w:tcW w:w="338" w:type="pct"/>
            <w:tcBorders>
              <w:bottom w:val="nil"/>
            </w:tcBorders>
          </w:tcPr>
          <w:p w14:paraId="44D1608B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2F7196BA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66" w:type="pct"/>
            <w:gridSpan w:val="2"/>
            <w:tcBorders>
              <w:bottom w:val="nil"/>
            </w:tcBorders>
          </w:tcPr>
          <w:p w14:paraId="33B03C6E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04564" w:rsidRPr="002946AF" w14:paraId="37BAA8C9" w14:textId="77777777" w:rsidTr="00E85F30">
        <w:trPr>
          <w:tblHeader/>
        </w:trPr>
        <w:tc>
          <w:tcPr>
            <w:tcW w:w="598" w:type="pct"/>
          </w:tcPr>
          <w:p w14:paraId="44DD49FD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7" w:type="pct"/>
            <w:tcBorders>
              <w:bottom w:val="nil"/>
            </w:tcBorders>
          </w:tcPr>
          <w:p w14:paraId="786C563C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9" w:type="pct"/>
            <w:tcBorders>
              <w:bottom w:val="nil"/>
            </w:tcBorders>
          </w:tcPr>
          <w:p w14:paraId="6F352824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6551E017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110ECBAB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7FA81584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6E4E6435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50673DD0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23BB387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เครื่องมือ</w:t>
            </w:r>
          </w:p>
        </w:tc>
        <w:tc>
          <w:tcPr>
            <w:tcW w:w="338" w:type="pct"/>
            <w:tcBorders>
              <w:bottom w:val="nil"/>
            </w:tcBorders>
          </w:tcPr>
          <w:p w14:paraId="607125C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 xml:space="preserve">เคมีเหลว </w:t>
            </w:r>
          </w:p>
        </w:tc>
        <w:tc>
          <w:tcPr>
            <w:tcW w:w="338" w:type="pct"/>
            <w:tcBorders>
              <w:bottom w:val="nil"/>
            </w:tcBorders>
          </w:tcPr>
          <w:p w14:paraId="6FC27417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ติดตั้ง</w:t>
            </w:r>
            <w:r w:rsidRPr="002946AF">
              <w:rPr>
                <w:rFonts w:ascii="Browallia New" w:eastAsia="Arial Unicode MS" w:hAnsi="Browallia New" w:cs="Browallia New"/>
                <w:b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เครื่องใช้</w:t>
            </w:r>
          </w:p>
        </w:tc>
        <w:tc>
          <w:tcPr>
            <w:tcW w:w="338" w:type="pct"/>
            <w:tcBorders>
              <w:bottom w:val="nil"/>
            </w:tcBorders>
          </w:tcPr>
          <w:p w14:paraId="11EC96C9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3C615D6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66" w:type="pct"/>
            <w:gridSpan w:val="2"/>
            <w:tcBorders>
              <w:bottom w:val="nil"/>
            </w:tcBorders>
          </w:tcPr>
          <w:p w14:paraId="7E485390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04564" w:rsidRPr="002946AF" w14:paraId="116019EF" w14:textId="77777777" w:rsidTr="00E85F30">
        <w:trPr>
          <w:tblHeader/>
        </w:trPr>
        <w:tc>
          <w:tcPr>
            <w:tcW w:w="598" w:type="pct"/>
          </w:tcPr>
          <w:p w14:paraId="0EE9E909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7" w:type="pct"/>
            <w:tcBorders>
              <w:bottom w:val="nil"/>
            </w:tcBorders>
          </w:tcPr>
          <w:p w14:paraId="3E9DB2B8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9" w:type="pct"/>
            <w:tcBorders>
              <w:bottom w:val="nil"/>
            </w:tcBorders>
          </w:tcPr>
          <w:p w14:paraId="42DE1C61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5DF37F6A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ส่วนปรับปรุง</w:t>
            </w:r>
          </w:p>
        </w:tc>
        <w:tc>
          <w:tcPr>
            <w:tcW w:w="338" w:type="pct"/>
            <w:tcBorders>
              <w:bottom w:val="nil"/>
            </w:tcBorders>
          </w:tcPr>
          <w:p w14:paraId="616BFEF7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โรงกลั่นน้ำมัน</w:t>
            </w:r>
          </w:p>
        </w:tc>
        <w:tc>
          <w:tcPr>
            <w:tcW w:w="338" w:type="pct"/>
            <w:tcBorders>
              <w:bottom w:val="nil"/>
            </w:tcBorders>
          </w:tcPr>
          <w:p w14:paraId="0721346F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โรงผลิต</w:t>
            </w:r>
          </w:p>
        </w:tc>
        <w:tc>
          <w:tcPr>
            <w:tcW w:w="338" w:type="pct"/>
            <w:tcBorders>
              <w:bottom w:val="nil"/>
            </w:tcBorders>
          </w:tcPr>
          <w:p w14:paraId="1FE52C9D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โรงผลิต</w:t>
            </w:r>
          </w:p>
        </w:tc>
        <w:tc>
          <w:tcPr>
            <w:tcW w:w="338" w:type="pct"/>
            <w:tcBorders>
              <w:bottom w:val="nil"/>
            </w:tcBorders>
          </w:tcPr>
          <w:p w14:paraId="35ED55E8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ระบบ</w:t>
            </w:r>
          </w:p>
        </w:tc>
        <w:tc>
          <w:tcPr>
            <w:tcW w:w="338" w:type="pct"/>
            <w:tcBorders>
              <w:bottom w:val="nil"/>
            </w:tcBorders>
          </w:tcPr>
          <w:p w14:paraId="6D057B1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และอุปกรณ์</w:t>
            </w:r>
          </w:p>
        </w:tc>
        <w:tc>
          <w:tcPr>
            <w:tcW w:w="338" w:type="pct"/>
            <w:tcBorders>
              <w:bottom w:val="nil"/>
            </w:tcBorders>
          </w:tcPr>
          <w:p w14:paraId="064F60EC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และเรือขนส่ง</w:t>
            </w:r>
          </w:p>
        </w:tc>
        <w:tc>
          <w:tcPr>
            <w:tcW w:w="338" w:type="pct"/>
            <w:tcBorders>
              <w:bottom w:val="nil"/>
            </w:tcBorders>
          </w:tcPr>
          <w:p w14:paraId="2E45E91F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สำนักงาน</w:t>
            </w:r>
          </w:p>
        </w:tc>
        <w:tc>
          <w:tcPr>
            <w:tcW w:w="338" w:type="pct"/>
            <w:tcBorders>
              <w:bottom w:val="nil"/>
            </w:tcBorders>
          </w:tcPr>
          <w:p w14:paraId="4B0D044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4D692215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สินทรัพย์</w:t>
            </w:r>
          </w:p>
        </w:tc>
        <w:tc>
          <w:tcPr>
            <w:tcW w:w="366" w:type="pct"/>
            <w:gridSpan w:val="2"/>
            <w:tcBorders>
              <w:bottom w:val="nil"/>
            </w:tcBorders>
          </w:tcPr>
          <w:p w14:paraId="554D4BC1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04564" w:rsidRPr="002946AF" w14:paraId="494A7FB1" w14:textId="77777777" w:rsidTr="00E85F30">
        <w:trPr>
          <w:tblHeader/>
        </w:trPr>
        <w:tc>
          <w:tcPr>
            <w:tcW w:w="598" w:type="pct"/>
          </w:tcPr>
          <w:p w14:paraId="2ECFB21A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7" w:type="pct"/>
            <w:tcBorders>
              <w:bottom w:val="nil"/>
            </w:tcBorders>
          </w:tcPr>
          <w:p w14:paraId="70F065D6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ที่ดิน</w:t>
            </w:r>
          </w:p>
        </w:tc>
        <w:tc>
          <w:tcPr>
            <w:tcW w:w="339" w:type="pct"/>
            <w:tcBorders>
              <w:bottom w:val="nil"/>
            </w:tcBorders>
          </w:tcPr>
          <w:p w14:paraId="517FAD24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อาคาร</w:t>
            </w:r>
          </w:p>
        </w:tc>
        <w:tc>
          <w:tcPr>
            <w:tcW w:w="338" w:type="pct"/>
            <w:tcBorders>
              <w:bottom w:val="nil"/>
            </w:tcBorders>
          </w:tcPr>
          <w:p w14:paraId="2A221539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สินทรัพย์ที่เช่า</w:t>
            </w:r>
          </w:p>
        </w:tc>
        <w:tc>
          <w:tcPr>
            <w:tcW w:w="338" w:type="pct"/>
            <w:tcBorders>
              <w:bottom w:val="nil"/>
            </w:tcBorders>
          </w:tcPr>
          <w:p w14:paraId="7894E8B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และอุปกรณ์</w:t>
            </w:r>
          </w:p>
        </w:tc>
        <w:tc>
          <w:tcPr>
            <w:tcW w:w="338" w:type="pct"/>
            <w:tcBorders>
              <w:bottom w:val="nil"/>
            </w:tcBorders>
          </w:tcPr>
          <w:p w14:paraId="03AFEF53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proofErr w:type="spellStart"/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ปิ</w:t>
            </w:r>
            <w:proofErr w:type="spellEnd"/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โตรเคมี</w:t>
            </w:r>
          </w:p>
        </w:tc>
        <w:tc>
          <w:tcPr>
            <w:tcW w:w="338" w:type="pct"/>
            <w:tcBorders>
              <w:bottom w:val="nil"/>
            </w:tcBorders>
          </w:tcPr>
          <w:p w14:paraId="0F7D03F8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กระแสไฟฟ้า</w:t>
            </w:r>
          </w:p>
        </w:tc>
        <w:tc>
          <w:tcPr>
            <w:tcW w:w="338" w:type="pct"/>
            <w:tcBorders>
              <w:bottom w:val="nil"/>
            </w:tcBorders>
          </w:tcPr>
          <w:p w14:paraId="4A0DF924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สายส่งไฟฟ้า</w:t>
            </w:r>
          </w:p>
        </w:tc>
        <w:tc>
          <w:tcPr>
            <w:tcW w:w="338" w:type="pct"/>
            <w:tcBorders>
              <w:bottom w:val="nil"/>
            </w:tcBorders>
          </w:tcPr>
          <w:p w14:paraId="151BAED3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โรงงาน</w:t>
            </w:r>
          </w:p>
        </w:tc>
        <w:tc>
          <w:tcPr>
            <w:tcW w:w="338" w:type="pct"/>
            <w:tcBorders>
              <w:bottom w:val="nil"/>
            </w:tcBorders>
          </w:tcPr>
          <w:p w14:paraId="620E98D6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ผู้โดยสาร</w:t>
            </w:r>
          </w:p>
        </w:tc>
        <w:tc>
          <w:tcPr>
            <w:tcW w:w="338" w:type="pct"/>
            <w:tcBorders>
              <w:bottom w:val="nil"/>
            </w:tcBorders>
          </w:tcPr>
          <w:p w14:paraId="650A2ED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และ</w:t>
            </w:r>
            <w:proofErr w:type="spellStart"/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อื่นๆ</w:t>
            </w:r>
            <w:proofErr w:type="spellEnd"/>
          </w:p>
        </w:tc>
        <w:tc>
          <w:tcPr>
            <w:tcW w:w="338" w:type="pct"/>
            <w:tcBorders>
              <w:bottom w:val="nil"/>
            </w:tcBorders>
          </w:tcPr>
          <w:p w14:paraId="52B30967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ยานพาหนะ</w:t>
            </w:r>
          </w:p>
        </w:tc>
        <w:tc>
          <w:tcPr>
            <w:tcW w:w="338" w:type="pct"/>
            <w:tcBorders>
              <w:bottom w:val="nil"/>
            </w:tcBorders>
          </w:tcPr>
          <w:p w14:paraId="397C8976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Cs/>
                <w:cs/>
              </w:rPr>
              <w:t>ระหว่างก่อสร้าง</w:t>
            </w:r>
          </w:p>
        </w:tc>
        <w:tc>
          <w:tcPr>
            <w:tcW w:w="366" w:type="pct"/>
            <w:gridSpan w:val="2"/>
            <w:tcBorders>
              <w:bottom w:val="nil"/>
            </w:tcBorders>
          </w:tcPr>
          <w:p w14:paraId="79B253EC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E85F30" w:rsidRPr="002946AF" w14:paraId="3ED2E7A6" w14:textId="77777777" w:rsidTr="00E85F30">
        <w:tc>
          <w:tcPr>
            <w:tcW w:w="598" w:type="pct"/>
          </w:tcPr>
          <w:p w14:paraId="37D3B04A" w14:textId="77777777" w:rsidR="00E85F30" w:rsidRPr="002946AF" w:rsidRDefault="00E85F30" w:rsidP="00E8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F1ED51B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CE25EEC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3607613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69E97EF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D378E47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75A2D90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99292DA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7188F1B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36FDD1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CB3E9E8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D213EDA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F74F54D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4F38F71" w14:textId="77777777" w:rsidR="00E85F30" w:rsidRPr="002946AF" w:rsidRDefault="00E85F30" w:rsidP="00E8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85F30" w:rsidRPr="002946AF" w14:paraId="0141E3C0" w14:textId="77777777" w:rsidTr="00E85F30">
        <w:tc>
          <w:tcPr>
            <w:tcW w:w="598" w:type="pct"/>
          </w:tcPr>
          <w:p w14:paraId="3C0DA00D" w14:textId="65E9889E" w:rsidR="00E85F30" w:rsidRPr="002946AF" w:rsidRDefault="00E85F30" w:rsidP="00E8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  <w:t xml:space="preserve">  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317" w:type="pct"/>
            <w:tcBorders>
              <w:bottom w:val="nil"/>
            </w:tcBorders>
            <w:shd w:val="clear" w:color="auto" w:fill="FAFAFA"/>
            <w:vAlign w:val="center"/>
          </w:tcPr>
          <w:p w14:paraId="71C1D6E8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9" w:type="pct"/>
            <w:tcBorders>
              <w:bottom w:val="nil"/>
            </w:tcBorders>
            <w:shd w:val="clear" w:color="auto" w:fill="FAFAFA"/>
            <w:vAlign w:val="center"/>
          </w:tcPr>
          <w:p w14:paraId="345E675C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  <w:vAlign w:val="center"/>
          </w:tcPr>
          <w:p w14:paraId="24B00F9D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  <w:vAlign w:val="center"/>
          </w:tcPr>
          <w:p w14:paraId="1153AFB0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5287A883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39587E8F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12FC0D0B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6A8D1158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40DF5F92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54622E84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559F6CEC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602273F2" w14:textId="77777777" w:rsidR="00E85F30" w:rsidRPr="002946AF" w:rsidRDefault="00E85F30" w:rsidP="00E85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6" w:type="pct"/>
            <w:gridSpan w:val="2"/>
            <w:tcBorders>
              <w:bottom w:val="nil"/>
            </w:tcBorders>
            <w:shd w:val="clear" w:color="auto" w:fill="FAFAFA"/>
          </w:tcPr>
          <w:p w14:paraId="24C6FF6E" w14:textId="77777777" w:rsidR="00E85F30" w:rsidRPr="002946AF" w:rsidRDefault="00E85F30" w:rsidP="00E8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C3EDB" w:rsidRPr="002946AF" w14:paraId="33EC7B1E" w14:textId="77777777" w:rsidTr="00E85F30">
        <w:tc>
          <w:tcPr>
            <w:tcW w:w="598" w:type="pct"/>
          </w:tcPr>
          <w:p w14:paraId="57CAE67C" w14:textId="1B23E186" w:rsidR="00CC3EDB" w:rsidRPr="002946AF" w:rsidRDefault="00CC3EDB" w:rsidP="00C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ราคาตามบัญชีต้นปี สุทธิ</w:t>
            </w:r>
          </w:p>
        </w:tc>
        <w:tc>
          <w:tcPr>
            <w:tcW w:w="317" w:type="pct"/>
            <w:tcBorders>
              <w:bottom w:val="nil"/>
            </w:tcBorders>
            <w:shd w:val="clear" w:color="auto" w:fill="FAFAFA"/>
          </w:tcPr>
          <w:p w14:paraId="1DF9038F" w14:textId="5E18698A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="00CC3EDB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528</w:t>
            </w:r>
          </w:p>
        </w:tc>
        <w:tc>
          <w:tcPr>
            <w:tcW w:w="339" w:type="pct"/>
            <w:tcBorders>
              <w:bottom w:val="nil"/>
            </w:tcBorders>
            <w:shd w:val="clear" w:color="auto" w:fill="FAFAFA"/>
          </w:tcPr>
          <w:p w14:paraId="750A4216" w14:textId="5CFE7B0B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="00CC3EDB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314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25964E97" w14:textId="327D8B90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187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1251AF6E" w14:textId="361B5346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25</w:t>
            </w:r>
            <w:r w:rsidR="00CC3EDB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369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62C3C7C1" w14:textId="7BB30BB4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</w:t>
            </w:r>
            <w:r w:rsidR="00CC3EDB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039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0BD32B2E" w14:textId="6B9C6D9A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  <w:r w:rsidR="00CC3EDB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596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3F2C450C" w14:textId="4CF30667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31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2061C630" w14:textId="1BDB65BC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CC3EDB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906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61FCD755" w14:textId="62310FC9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CC3EDB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555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3BDDC50D" w14:textId="6116F035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205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45DD5026" w14:textId="3F759E96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5658A622" w14:textId="3F6C3C88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  <w:r w:rsidR="00CC3EDB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195</w:t>
            </w:r>
          </w:p>
        </w:tc>
        <w:tc>
          <w:tcPr>
            <w:tcW w:w="366" w:type="pct"/>
            <w:gridSpan w:val="2"/>
            <w:tcBorders>
              <w:bottom w:val="nil"/>
            </w:tcBorders>
            <w:shd w:val="clear" w:color="auto" w:fill="FAFAFA"/>
          </w:tcPr>
          <w:p w14:paraId="21EA4883" w14:textId="3DA05180" w:rsidR="00CC3EDB" w:rsidRPr="002946AF" w:rsidRDefault="00204442" w:rsidP="00C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lang w:val="en-GB"/>
              </w:rPr>
              <w:t>79</w:t>
            </w:r>
            <w:r w:rsidR="00CC3EDB" w:rsidRPr="002946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lang w:val="en-GB"/>
              </w:rPr>
              <w:t>929</w:t>
            </w:r>
          </w:p>
        </w:tc>
      </w:tr>
      <w:tr w:rsidR="004D397B" w:rsidRPr="002946AF" w14:paraId="5E531D32" w14:textId="77777777" w:rsidTr="00E85F30">
        <w:tc>
          <w:tcPr>
            <w:tcW w:w="598" w:type="pct"/>
          </w:tcPr>
          <w:p w14:paraId="123C0A37" w14:textId="02B715E2" w:rsidR="004D397B" w:rsidRPr="002946AF" w:rsidRDefault="004D397B" w:rsidP="004D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317" w:type="pct"/>
            <w:tcBorders>
              <w:bottom w:val="nil"/>
            </w:tcBorders>
            <w:shd w:val="clear" w:color="auto" w:fill="FAFAFA"/>
          </w:tcPr>
          <w:p w14:paraId="24608B11" w14:textId="58503851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9" w:type="pct"/>
            <w:tcBorders>
              <w:bottom w:val="nil"/>
            </w:tcBorders>
            <w:shd w:val="clear" w:color="auto" w:fill="FAFAFA"/>
          </w:tcPr>
          <w:p w14:paraId="26C3CFA9" w14:textId="0C382F9D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410260FC" w14:textId="00E7F127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134F6E2E" w14:textId="5D1B1199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69428AE3" w14:textId="727F0FC5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38D71ECD" w14:textId="0F8CE12B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2FC56D60" w14:textId="2AA6F7FA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4401B99E" w14:textId="6124041C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113AAFA7" w14:textId="04AF3B5C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13715790" w14:textId="5184FCD5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7E38E422" w14:textId="75E44AFF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6794EEBA" w14:textId="4209CDAB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66" w:type="pct"/>
            <w:gridSpan w:val="2"/>
            <w:tcBorders>
              <w:bottom w:val="nil"/>
            </w:tcBorders>
            <w:shd w:val="clear" w:color="auto" w:fill="FAFAFA"/>
          </w:tcPr>
          <w:p w14:paraId="57973182" w14:textId="50AEFFD9" w:rsidR="004D397B" w:rsidRPr="002946AF" w:rsidRDefault="004D397B" w:rsidP="004D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Pr="002946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4D397B" w:rsidRPr="002946AF" w14:paraId="797D2AA7" w14:textId="77777777" w:rsidTr="00E85F30">
        <w:tc>
          <w:tcPr>
            <w:tcW w:w="598" w:type="pct"/>
          </w:tcPr>
          <w:p w14:paraId="3593E041" w14:textId="0ED02220" w:rsidR="004D397B" w:rsidRPr="002946AF" w:rsidRDefault="004D397B" w:rsidP="004D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ซื้อสินทรัพย์</w:t>
            </w:r>
            <w:r w:rsidRPr="002946AF">
              <w:rPr>
                <w:rFonts w:ascii="Browallia New" w:eastAsia="Arial Unicode MS" w:hAnsi="Browallia New" w:cs="Browallia New" w:hint="cs"/>
                <w:cs/>
              </w:rPr>
              <w:t>ในระหว่างปี</w:t>
            </w:r>
          </w:p>
        </w:tc>
        <w:tc>
          <w:tcPr>
            <w:tcW w:w="317" w:type="pct"/>
            <w:tcBorders>
              <w:bottom w:val="nil"/>
            </w:tcBorders>
            <w:shd w:val="clear" w:color="auto" w:fill="FAFAFA"/>
          </w:tcPr>
          <w:p w14:paraId="050EF655" w14:textId="34776CED" w:rsidR="004D397B" w:rsidRPr="002946AF" w:rsidRDefault="00204442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505</w:t>
            </w:r>
          </w:p>
        </w:tc>
        <w:tc>
          <w:tcPr>
            <w:tcW w:w="339" w:type="pct"/>
            <w:tcBorders>
              <w:bottom w:val="nil"/>
            </w:tcBorders>
            <w:shd w:val="clear" w:color="auto" w:fill="FAFAFA"/>
          </w:tcPr>
          <w:p w14:paraId="2A0CD0C1" w14:textId="7AB2B7E6" w:rsidR="004D397B" w:rsidRPr="002946AF" w:rsidRDefault="00204442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26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48B14698" w14:textId="521E0DC0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53EDFDD3" w14:textId="02B4FB5E" w:rsidR="004D397B" w:rsidRPr="002946AF" w:rsidRDefault="00204442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916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6C2F61DD" w14:textId="5DE7CF97" w:rsidR="004D397B" w:rsidRPr="002946AF" w:rsidRDefault="00204442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="004D397B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060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70CA4FCC" w14:textId="0B78C199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1C643056" w14:textId="32A7C8D9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4A9F0405" w14:textId="4749F503" w:rsidR="004D397B" w:rsidRPr="002946AF" w:rsidRDefault="00204442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76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516A172C" w14:textId="70F29A3A" w:rsidR="004D397B" w:rsidRPr="002946AF" w:rsidRDefault="00204442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6E07C747" w14:textId="585A9DF9" w:rsidR="004D397B" w:rsidRPr="002946AF" w:rsidRDefault="00204442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3B74D5E5" w14:textId="69D1047F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0C3E89A3" w14:textId="48DA5721" w:rsidR="004D397B" w:rsidRPr="002946AF" w:rsidRDefault="00204442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30</w:t>
            </w:r>
            <w:r w:rsidR="004D397B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574</w:t>
            </w:r>
          </w:p>
        </w:tc>
        <w:tc>
          <w:tcPr>
            <w:tcW w:w="366" w:type="pct"/>
            <w:gridSpan w:val="2"/>
            <w:tcBorders>
              <w:bottom w:val="nil"/>
            </w:tcBorders>
            <w:shd w:val="clear" w:color="auto" w:fill="FAFAFA"/>
          </w:tcPr>
          <w:p w14:paraId="5632E4B7" w14:textId="563CE08C" w:rsidR="004D397B" w:rsidRPr="002946AF" w:rsidRDefault="00204442" w:rsidP="004D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lang w:val="en-GB"/>
              </w:rPr>
              <w:t>33</w:t>
            </w:r>
            <w:r w:rsidR="004D397B" w:rsidRPr="002946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lang w:val="en-GB"/>
              </w:rPr>
              <w:t>195</w:t>
            </w:r>
          </w:p>
        </w:tc>
      </w:tr>
      <w:tr w:rsidR="00CC3EDB" w:rsidRPr="002946AF" w14:paraId="003F7D76" w14:textId="77777777" w:rsidTr="00E85F30">
        <w:tc>
          <w:tcPr>
            <w:tcW w:w="598" w:type="pct"/>
          </w:tcPr>
          <w:p w14:paraId="67CFFB94" w14:textId="653D126E" w:rsidR="00CC3EDB" w:rsidRPr="002946AF" w:rsidRDefault="00CC3EDB" w:rsidP="00C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 xml:space="preserve">เพิ่มขึ้นจากการรวมธุรกิจ </w:t>
            </w:r>
          </w:p>
        </w:tc>
        <w:tc>
          <w:tcPr>
            <w:tcW w:w="317" w:type="pct"/>
            <w:tcBorders>
              <w:bottom w:val="nil"/>
            </w:tcBorders>
            <w:shd w:val="clear" w:color="auto" w:fill="FAFAFA"/>
          </w:tcPr>
          <w:p w14:paraId="30F33F39" w14:textId="77777777" w:rsidR="00CC3EDB" w:rsidRPr="002946AF" w:rsidRDefault="00CC3EDB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9" w:type="pct"/>
            <w:tcBorders>
              <w:bottom w:val="nil"/>
            </w:tcBorders>
            <w:shd w:val="clear" w:color="auto" w:fill="FAFAFA"/>
          </w:tcPr>
          <w:p w14:paraId="7ECD3B1B" w14:textId="77777777" w:rsidR="00CC3EDB" w:rsidRPr="002946AF" w:rsidRDefault="00CC3EDB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22616D00" w14:textId="77777777" w:rsidR="00CC3EDB" w:rsidRPr="002946AF" w:rsidRDefault="00CC3EDB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0E9F6BF3" w14:textId="77777777" w:rsidR="00CC3EDB" w:rsidRPr="002946AF" w:rsidRDefault="00CC3EDB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14FCFFAE" w14:textId="77777777" w:rsidR="00CC3EDB" w:rsidRPr="002946AF" w:rsidRDefault="00CC3EDB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48E964BE" w14:textId="77777777" w:rsidR="00CC3EDB" w:rsidRPr="002946AF" w:rsidRDefault="00CC3EDB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3CCA9F25" w14:textId="77777777" w:rsidR="00CC3EDB" w:rsidRPr="002946AF" w:rsidRDefault="00CC3EDB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44482B47" w14:textId="77777777" w:rsidR="00CC3EDB" w:rsidRPr="002946AF" w:rsidRDefault="00CC3EDB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1FB11EA8" w14:textId="77777777" w:rsidR="00CC3EDB" w:rsidRPr="002946AF" w:rsidRDefault="00CC3EDB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68F1E108" w14:textId="77777777" w:rsidR="00CC3EDB" w:rsidRPr="002946AF" w:rsidRDefault="00CC3EDB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2252CD1F" w14:textId="77777777" w:rsidR="00CC3EDB" w:rsidRPr="002946AF" w:rsidRDefault="00CC3EDB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5D93D03D" w14:textId="77777777" w:rsidR="00CC3EDB" w:rsidRPr="002946AF" w:rsidRDefault="00CC3EDB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6" w:type="pct"/>
            <w:gridSpan w:val="2"/>
            <w:tcBorders>
              <w:bottom w:val="nil"/>
            </w:tcBorders>
            <w:shd w:val="clear" w:color="auto" w:fill="FAFAFA"/>
          </w:tcPr>
          <w:p w14:paraId="0AA893EC" w14:textId="77777777" w:rsidR="00CC3EDB" w:rsidRPr="002946AF" w:rsidRDefault="00CC3EDB" w:rsidP="00C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D397B" w:rsidRPr="002946AF" w14:paraId="61446CE7" w14:textId="77777777" w:rsidTr="00E85F30">
        <w:tc>
          <w:tcPr>
            <w:tcW w:w="598" w:type="pct"/>
          </w:tcPr>
          <w:p w14:paraId="267F045E" w14:textId="3797FB70" w:rsidR="004D397B" w:rsidRPr="002946AF" w:rsidRDefault="004D397B" w:rsidP="004D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 xml:space="preserve">   (หมายเหตุฯ ข้อ 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922069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2946AF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317" w:type="pct"/>
            <w:tcBorders>
              <w:bottom w:val="nil"/>
            </w:tcBorders>
            <w:shd w:val="clear" w:color="auto" w:fill="FAFAFA"/>
          </w:tcPr>
          <w:p w14:paraId="71D763AF" w14:textId="0DC5A399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9" w:type="pct"/>
            <w:tcBorders>
              <w:bottom w:val="nil"/>
            </w:tcBorders>
            <w:shd w:val="clear" w:color="auto" w:fill="FAFAFA"/>
          </w:tcPr>
          <w:p w14:paraId="6F183319" w14:textId="7221E23F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0E6D301C" w14:textId="6C53E456" w:rsidR="004D397B" w:rsidRPr="002946AF" w:rsidRDefault="00204442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0DDB568D" w14:textId="0EF28C4C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3294116D" w14:textId="09FCF0EA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756D50E5" w14:textId="47B3086A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7DC55A46" w14:textId="3A56A852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17251DA7" w14:textId="29841527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05EF4AA4" w14:textId="4B2C37F5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480F272E" w14:textId="011EE3C6" w:rsidR="004D397B" w:rsidRPr="002946AF" w:rsidRDefault="00204442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085EF2FF" w14:textId="33ABF583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3D9CC79A" w14:textId="66F66F77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66" w:type="pct"/>
            <w:gridSpan w:val="2"/>
            <w:tcBorders>
              <w:bottom w:val="nil"/>
            </w:tcBorders>
            <w:shd w:val="clear" w:color="auto" w:fill="FAFAFA"/>
          </w:tcPr>
          <w:p w14:paraId="42A223CE" w14:textId="1DCF8FC4" w:rsidR="004D397B" w:rsidRPr="002946AF" w:rsidRDefault="00204442" w:rsidP="004D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</w:tr>
      <w:tr w:rsidR="00CC3EDB" w:rsidRPr="002946AF" w14:paraId="4602BBF0" w14:textId="77777777" w:rsidTr="00E85F30">
        <w:tc>
          <w:tcPr>
            <w:tcW w:w="598" w:type="pct"/>
          </w:tcPr>
          <w:p w14:paraId="51DA3144" w14:textId="3477A0FE" w:rsidR="00CC3EDB" w:rsidRPr="002946AF" w:rsidRDefault="00CC3EDB" w:rsidP="00C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โอนสินทรัพย์เข้า (ออก)</w:t>
            </w:r>
          </w:p>
        </w:tc>
        <w:tc>
          <w:tcPr>
            <w:tcW w:w="317" w:type="pct"/>
            <w:tcBorders>
              <w:top w:val="nil"/>
              <w:bottom w:val="nil"/>
            </w:tcBorders>
            <w:shd w:val="clear" w:color="auto" w:fill="FAFAFA"/>
          </w:tcPr>
          <w:p w14:paraId="3AA0ED6C" w14:textId="18F17789" w:rsidR="00CC3EDB" w:rsidRPr="002946AF" w:rsidRDefault="004D397B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9" w:type="pct"/>
            <w:tcBorders>
              <w:top w:val="nil"/>
              <w:bottom w:val="nil"/>
            </w:tcBorders>
            <w:shd w:val="clear" w:color="auto" w:fill="FAFAFA"/>
          </w:tcPr>
          <w:p w14:paraId="4AC11B68" w14:textId="46264565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915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6D453015" w14:textId="684189FD" w:rsidR="00CC3EDB" w:rsidRPr="002946AF" w:rsidRDefault="004D397B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12528487" w14:textId="69C28252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229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02B2DBEE" w14:textId="56406801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299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22ABE55F" w14:textId="2595503A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40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378B31ED" w14:textId="1DB5E629" w:rsidR="00CC3EDB" w:rsidRPr="002946AF" w:rsidRDefault="004D397B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7207155B" w14:textId="666223F1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338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14CB301C" w14:textId="63D62008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173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520152F3" w14:textId="5E82E4C8" w:rsidR="00CC3EDB" w:rsidRPr="002946AF" w:rsidRDefault="00204442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72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17D817A3" w14:textId="171F1002" w:rsidR="00CC3EDB" w:rsidRPr="002946AF" w:rsidRDefault="004D397B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580F7625" w14:textId="5C7F5F87" w:rsidR="00CC3EDB" w:rsidRPr="002946AF" w:rsidRDefault="00B271B9" w:rsidP="00CC3E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066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66" w:type="pct"/>
            <w:gridSpan w:val="2"/>
            <w:tcBorders>
              <w:top w:val="nil"/>
              <w:bottom w:val="nil"/>
            </w:tcBorders>
            <w:shd w:val="clear" w:color="auto" w:fill="FAFAFA"/>
          </w:tcPr>
          <w:p w14:paraId="6434508A" w14:textId="7859F0F5" w:rsidR="00CC3EDB" w:rsidRPr="002946AF" w:rsidRDefault="003C77E4" w:rsidP="00C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731A75" w:rsidRPr="002946AF" w14:paraId="688B550D" w14:textId="77777777" w:rsidTr="00E85F30">
        <w:tc>
          <w:tcPr>
            <w:tcW w:w="598" w:type="pct"/>
          </w:tcPr>
          <w:p w14:paraId="5FDD8D9A" w14:textId="4F3562A7" w:rsidR="00731A75" w:rsidRPr="002946AF" w:rsidRDefault="00731A75" w:rsidP="0073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cs/>
              </w:rPr>
              <w:t>โอนไปสินทรัพย์ไม่มีตัวตน</w:t>
            </w:r>
          </w:p>
        </w:tc>
        <w:tc>
          <w:tcPr>
            <w:tcW w:w="317" w:type="pct"/>
            <w:tcBorders>
              <w:top w:val="nil"/>
              <w:bottom w:val="nil"/>
            </w:tcBorders>
            <w:shd w:val="clear" w:color="auto" w:fill="FAFAFA"/>
          </w:tcPr>
          <w:p w14:paraId="518E3BD7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9" w:type="pct"/>
            <w:tcBorders>
              <w:top w:val="nil"/>
              <w:bottom w:val="nil"/>
            </w:tcBorders>
            <w:shd w:val="clear" w:color="auto" w:fill="FAFAFA"/>
          </w:tcPr>
          <w:p w14:paraId="589A7A5A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3954A0F8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7EB00E80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43293E7C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204EE9CC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0E6C0D48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62463249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3A03FE06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46350E69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7C76B100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70714B8D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6" w:type="pct"/>
            <w:gridSpan w:val="2"/>
            <w:tcBorders>
              <w:top w:val="nil"/>
              <w:bottom w:val="nil"/>
            </w:tcBorders>
            <w:shd w:val="clear" w:color="auto" w:fill="FAFAFA"/>
          </w:tcPr>
          <w:p w14:paraId="456C587C" w14:textId="77777777" w:rsidR="00731A75" w:rsidRPr="002946AF" w:rsidRDefault="00731A75" w:rsidP="0073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D397B" w:rsidRPr="002946AF" w14:paraId="5323F255" w14:textId="77777777" w:rsidTr="00E85F30">
        <w:tc>
          <w:tcPr>
            <w:tcW w:w="598" w:type="pct"/>
          </w:tcPr>
          <w:p w14:paraId="4DB706E1" w14:textId="360951C4" w:rsidR="004D397B" w:rsidRPr="002946AF" w:rsidRDefault="004D397B" w:rsidP="004D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cs/>
              </w:rPr>
              <w:t xml:space="preserve">  </w:t>
            </w:r>
            <w:r w:rsidR="00E802B0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</w:rPr>
              <w:t>(</w:t>
            </w:r>
            <w:r w:rsidRPr="002946AF">
              <w:rPr>
                <w:rFonts w:ascii="Browallia New" w:eastAsia="Arial Unicode MS" w:hAnsi="Browallia New" w:cs="Browallia New" w:hint="cs"/>
                <w:cs/>
              </w:rPr>
              <w:t>หมายเหตุ</w:t>
            </w:r>
            <w:r w:rsidR="00D568E2">
              <w:rPr>
                <w:rFonts w:ascii="Browallia New" w:eastAsia="Arial Unicode MS" w:hAnsi="Browallia New" w:cs="Browallia New" w:hint="cs"/>
                <w:cs/>
              </w:rPr>
              <w:t>ฯ</w:t>
            </w:r>
            <w:r w:rsidRPr="002946AF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="00D568E2">
              <w:rPr>
                <w:rFonts w:ascii="Browallia New" w:eastAsia="Arial Unicode MS" w:hAnsi="Browallia New" w:cs="Browallia New" w:hint="cs"/>
                <w:cs/>
              </w:rPr>
              <w:t xml:space="preserve">ข้อ </w:t>
            </w:r>
            <w:r w:rsidR="00204442" w:rsidRPr="00204442">
              <w:rPr>
                <w:rFonts w:ascii="Browallia New" w:eastAsia="Arial Unicode MS" w:hAnsi="Browallia New" w:cs="Browallia New" w:hint="cs"/>
                <w:lang w:val="en-GB"/>
              </w:rPr>
              <w:t>1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2946A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317" w:type="pct"/>
            <w:tcBorders>
              <w:top w:val="nil"/>
              <w:bottom w:val="nil"/>
            </w:tcBorders>
            <w:shd w:val="clear" w:color="auto" w:fill="FAFAFA"/>
          </w:tcPr>
          <w:p w14:paraId="018FC67A" w14:textId="1F5F1946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9" w:type="pct"/>
            <w:tcBorders>
              <w:top w:val="nil"/>
              <w:bottom w:val="nil"/>
            </w:tcBorders>
            <w:shd w:val="clear" w:color="auto" w:fill="FAFAFA"/>
          </w:tcPr>
          <w:p w14:paraId="03BDD68B" w14:textId="1E5954AB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24DC4A05" w14:textId="6411ED79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321077A5" w14:textId="1ED0347E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3CCAB69E" w14:textId="347A9114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47CC9A09" w14:textId="5D1C74CB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0F3E2A22" w14:textId="27B9895B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5EE30C2D" w14:textId="13D73A55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47571288" w14:textId="42E5934A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726ED2BB" w14:textId="7C505180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20973C48" w14:textId="3053909D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64F062CE" w14:textId="10D9CF4B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66" w:type="pct"/>
            <w:gridSpan w:val="2"/>
            <w:tcBorders>
              <w:top w:val="nil"/>
              <w:bottom w:val="nil"/>
            </w:tcBorders>
            <w:shd w:val="clear" w:color="auto" w:fill="FAFAFA"/>
          </w:tcPr>
          <w:p w14:paraId="750B7211" w14:textId="7962AC9C" w:rsidR="004D397B" w:rsidRPr="002946AF" w:rsidRDefault="004D397B" w:rsidP="004D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4D397B" w:rsidRPr="002946AF" w14:paraId="7329F745" w14:textId="77777777" w:rsidTr="00E85F30">
        <w:tc>
          <w:tcPr>
            <w:tcW w:w="598" w:type="pct"/>
          </w:tcPr>
          <w:p w14:paraId="71F0BF0D" w14:textId="0BD63897" w:rsidR="004D397B" w:rsidRPr="002946AF" w:rsidRDefault="004D397B" w:rsidP="004D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จำหน่ายสินทรัพย์ สุทธิ</w:t>
            </w:r>
          </w:p>
        </w:tc>
        <w:tc>
          <w:tcPr>
            <w:tcW w:w="317" w:type="pct"/>
            <w:tcBorders>
              <w:top w:val="nil"/>
              <w:bottom w:val="nil"/>
            </w:tcBorders>
            <w:shd w:val="clear" w:color="auto" w:fill="FAFAFA"/>
          </w:tcPr>
          <w:p w14:paraId="3BDE3FE6" w14:textId="10DFAD48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9" w:type="pct"/>
            <w:tcBorders>
              <w:top w:val="nil"/>
              <w:bottom w:val="nil"/>
            </w:tcBorders>
            <w:shd w:val="clear" w:color="auto" w:fill="FAFAFA"/>
          </w:tcPr>
          <w:p w14:paraId="58461CDD" w14:textId="6A32A08E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14CE40F9" w14:textId="64F7F1FF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479F5F82" w14:textId="2C2B8309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481FC9E7" w14:textId="0BE12A7B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06918E4B" w14:textId="2A40955B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</w:tcBorders>
            <w:shd w:val="clear" w:color="auto" w:fill="FAFAFA"/>
          </w:tcPr>
          <w:p w14:paraId="190C91E4" w14:textId="0AAE9CDA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</w:tcBorders>
            <w:shd w:val="clear" w:color="auto" w:fill="FAFAFA"/>
          </w:tcPr>
          <w:p w14:paraId="1245859D" w14:textId="67C41409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</w:tcBorders>
            <w:shd w:val="clear" w:color="auto" w:fill="FAFAFA"/>
          </w:tcPr>
          <w:p w14:paraId="10238AD7" w14:textId="017FD0B5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101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  <w:shd w:val="clear" w:color="auto" w:fill="FAFAFA"/>
          </w:tcPr>
          <w:p w14:paraId="3E92136D" w14:textId="25A227CB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</w:tcBorders>
            <w:shd w:val="clear" w:color="auto" w:fill="FAFAFA"/>
          </w:tcPr>
          <w:p w14:paraId="050014B8" w14:textId="58DD4CEB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</w:tcBorders>
            <w:shd w:val="clear" w:color="auto" w:fill="FAFAFA"/>
          </w:tcPr>
          <w:p w14:paraId="6F277B55" w14:textId="3CDCB9B9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66" w:type="pct"/>
            <w:gridSpan w:val="2"/>
            <w:tcBorders>
              <w:top w:val="nil"/>
            </w:tcBorders>
            <w:shd w:val="clear" w:color="auto" w:fill="FAFAFA"/>
          </w:tcPr>
          <w:p w14:paraId="58B35753" w14:textId="121D2ED8" w:rsidR="004D397B" w:rsidRPr="002946AF" w:rsidRDefault="004D397B" w:rsidP="004D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164</w:t>
            </w:r>
            <w:r w:rsidRPr="002946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731A75" w:rsidRPr="002946AF" w14:paraId="2C44D8EB" w14:textId="77777777" w:rsidTr="00E85F30">
        <w:tc>
          <w:tcPr>
            <w:tcW w:w="598" w:type="pct"/>
          </w:tcPr>
          <w:p w14:paraId="2C001664" w14:textId="49912A92" w:rsidR="00731A75" w:rsidRPr="002946AF" w:rsidRDefault="00731A75" w:rsidP="0073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  <w:r w:rsidRPr="002946AF">
              <w:rPr>
                <w:rFonts w:ascii="Browallia New" w:eastAsia="Arial Unicode MS" w:hAnsi="Browallia New" w:cs="Browallia New" w:hint="cs"/>
                <w:cs/>
              </w:rPr>
              <w:t>ในระหว่างปี</w:t>
            </w:r>
          </w:p>
        </w:tc>
        <w:tc>
          <w:tcPr>
            <w:tcW w:w="317" w:type="pct"/>
            <w:tcBorders>
              <w:top w:val="nil"/>
              <w:bottom w:val="nil"/>
            </w:tcBorders>
            <w:shd w:val="clear" w:color="auto" w:fill="FAFAFA"/>
          </w:tcPr>
          <w:p w14:paraId="1A67CBC7" w14:textId="70075940" w:rsidR="00731A75" w:rsidRPr="002946AF" w:rsidRDefault="004D397B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9" w:type="pct"/>
            <w:tcBorders>
              <w:top w:val="nil"/>
              <w:bottom w:val="nil"/>
            </w:tcBorders>
            <w:shd w:val="clear" w:color="auto" w:fill="FAFAFA"/>
          </w:tcPr>
          <w:p w14:paraId="1B0155C8" w14:textId="4131BDDF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160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1D448DE2" w14:textId="7A0FF024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6A03E1BA" w14:textId="54AEB164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068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31F7997A" w14:textId="1B2E95C5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841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02C7AF4C" w14:textId="4899E04F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716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  <w:shd w:val="clear" w:color="auto" w:fill="FAFAFA"/>
          </w:tcPr>
          <w:p w14:paraId="419C9F25" w14:textId="25BF7A8A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  <w:shd w:val="clear" w:color="auto" w:fill="FAFAFA"/>
          </w:tcPr>
          <w:p w14:paraId="3092328D" w14:textId="5705DFD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347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  <w:shd w:val="clear" w:color="auto" w:fill="FAFAFA"/>
          </w:tcPr>
          <w:p w14:paraId="73AA091C" w14:textId="38EB12CA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159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  <w:shd w:val="clear" w:color="auto" w:fill="FAFAFA"/>
          </w:tcPr>
          <w:p w14:paraId="5D2C78B9" w14:textId="0827345E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77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  <w:shd w:val="clear" w:color="auto" w:fill="FAFAFA"/>
          </w:tcPr>
          <w:p w14:paraId="0E202D4C" w14:textId="47DFE04A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</w:tcBorders>
            <w:shd w:val="clear" w:color="auto" w:fill="FAFAFA"/>
          </w:tcPr>
          <w:p w14:paraId="03767928" w14:textId="3D7DB4E7" w:rsidR="00731A75" w:rsidRPr="002946AF" w:rsidRDefault="004D397B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66" w:type="pct"/>
            <w:gridSpan w:val="2"/>
            <w:tcBorders>
              <w:top w:val="nil"/>
            </w:tcBorders>
            <w:shd w:val="clear" w:color="auto" w:fill="FAFAFA"/>
          </w:tcPr>
          <w:p w14:paraId="73129E03" w14:textId="737D3D89" w:rsidR="00731A75" w:rsidRPr="002946AF" w:rsidRDefault="003C77E4" w:rsidP="0073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2946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385</w:t>
            </w:r>
            <w:r w:rsidRPr="002946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4D397B" w:rsidRPr="002946AF" w14:paraId="567D79EA" w14:textId="77777777" w:rsidTr="00E85F30">
        <w:tc>
          <w:tcPr>
            <w:tcW w:w="598" w:type="pct"/>
            <w:tcBorders>
              <w:top w:val="nil"/>
            </w:tcBorders>
          </w:tcPr>
          <w:p w14:paraId="684284B6" w14:textId="5DBFF9AF" w:rsidR="004D397B" w:rsidRPr="002946AF" w:rsidRDefault="004D397B" w:rsidP="004D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กลับค่าเผื่อการด้อยค่า สุทธิ</w:t>
            </w:r>
          </w:p>
        </w:tc>
        <w:tc>
          <w:tcPr>
            <w:tcW w:w="317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AEA360C" w14:textId="2937D3EF" w:rsidR="004D397B" w:rsidRPr="002946AF" w:rsidRDefault="00204442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</w:p>
        </w:tc>
        <w:tc>
          <w:tcPr>
            <w:tcW w:w="339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62854D5" w14:textId="39CBB152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44B4D7D" w14:textId="565E5893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E893A5" w14:textId="7C78EBAC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074F59C" w14:textId="45F61162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1FF4540" w14:textId="0C05A5A9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9109174" w14:textId="4FB0FBB1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BA8C384" w14:textId="53B49116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4617786" w14:textId="512EE663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A32F79E" w14:textId="0F49454D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0523B20" w14:textId="08F44C94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DB2DC1E" w14:textId="1F2A86AF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66" w:type="pct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1B34C29" w14:textId="6E6CFB5D" w:rsidR="004D397B" w:rsidRPr="002946AF" w:rsidRDefault="00204442" w:rsidP="004D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lang w:val="en-GB"/>
              </w:rPr>
              <w:t>11</w:t>
            </w:r>
          </w:p>
        </w:tc>
      </w:tr>
      <w:tr w:rsidR="00731A75" w:rsidRPr="002946AF" w14:paraId="38A625C9" w14:textId="77777777" w:rsidTr="00E85F30">
        <w:tc>
          <w:tcPr>
            <w:tcW w:w="598" w:type="pct"/>
          </w:tcPr>
          <w:p w14:paraId="26BAE89E" w14:textId="76CE0330" w:rsidR="00731A75" w:rsidRPr="002946AF" w:rsidRDefault="00731A75" w:rsidP="0073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7AC160" w14:textId="129F5C44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044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960C1" w14:textId="1629F93F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083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E1C713" w14:textId="65AEFD4F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180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EDA27" w14:textId="62D9CAA1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25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440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3D121" w14:textId="41B24D1C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506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1AA9FF" w14:textId="0A154E51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10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920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F8484B" w14:textId="2C6DBA1C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23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FA48FA" w14:textId="78BCBD6F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954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E6F97" w14:textId="6B5247AB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487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BECB7" w14:textId="2E563F5D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221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D501CC" w14:textId="1F8BACC7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2B65F" w14:textId="00965836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37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698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B0405" w14:textId="21CC6389" w:rsidR="00731A75" w:rsidRPr="002946AF" w:rsidRDefault="00204442" w:rsidP="0073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lang w:val="en-GB"/>
              </w:rPr>
              <w:t>106</w:t>
            </w:r>
            <w:r w:rsidR="003C77E4" w:rsidRPr="002946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lang w:val="en-GB"/>
              </w:rPr>
              <w:t>559</w:t>
            </w:r>
          </w:p>
        </w:tc>
      </w:tr>
      <w:tr w:rsidR="00731A75" w:rsidRPr="002946AF" w14:paraId="2ACC81F0" w14:textId="77777777" w:rsidTr="00E85F30">
        <w:tc>
          <w:tcPr>
            <w:tcW w:w="598" w:type="pct"/>
            <w:tcBorders>
              <w:bottom w:val="nil"/>
            </w:tcBorders>
          </w:tcPr>
          <w:p w14:paraId="59045986" w14:textId="77777777" w:rsidR="00731A75" w:rsidRPr="002946AF" w:rsidRDefault="00731A75" w:rsidP="0073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6EB4ACA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BA0EA71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74EE0B2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80ED8DE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CA28C13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2E47D0E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29E7F37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5834802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86E4534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9619284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3E9564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F5E316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A15A0F3" w14:textId="77777777" w:rsidR="00731A75" w:rsidRPr="002946AF" w:rsidRDefault="00731A75" w:rsidP="0073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731A75" w:rsidRPr="002946AF" w14:paraId="172850FF" w14:textId="77777777" w:rsidTr="00E85F30">
        <w:tc>
          <w:tcPr>
            <w:tcW w:w="598" w:type="pct"/>
            <w:tcBorders>
              <w:bottom w:val="nil"/>
            </w:tcBorders>
          </w:tcPr>
          <w:p w14:paraId="02A1B12D" w14:textId="5D6222BA" w:rsidR="00731A75" w:rsidRPr="002946AF" w:rsidRDefault="00731A75" w:rsidP="0073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b/>
                <w:b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317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016CEC9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9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607BAC7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1955943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98E0135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37D12BFE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6E917721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5D940E3E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13F35809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7985203E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0332D59A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503917C9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3952659F" w14:textId="7777777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6" w:type="pct"/>
            <w:gridSpan w:val="2"/>
            <w:tcBorders>
              <w:bottom w:val="nil"/>
            </w:tcBorders>
            <w:shd w:val="clear" w:color="auto" w:fill="FAFAFA"/>
          </w:tcPr>
          <w:p w14:paraId="291148F3" w14:textId="77777777" w:rsidR="00731A75" w:rsidRPr="002946AF" w:rsidRDefault="00731A75" w:rsidP="0073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731A75" w:rsidRPr="002946AF" w14:paraId="2D0B893B" w14:textId="77777777" w:rsidTr="00E85F30">
        <w:tc>
          <w:tcPr>
            <w:tcW w:w="598" w:type="pct"/>
            <w:tcBorders>
              <w:bottom w:val="nil"/>
            </w:tcBorders>
          </w:tcPr>
          <w:p w14:paraId="00B7FB64" w14:textId="738ECC00" w:rsidR="00731A75" w:rsidRPr="002946AF" w:rsidRDefault="00731A75" w:rsidP="0073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317" w:type="pct"/>
            <w:tcBorders>
              <w:top w:val="nil"/>
              <w:bottom w:val="nil"/>
            </w:tcBorders>
            <w:shd w:val="clear" w:color="auto" w:fill="FAFAFA"/>
          </w:tcPr>
          <w:p w14:paraId="2D33DA03" w14:textId="00E4D32F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044</w:t>
            </w:r>
          </w:p>
        </w:tc>
        <w:tc>
          <w:tcPr>
            <w:tcW w:w="339" w:type="pct"/>
            <w:tcBorders>
              <w:top w:val="nil"/>
              <w:bottom w:val="nil"/>
            </w:tcBorders>
            <w:shd w:val="clear" w:color="auto" w:fill="FAFAFA"/>
          </w:tcPr>
          <w:p w14:paraId="393F5EC9" w14:textId="5C1EC593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523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24251D" w14:textId="4B89F6B1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212</w:t>
            </w:r>
            <w:r w:rsidR="00731A75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38B0B4D5" w14:textId="39457BE4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104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280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6E162D69" w14:textId="343451B0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35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958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63D913C6" w14:textId="6D4C426A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460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19D86BDF" w14:textId="560BDA1C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193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1EAF14CB" w14:textId="719F38B6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972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3DBD6DDD" w14:textId="6045E2C9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416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272C8104" w14:textId="328A3769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012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715E4619" w14:textId="6AF90ABE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14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48B43082" w14:textId="7A1E0820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37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698</w:t>
            </w:r>
          </w:p>
        </w:tc>
        <w:tc>
          <w:tcPr>
            <w:tcW w:w="366" w:type="pct"/>
            <w:gridSpan w:val="2"/>
            <w:tcBorders>
              <w:bottom w:val="nil"/>
            </w:tcBorders>
            <w:shd w:val="clear" w:color="auto" w:fill="FAFAFA"/>
          </w:tcPr>
          <w:p w14:paraId="43B5B5C8" w14:textId="4FBF5D66" w:rsidR="00731A75" w:rsidRPr="002946AF" w:rsidRDefault="00204442" w:rsidP="0073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lang w:val="en-GB"/>
              </w:rPr>
              <w:t>217</w:t>
            </w:r>
            <w:r w:rsidR="003C77E4" w:rsidRPr="002946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lang w:val="en-GB"/>
              </w:rPr>
              <w:t>782</w:t>
            </w:r>
          </w:p>
        </w:tc>
      </w:tr>
      <w:tr w:rsidR="00731A75" w:rsidRPr="002946AF" w14:paraId="33107349" w14:textId="77777777" w:rsidTr="00E85F30">
        <w:tc>
          <w:tcPr>
            <w:tcW w:w="598" w:type="pct"/>
            <w:tcBorders>
              <w:bottom w:val="nil"/>
            </w:tcBorders>
          </w:tcPr>
          <w:p w14:paraId="2E9C7287" w14:textId="389635DA" w:rsidR="00731A75" w:rsidRPr="002946AF" w:rsidRDefault="00731A75" w:rsidP="0073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cs/>
              </w:rPr>
              <w:t xml:space="preserve"> ค่าเสื่อมราคาสะสม</w:t>
            </w:r>
          </w:p>
        </w:tc>
        <w:tc>
          <w:tcPr>
            <w:tcW w:w="317" w:type="pct"/>
            <w:tcBorders>
              <w:top w:val="nil"/>
              <w:bottom w:val="nil"/>
            </w:tcBorders>
            <w:shd w:val="clear" w:color="auto" w:fill="FAFAFA"/>
          </w:tcPr>
          <w:p w14:paraId="42E27391" w14:textId="664B66AB" w:rsidR="00731A75" w:rsidRPr="002946AF" w:rsidRDefault="004D397B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9" w:type="pct"/>
            <w:tcBorders>
              <w:top w:val="nil"/>
              <w:bottom w:val="nil"/>
            </w:tcBorders>
            <w:shd w:val="clear" w:color="auto" w:fill="FAFAFA"/>
          </w:tcPr>
          <w:p w14:paraId="0478694E" w14:textId="53403CDC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440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A6C90D5" w14:textId="0D9760C1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32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51FCF765" w14:textId="1731CEDB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78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840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70ABCA7C" w14:textId="6B384669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452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nil"/>
            </w:tcBorders>
            <w:shd w:val="clear" w:color="auto" w:fill="FAFAFA"/>
          </w:tcPr>
          <w:p w14:paraId="0983ED5D" w14:textId="40D01FC2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540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2535B512" w14:textId="26F7CCE2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170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1870346E" w14:textId="2BFC3957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018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23981EFA" w14:textId="1ADFB6BA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911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1DE92D72" w14:textId="0E314D8C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791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158132FA" w14:textId="73341FCF" w:rsidR="00731A75" w:rsidRPr="002946AF" w:rsidRDefault="00731A75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bottom w:val="nil"/>
            </w:tcBorders>
            <w:shd w:val="clear" w:color="auto" w:fill="FAFAFA"/>
          </w:tcPr>
          <w:p w14:paraId="188D5C04" w14:textId="361267A1" w:rsidR="00731A75" w:rsidRPr="002946AF" w:rsidRDefault="004D397B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66" w:type="pct"/>
            <w:gridSpan w:val="2"/>
            <w:tcBorders>
              <w:bottom w:val="nil"/>
            </w:tcBorders>
            <w:shd w:val="clear" w:color="auto" w:fill="FAFAFA"/>
          </w:tcPr>
          <w:p w14:paraId="020FCBF7" w14:textId="367EF371" w:rsidR="00731A75" w:rsidRPr="002946AF" w:rsidRDefault="003C77E4" w:rsidP="0073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111</w:t>
            </w:r>
            <w:r w:rsidRPr="002946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205</w:t>
            </w:r>
            <w:r w:rsidRPr="002946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4D397B" w:rsidRPr="002946AF" w14:paraId="5DB80108" w14:textId="77777777" w:rsidTr="004D397B">
        <w:tc>
          <w:tcPr>
            <w:tcW w:w="598" w:type="pct"/>
            <w:tcBorders>
              <w:bottom w:val="nil"/>
            </w:tcBorders>
          </w:tcPr>
          <w:p w14:paraId="192385F9" w14:textId="1BC1E94C" w:rsidR="004D397B" w:rsidRPr="002946AF" w:rsidRDefault="004D397B" w:rsidP="004D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2946AF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cs/>
              </w:rPr>
              <w:t xml:space="preserve"> ค่าเผื่อการด้อยค่า</w:t>
            </w:r>
          </w:p>
        </w:tc>
        <w:tc>
          <w:tcPr>
            <w:tcW w:w="317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2D772C2" w14:textId="1FE200E7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9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E5A3307" w14:textId="3C49537E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5645004" w14:textId="6414DDBE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45E63F8" w14:textId="0F8B9B1E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42E1BF9" w14:textId="79CA803F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7F41B76" w14:textId="68A6F37C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FAFAFA"/>
          </w:tcPr>
          <w:p w14:paraId="4ACE6F4F" w14:textId="67D7CCF6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FAFAFA"/>
          </w:tcPr>
          <w:p w14:paraId="6C9103B0" w14:textId="7568E8F9" w:rsidR="004D397B" w:rsidRPr="002946AF" w:rsidRDefault="00766A3A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FAFAFA"/>
          </w:tcPr>
          <w:p w14:paraId="1247568D" w14:textId="1072094E" w:rsidR="004D397B" w:rsidRPr="002946AF" w:rsidRDefault="00527051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</w:t>
            </w: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FAFAFA"/>
          </w:tcPr>
          <w:p w14:paraId="55D00A01" w14:textId="1C7BCF87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FAFAFA"/>
          </w:tcPr>
          <w:p w14:paraId="291CBDB4" w14:textId="54D54230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FAFAFA"/>
          </w:tcPr>
          <w:p w14:paraId="4EA66719" w14:textId="1459049B" w:rsidR="004D397B" w:rsidRPr="002946AF" w:rsidRDefault="004D397B" w:rsidP="004D39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66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0CE1993" w14:textId="65A285CE" w:rsidR="004D397B" w:rsidRPr="002946AF" w:rsidRDefault="004D397B" w:rsidP="004D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Pr="002946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731A75" w:rsidRPr="002946AF" w14:paraId="47F4143A" w14:textId="77777777" w:rsidTr="00E85F30">
        <w:tc>
          <w:tcPr>
            <w:tcW w:w="598" w:type="pct"/>
            <w:tcBorders>
              <w:bottom w:val="nil"/>
            </w:tcBorders>
          </w:tcPr>
          <w:p w14:paraId="770C6792" w14:textId="5173EA2E" w:rsidR="00731A75" w:rsidRPr="002946AF" w:rsidRDefault="00731A75" w:rsidP="0073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E39CF" w14:textId="170D2DB0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044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2C9816" w14:textId="003A3FF1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083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D34E53" w14:textId="6A927C44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180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7080D1" w14:textId="3034B5F8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25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440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0ADABE" w14:textId="2CE2A279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506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769EF1" w14:textId="76927F10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10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920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C36F4" w14:textId="568AD611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23</w:t>
            </w:r>
            <w:r w:rsidR="00766A3A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       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4F958" w14:textId="38DD43DC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954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E827B" w14:textId="36F8883C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487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0768A" w14:textId="4F06E74B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221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E0350C" w14:textId="54F7A891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5FC795" w14:textId="4225B39F" w:rsidR="00731A75" w:rsidRPr="002946AF" w:rsidRDefault="00204442" w:rsidP="00731A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37</w:t>
            </w:r>
            <w:r w:rsidR="003C77E4" w:rsidRPr="002946AF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698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78662A" w14:textId="37F42B80" w:rsidR="00731A75" w:rsidRPr="002946AF" w:rsidRDefault="00204442" w:rsidP="0073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lang w:val="en-GB"/>
              </w:rPr>
              <w:t>106</w:t>
            </w:r>
            <w:r w:rsidR="003C77E4" w:rsidRPr="002946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lang w:val="en-GB"/>
              </w:rPr>
              <w:t>559</w:t>
            </w:r>
          </w:p>
        </w:tc>
      </w:tr>
    </w:tbl>
    <w:p w14:paraId="110B9D95" w14:textId="7B7C2466" w:rsidR="00404564" w:rsidRPr="002946AF" w:rsidRDefault="0040456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48D55FD" w14:textId="5AE0D896" w:rsidR="00404564" w:rsidRPr="002946AF" w:rsidRDefault="0040456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EE1CF8D" w14:textId="77777777" w:rsidR="00404564" w:rsidRPr="002946AF" w:rsidRDefault="0040456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69" w:type="dxa"/>
        <w:tblLook w:val="01E0" w:firstRow="1" w:lastRow="1" w:firstColumn="1" w:lastColumn="1" w:noHBand="0" w:noVBand="0"/>
      </w:tblPr>
      <w:tblGrid>
        <w:gridCol w:w="3871"/>
        <w:gridCol w:w="1233"/>
        <w:gridCol w:w="1276"/>
        <w:gridCol w:w="1559"/>
        <w:gridCol w:w="1985"/>
        <w:gridCol w:w="2113"/>
        <w:gridCol w:w="1389"/>
        <w:gridCol w:w="1138"/>
        <w:gridCol w:w="1105"/>
      </w:tblGrid>
      <w:tr w:rsidR="002517D2" w:rsidRPr="002946AF" w14:paraId="71A26BF2" w14:textId="77777777" w:rsidTr="0075058F">
        <w:tc>
          <w:tcPr>
            <w:tcW w:w="3871" w:type="dxa"/>
          </w:tcPr>
          <w:p w14:paraId="0AC75331" w14:textId="77777777" w:rsidR="002517D2" w:rsidRPr="002946AF" w:rsidRDefault="002517D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4D45A8B" w14:textId="60226F15" w:rsidR="002517D2" w:rsidRPr="002946AF" w:rsidRDefault="002517D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058F" w:rsidRPr="002946AF" w14:paraId="3DFC938D" w14:textId="77777777" w:rsidTr="0031673E">
        <w:tc>
          <w:tcPr>
            <w:tcW w:w="3870" w:type="dxa"/>
          </w:tcPr>
          <w:p w14:paraId="452BF490" w14:textId="77777777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4252202A" w14:textId="4DCF6ED1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A8BBA7" w14:textId="3ABF092A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33F20C" w14:textId="4982D1FF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2D9A447" w14:textId="43A26ED6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14:paraId="2280238B" w14:textId="00AE8EA1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8E046C4" w14:textId="52FE4BCB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F079AAE" w14:textId="1DB5655C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1C5D802" w14:textId="77777777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B25A5" w:rsidRPr="002946AF" w14:paraId="169A949F" w14:textId="77777777" w:rsidTr="0075058F">
        <w:tc>
          <w:tcPr>
            <w:tcW w:w="3871" w:type="dxa"/>
          </w:tcPr>
          <w:p w14:paraId="17F9F5B1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6B5351B4" w14:textId="1063A9A6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6724E63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A3630AA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2BF5B79C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เครื่องจักรเครื่องมือ</w:t>
            </w:r>
          </w:p>
        </w:tc>
        <w:tc>
          <w:tcPr>
            <w:tcW w:w="2113" w:type="dxa"/>
            <w:tcBorders>
              <w:top w:val="single" w:sz="4" w:space="0" w:color="auto"/>
            </w:tcBorders>
            <w:vAlign w:val="center"/>
          </w:tcPr>
          <w:p w14:paraId="0C91AAF3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เครื่องตกแต่งติดตั้ง 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B57E67F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6327526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8C4F291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B25A5" w:rsidRPr="002946AF" w14:paraId="6EA40BC9" w14:textId="77777777" w:rsidTr="0075058F">
        <w:tc>
          <w:tcPr>
            <w:tcW w:w="3871" w:type="dxa"/>
          </w:tcPr>
          <w:p w14:paraId="43445979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30295C43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DC53FFF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334E251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โรงกลั่นน้ำมัน</w:t>
            </w:r>
          </w:p>
        </w:tc>
        <w:tc>
          <w:tcPr>
            <w:tcW w:w="1985" w:type="dxa"/>
            <w:vAlign w:val="center"/>
          </w:tcPr>
          <w:p w14:paraId="2EDB1E9C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113" w:type="dxa"/>
            <w:vAlign w:val="center"/>
          </w:tcPr>
          <w:p w14:paraId="273210B4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0" w:type="auto"/>
            <w:vAlign w:val="center"/>
          </w:tcPr>
          <w:p w14:paraId="46B78E8D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AE483CE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</w:p>
        </w:tc>
        <w:tc>
          <w:tcPr>
            <w:tcW w:w="0" w:type="auto"/>
            <w:vAlign w:val="center"/>
          </w:tcPr>
          <w:p w14:paraId="7BA11B5F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B25A5" w:rsidRPr="002946AF" w14:paraId="7D8F5CE6" w14:textId="77777777" w:rsidTr="0075058F">
        <w:tc>
          <w:tcPr>
            <w:tcW w:w="3871" w:type="dxa"/>
          </w:tcPr>
          <w:p w14:paraId="26651D06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10174487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center"/>
          </w:tcPr>
          <w:p w14:paraId="67AC9E3F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559" w:type="dxa"/>
            <w:vAlign w:val="center"/>
          </w:tcPr>
          <w:p w14:paraId="643FC15C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985" w:type="dxa"/>
            <w:vAlign w:val="center"/>
          </w:tcPr>
          <w:p w14:paraId="7CE9C487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โรงงาน</w:t>
            </w:r>
          </w:p>
        </w:tc>
        <w:tc>
          <w:tcPr>
            <w:tcW w:w="2113" w:type="dxa"/>
            <w:vAlign w:val="center"/>
          </w:tcPr>
          <w:p w14:paraId="2F2574A4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  <w:proofErr w:type="spellStart"/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0" w:type="auto"/>
            <w:vAlign w:val="center"/>
          </w:tcPr>
          <w:p w14:paraId="4AF88C52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0" w:type="auto"/>
            <w:vAlign w:val="center"/>
          </w:tcPr>
          <w:p w14:paraId="3C2C1056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0" w:type="auto"/>
            <w:vAlign w:val="center"/>
          </w:tcPr>
          <w:p w14:paraId="017B9853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B25A5" w:rsidRPr="002946AF" w14:paraId="76E59A26" w14:textId="77777777" w:rsidTr="0075058F">
        <w:tc>
          <w:tcPr>
            <w:tcW w:w="3871" w:type="dxa"/>
          </w:tcPr>
          <w:p w14:paraId="66D14B02" w14:textId="21536435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76EA3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C0DB4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C6657E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3067F7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15CBA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1F17EC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59618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BBFCFE" w14:textId="77777777" w:rsidR="00991D45" w:rsidRPr="002946AF" w:rsidRDefault="00991D4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B25A5" w:rsidRPr="002946AF" w14:paraId="0F5B7467" w14:textId="77777777" w:rsidTr="0075058F">
        <w:tc>
          <w:tcPr>
            <w:tcW w:w="3871" w:type="dxa"/>
          </w:tcPr>
          <w:p w14:paraId="6157AA00" w14:textId="54DE71BE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33" w:type="dxa"/>
            <w:shd w:val="clear" w:color="auto" w:fill="auto"/>
          </w:tcPr>
          <w:p w14:paraId="7B21A820" w14:textId="25CC9242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53BC391" w14:textId="61A5842D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70CA79E6" w14:textId="0BDE13AD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22B35FCC" w14:textId="2E584865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13" w:type="dxa"/>
            <w:shd w:val="clear" w:color="auto" w:fill="auto"/>
          </w:tcPr>
          <w:p w14:paraId="566ED6AC" w14:textId="5B6E379C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shd w:val="clear" w:color="auto" w:fill="auto"/>
          </w:tcPr>
          <w:p w14:paraId="752E5BD9" w14:textId="0A6B8F89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shd w:val="clear" w:color="auto" w:fill="auto"/>
          </w:tcPr>
          <w:p w14:paraId="0E868C18" w14:textId="1064E9D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shd w:val="clear" w:color="auto" w:fill="auto"/>
          </w:tcPr>
          <w:p w14:paraId="5AB93CB9" w14:textId="1BC5DABB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4B25A5" w:rsidRPr="002946AF" w14:paraId="37BA6FC3" w14:textId="77777777" w:rsidTr="0075058F">
        <w:tc>
          <w:tcPr>
            <w:tcW w:w="3871" w:type="dxa"/>
          </w:tcPr>
          <w:p w14:paraId="7DAE487C" w14:textId="037AEF5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33" w:type="dxa"/>
            <w:shd w:val="clear" w:color="auto" w:fill="auto"/>
          </w:tcPr>
          <w:p w14:paraId="221FB097" w14:textId="423F5B7B" w:rsidR="00404564" w:rsidRPr="002946AF" w:rsidRDefault="00204442" w:rsidP="001C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276" w:type="dxa"/>
            <w:shd w:val="clear" w:color="auto" w:fill="auto"/>
          </w:tcPr>
          <w:p w14:paraId="34C647EE" w14:textId="478ED333" w:rsidR="00404564" w:rsidRPr="002946AF" w:rsidRDefault="00204442" w:rsidP="001C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844</w:t>
            </w:r>
          </w:p>
        </w:tc>
        <w:tc>
          <w:tcPr>
            <w:tcW w:w="1559" w:type="dxa"/>
            <w:shd w:val="clear" w:color="auto" w:fill="auto"/>
          </w:tcPr>
          <w:p w14:paraId="35C23C58" w14:textId="7F24FD7B" w:rsidR="00404564" w:rsidRPr="002946AF" w:rsidRDefault="00204442" w:rsidP="001C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1985" w:type="dxa"/>
            <w:shd w:val="clear" w:color="auto" w:fill="auto"/>
          </w:tcPr>
          <w:p w14:paraId="7791CF5C" w14:textId="172AABB7" w:rsidR="00404564" w:rsidRPr="002946AF" w:rsidRDefault="00204442" w:rsidP="001C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</w:t>
            </w:r>
          </w:p>
        </w:tc>
        <w:tc>
          <w:tcPr>
            <w:tcW w:w="2113" w:type="dxa"/>
            <w:shd w:val="clear" w:color="auto" w:fill="auto"/>
          </w:tcPr>
          <w:p w14:paraId="2FCD02FF" w14:textId="33D60666" w:rsidR="00404564" w:rsidRPr="002946AF" w:rsidRDefault="00204442" w:rsidP="001C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557</w:t>
            </w:r>
          </w:p>
        </w:tc>
        <w:tc>
          <w:tcPr>
            <w:tcW w:w="0" w:type="auto"/>
            <w:shd w:val="clear" w:color="auto" w:fill="auto"/>
          </w:tcPr>
          <w:p w14:paraId="66F8ACCD" w14:textId="42542378" w:rsidR="00404564" w:rsidRPr="002946AF" w:rsidRDefault="00204442" w:rsidP="001C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D0A2F34" w14:textId="03EFC62B" w:rsidR="00404564" w:rsidRPr="002946AF" w:rsidRDefault="00204442" w:rsidP="001C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0" w:type="auto"/>
            <w:shd w:val="clear" w:color="auto" w:fill="auto"/>
          </w:tcPr>
          <w:p w14:paraId="3AC1CBF6" w14:textId="5192EB5D" w:rsidR="00404564" w:rsidRPr="002946AF" w:rsidRDefault="00204442" w:rsidP="001C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662</w:t>
            </w:r>
          </w:p>
        </w:tc>
      </w:tr>
      <w:tr w:rsidR="004B25A5" w:rsidRPr="002946AF" w14:paraId="123861EB" w14:textId="77777777" w:rsidTr="0075058F">
        <w:tc>
          <w:tcPr>
            <w:tcW w:w="3871" w:type="dxa"/>
          </w:tcPr>
          <w:p w14:paraId="428D5C2C" w14:textId="32AF14E6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BF60D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4415EC23" w14:textId="3D09CC03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10C0A0" w14:textId="452AE3D5" w:rsidR="00404564" w:rsidRPr="002946AF" w:rsidRDefault="00404564" w:rsidP="001F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726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5BA7FA8" w14:textId="1C7DF414" w:rsidR="00404564" w:rsidRPr="002946AF" w:rsidRDefault="00404564" w:rsidP="001F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434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EC03F72" w14:textId="549D13BD" w:rsidR="00404564" w:rsidRPr="002946AF" w:rsidRDefault="00404564" w:rsidP="001F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</w:tcPr>
          <w:p w14:paraId="604EFC70" w14:textId="0917653D" w:rsidR="00404564" w:rsidRPr="002946AF" w:rsidRDefault="00404564" w:rsidP="001F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382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13730A0" w14:textId="2B258E16" w:rsidR="00404564" w:rsidRPr="002946AF" w:rsidRDefault="00404564" w:rsidP="001F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D513F18" w14:textId="58BE02BA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0EE54CF" w14:textId="75A852F8" w:rsidR="00404564" w:rsidRPr="002946AF" w:rsidRDefault="00404564" w:rsidP="001F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580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B25A5" w:rsidRPr="002946AF" w14:paraId="71FD7A9B" w14:textId="77777777" w:rsidTr="0075058F">
        <w:tc>
          <w:tcPr>
            <w:tcW w:w="3871" w:type="dxa"/>
          </w:tcPr>
          <w:p w14:paraId="18112A3F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E7D5D" w14:textId="3F0F7E16" w:rsidR="00404564" w:rsidRPr="002946AF" w:rsidRDefault="00204442" w:rsidP="005C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C47C1" w14:textId="48DDD164" w:rsidR="00404564" w:rsidRPr="002946AF" w:rsidRDefault="00204442" w:rsidP="005C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99154" w14:textId="2F4586AF" w:rsidR="00404564" w:rsidRPr="002946AF" w:rsidRDefault="00204442" w:rsidP="005C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911AB" w14:textId="791B6E70" w:rsidR="00404564" w:rsidRPr="002946AF" w:rsidRDefault="00204442" w:rsidP="005C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791E7" w14:textId="50BA69D4" w:rsidR="00404564" w:rsidRPr="002946AF" w:rsidRDefault="00204442" w:rsidP="005C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54160" w14:textId="0A1B080E" w:rsidR="00404564" w:rsidRPr="002946AF" w:rsidRDefault="005C77B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A06D3" w14:textId="2F20C2A4" w:rsidR="00404564" w:rsidRPr="002946AF" w:rsidRDefault="00204442" w:rsidP="005C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48560" w14:textId="7CC38D4D" w:rsidR="00404564" w:rsidRPr="002946AF" w:rsidRDefault="00204442" w:rsidP="005C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</w:p>
        </w:tc>
      </w:tr>
      <w:tr w:rsidR="004B25A5" w:rsidRPr="002946AF" w14:paraId="432FDD70" w14:textId="77777777" w:rsidTr="0075058F">
        <w:tc>
          <w:tcPr>
            <w:tcW w:w="3871" w:type="dxa"/>
          </w:tcPr>
          <w:p w14:paraId="2455782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7DEE7283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FABF457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2C9850C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801F639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</w:tcPr>
          <w:p w14:paraId="0E4FD2E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2759EA57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3F7FD4F6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2619B48A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4B25A5" w:rsidRPr="002946AF" w14:paraId="364C450C" w14:textId="77777777" w:rsidTr="0075058F">
        <w:tc>
          <w:tcPr>
            <w:tcW w:w="3871" w:type="dxa"/>
          </w:tcPr>
          <w:p w14:paraId="1E4EDA38" w14:textId="19B9007E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33" w:type="dxa"/>
            <w:shd w:val="clear" w:color="auto" w:fill="auto"/>
          </w:tcPr>
          <w:p w14:paraId="52166997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0DD9821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021EE67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00C392AE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13" w:type="dxa"/>
            <w:shd w:val="clear" w:color="auto" w:fill="auto"/>
          </w:tcPr>
          <w:p w14:paraId="69DEC598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shd w:val="clear" w:color="auto" w:fill="auto"/>
          </w:tcPr>
          <w:p w14:paraId="224F54C1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shd w:val="clear" w:color="auto" w:fill="auto"/>
          </w:tcPr>
          <w:p w14:paraId="58732AB5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shd w:val="clear" w:color="auto" w:fill="auto"/>
          </w:tcPr>
          <w:p w14:paraId="553A3D3E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4B25A5" w:rsidRPr="002946AF" w14:paraId="00EB55B6" w14:textId="77777777" w:rsidTr="0075058F">
        <w:tc>
          <w:tcPr>
            <w:tcW w:w="3871" w:type="dxa"/>
          </w:tcPr>
          <w:p w14:paraId="2701A8D0" w14:textId="77777777" w:rsidR="00AA4AFC" w:rsidRPr="002946AF" w:rsidRDefault="00AA4AFC" w:rsidP="00AA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233" w:type="dxa"/>
            <w:shd w:val="clear" w:color="auto" w:fill="auto"/>
          </w:tcPr>
          <w:p w14:paraId="05B60A09" w14:textId="1DD7A12D" w:rsidR="00AA4AFC" w:rsidRPr="002946AF" w:rsidRDefault="00204442" w:rsidP="00AA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AA4AFC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276" w:type="dxa"/>
            <w:shd w:val="clear" w:color="auto" w:fill="auto"/>
          </w:tcPr>
          <w:p w14:paraId="33AB9FE9" w14:textId="13C25F9A" w:rsidR="00AA4AFC" w:rsidRPr="002946AF" w:rsidRDefault="00204442" w:rsidP="00AA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118</w:t>
            </w:r>
          </w:p>
        </w:tc>
        <w:tc>
          <w:tcPr>
            <w:tcW w:w="1559" w:type="dxa"/>
            <w:shd w:val="clear" w:color="auto" w:fill="auto"/>
          </w:tcPr>
          <w:p w14:paraId="5A2280AA" w14:textId="70E7874B" w:rsidR="00AA4AFC" w:rsidRPr="002946AF" w:rsidRDefault="00204442" w:rsidP="00AA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AA4AFC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019</w:t>
            </w:r>
          </w:p>
        </w:tc>
        <w:tc>
          <w:tcPr>
            <w:tcW w:w="1985" w:type="dxa"/>
            <w:shd w:val="clear" w:color="auto" w:fill="auto"/>
          </w:tcPr>
          <w:p w14:paraId="78AEDD7C" w14:textId="785C22D5" w:rsidR="00AA4AFC" w:rsidRPr="002946AF" w:rsidRDefault="00204442" w:rsidP="00AA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2113" w:type="dxa"/>
            <w:shd w:val="clear" w:color="auto" w:fill="auto"/>
          </w:tcPr>
          <w:p w14:paraId="6773D52E" w14:textId="24AF3246" w:rsidR="00AA4AFC" w:rsidRPr="002946AF" w:rsidRDefault="00204442" w:rsidP="00AA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0" w:type="auto"/>
            <w:shd w:val="clear" w:color="auto" w:fill="auto"/>
          </w:tcPr>
          <w:p w14:paraId="61C63EB8" w14:textId="06C61184" w:rsidR="00AA4AFC" w:rsidRPr="002946AF" w:rsidRDefault="00AA4AFC" w:rsidP="00AA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D610019" w14:textId="599393C4" w:rsidR="00AA4AFC" w:rsidRPr="002946AF" w:rsidRDefault="00204442" w:rsidP="00AA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AA4AFC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0" w:type="auto"/>
            <w:shd w:val="clear" w:color="auto" w:fill="auto"/>
          </w:tcPr>
          <w:p w14:paraId="5D4D7E18" w14:textId="2DBBC802" w:rsidR="00AA4AFC" w:rsidRPr="002946AF" w:rsidRDefault="00204442" w:rsidP="00AA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  <w:r w:rsidR="00AA4AFC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</w:p>
        </w:tc>
      </w:tr>
      <w:tr w:rsidR="004B25A5" w:rsidRPr="002946AF" w14:paraId="07801606" w14:textId="77777777" w:rsidTr="0075058F">
        <w:tc>
          <w:tcPr>
            <w:tcW w:w="3871" w:type="dxa"/>
          </w:tcPr>
          <w:p w14:paraId="5F43C550" w14:textId="7F706678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  <w:r w:rsidR="001A372F" w:rsidRPr="002946A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233" w:type="dxa"/>
            <w:shd w:val="clear" w:color="auto" w:fill="auto"/>
          </w:tcPr>
          <w:p w14:paraId="45F56F9F" w14:textId="36AA705B" w:rsidR="00404564" w:rsidRPr="002946AF" w:rsidRDefault="00204442" w:rsidP="00D6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298</w:t>
            </w:r>
          </w:p>
        </w:tc>
        <w:tc>
          <w:tcPr>
            <w:tcW w:w="1276" w:type="dxa"/>
            <w:shd w:val="clear" w:color="auto" w:fill="auto"/>
          </w:tcPr>
          <w:p w14:paraId="73C7F8BB" w14:textId="19EC9896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99E1332" w14:textId="4D053A65" w:rsidR="00404564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985" w:type="dxa"/>
            <w:shd w:val="clear" w:color="auto" w:fill="auto"/>
          </w:tcPr>
          <w:p w14:paraId="20534958" w14:textId="5839DC2F" w:rsidR="00404564" w:rsidRPr="002946AF" w:rsidRDefault="00204442" w:rsidP="00D6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2113" w:type="dxa"/>
            <w:shd w:val="clear" w:color="auto" w:fill="auto"/>
          </w:tcPr>
          <w:p w14:paraId="36318930" w14:textId="2D318A0E" w:rsidR="00404564" w:rsidRPr="002946AF" w:rsidRDefault="00204442" w:rsidP="00D6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14:paraId="2568D693" w14:textId="07DF0C22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1FC7A9A" w14:textId="44988787" w:rsidR="00404564" w:rsidRPr="002946AF" w:rsidRDefault="00204442" w:rsidP="00D6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0" w:type="auto"/>
            <w:shd w:val="clear" w:color="auto" w:fill="auto"/>
          </w:tcPr>
          <w:p w14:paraId="0DF83E70" w14:textId="0757A475" w:rsidR="00404564" w:rsidRPr="002946AF" w:rsidRDefault="00204442" w:rsidP="00D6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</w:p>
        </w:tc>
      </w:tr>
      <w:tr w:rsidR="004B25A5" w:rsidRPr="002946AF" w14:paraId="55492EB1" w14:textId="77777777" w:rsidTr="0075058F">
        <w:tc>
          <w:tcPr>
            <w:tcW w:w="3871" w:type="dxa"/>
          </w:tcPr>
          <w:p w14:paraId="57D994A8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โอนสินทรัพย์เข้า (ออก)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5128DEE0" w14:textId="0EA9128C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7FB1C28" w14:textId="044810ED" w:rsidR="00404564" w:rsidRPr="002946AF" w:rsidRDefault="00204442" w:rsidP="0021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642</w:t>
            </w:r>
          </w:p>
        </w:tc>
        <w:tc>
          <w:tcPr>
            <w:tcW w:w="1559" w:type="dxa"/>
            <w:shd w:val="clear" w:color="auto" w:fill="auto"/>
          </w:tcPr>
          <w:p w14:paraId="6773E9C5" w14:textId="7E374479" w:rsidR="00404564" w:rsidRPr="002946AF" w:rsidRDefault="00204442" w:rsidP="0021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985" w:type="dxa"/>
            <w:shd w:val="clear" w:color="auto" w:fill="auto"/>
          </w:tcPr>
          <w:p w14:paraId="64DC1018" w14:textId="4006F3AE" w:rsidR="00404564" w:rsidRPr="002946AF" w:rsidRDefault="00204442" w:rsidP="0021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2113" w:type="dxa"/>
            <w:shd w:val="clear" w:color="auto" w:fill="auto"/>
          </w:tcPr>
          <w:p w14:paraId="69624747" w14:textId="74D4D607" w:rsidR="00404564" w:rsidRPr="002946AF" w:rsidRDefault="00204442" w:rsidP="0021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555178" w14:textId="1536C993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237144" w14:textId="0DEBEE2D" w:rsidR="00404564" w:rsidRPr="002946AF" w:rsidRDefault="00404564" w:rsidP="0021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660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08BCFD2C" w14:textId="51BD5AFF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B25A5" w:rsidRPr="002946AF" w14:paraId="217931FC" w14:textId="77777777" w:rsidTr="0075058F">
        <w:tc>
          <w:tcPr>
            <w:tcW w:w="3871" w:type="dxa"/>
          </w:tcPr>
          <w:p w14:paraId="73910E7F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จำหน่ายสินทรัพย์ สุทธิ</w:t>
            </w:r>
          </w:p>
        </w:tc>
        <w:tc>
          <w:tcPr>
            <w:tcW w:w="1233" w:type="dxa"/>
            <w:shd w:val="clear" w:color="auto" w:fill="auto"/>
          </w:tcPr>
          <w:p w14:paraId="1EE601F2" w14:textId="2FD637BE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8E5524A" w14:textId="378BEC1D" w:rsidR="00404564" w:rsidRPr="002946AF" w:rsidRDefault="00404564" w:rsidP="003F3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092D5A0" w14:textId="79A2A448" w:rsidR="00404564" w:rsidRPr="002946AF" w:rsidRDefault="00404564" w:rsidP="003F3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6C1A0E99" w14:textId="16DF0A7A" w:rsidR="00404564" w:rsidRPr="002946AF" w:rsidRDefault="003F3220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113" w:type="dxa"/>
            <w:shd w:val="clear" w:color="auto" w:fill="auto"/>
          </w:tcPr>
          <w:p w14:paraId="3EAEFB9E" w14:textId="25EDADEE" w:rsidR="00404564" w:rsidRPr="002946AF" w:rsidRDefault="003F3220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9F7B5F0" w14:textId="137530A6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F0B945A" w14:textId="25C59076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470435" w14:textId="0A9EE4BA" w:rsidR="00404564" w:rsidRPr="002946AF" w:rsidRDefault="00404564" w:rsidP="003F3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B25A5" w:rsidRPr="002946AF" w14:paraId="00681BAF" w14:textId="77777777" w:rsidTr="0075058F">
        <w:tc>
          <w:tcPr>
            <w:tcW w:w="3871" w:type="dxa"/>
          </w:tcPr>
          <w:p w14:paraId="417F4406" w14:textId="560FA4AB" w:rsidR="00404564" w:rsidRPr="002946AF" w:rsidRDefault="00404564" w:rsidP="00E8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  <w:r w:rsidR="001A372F" w:rsidRPr="002946A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233" w:type="dxa"/>
            <w:shd w:val="clear" w:color="auto" w:fill="auto"/>
          </w:tcPr>
          <w:p w14:paraId="4A616BDA" w14:textId="30B26ECF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6736396" w14:textId="1191DC04" w:rsidR="00404564" w:rsidRPr="002946AF" w:rsidRDefault="00404564" w:rsidP="004B2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3C03FB7" w14:textId="07B78EB4" w:rsidR="00404564" w:rsidRPr="002946AF" w:rsidRDefault="00404564" w:rsidP="004B2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078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61594198" w14:textId="03103A2A" w:rsidR="00404564" w:rsidRPr="002946AF" w:rsidRDefault="00404564" w:rsidP="004B2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113" w:type="dxa"/>
            <w:shd w:val="clear" w:color="auto" w:fill="auto"/>
          </w:tcPr>
          <w:p w14:paraId="3836568F" w14:textId="12410AD2" w:rsidR="00404564" w:rsidRPr="002946AF" w:rsidRDefault="00404564" w:rsidP="004B2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17A38CD6" w14:textId="16E887F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85E9BE5" w14:textId="403A698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08F9C32" w14:textId="6789C414" w:rsidR="00404564" w:rsidRPr="002946AF" w:rsidRDefault="00404564" w:rsidP="004B2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B25A5" w:rsidRPr="002946AF" w14:paraId="4B9D8742" w14:textId="77777777" w:rsidTr="0075058F">
        <w:tc>
          <w:tcPr>
            <w:tcW w:w="3871" w:type="dxa"/>
          </w:tcPr>
          <w:p w14:paraId="44826D35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45FAC" w14:textId="56C5D87D" w:rsidR="00404564" w:rsidRPr="002946AF" w:rsidRDefault="00204442" w:rsidP="00BD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72605" w14:textId="1445F559" w:rsidR="00404564" w:rsidRPr="002946AF" w:rsidRDefault="00204442" w:rsidP="00BD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A742C" w14:textId="0036F985" w:rsidR="00404564" w:rsidRPr="002946AF" w:rsidRDefault="00204442" w:rsidP="00BD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77441" w14:textId="2EE13175" w:rsidR="00404564" w:rsidRPr="002946AF" w:rsidRDefault="00204442" w:rsidP="00BD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CB44" w14:textId="55F5BAE7" w:rsidR="00404564" w:rsidRPr="002946AF" w:rsidRDefault="00204442" w:rsidP="00BD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9A786" w14:textId="033A6FF4" w:rsidR="00404564" w:rsidRPr="002946AF" w:rsidRDefault="00295FF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CA5E1" w14:textId="6B726C8C" w:rsidR="00404564" w:rsidRPr="002946AF" w:rsidRDefault="00204442" w:rsidP="00BD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49FA7" w14:textId="6166D2A5" w:rsidR="00404564" w:rsidRPr="002946AF" w:rsidRDefault="00204442" w:rsidP="00BD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990</w:t>
            </w:r>
          </w:p>
        </w:tc>
      </w:tr>
      <w:tr w:rsidR="004B25A5" w:rsidRPr="002946AF" w14:paraId="29C2843A" w14:textId="77777777" w:rsidTr="0075058F">
        <w:tc>
          <w:tcPr>
            <w:tcW w:w="3871" w:type="dxa"/>
          </w:tcPr>
          <w:p w14:paraId="3385D969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30F2601F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D5E49F8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5489E97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DF8C51F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 w:hanging="1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</w:tcPr>
          <w:p w14:paraId="5BAF0DED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 w:firstLine="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65B62ADE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18976476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02F5C63B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B25A5" w:rsidRPr="002946AF" w14:paraId="23608E1D" w14:textId="77777777" w:rsidTr="0075058F">
        <w:tc>
          <w:tcPr>
            <w:tcW w:w="3871" w:type="dxa"/>
          </w:tcPr>
          <w:p w14:paraId="71B1CA29" w14:textId="68D259DF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33" w:type="dxa"/>
            <w:shd w:val="clear" w:color="auto" w:fill="auto"/>
          </w:tcPr>
          <w:p w14:paraId="4CA58CB7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6143235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FD6DA0B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077BA15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 w:hanging="1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0C2A6231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 w:firstLine="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105ABDF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19F6695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B2F5F1C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B25A5" w:rsidRPr="002946AF" w14:paraId="4169806D" w14:textId="77777777" w:rsidTr="0075058F">
        <w:tc>
          <w:tcPr>
            <w:tcW w:w="3871" w:type="dxa"/>
          </w:tcPr>
          <w:p w14:paraId="4A38B950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33" w:type="dxa"/>
            <w:shd w:val="clear" w:color="auto" w:fill="auto"/>
          </w:tcPr>
          <w:p w14:paraId="7D2A168A" w14:textId="1CA692CA" w:rsidR="00404564" w:rsidRPr="002946AF" w:rsidRDefault="00204442" w:rsidP="00B9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276" w:type="dxa"/>
            <w:shd w:val="clear" w:color="auto" w:fill="auto"/>
          </w:tcPr>
          <w:p w14:paraId="52AF9C3A" w14:textId="1F731048" w:rsidR="00404564" w:rsidRPr="002946AF" w:rsidRDefault="00204442" w:rsidP="00B9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1559" w:type="dxa"/>
            <w:shd w:val="clear" w:color="auto" w:fill="auto"/>
          </w:tcPr>
          <w:p w14:paraId="36092CB8" w14:textId="086DB776" w:rsidR="00404564" w:rsidRPr="002946AF" w:rsidRDefault="00204442" w:rsidP="00B9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535</w:t>
            </w:r>
          </w:p>
        </w:tc>
        <w:tc>
          <w:tcPr>
            <w:tcW w:w="1985" w:type="dxa"/>
            <w:shd w:val="clear" w:color="auto" w:fill="auto"/>
          </w:tcPr>
          <w:p w14:paraId="19056BE8" w14:textId="63D170C3" w:rsidR="00404564" w:rsidRPr="002946AF" w:rsidRDefault="00204442" w:rsidP="00B9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2113" w:type="dxa"/>
            <w:shd w:val="clear" w:color="auto" w:fill="auto"/>
          </w:tcPr>
          <w:p w14:paraId="00096DB0" w14:textId="2FF5D425" w:rsidR="00404564" w:rsidRPr="002946AF" w:rsidRDefault="00204442" w:rsidP="00B9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572</w:t>
            </w:r>
          </w:p>
        </w:tc>
        <w:tc>
          <w:tcPr>
            <w:tcW w:w="0" w:type="auto"/>
            <w:shd w:val="clear" w:color="auto" w:fill="auto"/>
          </w:tcPr>
          <w:p w14:paraId="04C1BA94" w14:textId="2A8984ED" w:rsidR="00404564" w:rsidRPr="002946AF" w:rsidRDefault="00204442" w:rsidP="00B9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71F77BE" w14:textId="442F12A1" w:rsidR="00404564" w:rsidRPr="002946AF" w:rsidRDefault="00204442" w:rsidP="00B9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0" w:type="auto"/>
            <w:shd w:val="clear" w:color="auto" w:fill="auto"/>
          </w:tcPr>
          <w:p w14:paraId="2D416918" w14:textId="2AC10940" w:rsidR="00404564" w:rsidRPr="002946AF" w:rsidRDefault="00204442" w:rsidP="00B9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114</w:t>
            </w:r>
            <w:r w:rsidR="00404564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603</w:t>
            </w:r>
          </w:p>
        </w:tc>
      </w:tr>
      <w:tr w:rsidR="004B25A5" w:rsidRPr="002946AF" w14:paraId="34DEF5ED" w14:textId="77777777" w:rsidTr="0075058F">
        <w:tc>
          <w:tcPr>
            <w:tcW w:w="3871" w:type="dxa"/>
          </w:tcPr>
          <w:p w14:paraId="07709A89" w14:textId="4BB9D1B6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BF60D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05E53172" w14:textId="7CC9B7D3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4A69451" w14:textId="4BB46B69" w:rsidR="00404564" w:rsidRPr="002946AF" w:rsidRDefault="00404564" w:rsidP="00295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708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594C037" w14:textId="2CB2A9B3" w:rsidR="00404564" w:rsidRPr="002946AF" w:rsidRDefault="00404564" w:rsidP="00295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381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769EE12F" w14:textId="1D87FACF" w:rsidR="00404564" w:rsidRPr="002946AF" w:rsidRDefault="00404564" w:rsidP="00295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093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</w:tcPr>
          <w:p w14:paraId="4831B4CC" w14:textId="51FB3170" w:rsidR="00404564" w:rsidRPr="002946AF" w:rsidRDefault="00404564" w:rsidP="00295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427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35F1BF2A" w14:textId="0EA7C759" w:rsidR="00404564" w:rsidRPr="002946AF" w:rsidRDefault="00404564" w:rsidP="00295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163F8BEC" w14:textId="6D6D211A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1EE79229" w14:textId="3C853223" w:rsidR="00404564" w:rsidRPr="002946AF" w:rsidRDefault="00404564" w:rsidP="00295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613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B25A5" w:rsidRPr="002946AF" w14:paraId="65B00F67" w14:textId="77777777" w:rsidTr="0075058F">
        <w:tc>
          <w:tcPr>
            <w:tcW w:w="3871" w:type="dxa"/>
          </w:tcPr>
          <w:p w14:paraId="688D666D" w14:textId="77777777" w:rsidR="00BD00AD" w:rsidRPr="002946AF" w:rsidRDefault="00BD00AD" w:rsidP="00BD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F61EE" w14:textId="65F620BF" w:rsidR="00BD00AD" w:rsidRPr="002946AF" w:rsidRDefault="00204442" w:rsidP="00BD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BD00AD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CA460" w14:textId="4716C687" w:rsidR="00BD00AD" w:rsidRPr="002946AF" w:rsidRDefault="00204442" w:rsidP="00BD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AEA91" w14:textId="46D30288" w:rsidR="00BD00AD" w:rsidRPr="002946AF" w:rsidRDefault="00204442" w:rsidP="00BD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BD00AD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58189" w14:textId="131504D9" w:rsidR="00BD00AD" w:rsidRPr="002946AF" w:rsidRDefault="00204442" w:rsidP="00BD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73BD6" w14:textId="49336AFD" w:rsidR="00BD00AD" w:rsidRPr="002946AF" w:rsidRDefault="00204442" w:rsidP="00BD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F5D20" w14:textId="092FD80E" w:rsidR="00BD00AD" w:rsidRPr="002946AF" w:rsidRDefault="00295FF5" w:rsidP="00BD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49367" w14:textId="5065C138" w:rsidR="00BD00AD" w:rsidRPr="002946AF" w:rsidRDefault="00204442" w:rsidP="00BD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BD00AD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7BD26" w14:textId="14927E25" w:rsidR="00BD00AD" w:rsidRPr="002946AF" w:rsidRDefault="00204442" w:rsidP="00BD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BD00AD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990</w:t>
            </w:r>
          </w:p>
        </w:tc>
      </w:tr>
    </w:tbl>
    <w:p w14:paraId="389CF72A" w14:textId="322178BF" w:rsidR="00EF75E9" w:rsidRPr="002946AF" w:rsidRDefault="00EF75E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9221293" w14:textId="77777777" w:rsidR="00EF75E9" w:rsidRPr="002946AF" w:rsidRDefault="00EF75E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1ACC9A" w14:textId="501A1666" w:rsidR="00991D45" w:rsidRPr="002946AF" w:rsidRDefault="00991D4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870"/>
        <w:gridCol w:w="1312"/>
        <w:gridCol w:w="1312"/>
        <w:gridCol w:w="1516"/>
        <w:gridCol w:w="1776"/>
        <w:gridCol w:w="1803"/>
        <w:gridCol w:w="1150"/>
        <w:gridCol w:w="1406"/>
        <w:gridCol w:w="1524"/>
      </w:tblGrid>
      <w:tr w:rsidR="00404564" w:rsidRPr="002946AF" w14:paraId="700FE759" w14:textId="77777777" w:rsidTr="00404564">
        <w:tc>
          <w:tcPr>
            <w:tcW w:w="3870" w:type="dxa"/>
          </w:tcPr>
          <w:p w14:paraId="5EE92A47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9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207CB5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058F" w:rsidRPr="002946AF" w14:paraId="0FB9BAAD" w14:textId="77777777" w:rsidTr="0031673E">
        <w:tc>
          <w:tcPr>
            <w:tcW w:w="3870" w:type="dxa"/>
          </w:tcPr>
          <w:p w14:paraId="34E36C0E" w14:textId="77777777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13B535E5" w14:textId="1B34D780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9E15FBE" w14:textId="4B51C664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4622D5CA" w14:textId="6FD4A1D8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14:paraId="41707116" w14:textId="00F2708E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11AF3681" w14:textId="437F2D1C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9CAC0B8" w14:textId="72DDD69D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424FFBC1" w14:textId="633B3E9C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1179FBB3" w14:textId="77777777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04564" w:rsidRPr="002946AF" w14:paraId="4BDDDF0E" w14:textId="77777777" w:rsidTr="00860E57">
        <w:tc>
          <w:tcPr>
            <w:tcW w:w="3870" w:type="dxa"/>
          </w:tcPr>
          <w:p w14:paraId="2D2B2404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6B116978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16080D64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vAlign w:val="center"/>
          </w:tcPr>
          <w:p w14:paraId="4DF68547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14:paraId="0563C75E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เครื่องจักรเครื่องมือ</w:t>
            </w:r>
          </w:p>
        </w:tc>
        <w:tc>
          <w:tcPr>
            <w:tcW w:w="1803" w:type="dxa"/>
            <w:tcBorders>
              <w:top w:val="single" w:sz="4" w:space="0" w:color="auto"/>
            </w:tcBorders>
            <w:vAlign w:val="center"/>
          </w:tcPr>
          <w:p w14:paraId="5FE41B11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เครื่องตกแต่งติดตั้ง 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center"/>
          </w:tcPr>
          <w:p w14:paraId="4CEF44AD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center"/>
          </w:tcPr>
          <w:p w14:paraId="122A7119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center"/>
          </w:tcPr>
          <w:p w14:paraId="0141942B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04564" w:rsidRPr="002946AF" w14:paraId="5DADCB39" w14:textId="77777777" w:rsidTr="00860E57">
        <w:tc>
          <w:tcPr>
            <w:tcW w:w="3870" w:type="dxa"/>
          </w:tcPr>
          <w:p w14:paraId="19C30716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69F3A49E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42FF222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 w14:paraId="50CD38EF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โรงกลั่นน้ำมัน</w:t>
            </w:r>
          </w:p>
        </w:tc>
        <w:tc>
          <w:tcPr>
            <w:tcW w:w="1776" w:type="dxa"/>
            <w:vAlign w:val="center"/>
          </w:tcPr>
          <w:p w14:paraId="6C0E06B5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803" w:type="dxa"/>
            <w:vAlign w:val="center"/>
          </w:tcPr>
          <w:p w14:paraId="71243E7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50" w:type="dxa"/>
            <w:vAlign w:val="center"/>
          </w:tcPr>
          <w:p w14:paraId="167C7C73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14:paraId="40BF03F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524" w:type="dxa"/>
            <w:vAlign w:val="center"/>
          </w:tcPr>
          <w:p w14:paraId="7B072F48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04564" w:rsidRPr="002946AF" w14:paraId="1517D2DE" w14:textId="77777777" w:rsidTr="00860E57">
        <w:tc>
          <w:tcPr>
            <w:tcW w:w="3870" w:type="dxa"/>
          </w:tcPr>
          <w:p w14:paraId="6F5A4377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74DB0C6F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12" w:type="dxa"/>
            <w:vAlign w:val="center"/>
          </w:tcPr>
          <w:p w14:paraId="12790739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516" w:type="dxa"/>
            <w:vAlign w:val="center"/>
          </w:tcPr>
          <w:p w14:paraId="4816C3CA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76" w:type="dxa"/>
            <w:vAlign w:val="center"/>
          </w:tcPr>
          <w:p w14:paraId="2C61EB0F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โรงงาน</w:t>
            </w:r>
          </w:p>
        </w:tc>
        <w:tc>
          <w:tcPr>
            <w:tcW w:w="1803" w:type="dxa"/>
            <w:vAlign w:val="center"/>
          </w:tcPr>
          <w:p w14:paraId="43836DA6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  <w:proofErr w:type="spellStart"/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150" w:type="dxa"/>
            <w:vAlign w:val="center"/>
          </w:tcPr>
          <w:p w14:paraId="241252EC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06" w:type="dxa"/>
            <w:vAlign w:val="center"/>
          </w:tcPr>
          <w:p w14:paraId="6E03E480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524" w:type="dxa"/>
            <w:vAlign w:val="center"/>
          </w:tcPr>
          <w:p w14:paraId="2661E841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04564" w:rsidRPr="002946AF" w14:paraId="594560C8" w14:textId="77777777" w:rsidTr="00860E57">
        <w:tc>
          <w:tcPr>
            <w:tcW w:w="3870" w:type="dxa"/>
          </w:tcPr>
          <w:p w14:paraId="33D7A2A9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72880D73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6878EFBC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FAFAFA"/>
          </w:tcPr>
          <w:p w14:paraId="0291DBFD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shd w:val="clear" w:color="auto" w:fill="FAFAFA"/>
          </w:tcPr>
          <w:p w14:paraId="30B12079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shd w:val="clear" w:color="auto" w:fill="FAFAFA"/>
          </w:tcPr>
          <w:p w14:paraId="16379834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AFAFA"/>
          </w:tcPr>
          <w:p w14:paraId="6DD6CFFD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64F61997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50409949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404564" w:rsidRPr="002946AF" w14:paraId="17F005A5" w14:textId="77777777" w:rsidTr="00860E57">
        <w:tc>
          <w:tcPr>
            <w:tcW w:w="3870" w:type="dxa"/>
          </w:tcPr>
          <w:p w14:paraId="559EBBA3" w14:textId="58D3BB10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12" w:type="dxa"/>
            <w:shd w:val="clear" w:color="auto" w:fill="FAFAFA"/>
          </w:tcPr>
          <w:p w14:paraId="45913408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2" w:type="dxa"/>
            <w:shd w:val="clear" w:color="auto" w:fill="FAFAFA"/>
          </w:tcPr>
          <w:p w14:paraId="6E85EC3F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6" w:type="dxa"/>
            <w:shd w:val="clear" w:color="auto" w:fill="FAFAFA"/>
          </w:tcPr>
          <w:p w14:paraId="22C528D2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6" w:type="dxa"/>
            <w:shd w:val="clear" w:color="auto" w:fill="FAFAFA"/>
          </w:tcPr>
          <w:p w14:paraId="00BBC48E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3" w:type="dxa"/>
            <w:shd w:val="clear" w:color="auto" w:fill="FAFAFA"/>
          </w:tcPr>
          <w:p w14:paraId="3E701AE8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shd w:val="clear" w:color="auto" w:fill="FAFAFA"/>
          </w:tcPr>
          <w:p w14:paraId="6DC50D46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FAFAFA"/>
          </w:tcPr>
          <w:p w14:paraId="3B9B1750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shd w:val="clear" w:color="auto" w:fill="FAFAFA"/>
          </w:tcPr>
          <w:p w14:paraId="47DA2CA8" w14:textId="77777777" w:rsidR="00404564" w:rsidRPr="002946AF" w:rsidRDefault="0040456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010A0A" w:rsidRPr="002946AF" w14:paraId="5EC71C1D" w14:textId="77777777" w:rsidTr="00860E57">
        <w:tc>
          <w:tcPr>
            <w:tcW w:w="3870" w:type="dxa"/>
          </w:tcPr>
          <w:p w14:paraId="6E1551E5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312" w:type="dxa"/>
            <w:shd w:val="clear" w:color="auto" w:fill="FAFAFA"/>
          </w:tcPr>
          <w:p w14:paraId="42F3BEEB" w14:textId="077913F8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010A0A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312" w:type="dxa"/>
            <w:shd w:val="clear" w:color="auto" w:fill="FAFAFA"/>
          </w:tcPr>
          <w:p w14:paraId="1BF0199C" w14:textId="3A31CA29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</w:p>
        </w:tc>
        <w:tc>
          <w:tcPr>
            <w:tcW w:w="1516" w:type="dxa"/>
            <w:shd w:val="clear" w:color="auto" w:fill="FAFAFA"/>
          </w:tcPr>
          <w:p w14:paraId="65134026" w14:textId="4F0E3EC4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010A0A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776" w:type="dxa"/>
            <w:shd w:val="clear" w:color="auto" w:fill="FAFAFA"/>
          </w:tcPr>
          <w:p w14:paraId="2E90E0C6" w14:textId="772370A0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1803" w:type="dxa"/>
            <w:shd w:val="clear" w:color="auto" w:fill="FAFAFA"/>
          </w:tcPr>
          <w:p w14:paraId="070BE626" w14:textId="15A1DCBD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150" w:type="dxa"/>
            <w:shd w:val="clear" w:color="auto" w:fill="FAFAFA"/>
          </w:tcPr>
          <w:p w14:paraId="6E88E797" w14:textId="3F39851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15297702" w14:textId="481725AD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010A0A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1524" w:type="dxa"/>
            <w:shd w:val="clear" w:color="auto" w:fill="FAFAFA"/>
          </w:tcPr>
          <w:p w14:paraId="72C7319C" w14:textId="514CC9AB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010A0A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990</w:t>
            </w:r>
          </w:p>
        </w:tc>
      </w:tr>
      <w:tr w:rsidR="00010A0A" w:rsidRPr="002946AF" w14:paraId="2DA78E9D" w14:textId="77777777" w:rsidTr="00860E57">
        <w:tc>
          <w:tcPr>
            <w:tcW w:w="3870" w:type="dxa"/>
          </w:tcPr>
          <w:p w14:paraId="178E7ADA" w14:textId="5F4BBA54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  <w:r w:rsidRPr="002946A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312" w:type="dxa"/>
            <w:shd w:val="clear" w:color="auto" w:fill="FAFAFA"/>
          </w:tcPr>
          <w:p w14:paraId="500BA967" w14:textId="153095C3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505</w:t>
            </w:r>
          </w:p>
        </w:tc>
        <w:tc>
          <w:tcPr>
            <w:tcW w:w="1312" w:type="dxa"/>
            <w:shd w:val="clear" w:color="auto" w:fill="FAFAFA"/>
          </w:tcPr>
          <w:p w14:paraId="6A6EB4B3" w14:textId="497C89CA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516" w:type="dxa"/>
            <w:shd w:val="clear" w:color="auto" w:fill="FAFAFA"/>
          </w:tcPr>
          <w:p w14:paraId="34172087" w14:textId="2DECB138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776" w:type="dxa"/>
            <w:shd w:val="clear" w:color="auto" w:fill="FAFAFA"/>
          </w:tcPr>
          <w:p w14:paraId="7647AB4A" w14:textId="4BD2AD53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803" w:type="dxa"/>
            <w:shd w:val="clear" w:color="auto" w:fill="FAFAFA"/>
          </w:tcPr>
          <w:p w14:paraId="36832454" w14:textId="5824C9E9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150" w:type="dxa"/>
            <w:shd w:val="clear" w:color="auto" w:fill="FAFAFA"/>
          </w:tcPr>
          <w:p w14:paraId="60157A76" w14:textId="1CB3A85C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3307F9CD" w14:textId="6DC5E967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010A0A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071</w:t>
            </w:r>
          </w:p>
        </w:tc>
        <w:tc>
          <w:tcPr>
            <w:tcW w:w="1524" w:type="dxa"/>
            <w:shd w:val="clear" w:color="auto" w:fill="FAFAFA"/>
          </w:tcPr>
          <w:p w14:paraId="54070DC1" w14:textId="7119AE92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860E57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559</w:t>
            </w:r>
          </w:p>
        </w:tc>
      </w:tr>
      <w:tr w:rsidR="00010A0A" w:rsidRPr="002946AF" w14:paraId="6B90CAD8" w14:textId="77777777" w:rsidTr="00860E57">
        <w:tc>
          <w:tcPr>
            <w:tcW w:w="3870" w:type="dxa"/>
          </w:tcPr>
          <w:p w14:paraId="1016ED49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โอนสินทรัพย์เข้า (ออก)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12" w:type="dxa"/>
            <w:shd w:val="clear" w:color="auto" w:fill="FAFAFA"/>
          </w:tcPr>
          <w:p w14:paraId="5A99D199" w14:textId="33F9C0C8" w:rsidR="00010A0A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5A0AD0BE" w14:textId="72BAFCDA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834</w:t>
            </w:r>
          </w:p>
        </w:tc>
        <w:tc>
          <w:tcPr>
            <w:tcW w:w="1516" w:type="dxa"/>
            <w:shd w:val="clear" w:color="auto" w:fill="FAFAFA"/>
          </w:tcPr>
          <w:p w14:paraId="6BF6F405" w14:textId="64BDAF26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10A0A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776" w:type="dxa"/>
            <w:shd w:val="clear" w:color="auto" w:fill="FAFAFA"/>
          </w:tcPr>
          <w:p w14:paraId="7BFC4C57" w14:textId="50D4CF83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1803" w:type="dxa"/>
            <w:shd w:val="clear" w:color="auto" w:fill="FAFAFA"/>
          </w:tcPr>
          <w:p w14:paraId="19098E6F" w14:textId="68D55133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150" w:type="dxa"/>
            <w:shd w:val="clear" w:color="auto" w:fill="FAFAFA"/>
          </w:tcPr>
          <w:p w14:paraId="1EA9F04C" w14:textId="334EA591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78746162" w14:textId="4D4C212D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860E57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170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4" w:type="dxa"/>
            <w:shd w:val="clear" w:color="auto" w:fill="FAFAFA"/>
          </w:tcPr>
          <w:p w14:paraId="23C8DB46" w14:textId="21CF1B11" w:rsidR="00010A0A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60E57" w:rsidRPr="002946AF" w14:paraId="67096F06" w14:textId="77777777" w:rsidTr="00860E57">
        <w:tc>
          <w:tcPr>
            <w:tcW w:w="3870" w:type="dxa"/>
          </w:tcPr>
          <w:p w14:paraId="16EFC9F9" w14:textId="283AF29D" w:rsidR="00860E57" w:rsidRPr="00F632E8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312" w:type="dxa"/>
            <w:shd w:val="clear" w:color="auto" w:fill="FAFAFA"/>
          </w:tcPr>
          <w:p w14:paraId="08242303" w14:textId="78404EA7" w:rsidR="00860E57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2" w:type="dxa"/>
            <w:shd w:val="clear" w:color="auto" w:fill="FAFAFA"/>
          </w:tcPr>
          <w:p w14:paraId="6D5FDD7D" w14:textId="77777777" w:rsidR="00860E57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6" w:type="dxa"/>
            <w:shd w:val="clear" w:color="auto" w:fill="FAFAFA"/>
          </w:tcPr>
          <w:p w14:paraId="11C0F57B" w14:textId="77777777" w:rsidR="00860E57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6" w:type="dxa"/>
            <w:shd w:val="clear" w:color="auto" w:fill="FAFAFA"/>
          </w:tcPr>
          <w:p w14:paraId="329626E8" w14:textId="77777777" w:rsidR="00860E57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3" w:type="dxa"/>
            <w:shd w:val="clear" w:color="auto" w:fill="FAFAFA"/>
          </w:tcPr>
          <w:p w14:paraId="455F671A" w14:textId="77777777" w:rsidR="00860E57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shd w:val="clear" w:color="auto" w:fill="FAFAFA"/>
          </w:tcPr>
          <w:p w14:paraId="78031B98" w14:textId="77777777" w:rsidR="00860E57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FAFAFA"/>
          </w:tcPr>
          <w:p w14:paraId="2A469D8A" w14:textId="77777777" w:rsidR="00860E57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shd w:val="clear" w:color="auto" w:fill="FAFAFA"/>
          </w:tcPr>
          <w:p w14:paraId="721692C4" w14:textId="77777777" w:rsidR="00860E57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860E57" w:rsidRPr="002946AF" w14:paraId="7AA4C476" w14:textId="77777777" w:rsidTr="00860E57">
        <w:tc>
          <w:tcPr>
            <w:tcW w:w="3870" w:type="dxa"/>
          </w:tcPr>
          <w:p w14:paraId="54D4E8DB" w14:textId="223D73D9" w:rsidR="00860E57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2946A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หมายเหตุ</w:t>
            </w:r>
            <w:r w:rsidR="0003261C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ฯ</w:t>
            </w:r>
            <w:r w:rsidRPr="002946A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03261C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ข้อ </w:t>
            </w:r>
            <w:r w:rsidR="00204442" w:rsidRPr="00204442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15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06F5E9A9" w14:textId="2B72F6B9" w:rsidR="00860E57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2311B28A" w14:textId="584C28F9" w:rsidR="00860E57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16" w:type="dxa"/>
            <w:shd w:val="clear" w:color="auto" w:fill="FAFAFA"/>
          </w:tcPr>
          <w:p w14:paraId="78FB302C" w14:textId="0E952462" w:rsidR="00860E57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76" w:type="dxa"/>
            <w:shd w:val="clear" w:color="auto" w:fill="FAFAFA"/>
          </w:tcPr>
          <w:p w14:paraId="5773F23B" w14:textId="0AA18C49" w:rsidR="00860E57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3" w:type="dxa"/>
            <w:shd w:val="clear" w:color="auto" w:fill="FAFAFA"/>
          </w:tcPr>
          <w:p w14:paraId="1620B128" w14:textId="728F8756" w:rsidR="00860E57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0" w:type="dxa"/>
            <w:shd w:val="clear" w:color="auto" w:fill="FAFAFA"/>
          </w:tcPr>
          <w:p w14:paraId="7F38F856" w14:textId="0747DEA3" w:rsidR="00860E57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479BECE9" w14:textId="6B34D85F" w:rsidR="00860E57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43DC6F40" w14:textId="04BBB3D4" w:rsidR="00860E57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10A0A" w:rsidRPr="002946AF" w14:paraId="4E9A3EDF" w14:textId="77777777" w:rsidTr="00860E57">
        <w:tc>
          <w:tcPr>
            <w:tcW w:w="3870" w:type="dxa"/>
          </w:tcPr>
          <w:p w14:paraId="2CC2A613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จำหน่ายสินทรัพย์ สุทธิ</w:t>
            </w:r>
          </w:p>
        </w:tc>
        <w:tc>
          <w:tcPr>
            <w:tcW w:w="1312" w:type="dxa"/>
            <w:shd w:val="clear" w:color="auto" w:fill="FAFAFA"/>
          </w:tcPr>
          <w:p w14:paraId="4269E611" w14:textId="7CCCAE65" w:rsidR="00010A0A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73ABF8BC" w14:textId="40F8E8F8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16" w:type="dxa"/>
            <w:shd w:val="clear" w:color="auto" w:fill="FAFAFA"/>
          </w:tcPr>
          <w:p w14:paraId="277226FB" w14:textId="045FCBF5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76" w:type="dxa"/>
            <w:shd w:val="clear" w:color="auto" w:fill="FAFAFA"/>
          </w:tcPr>
          <w:p w14:paraId="614E2733" w14:textId="37946EFC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3" w:type="dxa"/>
            <w:shd w:val="clear" w:color="auto" w:fill="FAFAFA"/>
          </w:tcPr>
          <w:p w14:paraId="0E42BC54" w14:textId="4681263C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0" w:type="dxa"/>
            <w:shd w:val="clear" w:color="auto" w:fill="FAFAFA"/>
          </w:tcPr>
          <w:p w14:paraId="313F8C1A" w14:textId="6B3284D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6DEE9404" w14:textId="655DA773" w:rsidR="00010A0A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74B13DBC" w14:textId="208562F6" w:rsidR="00010A0A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10A0A" w:rsidRPr="002946AF" w14:paraId="532E2EC5" w14:textId="77777777" w:rsidTr="00860E57">
        <w:tc>
          <w:tcPr>
            <w:tcW w:w="3870" w:type="dxa"/>
          </w:tcPr>
          <w:p w14:paraId="0E6AC84E" w14:textId="24481ABB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2946A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312" w:type="dxa"/>
            <w:shd w:val="clear" w:color="auto" w:fill="FAFAFA"/>
          </w:tcPr>
          <w:p w14:paraId="31932344" w14:textId="534B6601" w:rsidR="00010A0A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74BCB3C1" w14:textId="6D52C2C9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16" w:type="dxa"/>
            <w:shd w:val="clear" w:color="auto" w:fill="FAFAFA"/>
          </w:tcPr>
          <w:p w14:paraId="0648DAF8" w14:textId="34386BC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967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76" w:type="dxa"/>
            <w:shd w:val="clear" w:color="auto" w:fill="FAFAFA"/>
          </w:tcPr>
          <w:p w14:paraId="34050648" w14:textId="5F690FEF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03" w:type="dxa"/>
            <w:shd w:val="clear" w:color="auto" w:fill="FAFAFA"/>
          </w:tcPr>
          <w:p w14:paraId="3FCEB5BF" w14:textId="49E54614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0" w:type="dxa"/>
            <w:shd w:val="clear" w:color="auto" w:fill="FAFAFA"/>
          </w:tcPr>
          <w:p w14:paraId="781F4610" w14:textId="0C1F0BCB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62CFC04F" w14:textId="54EDD931" w:rsidR="00010A0A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57117123" w14:textId="66F002BD" w:rsidR="00010A0A" w:rsidRPr="002946AF" w:rsidRDefault="00860E57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187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10A0A" w:rsidRPr="002946AF" w14:paraId="7C54FCCD" w14:textId="77777777" w:rsidTr="00860E57">
        <w:tc>
          <w:tcPr>
            <w:tcW w:w="3870" w:type="dxa"/>
          </w:tcPr>
          <w:p w14:paraId="2D49E21F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747C8F" w14:textId="4A2662E1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010A0A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B1D64" w14:textId="1B2EC425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10A0A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035BF3" w14:textId="4EF6DA41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010A0A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B2BDB" w14:textId="7A526165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FE3B57" w14:textId="2B19663F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736B8" w14:textId="1E141C93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B20F0" w14:textId="798F88F0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010A0A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B66D6" w14:textId="40E08E00" w:rsidR="00010A0A" w:rsidRPr="002946AF" w:rsidRDefault="00204442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="00860E57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321</w:t>
            </w:r>
          </w:p>
        </w:tc>
      </w:tr>
      <w:tr w:rsidR="00010A0A" w:rsidRPr="002946AF" w14:paraId="65DAF102" w14:textId="77777777" w:rsidTr="00860E57">
        <w:tc>
          <w:tcPr>
            <w:tcW w:w="3870" w:type="dxa"/>
          </w:tcPr>
          <w:p w14:paraId="6373353D" w14:textId="6332BFAA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55CE4D3C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6675DC19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FAFAFA"/>
          </w:tcPr>
          <w:p w14:paraId="52899B19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shd w:val="clear" w:color="auto" w:fill="FAFAFA"/>
          </w:tcPr>
          <w:p w14:paraId="040FFD21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 w:hanging="1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shd w:val="clear" w:color="auto" w:fill="FAFAFA"/>
          </w:tcPr>
          <w:p w14:paraId="746E95CE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 w:firstLine="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AFAFA"/>
          </w:tcPr>
          <w:p w14:paraId="5175F03A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348DCC98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3EEEAFCC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10A0A" w:rsidRPr="002946AF" w14:paraId="1D6FDA5D" w14:textId="77777777" w:rsidTr="00860E57">
        <w:tc>
          <w:tcPr>
            <w:tcW w:w="3870" w:type="dxa"/>
          </w:tcPr>
          <w:p w14:paraId="1B5CDA02" w14:textId="71F65776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12" w:type="dxa"/>
            <w:shd w:val="clear" w:color="auto" w:fill="FAFAFA"/>
          </w:tcPr>
          <w:p w14:paraId="54243101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2" w:type="dxa"/>
            <w:shd w:val="clear" w:color="auto" w:fill="FAFAFA"/>
          </w:tcPr>
          <w:p w14:paraId="0B78C8A3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FAFAFA"/>
          </w:tcPr>
          <w:p w14:paraId="33B5BD74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FAFAFA"/>
          </w:tcPr>
          <w:p w14:paraId="5E31D35F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 w:hanging="1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  <w:shd w:val="clear" w:color="auto" w:fill="FAFAFA"/>
          </w:tcPr>
          <w:p w14:paraId="3886C13F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 w:firstLine="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FAFAFA"/>
          </w:tcPr>
          <w:p w14:paraId="24B070A5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FAFAFA"/>
          </w:tcPr>
          <w:p w14:paraId="1FDE2CDB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FAFAFA"/>
          </w:tcPr>
          <w:p w14:paraId="296B88E7" w14:textId="77777777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E785F" w:rsidRPr="002946AF" w14:paraId="23AA2EF7" w14:textId="77777777" w:rsidTr="00254324">
        <w:tc>
          <w:tcPr>
            <w:tcW w:w="3870" w:type="dxa"/>
          </w:tcPr>
          <w:p w14:paraId="6718F075" w14:textId="77777777" w:rsidR="00BE785F" w:rsidRPr="002946AF" w:rsidRDefault="00BE785F" w:rsidP="00BE7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42CDAE11" w14:textId="12C58AC8" w:rsidR="00BE785F" w:rsidRPr="002946AF" w:rsidRDefault="00204442" w:rsidP="00BE7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BE785F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79B9BCA" w14:textId="5CE1544F" w:rsidR="00BE785F" w:rsidRPr="002946AF" w:rsidRDefault="00204442" w:rsidP="00BE7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E785F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</w:p>
        </w:tc>
        <w:tc>
          <w:tcPr>
            <w:tcW w:w="1516" w:type="dxa"/>
            <w:shd w:val="clear" w:color="auto" w:fill="FAFAFA"/>
            <w:vAlign w:val="bottom"/>
          </w:tcPr>
          <w:p w14:paraId="57B47783" w14:textId="1510B6CD" w:rsidR="00BE785F" w:rsidRPr="002946AF" w:rsidRDefault="00204442" w:rsidP="00BE7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</w:t>
            </w:r>
            <w:r w:rsidR="00BE785F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063</w:t>
            </w:r>
          </w:p>
        </w:tc>
        <w:tc>
          <w:tcPr>
            <w:tcW w:w="1776" w:type="dxa"/>
            <w:shd w:val="clear" w:color="auto" w:fill="FAFAFA"/>
            <w:vAlign w:val="bottom"/>
          </w:tcPr>
          <w:p w14:paraId="4159C258" w14:textId="13234957" w:rsidR="00BE785F" w:rsidRPr="002946AF" w:rsidRDefault="00204442" w:rsidP="00BE7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E785F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357</w:t>
            </w:r>
          </w:p>
        </w:tc>
        <w:tc>
          <w:tcPr>
            <w:tcW w:w="1803" w:type="dxa"/>
            <w:shd w:val="clear" w:color="auto" w:fill="FAFAFA"/>
            <w:vAlign w:val="bottom"/>
          </w:tcPr>
          <w:p w14:paraId="2B817712" w14:textId="025244BC" w:rsidR="00BE785F" w:rsidRPr="002946AF" w:rsidRDefault="00204442" w:rsidP="00BE7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604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20C1C3DC" w14:textId="76ED1B24" w:rsidR="00BE785F" w:rsidRPr="002946AF" w:rsidRDefault="00BE785F" w:rsidP="00BE7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44838BFD" w14:textId="53106EC5" w:rsidR="00BE785F" w:rsidRPr="002946AF" w:rsidRDefault="00204442" w:rsidP="00BE7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BE785F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524" w:type="dxa"/>
            <w:shd w:val="clear" w:color="auto" w:fill="FAFAFA"/>
          </w:tcPr>
          <w:p w14:paraId="059E442D" w14:textId="04075653" w:rsidR="00BE785F" w:rsidRPr="002946AF" w:rsidRDefault="00204442" w:rsidP="00BE7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142</w:t>
            </w:r>
            <w:r w:rsidR="00BE785F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366</w:t>
            </w:r>
          </w:p>
        </w:tc>
      </w:tr>
      <w:tr w:rsidR="00010A0A" w:rsidRPr="002946AF" w14:paraId="78148220" w14:textId="77777777" w:rsidTr="00860E57">
        <w:tc>
          <w:tcPr>
            <w:tcW w:w="3870" w:type="dxa"/>
          </w:tcPr>
          <w:p w14:paraId="52D8918C" w14:textId="17BD1420" w:rsidR="00010A0A" w:rsidRPr="002946AF" w:rsidRDefault="00010A0A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BF60D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59547D34" w14:textId="2C8D1FEE" w:rsidR="00010A0A" w:rsidRPr="002946AF" w:rsidRDefault="00BE785F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19540976" w14:textId="19D118DC" w:rsidR="00010A0A" w:rsidRPr="002946AF" w:rsidRDefault="00BE785F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719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FAFAFA"/>
          </w:tcPr>
          <w:p w14:paraId="47FBB7FA" w14:textId="010E29F9" w:rsidR="00010A0A" w:rsidRPr="002946AF" w:rsidRDefault="00BE785F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738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FAFAFA"/>
          </w:tcPr>
          <w:p w14:paraId="1ECDCFEF" w14:textId="7E0F51C8" w:rsidR="00010A0A" w:rsidRPr="002946AF" w:rsidRDefault="00BE785F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shd w:val="clear" w:color="auto" w:fill="FAFAFA"/>
          </w:tcPr>
          <w:p w14:paraId="58AEBCB2" w14:textId="6ABC660C" w:rsidR="00010A0A" w:rsidRPr="002946AF" w:rsidRDefault="00BE785F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464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AFAFA"/>
          </w:tcPr>
          <w:p w14:paraId="4289CD55" w14:textId="2022E0BB" w:rsidR="00010A0A" w:rsidRPr="002946AF" w:rsidRDefault="00BE785F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</w:tcPr>
          <w:p w14:paraId="3B971976" w14:textId="75141E20" w:rsidR="00010A0A" w:rsidRPr="002946AF" w:rsidRDefault="00BE785F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AFAFA"/>
          </w:tcPr>
          <w:p w14:paraId="2EB886B4" w14:textId="649D53DD" w:rsidR="00010A0A" w:rsidRPr="002946AF" w:rsidRDefault="00BE785F" w:rsidP="0001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045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E785F" w:rsidRPr="002946AF" w14:paraId="790AC529" w14:textId="77777777" w:rsidTr="00860E57">
        <w:tc>
          <w:tcPr>
            <w:tcW w:w="3870" w:type="dxa"/>
          </w:tcPr>
          <w:p w14:paraId="45D1048E" w14:textId="77777777" w:rsidR="00BE785F" w:rsidRPr="002946AF" w:rsidRDefault="00BE785F" w:rsidP="00BE7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88A08" w14:textId="51ECE434" w:rsidR="00BE785F" w:rsidRPr="002946AF" w:rsidRDefault="00204442" w:rsidP="00BE7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BE785F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45BEE" w14:textId="47E0851D" w:rsidR="00BE785F" w:rsidRPr="002946AF" w:rsidRDefault="00204442" w:rsidP="00BE7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E785F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77939" w14:textId="680D9A24" w:rsidR="00BE785F" w:rsidRPr="002946AF" w:rsidRDefault="00204442" w:rsidP="00BE7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BE785F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C26FA6" w14:textId="502C1CF6" w:rsidR="00BE785F" w:rsidRPr="002946AF" w:rsidRDefault="00204442" w:rsidP="00BE7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21B61" w14:textId="4EB6143B" w:rsidR="00BE785F" w:rsidRPr="002946AF" w:rsidRDefault="00204442" w:rsidP="00BE7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13D8B" w14:textId="2B7F5539" w:rsidR="00BE785F" w:rsidRPr="002946AF" w:rsidRDefault="00BE785F" w:rsidP="00BE7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2C726" w14:textId="51C79932" w:rsidR="00BE785F" w:rsidRPr="002946AF" w:rsidRDefault="00204442" w:rsidP="00BE7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BE785F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DEEBD9" w14:textId="6BC04244" w:rsidR="00BE785F" w:rsidRPr="002946AF" w:rsidRDefault="00204442" w:rsidP="00BE7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="00BE785F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321</w:t>
            </w:r>
          </w:p>
        </w:tc>
      </w:tr>
    </w:tbl>
    <w:p w14:paraId="13DA1C07" w14:textId="3E0FC000" w:rsidR="00404564" w:rsidRPr="002946AF" w:rsidRDefault="0040456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D459EC8" w14:textId="0AA88845" w:rsidR="00404564" w:rsidRPr="002946AF" w:rsidRDefault="0040456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E808439" w14:textId="77777777" w:rsidR="00404564" w:rsidRPr="00B26B68" w:rsidRDefault="0040456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404564" w:rsidRPr="00B26B68" w:rsidSect="00404564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6A56839E" w14:textId="77777777" w:rsidR="00404564" w:rsidRPr="002946AF" w:rsidRDefault="00404564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63DE27" w14:textId="635DE180" w:rsidR="00991D45" w:rsidRPr="002946AF" w:rsidRDefault="00991D4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ราคา</w:t>
      </w:r>
      <w:r w:rsidR="00F44C26" w:rsidRPr="002946AF">
        <w:rPr>
          <w:rFonts w:ascii="Browallia New" w:eastAsia="Arial Unicode MS" w:hAnsi="Browallia New" w:cs="Browallia New"/>
          <w:sz w:val="26"/>
          <w:szCs w:val="26"/>
          <w:cs/>
        </w:rPr>
        <w:t>ทุนของอาคารและอุปกรณ์ของกลุ่มกิจการ</w:t>
      </w:r>
      <w:r w:rsidR="005D4289" w:rsidRPr="002946AF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ก่อนหักค่าเสื่อมราคาสะสม ซึ่งได้คิดค่าเสื่อ</w:t>
      </w:r>
      <w:r w:rsidR="00F44C26" w:rsidRPr="002946AF">
        <w:rPr>
          <w:rFonts w:ascii="Browallia New" w:eastAsia="Arial Unicode MS" w:hAnsi="Browallia New" w:cs="Browallia New"/>
          <w:sz w:val="26"/>
          <w:szCs w:val="26"/>
          <w:cs/>
        </w:rPr>
        <w:t>มราคาเต็มจำนวนแล้วแต่</w:t>
      </w:r>
      <w:r w:rsidR="00F44C26" w:rsidRPr="00BF60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ยังคงใช้งานถึง</w:t>
      </w:r>
      <w:r w:rsidRPr="00BF60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204442" w:rsidRPr="002044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BF60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</w:t>
      </w:r>
      <w:r w:rsidR="00F44C26" w:rsidRPr="00BF60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</w:t>
      </w:r>
      <w:r w:rsidRPr="00BF60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04442" w:rsidRPr="002044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BF60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D4289" w:rsidRPr="00BF60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มีจำนวน</w:t>
      </w:r>
      <w:r w:rsidRPr="00BF60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04442" w:rsidRPr="002044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53</w:t>
      </w:r>
      <w:r w:rsidR="004C22B7" w:rsidRPr="00BF60D5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767</w:t>
      </w:r>
      <w:r w:rsidRPr="00BF60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F60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(</w:t>
      </w:r>
      <w:r w:rsidR="00CE23CE" w:rsidRPr="00BF60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2561</w:t>
      </w:r>
      <w:r w:rsidR="00F44C26" w:rsidRPr="00BF60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จำนวน</w:t>
      </w:r>
      <w:r w:rsidRPr="00BF60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04442" w:rsidRPr="002044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56</w:t>
      </w:r>
      <w:r w:rsidRPr="00BF60D5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387</w:t>
      </w:r>
      <w:r w:rsidRPr="00BF60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F60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ล้านบาท)</w:t>
      </w:r>
      <w:r w:rsidRPr="00BF60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F60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4C22B7" w:rsidRPr="00BF60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44</w:t>
      </w:r>
      <w:r w:rsidR="004C22B7" w:rsidRPr="00BF60D5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191</w:t>
      </w:r>
      <w:r w:rsidR="00F44C26" w:rsidRPr="00BF60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F60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E23CE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F44C26"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894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="00F44C26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</w:p>
    <w:p w14:paraId="7A4E395C" w14:textId="77777777" w:rsidR="00991D45" w:rsidRPr="002946AF" w:rsidRDefault="00991D4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FB6B4B" w14:textId="5F037A6A" w:rsidR="00991D45" w:rsidRPr="002946AF" w:rsidRDefault="00991D4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E23CE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บริษัทย่อยหลายแห่งได้</w:t>
      </w:r>
      <w:r w:rsidR="0038366C">
        <w:rPr>
          <w:rFonts w:ascii="Browallia New" w:eastAsia="Arial Unicode MS" w:hAnsi="Browallia New" w:cs="Browallia New" w:hint="cs"/>
          <w:sz w:val="26"/>
          <w:szCs w:val="26"/>
          <w:cs/>
        </w:rPr>
        <w:t>นำ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 โรงผลิต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ปิ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โตรเคมี เครื่องจักร และเรือขนส่งผู้โดยสาร</w:t>
      </w:r>
      <w:r w:rsidR="0038366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8366C">
        <w:rPr>
          <w:rFonts w:ascii="Browallia New" w:eastAsia="Arial Unicode MS" w:hAnsi="Browallia New" w:cs="Browallia New" w:hint="cs"/>
          <w:sz w:val="26"/>
          <w:szCs w:val="26"/>
          <w:cs/>
        </w:rPr>
        <w:t>ไปจำนอง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เพื่อเป็นหลักทรัพย์ค้ำประกัน</w:t>
      </w:r>
      <w:r w:rsidR="005D4289" w:rsidRPr="002946AF">
        <w:rPr>
          <w:rFonts w:ascii="Browallia New" w:eastAsia="Arial Unicode MS" w:hAnsi="Browallia New" w:cs="Browallia New"/>
          <w:sz w:val="26"/>
          <w:szCs w:val="26"/>
          <w:cs/>
        </w:rPr>
        <w:t>วงเงินสินเชื่อ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ตามที่กล่าวไว้ในหมายเหตุ</w:t>
      </w:r>
      <w:r w:rsidR="00F44C26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ฯ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2206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ราคาตามบัญชีของที่ดิน อาคาร </w:t>
      </w:r>
      <w:r w:rsidR="00125BA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โรงผลิต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ปิ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โตรเคมี เครื่องจัก</w:t>
      </w:r>
      <w:r w:rsidR="00F44C26" w:rsidRPr="002946AF">
        <w:rPr>
          <w:rFonts w:ascii="Browallia New" w:eastAsia="Arial Unicode MS" w:hAnsi="Browallia New" w:cs="Browallia New"/>
          <w:sz w:val="26"/>
          <w:szCs w:val="26"/>
          <w:cs/>
        </w:rPr>
        <w:t>ร และเรือขนส่งผู้โดยสารดังกล่าวมี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4C22B7"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304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E23CE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F44C26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373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</w:p>
    <w:p w14:paraId="394FF33D" w14:textId="4483B676" w:rsidR="00991D45" w:rsidRPr="002946AF" w:rsidRDefault="00991D4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3C2328" w14:textId="1A30AB4D" w:rsidR="00F44C26" w:rsidRPr="002946AF" w:rsidRDefault="00F44C26" w:rsidP="00F44C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วาคม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ต้นทุนการกู้ยืมจำนวน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3252E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592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ล้านบาทสำหรับกลุ่มกิจการ และ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3252E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722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ล้านบาทสำหรับบริษัท เกิดจากเงินกู้ยืมที่ยืมมาเฉพาะสำหรับโครงการพลังงานสะอาด โดยกลุ่มกิจการและบริษัทใช้อัตราตั้งขึ้นเป็นทุนร้อยละ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375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 อัตราตั้งขึ้นเป็นทุนร้อยละ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ตามลำดับ ในการคำนวณต้นทุนการกู้ยืมที่รวมเป็นส่วนหนึ่งของราคาทุนของสินทรัพย์และได้บันทึกเป็นต้นทุนของสินทรัพย์โดยรวมอยู่ในรายการซื้อสินทรัพย์</w:t>
      </w:r>
      <w:r w:rsidR="0038366C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ระหว่าง</w:t>
      </w:r>
      <w:r w:rsidR="0038366C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</w:p>
    <w:p w14:paraId="2E1D852E" w14:textId="77777777" w:rsidR="00F44C26" w:rsidRPr="002946AF" w:rsidRDefault="00F44C26" w:rsidP="00F44C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8B12C6" w14:textId="48865CC9" w:rsidR="00F44C26" w:rsidRPr="002946AF" w:rsidRDefault="00F44C26" w:rsidP="00F44C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รือขนส่งผู้โดยสารของบริษัทย่อยทางอ้อมแห่งหนึ่งซึ่งเป็นสินทรัพย์ของส่วนงานบริการขนส่งทางทะเลและได้ถูกจัดประเภทเป็นสินทรัพย์ไม่หมุนเวียนที่ถือไว้เพื่อขายในระหว่าง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ไตรมาสที่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ของปี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ด้วยมูลค่าที่ต่ำกว่าระหว่างมูลค่าตามบัญชีกับมูลค่ายุติธรรมหักต้นทุนใน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การขาย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นั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บตั้งแต่วันที่กลุ่มกิจการพิจารณาว่าเป็นสินทรัพย์ที่ถือไว้เพื่อขาย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ซึ่งส่งผลให้กลุ่มกิจการรับรู้ขาดทุนจำนวน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81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เป็นค่าใช้จ่ายในการบริหารในงบกำไรขาดทุน กลุ่มกิจการใช้วิธีราคาตลาดในการวัดมูลค่ายุติธรรมที่เกิดขึ้น</w:t>
      </w:r>
      <w:r w:rsidR="00BC72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ไม่ประจำนี้ และถือเป็นการประเมินมูลค่ายุติธรรมในระดับ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ของระดับชั้นมูลค่ายุติธรรม </w:t>
      </w:r>
    </w:p>
    <w:p w14:paraId="1B5C0056" w14:textId="77777777" w:rsidR="00F44C26" w:rsidRPr="002946AF" w:rsidRDefault="00F44C26" w:rsidP="00F44C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85A4E1" w14:textId="1EC4C31D" w:rsidR="00F44C26" w:rsidRPr="002946AF" w:rsidRDefault="00F44C26" w:rsidP="00F44C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ประเภทสินทรัพย์ไม่หมุนเวียนที่ถือไว้เพื่อขายเป็นไปตามกลยุทธ์ในการบริหารและข้อผูกมัดในการขายของผู้บริหารของ</w:t>
      </w:r>
      <w:r w:rsidR="00F83F78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บริษัทย่อยทางอ้อมดังกล่าว ทั้งนี้การขายได้เสร็จ</w:t>
      </w:r>
      <w:r w:rsidR="001A372F" w:rsidRPr="002946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สิ้นแล้ว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ในเดือนกรกฎาคม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0BFBA6EF" w14:textId="77777777" w:rsidR="00F44C26" w:rsidRPr="002946AF" w:rsidRDefault="00F44C26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334094" w14:textId="77777777" w:rsidR="00991D45" w:rsidRPr="002946AF" w:rsidRDefault="00991D4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การพิจารณาการด้อยค่าของเรือบรรทุกน้ำมันและผลิตภัณฑ์เคมีเหลว และเรือขนส่งผู้โดยสาร</w:t>
      </w:r>
    </w:p>
    <w:p w14:paraId="08414A4E" w14:textId="77777777" w:rsidR="00991D45" w:rsidRPr="002946AF" w:rsidRDefault="00991D4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EEE94F" w14:textId="61A2F9F3" w:rsidR="00C559F8" w:rsidRPr="002946AF" w:rsidRDefault="00F44C26" w:rsidP="00C33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="00E31949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23CE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991D45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1D45" w:rsidRPr="002946AF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บริษัทย่อยหลายแห่งมีเรือบรรทุกน้ำมันและผลิตภัณฑ์เคม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ีเหลว</w:t>
      </w:r>
      <w:r w:rsidR="00991D45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และเรือขนส่งผู้โดยสารที่มีอัตราการใช้เรือไม่เต็มที่ เนื่องจากธุรกิจสำรวจปิโตรเลียมมีการชะลอตัว </w:t>
      </w:r>
      <w:r w:rsidR="001A372F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991D45" w:rsidRPr="002946AF">
        <w:rPr>
          <w:rFonts w:ascii="Browallia New" w:eastAsia="Arial Unicode MS" w:hAnsi="Browallia New" w:cs="Browallia New"/>
          <w:sz w:val="26"/>
          <w:szCs w:val="26"/>
          <w:cs/>
        </w:rPr>
        <w:t>ส่งผลให้อัตราค่าระวางเรือและความต้องการใช้เรือขนส่งทางทะเลลดลงตามไปด้วย สถานการณ์ดังกล่าวถือเป็นข้อบ่งชี้การด้อยค่าของสินทรัพย์ดังกล่าว ผู้บริหารของบริษัทย่อย</w:t>
      </w:r>
      <w:r w:rsidR="00940A19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="00415BCA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คำนวณมูลค่าสุทธิที่คาดว่าจะได้รับคืนด้วยจำนวนที่สูงกว่ามูลค่า</w:t>
      </w:r>
      <w:r w:rsidR="00C559F8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ยุติธรรมหักต้นทุนในการขายกับมูลค่าจากการใช้ ผู้บริหารของบริษัทย่อยได้</w:t>
      </w:r>
      <w:r w:rsidR="00940A19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ดำเนินการให้</w:t>
      </w:r>
      <w:r w:rsidR="00991D45" w:rsidRPr="002946AF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7650F0">
        <w:rPr>
          <w:rFonts w:ascii="Browallia New" w:eastAsia="Arial Unicode MS" w:hAnsi="Browallia New" w:cs="Browallia New"/>
          <w:sz w:val="26"/>
          <w:szCs w:val="26"/>
        </w:rPr>
        <w:br/>
      </w:r>
      <w:r w:rsidR="00991D45" w:rsidRPr="002946AF">
        <w:rPr>
          <w:rFonts w:ascii="Browallia New" w:eastAsia="Arial Unicode MS" w:hAnsi="Browallia New" w:cs="Browallia New"/>
          <w:sz w:val="26"/>
          <w:szCs w:val="26"/>
          <w:cs/>
        </w:rPr>
        <w:t>ผู้ประเมิ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นราคาอิสระทำการประเมินมูลค่า</w:t>
      </w:r>
      <w:r w:rsidR="00991D45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ยุติธรรมของสินทรัพย์ดังกล่าวโดยใช้วิธีราคาตลาด </w:t>
      </w:r>
      <w:r w:rsidR="00C559F8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พบว่ามูลค่าจากการใช้มีมูลค่าสูงกว่าจึงคำนวณมูลค่าสุทธิที่คาดว่าจะได้รับคืนด้วยมูลค่าจากการใช้ </w:t>
      </w:r>
    </w:p>
    <w:p w14:paraId="4180048E" w14:textId="5C8A7DFC" w:rsidR="00C559F8" w:rsidRPr="002946AF" w:rsidRDefault="00C559F8" w:rsidP="00C33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1004BD" w14:textId="0E29B082" w:rsidR="00C559F8" w:rsidRPr="002946AF" w:rsidRDefault="00C559F8" w:rsidP="00C33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มูลค่าจากการใช้คำนวณ</w:t>
      </w:r>
      <w:r w:rsidR="0078473B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จากประมาณการคิดลดกระแสเงินสดที่จะได้รับในอนาคต ข้อสมมติฐานที่สำคัญที่ใช้ได้แก่ อัตราค่าระวางเรือ อัตราการใช้เรือ </w:t>
      </w:r>
      <w:r w:rsidR="0078473B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การเปลี่ยนแปลงของเงินทุนหมุนเวียน ค่าใช้จ่ายต่าง</w:t>
      </w:r>
      <w:r w:rsidR="0003261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8473B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ๆ </w:t>
      </w:r>
      <w:r w:rsidR="0078473B" w:rsidRPr="002946AF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อัตราการเติบโตระยะยาว</w:t>
      </w:r>
      <w:r w:rsidR="0078473B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ที่คาดว่าจะเกิดขึ้น </w:t>
      </w:r>
      <w:r w:rsidR="0078473B" w:rsidRPr="002946AF">
        <w:rPr>
          <w:rFonts w:ascii="Browallia New" w:eastAsia="Arial Unicode MS" w:hAnsi="Browallia New" w:cs="Browallia New"/>
          <w:sz w:val="26"/>
          <w:szCs w:val="26"/>
          <w:cs/>
        </w:rPr>
        <w:t>ซึ่งได้มาจากการประมาณการรายได้ในอนาคตโดยอาศัยประสบการณ์ในอดีตปรับปรุงด้วยรายได้ที่คาดว่าจะได้รับ และอัตราคิดลดซึ่งเป็นอัตราถัวเฉลี่ยถ่วงน้ำหนักของเงินทุนของธุรกิจ (</w:t>
      </w:r>
      <w:proofErr w:type="spellStart"/>
      <w:r w:rsidR="0078473B" w:rsidRPr="002946AF">
        <w:rPr>
          <w:rFonts w:ascii="Browallia New" w:eastAsia="Arial Unicode MS" w:hAnsi="Browallia New" w:cs="Browallia New"/>
          <w:sz w:val="26"/>
          <w:szCs w:val="26"/>
        </w:rPr>
        <w:t>WACC</w:t>
      </w:r>
      <w:proofErr w:type="spellEnd"/>
      <w:r w:rsidR="0078473B" w:rsidRPr="002946A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78473B" w:rsidRPr="002946AF">
        <w:rPr>
          <w:rFonts w:ascii="Browallia New" w:eastAsia="Arial Unicode MS" w:hAnsi="Browallia New" w:cs="Browallia New"/>
          <w:sz w:val="26"/>
          <w:szCs w:val="26"/>
          <w:cs/>
        </w:rPr>
        <w:t>ที่อัตราร้อยละ</w:t>
      </w:r>
      <w:r w:rsidR="0078473B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435E">
        <w:rPr>
          <w:rFonts w:ascii="Browallia New" w:eastAsia="Arial Unicode MS" w:hAnsi="Browallia New" w:cs="Browallia New"/>
          <w:sz w:val="26"/>
          <w:szCs w:val="26"/>
          <w:lang w:val="en-GB"/>
        </w:rPr>
        <w:t>8.20</w:t>
      </w:r>
    </w:p>
    <w:p w14:paraId="7478A16A" w14:textId="6BA15ABB" w:rsidR="0078473B" w:rsidRPr="002946AF" w:rsidRDefault="00784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8229C0A" w14:textId="77777777" w:rsidR="00C559F8" w:rsidRPr="00854539" w:rsidRDefault="00C559F8" w:rsidP="00C33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825A14" w14:textId="06718498" w:rsidR="00C33DA0" w:rsidRPr="002946AF" w:rsidRDefault="00991D45" w:rsidP="00C33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บริษัทย่อยไม่ได้มีการรั</w:t>
      </w:r>
      <w:r w:rsidR="00F44C26" w:rsidRPr="002946AF">
        <w:rPr>
          <w:rFonts w:ascii="Browallia New" w:eastAsia="Arial Unicode MS" w:hAnsi="Browallia New" w:cs="Browallia New"/>
          <w:sz w:val="26"/>
          <w:szCs w:val="26"/>
          <w:cs/>
        </w:rPr>
        <w:t>บรู้ขาดทุนจากการด้อยค่า เนื่องจากมูลค่า</w:t>
      </w:r>
      <w:r w:rsidR="00C559F8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จากการใช้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="00C559F8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มีมูลค่าสูงกว่ามูลค่าตามบัญชี </w:t>
      </w:r>
      <w:r w:rsidR="00C33DA0" w:rsidRPr="002946AF">
        <w:rPr>
          <w:rFonts w:ascii="Browallia New" w:eastAsia="Arial Unicode MS" w:hAnsi="Browallia New" w:cs="Browallia New"/>
          <w:sz w:val="26"/>
          <w:szCs w:val="26"/>
          <w:cs/>
        </w:rPr>
        <w:t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ซึ่งจะส่งผลให้มูลค่าตามบัญชีสูงกว่ามูลค่า</w:t>
      </w:r>
      <w:r w:rsidR="0003261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33DA0" w:rsidRPr="002946AF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ที่คาดว่าจะได้รับคืน ตารางต่อไปนี้แสดงจำนวนที่จะเกิดจากการเปลี่ยนแปลงข้อสมมติที่มีนัยสำคัญ ซึ่งทำให้มูลค่าที่คาดว่าจะได้รับคืนเท่ากับมูลค่าตามบัญชี</w:t>
      </w:r>
    </w:p>
    <w:p w14:paraId="5DC6741A" w14:textId="77777777" w:rsidR="00C33DA0" w:rsidRPr="002946AF" w:rsidRDefault="00C33DA0" w:rsidP="00C33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14" w:right="-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27"/>
        <w:gridCol w:w="2034"/>
      </w:tblGrid>
      <w:tr w:rsidR="00FB7A9B" w:rsidRPr="002946AF" w14:paraId="1CB610D4" w14:textId="77777777" w:rsidTr="00FB7A9B">
        <w:tc>
          <w:tcPr>
            <w:tcW w:w="3925" w:type="pct"/>
          </w:tcPr>
          <w:p w14:paraId="62FBB0E7" w14:textId="77777777" w:rsidR="00FB7A9B" w:rsidRPr="002946AF" w:rsidRDefault="00FB7A9B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</w:tcPr>
          <w:p w14:paraId="6270CEB0" w14:textId="77777777" w:rsidR="00FB7A9B" w:rsidRPr="002946AF" w:rsidRDefault="00FB7A9B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</w:tr>
      <w:tr w:rsidR="00FB7A9B" w:rsidRPr="002946AF" w14:paraId="327C087B" w14:textId="77777777" w:rsidTr="00FB7A9B">
        <w:tc>
          <w:tcPr>
            <w:tcW w:w="3925" w:type="pct"/>
          </w:tcPr>
          <w:p w14:paraId="0FB05528" w14:textId="77777777" w:rsidR="00FB7A9B" w:rsidRPr="002946AF" w:rsidRDefault="00FB7A9B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pct"/>
            <w:tcBorders>
              <w:top w:val="single" w:sz="4" w:space="0" w:color="auto"/>
            </w:tcBorders>
          </w:tcPr>
          <w:p w14:paraId="25406554" w14:textId="77777777" w:rsidR="00FB7A9B" w:rsidRPr="002946AF" w:rsidRDefault="00FB7A9B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7A9B" w:rsidRPr="002946AF" w14:paraId="2B06CF6D" w14:textId="77777777" w:rsidTr="00FB7A9B">
        <w:tc>
          <w:tcPr>
            <w:tcW w:w="3925" w:type="pct"/>
          </w:tcPr>
          <w:p w14:paraId="3DA47846" w14:textId="38783FF2" w:rsidR="00FB7A9B" w:rsidRPr="002946AF" w:rsidRDefault="00854539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/>
              </w:rPr>
              <w:t>ประมาณการ</w:t>
            </w:r>
            <w:r w:rsidR="00FB1D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/>
              </w:rPr>
              <w:t>รายได้</w:t>
            </w:r>
            <w:r w:rsidR="0003261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/>
              </w:rPr>
              <w:t>ลดลง</w:t>
            </w:r>
          </w:p>
        </w:tc>
        <w:tc>
          <w:tcPr>
            <w:tcW w:w="1075" w:type="pct"/>
          </w:tcPr>
          <w:p w14:paraId="43C300E9" w14:textId="049EBFD7" w:rsidR="00FB7A9B" w:rsidRPr="00FB1DD3" w:rsidRDefault="00FB1DD3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7.67</w:t>
            </w:r>
          </w:p>
        </w:tc>
      </w:tr>
      <w:tr w:rsidR="00C559F8" w:rsidRPr="002946AF" w14:paraId="2CB666AC" w14:textId="77777777" w:rsidTr="00FB7A9B">
        <w:tc>
          <w:tcPr>
            <w:tcW w:w="3925" w:type="pct"/>
          </w:tcPr>
          <w:p w14:paraId="54BF9AC5" w14:textId="36D054D0" w:rsidR="00C559F8" w:rsidRPr="002946AF" w:rsidRDefault="00C559F8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/>
              </w:rPr>
              <w:t>อัตราคิดลดเพิ่มขึ้น</w:t>
            </w:r>
          </w:p>
        </w:tc>
        <w:tc>
          <w:tcPr>
            <w:tcW w:w="1075" w:type="pct"/>
          </w:tcPr>
          <w:p w14:paraId="55A16BEE" w14:textId="0619032B" w:rsidR="00C559F8" w:rsidRPr="002946AF" w:rsidRDefault="00FB1DD3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4.10</w:t>
            </w:r>
          </w:p>
        </w:tc>
      </w:tr>
    </w:tbl>
    <w:p w14:paraId="23540DA0" w14:textId="77777777" w:rsidR="00C33DA0" w:rsidRPr="002946AF" w:rsidRDefault="00C33DA0" w:rsidP="00C33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EE100ED" w14:textId="2E9EF61A" w:rsidR="00991D45" w:rsidRPr="002946AF" w:rsidRDefault="00991D45" w:rsidP="00C33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การวัดมูลค่ายุติธรรม</w:t>
      </w:r>
    </w:p>
    <w:p w14:paraId="58ED6A86" w14:textId="77777777" w:rsidR="00991D45" w:rsidRPr="002946AF" w:rsidRDefault="00991D4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C7C22" w14:textId="77777777" w:rsidR="00991D45" w:rsidRPr="002946AF" w:rsidRDefault="00991D4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946A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ลำดับชั้นมูลค่ายุติธรรม </w:t>
      </w:r>
    </w:p>
    <w:p w14:paraId="0AD2FBF2" w14:textId="77777777" w:rsidR="00991D45" w:rsidRPr="002946AF" w:rsidRDefault="00991D45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91A0C1" w14:textId="5F747EF5" w:rsidR="00EF75E9" w:rsidRPr="002946AF" w:rsidRDefault="00991D45" w:rsidP="00A2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มีอัตราการใช้เรือไม่เต็มที่ของบริษัทย่อยประเมินโดยผู้บริหารของบริษัทย่อยและ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ซึ่งมีคุณสมบัติในวิชาชีพที่เหมาะสมและมีประสบการณ์ในการประเมินราคาสิน</w:t>
      </w:r>
      <w:r w:rsidR="00F44C26" w:rsidRPr="002946AF">
        <w:rPr>
          <w:rFonts w:ascii="Browallia New" w:eastAsia="Arial Unicode MS" w:hAnsi="Browallia New" w:cs="Browallia New"/>
          <w:sz w:val="26"/>
          <w:szCs w:val="26"/>
          <w:cs/>
        </w:rPr>
        <w:t>ทรัพย์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ประเภทดังกล่าว การวัดมูลค่ายุติธรรมของสินทรัพย์ที่มีอัตราการใช้เรือไม่เต็มที่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ถูกจ</w:t>
      </w:r>
      <w:r w:rsidR="00F44C26" w:rsidRPr="002946AF">
        <w:rPr>
          <w:rFonts w:ascii="Browallia New" w:eastAsia="Arial Unicode MS" w:hAnsi="Browallia New" w:cs="Browallia New"/>
          <w:sz w:val="26"/>
          <w:szCs w:val="26"/>
          <w:cs/>
        </w:rPr>
        <w:t>ัดลำดับชั้นการวัดมูลค่ายุติธรรม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737E0C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จากเกณฑ์ข้อมูลที่นำมาใช้ในเทคนิคการประเมินมูลค่ายุติธรรม โดยใช้วิธีราคาตลาด</w:t>
      </w:r>
    </w:p>
    <w:p w14:paraId="2849B251" w14:textId="4C301332" w:rsidR="004C598F" w:rsidRPr="002946AF" w:rsidRDefault="004C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lang w:val="en-GB"/>
        </w:rPr>
      </w:pPr>
    </w:p>
    <w:p w14:paraId="1AF77AED" w14:textId="77777777" w:rsidR="00B56FC1" w:rsidRPr="002946AF" w:rsidRDefault="00B56FC1" w:rsidP="00B56FC1">
      <w:pPr>
        <w:rPr>
          <w:rFonts w:ascii="Browallia New" w:eastAsia="Arial Unicode MS" w:hAnsi="Browallia New" w:cs="Browallia New"/>
          <w:lang w:val="en-GB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6FC1" w:rsidRPr="007650F0" w14:paraId="47301A76" w14:textId="77777777" w:rsidTr="007650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393842" w14:textId="3DBB36EA" w:rsidR="00B56FC1" w:rsidRPr="002946AF" w:rsidRDefault="00204442" w:rsidP="002F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B56FC1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56FC1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ค่าความนิยม</w:t>
            </w:r>
          </w:p>
        </w:tc>
      </w:tr>
    </w:tbl>
    <w:p w14:paraId="553C000F" w14:textId="77777777" w:rsidR="00B56FC1" w:rsidRPr="002946AF" w:rsidRDefault="00B56FC1" w:rsidP="00B56FC1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6179"/>
        <w:gridCol w:w="1642"/>
        <w:gridCol w:w="1638"/>
      </w:tblGrid>
      <w:tr w:rsidR="002F5112" w:rsidRPr="002946AF" w14:paraId="667AD62D" w14:textId="77777777" w:rsidTr="00F4668E">
        <w:trPr>
          <w:cantSplit/>
          <w:jc w:val="center"/>
        </w:trPr>
        <w:tc>
          <w:tcPr>
            <w:tcW w:w="3266" w:type="pct"/>
          </w:tcPr>
          <w:p w14:paraId="6FE1C99E" w14:textId="77777777" w:rsidR="002F5112" w:rsidRPr="002946AF" w:rsidRDefault="002F5112" w:rsidP="001B2F5E">
            <w:pPr>
              <w:spacing w:line="220" w:lineRule="atLeast"/>
              <w:ind w:left="-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09C59" w14:textId="1D9C3343" w:rsidR="002F5112" w:rsidRPr="002946AF" w:rsidRDefault="002F5112" w:rsidP="001B2F5E">
            <w:pPr>
              <w:spacing w:line="22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F5112" w:rsidRPr="002946AF" w14:paraId="62747519" w14:textId="77777777" w:rsidTr="00F4668E">
        <w:trPr>
          <w:cantSplit/>
          <w:jc w:val="center"/>
        </w:trPr>
        <w:tc>
          <w:tcPr>
            <w:tcW w:w="3266" w:type="pct"/>
          </w:tcPr>
          <w:p w14:paraId="11776001" w14:textId="77777777" w:rsidR="002F5112" w:rsidRPr="002946AF" w:rsidRDefault="002F5112" w:rsidP="001B2F5E">
            <w:pPr>
              <w:spacing w:line="220" w:lineRule="atLeast"/>
              <w:ind w:left="-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  <w:hideMark/>
          </w:tcPr>
          <w:p w14:paraId="2BAAD02B" w14:textId="10A26580" w:rsidR="002F5112" w:rsidRPr="002946AF" w:rsidRDefault="002F5112" w:rsidP="001B2F5E">
            <w:pPr>
              <w:spacing w:line="220" w:lineRule="atLeas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bottom"/>
            <w:hideMark/>
          </w:tcPr>
          <w:p w14:paraId="5300D83D" w14:textId="023EFB7A" w:rsidR="002F5112" w:rsidRPr="002946AF" w:rsidRDefault="002F5112" w:rsidP="001B2F5E">
            <w:pPr>
              <w:spacing w:line="220" w:lineRule="atLeas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F5112" w:rsidRPr="002946AF" w14:paraId="4D588C45" w14:textId="77777777" w:rsidTr="00F4668E">
        <w:trPr>
          <w:cantSplit/>
          <w:jc w:val="center"/>
        </w:trPr>
        <w:tc>
          <w:tcPr>
            <w:tcW w:w="3266" w:type="pct"/>
          </w:tcPr>
          <w:p w14:paraId="28BD313A" w14:textId="77777777" w:rsidR="002F5112" w:rsidRPr="002946AF" w:rsidRDefault="002F5112" w:rsidP="001B2F5E">
            <w:pPr>
              <w:spacing w:line="220" w:lineRule="atLeast"/>
              <w:ind w:left="-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8" w:type="pct"/>
            <w:tcBorders>
              <w:bottom w:val="single" w:sz="4" w:space="0" w:color="auto"/>
            </w:tcBorders>
            <w:vAlign w:val="bottom"/>
            <w:hideMark/>
          </w:tcPr>
          <w:p w14:paraId="7D163C2F" w14:textId="151B57C4" w:rsidR="002F5112" w:rsidRPr="002946AF" w:rsidRDefault="00182C31" w:rsidP="001B2F5E">
            <w:pPr>
              <w:spacing w:line="220" w:lineRule="atLeas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2F5112"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  <w:hideMark/>
          </w:tcPr>
          <w:p w14:paraId="590FC72A" w14:textId="15706BF0" w:rsidR="002F5112" w:rsidRPr="002946AF" w:rsidRDefault="00182C31" w:rsidP="001B2F5E">
            <w:pPr>
              <w:spacing w:line="220" w:lineRule="atLeas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2F5112"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5112" w:rsidRPr="002946AF" w14:paraId="7E7E34D9" w14:textId="77777777" w:rsidTr="00BF60D5">
        <w:trPr>
          <w:cantSplit/>
          <w:jc w:val="center"/>
        </w:trPr>
        <w:tc>
          <w:tcPr>
            <w:tcW w:w="3266" w:type="pct"/>
          </w:tcPr>
          <w:p w14:paraId="590A1020" w14:textId="28ECA187" w:rsidR="002F5112" w:rsidRPr="002946AF" w:rsidRDefault="002F5112" w:rsidP="001B2F5E">
            <w:pPr>
              <w:spacing w:line="220" w:lineRule="atLeast"/>
              <w:ind w:left="-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FAFAFA"/>
          </w:tcPr>
          <w:p w14:paraId="72198C64" w14:textId="77777777" w:rsidR="002F5112" w:rsidRPr="002946AF" w:rsidRDefault="002F5112" w:rsidP="001B2F5E">
            <w:pPr>
              <w:spacing w:line="220" w:lineRule="atLeas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</w:tcPr>
          <w:p w14:paraId="592BC054" w14:textId="77777777" w:rsidR="002F5112" w:rsidRPr="002946AF" w:rsidRDefault="002F5112" w:rsidP="001B2F5E">
            <w:pPr>
              <w:spacing w:line="220" w:lineRule="atLeas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22EB" w:rsidRPr="002946AF" w14:paraId="55EDB3E9" w14:textId="77777777" w:rsidTr="00BF60D5">
        <w:trPr>
          <w:cantSplit/>
          <w:jc w:val="center"/>
        </w:trPr>
        <w:tc>
          <w:tcPr>
            <w:tcW w:w="3266" w:type="pct"/>
          </w:tcPr>
          <w:p w14:paraId="4ABE5CF8" w14:textId="379C0298" w:rsidR="00E422EB" w:rsidRPr="002946AF" w:rsidRDefault="00BC7213" w:rsidP="00E422EB">
            <w:pPr>
              <w:spacing w:line="220" w:lineRule="atLeast"/>
              <w:ind w:left="-6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868" w:type="pct"/>
            <w:shd w:val="clear" w:color="auto" w:fill="FAFAFA"/>
          </w:tcPr>
          <w:p w14:paraId="040184EB" w14:textId="2ACD11BE" w:rsidR="00E422EB" w:rsidRPr="002946AF" w:rsidRDefault="00E422EB" w:rsidP="00E422EB">
            <w:pPr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6" w:type="pct"/>
          </w:tcPr>
          <w:p w14:paraId="4954D149" w14:textId="6D0D1AE1" w:rsidR="00E422EB" w:rsidRPr="002946AF" w:rsidRDefault="00E422EB" w:rsidP="00E422EB">
            <w:pPr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7213" w:rsidRPr="002946AF" w14:paraId="023F1516" w14:textId="77777777" w:rsidTr="00BF60D5">
        <w:trPr>
          <w:cantSplit/>
          <w:jc w:val="center"/>
        </w:trPr>
        <w:tc>
          <w:tcPr>
            <w:tcW w:w="3266" w:type="pct"/>
          </w:tcPr>
          <w:p w14:paraId="5B40676B" w14:textId="16F67EE5" w:rsidR="00BC7213" w:rsidRPr="002946AF" w:rsidRDefault="00BC7213" w:rsidP="00BC7213">
            <w:pPr>
              <w:spacing w:line="220" w:lineRule="atLeast"/>
              <w:ind w:left="-6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868" w:type="pct"/>
            <w:shd w:val="clear" w:color="auto" w:fill="FAFAFA"/>
          </w:tcPr>
          <w:p w14:paraId="50CC68E9" w14:textId="4C6C9CA9" w:rsidR="00BC7213" w:rsidRPr="007333CA" w:rsidRDefault="00204442" w:rsidP="00BC7213">
            <w:pPr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866" w:type="pct"/>
          </w:tcPr>
          <w:p w14:paraId="4CE181D8" w14:textId="0A2272AA" w:rsidR="00BC7213" w:rsidRPr="007333CA" w:rsidRDefault="00204442" w:rsidP="00BC7213">
            <w:pPr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BC7213" w:rsidRPr="002946AF" w14:paraId="3D24CF1A" w14:textId="77777777" w:rsidTr="00BF60D5">
        <w:trPr>
          <w:cantSplit/>
          <w:jc w:val="center"/>
        </w:trPr>
        <w:tc>
          <w:tcPr>
            <w:tcW w:w="3266" w:type="pct"/>
          </w:tcPr>
          <w:p w14:paraId="5808F30C" w14:textId="322EE1AC" w:rsidR="00BC7213" w:rsidRPr="005D43B0" w:rsidRDefault="00BC7213" w:rsidP="00BC7213">
            <w:pPr>
              <w:spacing w:line="220" w:lineRule="atLeast"/>
              <w:ind w:left="-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43B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10300" w14:textId="39C9654D" w:rsidR="00BC7213" w:rsidRPr="002946AF" w:rsidRDefault="00204442" w:rsidP="00BC7213">
            <w:pPr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</w:tcPr>
          <w:p w14:paraId="26BD0991" w14:textId="165B8D81" w:rsidR="00BC7213" w:rsidRPr="002946AF" w:rsidRDefault="00204442" w:rsidP="00BC7213">
            <w:pPr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BC7213" w:rsidRPr="002946AF" w14:paraId="55E17E4D" w14:textId="77777777" w:rsidTr="00BF60D5">
        <w:trPr>
          <w:cantSplit/>
          <w:jc w:val="center"/>
        </w:trPr>
        <w:tc>
          <w:tcPr>
            <w:tcW w:w="3266" w:type="pct"/>
          </w:tcPr>
          <w:p w14:paraId="2A18F3CA" w14:textId="77777777" w:rsidR="00BC7213" w:rsidRPr="002946AF" w:rsidRDefault="00BC7213" w:rsidP="00BC7213">
            <w:pPr>
              <w:spacing w:line="220" w:lineRule="atLeast"/>
              <w:ind w:left="-64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FAFAFA"/>
          </w:tcPr>
          <w:p w14:paraId="1A4D4F26" w14:textId="77777777" w:rsidR="00BC7213" w:rsidRPr="002946AF" w:rsidRDefault="00BC7213" w:rsidP="00BC7213">
            <w:pPr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</w:tcPr>
          <w:p w14:paraId="22E21237" w14:textId="77777777" w:rsidR="00BC7213" w:rsidRPr="002946AF" w:rsidRDefault="00BC7213" w:rsidP="00BC7213">
            <w:pPr>
              <w:spacing w:line="220" w:lineRule="atLeast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C7213" w:rsidRPr="002946AF" w14:paraId="32251A2C" w14:textId="77777777" w:rsidTr="00BF60D5">
        <w:trPr>
          <w:cantSplit/>
          <w:jc w:val="center"/>
        </w:trPr>
        <w:tc>
          <w:tcPr>
            <w:tcW w:w="3266" w:type="pct"/>
          </w:tcPr>
          <w:p w14:paraId="3C957918" w14:textId="42022C02" w:rsidR="00BC7213" w:rsidRPr="002946AF" w:rsidRDefault="00BC7213" w:rsidP="00BC7213">
            <w:pPr>
              <w:spacing w:line="220" w:lineRule="atLeast"/>
              <w:ind w:left="-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68" w:type="pct"/>
            <w:shd w:val="clear" w:color="auto" w:fill="FAFAFA"/>
          </w:tcPr>
          <w:p w14:paraId="4D5371D3" w14:textId="77777777" w:rsidR="00BC7213" w:rsidRPr="002946AF" w:rsidRDefault="00BC7213" w:rsidP="00BC7213">
            <w:pPr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6" w:type="pct"/>
          </w:tcPr>
          <w:p w14:paraId="154278E8" w14:textId="77777777" w:rsidR="00BC7213" w:rsidRPr="002946AF" w:rsidRDefault="00BC7213" w:rsidP="00BC7213">
            <w:pPr>
              <w:spacing w:line="220" w:lineRule="atLeas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7213" w:rsidRPr="002946AF" w14:paraId="562F2FA5" w14:textId="77777777" w:rsidTr="00BF60D5">
        <w:trPr>
          <w:cantSplit/>
          <w:jc w:val="center"/>
        </w:trPr>
        <w:tc>
          <w:tcPr>
            <w:tcW w:w="3266" w:type="pct"/>
          </w:tcPr>
          <w:p w14:paraId="6BA76A1C" w14:textId="3A0A806D" w:rsidR="00BC7213" w:rsidRPr="002946AF" w:rsidRDefault="00BC7213" w:rsidP="00BC7213">
            <w:pPr>
              <w:tabs>
                <w:tab w:val="clear" w:pos="227"/>
                <w:tab w:val="left" w:pos="0"/>
              </w:tabs>
              <w:spacing w:line="220" w:lineRule="atLeast"/>
              <w:ind w:left="-64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868" w:type="pct"/>
            <w:shd w:val="clear" w:color="auto" w:fill="FAFAFA"/>
          </w:tcPr>
          <w:p w14:paraId="109EA9BD" w14:textId="7C00BA82" w:rsidR="00BC7213" w:rsidRPr="002946AF" w:rsidRDefault="00204442" w:rsidP="00BC7213">
            <w:pPr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866" w:type="pct"/>
          </w:tcPr>
          <w:p w14:paraId="31E26AFD" w14:textId="0E7A3D32" w:rsidR="00BC7213" w:rsidRPr="002946AF" w:rsidRDefault="00204442" w:rsidP="00BC7213">
            <w:pPr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BC7213" w:rsidRPr="002946AF" w14:paraId="0D8E4A75" w14:textId="77777777" w:rsidTr="00BF60D5">
        <w:trPr>
          <w:cantSplit/>
          <w:jc w:val="center"/>
        </w:trPr>
        <w:tc>
          <w:tcPr>
            <w:tcW w:w="3266" w:type="pct"/>
          </w:tcPr>
          <w:p w14:paraId="773E3F7A" w14:textId="671DD5CC" w:rsidR="00BC7213" w:rsidRPr="002946AF" w:rsidRDefault="00BC7213" w:rsidP="00BC7213">
            <w:pPr>
              <w:spacing w:line="220" w:lineRule="atLeast"/>
              <w:ind w:left="-6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เพิ่มขึ้นจากการรวมธุรกิจ (หมายเหตุฯ ข้อ 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2206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) </w:t>
            </w:r>
          </w:p>
        </w:tc>
        <w:tc>
          <w:tcPr>
            <w:tcW w:w="868" w:type="pct"/>
            <w:shd w:val="clear" w:color="auto" w:fill="FAFAFA"/>
          </w:tcPr>
          <w:p w14:paraId="2A162920" w14:textId="2519E236" w:rsidR="00BC7213" w:rsidRPr="002946AF" w:rsidRDefault="00204442" w:rsidP="00BC7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866" w:type="pct"/>
          </w:tcPr>
          <w:p w14:paraId="2F348991" w14:textId="7BCEBB9C" w:rsidR="00BC7213" w:rsidRPr="002946AF" w:rsidRDefault="00BC7213" w:rsidP="00BC7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7213" w:rsidRPr="002946AF" w14:paraId="6EC5135F" w14:textId="77777777" w:rsidTr="00BF60D5">
        <w:trPr>
          <w:cantSplit/>
          <w:jc w:val="center"/>
        </w:trPr>
        <w:tc>
          <w:tcPr>
            <w:tcW w:w="3266" w:type="pct"/>
          </w:tcPr>
          <w:p w14:paraId="75BBFE1E" w14:textId="550AAEB6" w:rsidR="00BC7213" w:rsidRPr="002946AF" w:rsidRDefault="00BC7213" w:rsidP="00BC7213">
            <w:pPr>
              <w:spacing w:line="220" w:lineRule="atLeast"/>
              <w:ind w:left="-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</w:t>
            </w:r>
            <w:r w:rsidRPr="002946AF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FAFAFA"/>
          </w:tcPr>
          <w:p w14:paraId="4810C028" w14:textId="112B9299" w:rsidR="00BC7213" w:rsidRPr="002946AF" w:rsidRDefault="00BC7213" w:rsidP="00BC7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14:paraId="45A890BA" w14:textId="680AF1A5" w:rsidR="00BC7213" w:rsidRPr="002946AF" w:rsidRDefault="00BC7213" w:rsidP="00BC7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7213" w:rsidRPr="002946AF" w14:paraId="15C6664C" w14:textId="77777777" w:rsidTr="00BF60D5">
        <w:trPr>
          <w:cantSplit/>
          <w:jc w:val="center"/>
        </w:trPr>
        <w:tc>
          <w:tcPr>
            <w:tcW w:w="3266" w:type="pct"/>
          </w:tcPr>
          <w:p w14:paraId="26CB289F" w14:textId="69A51547" w:rsidR="00BC7213" w:rsidRPr="005D43B0" w:rsidRDefault="00BC7213" w:rsidP="00BC7213">
            <w:pPr>
              <w:spacing w:line="220" w:lineRule="atLeast"/>
              <w:ind w:left="-64"/>
              <w:rPr>
                <w:rFonts w:ascii="Browallia New" w:hAnsi="Browallia New" w:cs="Browallia New"/>
                <w:sz w:val="26"/>
                <w:szCs w:val="26"/>
              </w:rPr>
            </w:pPr>
            <w:r w:rsidRPr="005D43B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E2257D" w14:textId="562490AB" w:rsidR="00BC7213" w:rsidRPr="002946AF" w:rsidRDefault="00204442" w:rsidP="00BC7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</w:tcPr>
          <w:p w14:paraId="30C5226C" w14:textId="70A62E05" w:rsidR="00BC7213" w:rsidRPr="002946AF" w:rsidRDefault="00204442" w:rsidP="00BC7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BC7213" w:rsidRPr="002946AF" w14:paraId="0A0C0314" w14:textId="77777777" w:rsidTr="00BF60D5">
        <w:trPr>
          <w:cantSplit/>
          <w:jc w:val="center"/>
        </w:trPr>
        <w:tc>
          <w:tcPr>
            <w:tcW w:w="3266" w:type="pct"/>
          </w:tcPr>
          <w:p w14:paraId="774F3C03" w14:textId="39A7F0E7" w:rsidR="00BC7213" w:rsidRPr="002946AF" w:rsidRDefault="00BC7213" w:rsidP="00BC7213">
            <w:pPr>
              <w:spacing w:line="220" w:lineRule="atLeast"/>
              <w:ind w:left="-6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FAFAFA"/>
          </w:tcPr>
          <w:p w14:paraId="35BE2717" w14:textId="77777777" w:rsidR="00BC7213" w:rsidRPr="002946AF" w:rsidRDefault="00BC7213" w:rsidP="00BC7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</w:tcPr>
          <w:p w14:paraId="5AEE7BB0" w14:textId="77777777" w:rsidR="00BC7213" w:rsidRPr="002946AF" w:rsidRDefault="00BC7213" w:rsidP="00BC7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C7213" w:rsidRPr="002946AF" w14:paraId="34D8B67F" w14:textId="77777777" w:rsidTr="00BF60D5">
        <w:trPr>
          <w:cantSplit/>
          <w:jc w:val="center"/>
        </w:trPr>
        <w:tc>
          <w:tcPr>
            <w:tcW w:w="3266" w:type="pct"/>
          </w:tcPr>
          <w:p w14:paraId="71EC050B" w14:textId="3727CE40" w:rsidR="00BC7213" w:rsidRPr="002946AF" w:rsidRDefault="00BC7213" w:rsidP="00BC7213">
            <w:pPr>
              <w:spacing w:line="220" w:lineRule="atLeast"/>
              <w:ind w:left="-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868" w:type="pct"/>
            <w:shd w:val="clear" w:color="auto" w:fill="FAFAFA"/>
          </w:tcPr>
          <w:p w14:paraId="068A6179" w14:textId="77777777" w:rsidR="00BC7213" w:rsidRPr="002946AF" w:rsidRDefault="00BC7213" w:rsidP="00BC7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6" w:type="pct"/>
          </w:tcPr>
          <w:p w14:paraId="05CA16C8" w14:textId="77777777" w:rsidR="00BC7213" w:rsidRPr="002946AF" w:rsidRDefault="00BC7213" w:rsidP="00BC7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7213" w:rsidRPr="002946AF" w14:paraId="151A45BE" w14:textId="77777777" w:rsidTr="00BF60D5">
        <w:trPr>
          <w:cantSplit/>
          <w:jc w:val="center"/>
        </w:trPr>
        <w:tc>
          <w:tcPr>
            <w:tcW w:w="3266" w:type="pct"/>
          </w:tcPr>
          <w:p w14:paraId="0E2FFC42" w14:textId="769FE57B" w:rsidR="00BC7213" w:rsidRPr="002946AF" w:rsidRDefault="00BC7213" w:rsidP="00BC7213">
            <w:pPr>
              <w:spacing w:line="220" w:lineRule="atLeast"/>
              <w:ind w:left="-64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868" w:type="pct"/>
            <w:shd w:val="clear" w:color="auto" w:fill="FAFAFA"/>
          </w:tcPr>
          <w:p w14:paraId="61ED31FD" w14:textId="2EAAC6CF" w:rsidR="00BC7213" w:rsidRPr="002946AF" w:rsidRDefault="00204442" w:rsidP="00BC7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866" w:type="pct"/>
          </w:tcPr>
          <w:p w14:paraId="63A391B9" w14:textId="6CFC9B25" w:rsidR="00BC7213" w:rsidRPr="002946AF" w:rsidRDefault="00204442" w:rsidP="00BC7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BC7213" w:rsidRPr="002946AF" w14:paraId="657CEE1B" w14:textId="77777777" w:rsidTr="00BF60D5">
        <w:trPr>
          <w:cantSplit/>
          <w:jc w:val="center"/>
        </w:trPr>
        <w:tc>
          <w:tcPr>
            <w:tcW w:w="3266" w:type="pct"/>
          </w:tcPr>
          <w:p w14:paraId="46684893" w14:textId="10B1641E" w:rsidR="00BC7213" w:rsidRPr="005D43B0" w:rsidRDefault="00BC7213" w:rsidP="00BC7213">
            <w:pPr>
              <w:spacing w:line="220" w:lineRule="atLeast"/>
              <w:ind w:left="-6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43B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51741" w14:textId="0F642ED4" w:rsidR="00BC7213" w:rsidRPr="002946AF" w:rsidRDefault="00204442" w:rsidP="00BC7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</w:tcPr>
          <w:p w14:paraId="2349E903" w14:textId="66C76395" w:rsidR="00BC7213" w:rsidRPr="002946AF" w:rsidRDefault="00204442" w:rsidP="00BC7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</w:tbl>
    <w:p w14:paraId="498494C8" w14:textId="33277996" w:rsidR="00B56FC1" w:rsidRPr="002946AF" w:rsidRDefault="00B56FC1" w:rsidP="00B56FC1">
      <w:pPr>
        <w:rPr>
          <w:rFonts w:ascii="Browallia New" w:eastAsia="Arial Unicode MS" w:hAnsi="Browallia New" w:cs="Browallia New"/>
          <w:lang w:val="en-GB"/>
        </w:rPr>
      </w:pPr>
    </w:p>
    <w:p w14:paraId="0C704F7B" w14:textId="357E237D" w:rsidR="002F4E53" w:rsidRPr="002946AF" w:rsidRDefault="002F4E53" w:rsidP="00BF60D5">
      <w:pPr>
        <w:spacing w:line="240" w:lineRule="auto"/>
        <w:ind w:left="1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2946A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(CGU) </w:t>
      </w:r>
      <w:r w:rsidRPr="002946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ที่กำหนดตามส่วนงานธุรกิจ ซึ่งได้แก่ส่วนงานธุรกิจสารทำละลาย </w:t>
      </w:r>
    </w:p>
    <w:p w14:paraId="432453EE" w14:textId="1FF50867" w:rsidR="00D53B10" w:rsidRDefault="00D53B10" w:rsidP="00BF60D5">
      <w:pPr>
        <w:spacing w:line="240" w:lineRule="auto"/>
        <w:ind w:left="14"/>
        <w:jc w:val="thaiDistribute"/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16500B92" w14:textId="77777777" w:rsidR="00F83F78" w:rsidRPr="00BC7213" w:rsidRDefault="00F83F78" w:rsidP="00BF60D5">
      <w:pPr>
        <w:spacing w:line="240" w:lineRule="auto"/>
        <w:ind w:left="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4E3A15" w14:textId="77777777" w:rsidR="00FA3901" w:rsidRPr="00BC7213" w:rsidRDefault="00FA3901" w:rsidP="00BF6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C72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การทดสอบการด้อยค่าของค่าความนิยม</w:t>
      </w:r>
    </w:p>
    <w:p w14:paraId="5216F8D1" w14:textId="77777777" w:rsidR="00FA3901" w:rsidRPr="00BC7213" w:rsidRDefault="00FA3901" w:rsidP="00BF60D5">
      <w:pPr>
        <w:spacing w:line="240" w:lineRule="auto"/>
        <w:ind w:left="1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65444D0" w14:textId="1868EB81" w:rsidR="00A847AD" w:rsidRPr="002946AF" w:rsidRDefault="00FA3901" w:rsidP="00BF6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มูลค่าที่จะได้รับคืนมาจากมูลค่าจากการใช้ ซึ่งประมาณจากการคิดลดกระแสเงินสดที่คาดว่าจะได้รับในอนาคตจากการใช้หน่วยสินทรัพย์ที่ก่อให้เกิดเงินสดนั้น ซึ่งอ้างอิงจากงบประมาณทางการเงินครอบคลุมระยะเวลา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ซึ่งได้รับอนุมัติจากผู้บริหาร </w:t>
      </w:r>
      <w:r w:rsidR="00BF60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โดยกระแสเงินสดดังกล่าวได้มาจากกำไรก่อนหักดอกเบี้ย ภาษีเงินได้นิติบุคคล ค่าเสื่อมราคา และค่าตัดจำหน่าย (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EBITDA) </w:t>
      </w:r>
      <w:r w:rsidR="00BF60D5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แต่ละปีที่ประมาณการโดยฝ่ายบริหาร ปรับปรุงด้วยภาษีเงินได้นิติบุคคล การเปลี่ยนแปลงของเงินทุนหมุนเวียนและค่าใช้จ่ายฝ่ายทุนที่จำเป็นรวมถึงการใช้อัตราการเติบโตในระยะยาวที่คาดการณ์โดยอ้างอิงการเติบโตของผลิตภัณฑ์มวลรวมในประเทศ (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GDP)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ที่หน่วยสินทรัพย์ที่ก่อให้เกิดเงินสดนั้นดำเนินกิจการอยู่และประสบการณ์ในอดีตของฝ่ายบริหาร</w:t>
      </w:r>
    </w:p>
    <w:p w14:paraId="0C18C241" w14:textId="77777777" w:rsidR="00C33DA0" w:rsidRPr="002946AF" w:rsidRDefault="00C33DA0" w:rsidP="00BF6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4B501E" w14:textId="3911A4A6" w:rsidR="001E3C20" w:rsidRPr="002946AF" w:rsidRDefault="00FA3901" w:rsidP="00BF6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จากการทดสอบการด้อยค่า</w:t>
      </w:r>
      <w:r w:rsidR="00A25987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ของค่าความนิยมในประเทศ</w:t>
      </w:r>
      <w:r w:rsidR="00364FFE">
        <w:rPr>
          <w:rFonts w:ascii="Browallia New" w:eastAsia="Arial Unicode MS" w:hAnsi="Browallia New" w:cs="Browallia New" w:hint="cs"/>
          <w:sz w:val="26"/>
          <w:szCs w:val="26"/>
          <w:cs/>
        </w:rPr>
        <w:t>ไทย</w:t>
      </w:r>
      <w:r w:rsidR="00A24F89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131BCD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ประเทศ</w:t>
      </w:r>
      <w:r w:rsidR="00917628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เวียดนาม</w:t>
      </w:r>
      <w:r w:rsidR="00131BCD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โดยใช้วิธีคิดลดกระแสเงินสดด้วยอัตราโดยประมาณที่อ้างอิงอัตราถัวเฉลี่ยถ่วงน้ำหนักของเงินทุนของธุรกิจ (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</w:rPr>
        <w:t>WACC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ที่อัตราร้อยละ</w:t>
      </w:r>
      <w:r w:rsidR="00131BCD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131BCD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A25987" w:rsidRPr="002946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และร้อยละ</w:t>
      </w:r>
      <w:r w:rsidR="00131BCD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131BCD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A25987" w:rsidRPr="002946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ตามลำดับ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5987" w:rsidRPr="002946AF">
        <w:rPr>
          <w:rFonts w:ascii="Browallia New" w:eastAsia="Arial Unicode MS" w:hAnsi="Browallia New" w:cs="Browallia New"/>
          <w:sz w:val="26"/>
          <w:szCs w:val="26"/>
          <w:cs/>
        </w:rPr>
        <w:t>และใช้อัตราการเติบโต</w:t>
      </w:r>
      <w:r w:rsidR="005D43B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ในระยะยาว</w:t>
      </w:r>
      <w:r w:rsidR="00A25987" w:rsidRPr="002946AF">
        <w:rPr>
          <w:rFonts w:ascii="Browallia New" w:eastAsia="Arial Unicode MS" w:hAnsi="Browallia New" w:cs="Browallia New"/>
          <w:sz w:val="26"/>
          <w:szCs w:val="26"/>
          <w:cs/>
        </w:rPr>
        <w:t>ที่ร้อยละ</w:t>
      </w:r>
      <w:r w:rsidR="00A25987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04442" w:rsidRPr="00204442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A25987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204442" w:rsidRPr="00204442">
        <w:rPr>
          <w:rFonts w:ascii="Browallia New" w:eastAsia="Arial Unicode MS" w:hAnsi="Browallia New" w:cs="Browallia New" w:hint="cs"/>
          <w:sz w:val="26"/>
          <w:szCs w:val="26"/>
          <w:lang w:val="en-GB"/>
        </w:rPr>
        <w:t>00</w:t>
      </w:r>
      <w:r w:rsidR="00A25987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และร้อยละ </w:t>
      </w:r>
      <w:r w:rsidR="00204442" w:rsidRPr="00204442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="00A25987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204442" w:rsidRPr="00204442">
        <w:rPr>
          <w:rFonts w:ascii="Browallia New" w:eastAsia="Arial Unicode MS" w:hAnsi="Browallia New" w:cs="Browallia New" w:hint="cs"/>
          <w:sz w:val="26"/>
          <w:szCs w:val="26"/>
          <w:lang w:val="en-GB"/>
        </w:rPr>
        <w:t>80</w:t>
      </w:r>
      <w:r w:rsidR="00A25987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ตามลำดับ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การประมาณการมูลค่าที่จะได้รับคืนสูงกว่ามูลค่าตามบัญชี กลุ่มกิจการจึงไม่ต้องรับรู้ขาดทุนจากการด้อยค่าในงบการเงินของกลุ่มกิจการ 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ซึ่งทำให้มูลค่าที่คาดว่าจะได้รับคืนเท่ากับมูลค่าตามบัญชี</w:t>
      </w:r>
    </w:p>
    <w:p w14:paraId="018741A7" w14:textId="77777777" w:rsidR="00917628" w:rsidRPr="002946AF" w:rsidRDefault="00917628" w:rsidP="00BF6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93" w:type="dxa"/>
        <w:tblInd w:w="-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701"/>
        <w:gridCol w:w="1701"/>
      </w:tblGrid>
      <w:tr w:rsidR="00A25987" w:rsidRPr="002946AF" w14:paraId="345FB8C1" w14:textId="77777777" w:rsidTr="00164807">
        <w:tc>
          <w:tcPr>
            <w:tcW w:w="6091" w:type="dxa"/>
          </w:tcPr>
          <w:p w14:paraId="19B224C1" w14:textId="2297D822" w:rsidR="00A25987" w:rsidRPr="002946AF" w:rsidRDefault="00A25987" w:rsidP="00A25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4267CE3" w14:textId="6FFF4B5F" w:rsidR="00A25987" w:rsidRPr="002946AF" w:rsidRDefault="00A25987" w:rsidP="00E2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238B409" w14:textId="289A1514" w:rsidR="00A25987" w:rsidRPr="002946AF" w:rsidRDefault="00A25987" w:rsidP="00A25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</w:tr>
      <w:tr w:rsidR="00E27E50" w:rsidRPr="002946AF" w14:paraId="762F3D5B" w14:textId="77777777" w:rsidTr="00164807">
        <w:tc>
          <w:tcPr>
            <w:tcW w:w="6091" w:type="dxa"/>
          </w:tcPr>
          <w:p w14:paraId="383BBCBC" w14:textId="77777777" w:rsidR="00E27E50" w:rsidRPr="002946AF" w:rsidRDefault="00E27E50" w:rsidP="00A25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C43AD5" w14:textId="6021C456" w:rsidR="00E27E50" w:rsidRPr="002946AF" w:rsidRDefault="00E27E50" w:rsidP="00A25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ในประเทศ</w:t>
            </w:r>
            <w:r w:rsidR="00364F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111E29C" w14:textId="54739DD5" w:rsidR="00917628" w:rsidRPr="002946AF" w:rsidRDefault="00131BCD" w:rsidP="001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ในประเทศ</w:t>
            </w:r>
            <w:r w:rsidR="00917628" w:rsidRPr="002946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เวียดนาม</w:t>
            </w:r>
          </w:p>
        </w:tc>
      </w:tr>
      <w:tr w:rsidR="00A25987" w:rsidRPr="002946AF" w14:paraId="2F05BA31" w14:textId="77777777" w:rsidTr="00164807">
        <w:tc>
          <w:tcPr>
            <w:tcW w:w="6091" w:type="dxa"/>
          </w:tcPr>
          <w:p w14:paraId="573F84C6" w14:textId="77777777" w:rsidR="00A25987" w:rsidRPr="002946AF" w:rsidRDefault="00A25987" w:rsidP="00A25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39698D1" w14:textId="36390E04" w:rsidR="00A25987" w:rsidRPr="002946AF" w:rsidRDefault="00A25987" w:rsidP="00A25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AD596C4" w14:textId="33920355" w:rsidR="00A25987" w:rsidRPr="002946AF" w:rsidRDefault="00A25987" w:rsidP="00A25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</w:tr>
      <w:tr w:rsidR="00A25987" w:rsidRPr="002946AF" w14:paraId="24E08F55" w14:textId="77777777" w:rsidTr="002736B2">
        <w:tc>
          <w:tcPr>
            <w:tcW w:w="6091" w:type="dxa"/>
          </w:tcPr>
          <w:p w14:paraId="09C4AD3D" w14:textId="77777777" w:rsidR="00A25987" w:rsidRPr="002946AF" w:rsidRDefault="00A25987" w:rsidP="00A25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AEE62D8" w14:textId="77777777" w:rsidR="00A25987" w:rsidRPr="002946AF" w:rsidRDefault="00A25987" w:rsidP="00A25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936C2EB" w14:textId="43714199" w:rsidR="00A25987" w:rsidRPr="002946AF" w:rsidRDefault="00A25987" w:rsidP="00A25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87" w:rsidRPr="002946AF" w14:paraId="2DB6FAEE" w14:textId="77777777" w:rsidTr="002736B2">
        <w:tc>
          <w:tcPr>
            <w:tcW w:w="6091" w:type="dxa"/>
          </w:tcPr>
          <w:p w14:paraId="693C3D63" w14:textId="77777777" w:rsidR="00A25987" w:rsidRPr="002946AF" w:rsidRDefault="00A25987" w:rsidP="00A25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อัตราคิดลดเพิ่มขึ้น</w:t>
            </w:r>
          </w:p>
        </w:tc>
        <w:tc>
          <w:tcPr>
            <w:tcW w:w="1701" w:type="dxa"/>
            <w:shd w:val="clear" w:color="auto" w:fill="FAFAFA"/>
          </w:tcPr>
          <w:p w14:paraId="78BBAAEA" w14:textId="4511F81C" w:rsidR="00A25987" w:rsidRPr="002946AF" w:rsidRDefault="00CB7364" w:rsidP="00A25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4.80</w:t>
            </w:r>
          </w:p>
        </w:tc>
        <w:tc>
          <w:tcPr>
            <w:tcW w:w="1701" w:type="dxa"/>
            <w:shd w:val="clear" w:color="auto" w:fill="FAFAFA"/>
          </w:tcPr>
          <w:p w14:paraId="470BE0AC" w14:textId="02D2DC1D" w:rsidR="00A25987" w:rsidRPr="002946AF" w:rsidRDefault="00204442" w:rsidP="00A25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27E5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A25987" w:rsidRPr="002946AF" w14:paraId="6DF3869F" w14:textId="77777777" w:rsidTr="002736B2">
        <w:tc>
          <w:tcPr>
            <w:tcW w:w="6091" w:type="dxa"/>
          </w:tcPr>
          <w:p w14:paraId="5FC54B22" w14:textId="0D6A6389" w:rsidR="00A25987" w:rsidRPr="002946AF" w:rsidRDefault="00A25987" w:rsidP="00A25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อัตราการเติบโต</w:t>
            </w:r>
            <w:r w:rsidR="00364FF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/>
              </w:rPr>
              <w:t>ในระยะยาว</w:t>
            </w: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/>
              </w:rPr>
              <w:t>ลดลง</w:t>
            </w:r>
          </w:p>
        </w:tc>
        <w:tc>
          <w:tcPr>
            <w:tcW w:w="1701" w:type="dxa"/>
            <w:shd w:val="clear" w:color="auto" w:fill="FAFAFA"/>
          </w:tcPr>
          <w:p w14:paraId="4BB4F2BF" w14:textId="2D8B50E3" w:rsidR="00A25987" w:rsidRPr="002946AF" w:rsidRDefault="006801DE" w:rsidP="00A25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27E5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B73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701" w:type="dxa"/>
            <w:shd w:val="clear" w:color="auto" w:fill="FAFAFA"/>
          </w:tcPr>
          <w:p w14:paraId="2EE04CEA" w14:textId="09B512AA" w:rsidR="00A25987" w:rsidRPr="002946AF" w:rsidRDefault="00204442" w:rsidP="00A25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27E5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</w:tbl>
    <w:p w14:paraId="62741B95" w14:textId="6158D045" w:rsidR="002E094E" w:rsidRPr="002946AF" w:rsidRDefault="00131BCD" w:rsidP="00B56FC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            </w:t>
      </w:r>
    </w:p>
    <w:p w14:paraId="60AD344E" w14:textId="750FE678" w:rsidR="005A291C" w:rsidRPr="002946AF" w:rsidRDefault="005A2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E098659" w14:textId="77777777" w:rsidR="0097048E" w:rsidRPr="002946AF" w:rsidRDefault="0097048E" w:rsidP="00B56FC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04564" w:rsidRPr="002946AF" w14:paraId="1F1EB5B1" w14:textId="77777777" w:rsidTr="00404564">
        <w:trPr>
          <w:trHeight w:val="386"/>
        </w:trPr>
        <w:tc>
          <w:tcPr>
            <w:tcW w:w="15665" w:type="dxa"/>
            <w:shd w:val="clear" w:color="auto" w:fill="FFA543"/>
            <w:vAlign w:val="center"/>
          </w:tcPr>
          <w:p w14:paraId="6043ABB2" w14:textId="5858D05F" w:rsidR="00404564" w:rsidRPr="002946AF" w:rsidRDefault="00204442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404564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404564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  <w:r w:rsidR="009E5D0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</w:tr>
    </w:tbl>
    <w:p w14:paraId="30B655AD" w14:textId="77777777" w:rsidR="00404564" w:rsidRPr="002946AF" w:rsidRDefault="00404564" w:rsidP="004B409C">
      <w:pPr>
        <w:pStyle w:val="Heading1"/>
        <w:keepNext w:val="0"/>
        <w:tabs>
          <w:tab w:val="clear" w:pos="567"/>
        </w:tabs>
        <w:spacing w:line="240" w:lineRule="auto"/>
        <w:rPr>
          <w:rFonts w:ascii="Browallia New" w:eastAsia="Arial Unicode MS" w:hAnsi="Browallia New" w:cs="Browallia New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680"/>
        <w:gridCol w:w="1444"/>
        <w:gridCol w:w="1444"/>
        <w:gridCol w:w="1444"/>
        <w:gridCol w:w="1449"/>
      </w:tblGrid>
      <w:tr w:rsidR="00943B74" w:rsidRPr="005D43B0" w14:paraId="6F91FB32" w14:textId="77777777" w:rsidTr="00D67BF6">
        <w:trPr>
          <w:tblHeader/>
        </w:trPr>
        <w:tc>
          <w:tcPr>
            <w:tcW w:w="1945" w:type="pct"/>
          </w:tcPr>
          <w:p w14:paraId="4B8F06B2" w14:textId="77777777" w:rsidR="00943B74" w:rsidRPr="005D43B0" w:rsidRDefault="00943B74" w:rsidP="004B409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05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CE7602" w14:textId="75EFE486" w:rsidR="00943B74" w:rsidRPr="005D43B0" w:rsidRDefault="00943B74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5058F" w:rsidRPr="005D43B0" w14:paraId="7D97B711" w14:textId="77777777" w:rsidTr="0031673E">
        <w:trPr>
          <w:tblHeader/>
        </w:trPr>
        <w:tc>
          <w:tcPr>
            <w:tcW w:w="1945" w:type="pct"/>
          </w:tcPr>
          <w:p w14:paraId="0FB304F9" w14:textId="77777777" w:rsidR="0075058F" w:rsidRPr="005D43B0" w:rsidRDefault="0075058F" w:rsidP="0031673E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center"/>
          </w:tcPr>
          <w:p w14:paraId="61D2765C" w14:textId="45FD4947" w:rsidR="0075058F" w:rsidRPr="005D43B0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center"/>
          </w:tcPr>
          <w:p w14:paraId="62138036" w14:textId="654FEB28" w:rsidR="0075058F" w:rsidRPr="005D43B0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center"/>
          </w:tcPr>
          <w:p w14:paraId="212A7AD3" w14:textId="40570462" w:rsidR="0075058F" w:rsidRPr="005D43B0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75B6B702" w14:textId="77777777" w:rsidR="0075058F" w:rsidRPr="005D43B0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63317" w:rsidRPr="005D43B0" w14:paraId="699FB71A" w14:textId="77777777" w:rsidTr="00D67BF6">
        <w:trPr>
          <w:tblHeader/>
        </w:trPr>
        <w:tc>
          <w:tcPr>
            <w:tcW w:w="1945" w:type="pct"/>
          </w:tcPr>
          <w:p w14:paraId="199B82B1" w14:textId="77777777" w:rsidR="00763317" w:rsidRPr="005D43B0" w:rsidRDefault="00763317" w:rsidP="000A3B2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7DF16CBB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31E5371F" w14:textId="26950152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7957836C" w14:textId="4BDA3568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2D59D07B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763317" w:rsidRPr="005D43B0" w14:paraId="70BE969F" w14:textId="77777777" w:rsidTr="00D67BF6">
        <w:trPr>
          <w:tblHeader/>
        </w:trPr>
        <w:tc>
          <w:tcPr>
            <w:tcW w:w="1945" w:type="pct"/>
          </w:tcPr>
          <w:p w14:paraId="5037F525" w14:textId="77777777" w:rsidR="00763317" w:rsidRPr="005D43B0" w:rsidRDefault="00763317" w:rsidP="000A3B2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63" w:type="pct"/>
            <w:vAlign w:val="center"/>
          </w:tcPr>
          <w:p w14:paraId="0DC4647C" w14:textId="444DD96E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ค่าสิทธิ</w:t>
            </w:r>
          </w:p>
        </w:tc>
        <w:tc>
          <w:tcPr>
            <w:tcW w:w="763" w:type="pct"/>
            <w:vAlign w:val="center"/>
          </w:tcPr>
          <w:p w14:paraId="43A5BA36" w14:textId="651B1769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763" w:type="pct"/>
            <w:vAlign w:val="center"/>
          </w:tcPr>
          <w:p w14:paraId="05AA1608" w14:textId="0D3FAAB4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ค่าสิทธิบัตร</w:t>
            </w:r>
          </w:p>
        </w:tc>
        <w:tc>
          <w:tcPr>
            <w:tcW w:w="766" w:type="pct"/>
            <w:vAlign w:val="center"/>
          </w:tcPr>
          <w:p w14:paraId="691BF623" w14:textId="1BAAE6C0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รวม </w:t>
            </w:r>
          </w:p>
        </w:tc>
      </w:tr>
      <w:tr w:rsidR="00763317" w:rsidRPr="005D43B0" w14:paraId="476E6397" w14:textId="77777777" w:rsidTr="00D67BF6">
        <w:trPr>
          <w:tblHeader/>
        </w:trPr>
        <w:tc>
          <w:tcPr>
            <w:tcW w:w="1945" w:type="pct"/>
          </w:tcPr>
          <w:p w14:paraId="742759F4" w14:textId="77777777" w:rsidR="00763317" w:rsidRPr="005D43B0" w:rsidRDefault="00763317" w:rsidP="000A3B2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2D583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72E8FDCE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9FC79B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92933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63317" w:rsidRPr="005D43B0" w14:paraId="4F6B5CE3" w14:textId="77777777" w:rsidTr="00D67BF6">
        <w:tc>
          <w:tcPr>
            <w:tcW w:w="1945" w:type="pct"/>
          </w:tcPr>
          <w:p w14:paraId="70EF7E6E" w14:textId="29C18808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04442"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04442"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2ED2355A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14:paraId="797A1447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14:paraId="5A10C68C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509DC3BF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3317" w:rsidRPr="005D43B0" w14:paraId="4551D803" w14:textId="77777777" w:rsidTr="00D67BF6">
        <w:tc>
          <w:tcPr>
            <w:tcW w:w="1945" w:type="pct"/>
          </w:tcPr>
          <w:p w14:paraId="64D75CE2" w14:textId="53760EDC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3" w:type="pct"/>
            <w:shd w:val="clear" w:color="auto" w:fill="auto"/>
          </w:tcPr>
          <w:p w14:paraId="351343F0" w14:textId="023DB93E" w:rsidR="00763317" w:rsidRPr="005D43B0" w:rsidRDefault="00204442" w:rsidP="0021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63317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763" w:type="pct"/>
            <w:shd w:val="clear" w:color="auto" w:fill="auto"/>
          </w:tcPr>
          <w:p w14:paraId="5FD01374" w14:textId="1A55274A" w:rsidR="00763317" w:rsidRPr="005D43B0" w:rsidRDefault="00204442" w:rsidP="0021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763" w:type="pct"/>
            <w:shd w:val="clear" w:color="auto" w:fill="auto"/>
          </w:tcPr>
          <w:p w14:paraId="18A6516A" w14:textId="562064C2" w:rsidR="00763317" w:rsidRPr="005D43B0" w:rsidRDefault="00204442" w:rsidP="0021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shd w:val="clear" w:color="auto" w:fill="auto"/>
          </w:tcPr>
          <w:p w14:paraId="3F8DFDE4" w14:textId="60EF5C6B" w:rsidR="00763317" w:rsidRPr="005D43B0" w:rsidRDefault="00204442" w:rsidP="0021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63317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763317" w:rsidRPr="005D43B0" w14:paraId="3B9EAB33" w14:textId="77777777" w:rsidTr="00D67BF6">
        <w:tc>
          <w:tcPr>
            <w:tcW w:w="1945" w:type="pct"/>
          </w:tcPr>
          <w:p w14:paraId="6FD8D02A" w14:textId="6CBF7C5F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6BB6DCBB" w14:textId="271718AE" w:rsidR="00763317" w:rsidRPr="005D43B0" w:rsidRDefault="00763317" w:rsidP="0088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7BFEB32F" w14:textId="2121DC69" w:rsidR="00763317" w:rsidRPr="005D43B0" w:rsidRDefault="00763317" w:rsidP="00BE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462402BD" w14:textId="591A2A2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6E89E838" w14:textId="0F95C684" w:rsidR="00763317" w:rsidRPr="005D43B0" w:rsidRDefault="00763317" w:rsidP="00BE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63317" w:rsidRPr="005D43B0" w14:paraId="21D16818" w14:textId="77777777" w:rsidTr="00D67BF6">
        <w:tc>
          <w:tcPr>
            <w:tcW w:w="1945" w:type="pct"/>
          </w:tcPr>
          <w:p w14:paraId="51F833CA" w14:textId="7993169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7A792" w14:textId="181D77B6" w:rsidR="00763317" w:rsidRPr="005D43B0" w:rsidRDefault="00204442" w:rsidP="00BE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3317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4680E" w14:textId="526B2D33" w:rsidR="00763317" w:rsidRPr="005D43B0" w:rsidRDefault="00204442" w:rsidP="00BE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8A65D" w14:textId="2FBA0418" w:rsidR="00763317" w:rsidRPr="005D43B0" w:rsidRDefault="00204442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316E0" w14:textId="57CEA813" w:rsidR="00763317" w:rsidRPr="005D43B0" w:rsidRDefault="00204442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63317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763317" w:rsidRPr="005D43B0" w14:paraId="0463861D" w14:textId="77777777" w:rsidTr="00D67BF6">
        <w:tc>
          <w:tcPr>
            <w:tcW w:w="1945" w:type="pct"/>
          </w:tcPr>
          <w:p w14:paraId="302A9466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6C8BDC40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D833A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62947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5A7C69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3317" w:rsidRPr="005D43B0" w14:paraId="4033AA8A" w14:textId="77777777" w:rsidTr="00D67BF6">
        <w:tc>
          <w:tcPr>
            <w:tcW w:w="1945" w:type="pct"/>
          </w:tcPr>
          <w:p w14:paraId="42F2CB0D" w14:textId="65350127" w:rsidR="00763317" w:rsidRPr="005D43B0" w:rsidRDefault="00763317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04442"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04442"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3" w:type="pct"/>
            <w:shd w:val="clear" w:color="auto" w:fill="auto"/>
          </w:tcPr>
          <w:p w14:paraId="77649A05" w14:textId="77777777" w:rsidR="00763317" w:rsidRPr="005D43B0" w:rsidRDefault="00763317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14:paraId="6975AC06" w14:textId="77777777" w:rsidR="00763317" w:rsidRPr="005D43B0" w:rsidRDefault="00763317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14:paraId="7C67CC6A" w14:textId="77777777" w:rsidR="00763317" w:rsidRPr="005D43B0" w:rsidRDefault="00763317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3519F75E" w14:textId="77777777" w:rsidR="00763317" w:rsidRPr="005D43B0" w:rsidRDefault="00763317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3317" w:rsidRPr="005D43B0" w14:paraId="1E46E188" w14:textId="77777777" w:rsidTr="00D67BF6">
        <w:tc>
          <w:tcPr>
            <w:tcW w:w="1945" w:type="pct"/>
          </w:tcPr>
          <w:p w14:paraId="69966E4A" w14:textId="2046E9C9" w:rsidR="00763317" w:rsidRPr="005D43B0" w:rsidRDefault="00763317" w:rsidP="0071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763" w:type="pct"/>
            <w:shd w:val="clear" w:color="auto" w:fill="auto"/>
          </w:tcPr>
          <w:p w14:paraId="4B11EB71" w14:textId="601B22B5" w:rsidR="00763317" w:rsidRPr="005D43B0" w:rsidRDefault="00204442" w:rsidP="0071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3317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763" w:type="pct"/>
            <w:shd w:val="clear" w:color="auto" w:fill="auto"/>
          </w:tcPr>
          <w:p w14:paraId="098230BC" w14:textId="685D6343" w:rsidR="00763317" w:rsidRPr="005D43B0" w:rsidRDefault="00204442" w:rsidP="0071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763" w:type="pct"/>
            <w:shd w:val="clear" w:color="auto" w:fill="auto"/>
          </w:tcPr>
          <w:p w14:paraId="700A01FC" w14:textId="1D0F295B" w:rsidR="00763317" w:rsidRPr="005D43B0" w:rsidRDefault="00204442" w:rsidP="0071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shd w:val="clear" w:color="auto" w:fill="auto"/>
          </w:tcPr>
          <w:p w14:paraId="4AFB1AFB" w14:textId="2064B342" w:rsidR="00763317" w:rsidRPr="005D43B0" w:rsidRDefault="00204442" w:rsidP="0071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63317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763317" w:rsidRPr="005D43B0" w14:paraId="27511090" w14:textId="77777777" w:rsidTr="00D67BF6">
        <w:tc>
          <w:tcPr>
            <w:tcW w:w="1945" w:type="pct"/>
          </w:tcPr>
          <w:p w14:paraId="5CDDEF17" w14:textId="2E8EFA4D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  <w:r w:rsidRPr="005D43B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492A3167" w14:textId="21CC301D" w:rsidR="00763317" w:rsidRPr="005D43B0" w:rsidRDefault="00204442" w:rsidP="00015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72B61368" w14:textId="1D2411A8" w:rsidR="00763317" w:rsidRPr="005D43B0" w:rsidRDefault="00204442" w:rsidP="00015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5C0508D9" w14:textId="06968DCC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4831532F" w14:textId="7335DB7D" w:rsidR="00763317" w:rsidRPr="005D43B0" w:rsidRDefault="00204442" w:rsidP="00015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763317" w:rsidRPr="005D43B0" w14:paraId="32BAAA72" w14:textId="77777777" w:rsidTr="00D67BF6">
        <w:tc>
          <w:tcPr>
            <w:tcW w:w="1945" w:type="pct"/>
          </w:tcPr>
          <w:p w14:paraId="69A83B39" w14:textId="2BD257B0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ปรับปรุงรายการ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75F4E0A8" w14:textId="481DC49B" w:rsidR="00763317" w:rsidRPr="005D43B0" w:rsidRDefault="00763317" w:rsidP="000E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4E5B7CE6" w14:textId="51C3C63F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16CC70B1" w14:textId="3672B122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3C0BFB76" w14:textId="26BA312B" w:rsidR="00763317" w:rsidRPr="005D43B0" w:rsidRDefault="00763317" w:rsidP="00024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63317" w:rsidRPr="005D43B0" w14:paraId="514286BB" w14:textId="77777777" w:rsidTr="00D67BF6">
        <w:tc>
          <w:tcPr>
            <w:tcW w:w="1945" w:type="pct"/>
          </w:tcPr>
          <w:p w14:paraId="32BBBE7F" w14:textId="30F22AAC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  <w:r w:rsidRPr="005D43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7E7C0" w14:textId="6980890C" w:rsidR="00763317" w:rsidRPr="005D43B0" w:rsidRDefault="00763317" w:rsidP="000E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293E1" w14:textId="39FC8B6C" w:rsidR="00763317" w:rsidRPr="005D43B0" w:rsidRDefault="00763317" w:rsidP="000E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922DF" w14:textId="53919A8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BC1B2" w14:textId="47C0E972" w:rsidR="00763317" w:rsidRPr="005D43B0" w:rsidRDefault="00763317" w:rsidP="000E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63317" w:rsidRPr="005D43B0" w14:paraId="2C379081" w14:textId="77777777" w:rsidTr="00D67BF6">
        <w:tc>
          <w:tcPr>
            <w:tcW w:w="1945" w:type="pct"/>
          </w:tcPr>
          <w:p w14:paraId="229A497C" w14:textId="6AAF8033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01D05F" w14:textId="148419FC" w:rsidR="00763317" w:rsidRPr="005D43B0" w:rsidRDefault="00204442" w:rsidP="000E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3317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39A70" w14:textId="1D927061" w:rsidR="00763317" w:rsidRPr="005D43B0" w:rsidRDefault="00204442" w:rsidP="000E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CD6EC" w14:textId="5B35D825" w:rsidR="00763317" w:rsidRPr="005D43B0" w:rsidRDefault="00204442" w:rsidP="000E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1DFB1F" w14:textId="09158CFD" w:rsidR="00763317" w:rsidRPr="005D43B0" w:rsidRDefault="00204442" w:rsidP="000E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63317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763317" w:rsidRPr="005D43B0" w14:paraId="01D4CE36" w14:textId="77777777" w:rsidTr="00D67BF6">
        <w:tc>
          <w:tcPr>
            <w:tcW w:w="1945" w:type="pct"/>
          </w:tcPr>
          <w:p w14:paraId="653AFF0E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2357A06B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B1E4A9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72DB0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40B7B7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3317" w:rsidRPr="005D43B0" w14:paraId="7701CE95" w14:textId="77777777" w:rsidTr="00D67BF6">
        <w:tc>
          <w:tcPr>
            <w:tcW w:w="1945" w:type="pct"/>
          </w:tcPr>
          <w:p w14:paraId="31039FF8" w14:textId="3610C344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04442"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04442"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3" w:type="pct"/>
            <w:shd w:val="clear" w:color="auto" w:fill="auto"/>
          </w:tcPr>
          <w:p w14:paraId="731CCAE7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14:paraId="32A0E9A5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14:paraId="6AF450E2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39CFE144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3317" w:rsidRPr="005D43B0" w14:paraId="3CA1D4C7" w14:textId="77777777" w:rsidTr="00D67BF6">
        <w:tc>
          <w:tcPr>
            <w:tcW w:w="1945" w:type="pct"/>
          </w:tcPr>
          <w:p w14:paraId="6CF5EBD6" w14:textId="276CB754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3165603D" w14:textId="26B3B6A1" w:rsidR="00763317" w:rsidRPr="005D43B0" w:rsidRDefault="00204442" w:rsidP="0018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63317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1929C26E" w14:textId="7E9082EE" w:rsidR="00763317" w:rsidRPr="005D43B0" w:rsidRDefault="00204442" w:rsidP="0018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1D61A31D" w14:textId="3F2D0781" w:rsidR="00763317" w:rsidRPr="005D43B0" w:rsidRDefault="00204442" w:rsidP="0018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45BB470F" w14:textId="67AA7AF8" w:rsidR="00763317" w:rsidRPr="005D43B0" w:rsidRDefault="00204442" w:rsidP="0018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63317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763317" w:rsidRPr="005D43B0" w14:paraId="1F0EBD55" w14:textId="77777777" w:rsidTr="00D67BF6">
        <w:tc>
          <w:tcPr>
            <w:tcW w:w="1945" w:type="pct"/>
          </w:tcPr>
          <w:p w14:paraId="14EF8D8D" w14:textId="13821AEE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D43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6139E" w14:textId="426C0056" w:rsidR="00763317" w:rsidRPr="005D43B0" w:rsidRDefault="00763317" w:rsidP="0018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B737B" w14:textId="34CFA8EA" w:rsidR="00763317" w:rsidRPr="005D43B0" w:rsidRDefault="00763317" w:rsidP="0018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5181E" w14:textId="51D0555A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AF8FC" w14:textId="26C55181" w:rsidR="00763317" w:rsidRPr="005D43B0" w:rsidRDefault="00763317" w:rsidP="0018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63317" w:rsidRPr="005D43B0" w14:paraId="6370289F" w14:textId="77777777" w:rsidTr="00D67BF6">
        <w:tc>
          <w:tcPr>
            <w:tcW w:w="1945" w:type="pct"/>
          </w:tcPr>
          <w:p w14:paraId="373AF2B1" w14:textId="60D33B4B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D43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7D4D6F" w14:textId="28633F98" w:rsidR="00763317" w:rsidRPr="005D43B0" w:rsidRDefault="00204442" w:rsidP="0018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3317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10930F" w14:textId="32848D1F" w:rsidR="00763317" w:rsidRPr="005D43B0" w:rsidRDefault="00204442" w:rsidP="0018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B56F8" w14:textId="2D9F3876" w:rsidR="00763317" w:rsidRPr="005D43B0" w:rsidRDefault="00204442" w:rsidP="0018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42A1C" w14:textId="60959126" w:rsidR="00763317" w:rsidRPr="005D43B0" w:rsidRDefault="00204442" w:rsidP="0018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63317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763317" w:rsidRPr="005D43B0" w14:paraId="39AFE94B" w14:textId="77777777" w:rsidTr="00D67BF6">
        <w:tc>
          <w:tcPr>
            <w:tcW w:w="1945" w:type="pct"/>
          </w:tcPr>
          <w:p w14:paraId="2CC54F35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C679E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9FD730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8753E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68599" w14:textId="77777777" w:rsidR="00763317" w:rsidRPr="005D43B0" w:rsidRDefault="00763317" w:rsidP="000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3317" w:rsidRPr="005D43B0" w14:paraId="528DD186" w14:textId="77777777" w:rsidTr="00D67BF6">
        <w:tc>
          <w:tcPr>
            <w:tcW w:w="1945" w:type="pct"/>
          </w:tcPr>
          <w:p w14:paraId="0167A1A3" w14:textId="2F2D76E2" w:rsidR="00763317" w:rsidRPr="005D43B0" w:rsidRDefault="00763317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04442"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04442"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7FB0A182" w14:textId="490E7F03" w:rsidR="00763317" w:rsidRPr="005D43B0" w:rsidRDefault="00763317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center"/>
          </w:tcPr>
          <w:p w14:paraId="3630FA61" w14:textId="4461D5E5" w:rsidR="00763317" w:rsidRPr="005D43B0" w:rsidRDefault="00763317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center"/>
          </w:tcPr>
          <w:p w14:paraId="3EA71E5A" w14:textId="1B552151" w:rsidR="00763317" w:rsidRPr="005D43B0" w:rsidRDefault="00763317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2C444813" w14:textId="55B38FBA" w:rsidR="00763317" w:rsidRPr="005D43B0" w:rsidRDefault="00763317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B0F55" w:rsidRPr="005D43B0" w14:paraId="55D6424F" w14:textId="77777777" w:rsidTr="00D67BF6">
        <w:tc>
          <w:tcPr>
            <w:tcW w:w="1945" w:type="pct"/>
          </w:tcPr>
          <w:p w14:paraId="5183A6AC" w14:textId="17BAAD77" w:rsidR="00DB0F55" w:rsidRPr="005D43B0" w:rsidRDefault="00DB0F55" w:rsidP="00DB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429E052D" w14:textId="0831E89D" w:rsidR="00DB0F55" w:rsidRPr="005D43B0" w:rsidRDefault="00204442" w:rsidP="00DB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0F55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43397061" w14:textId="42B96BE2" w:rsidR="00DB0F55" w:rsidRPr="005D43B0" w:rsidRDefault="00204442" w:rsidP="00DB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45C84911" w14:textId="6D15D42A" w:rsidR="00DB0F55" w:rsidRPr="005D43B0" w:rsidRDefault="00204442" w:rsidP="00DB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2FA7DD01" w14:textId="2F0DE912" w:rsidR="00DB0F55" w:rsidRPr="005D43B0" w:rsidRDefault="00204442" w:rsidP="00DB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B0F55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DB0F55" w:rsidRPr="005D43B0" w14:paraId="26574BC7" w14:textId="77777777" w:rsidTr="00D67BF6">
        <w:tc>
          <w:tcPr>
            <w:tcW w:w="1945" w:type="pct"/>
          </w:tcPr>
          <w:p w14:paraId="6F5F93E0" w14:textId="649728B3" w:rsidR="00DB0F55" w:rsidRPr="005D43B0" w:rsidRDefault="00DB0F55" w:rsidP="00DB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  <w:r w:rsidRPr="005D43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40B8FD13" w14:textId="499A4904" w:rsidR="00DB0F55" w:rsidRPr="005D43B0" w:rsidRDefault="00204442" w:rsidP="00DB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13D18FC2" w14:textId="6890D934" w:rsidR="00DB0F55" w:rsidRPr="005D43B0" w:rsidRDefault="00204442" w:rsidP="00DB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2222EC8D" w14:textId="4B08C679" w:rsidR="00DB0F55" w:rsidRPr="005D43B0" w:rsidRDefault="00382634" w:rsidP="00DB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30D995DF" w14:textId="08A4F92E" w:rsidR="00DB0F55" w:rsidRPr="005D43B0" w:rsidRDefault="00204442" w:rsidP="00DB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D67BF6" w:rsidRPr="005D43B0" w14:paraId="0031B2C4" w14:textId="77777777" w:rsidTr="00F632E8">
        <w:tc>
          <w:tcPr>
            <w:tcW w:w="1945" w:type="pct"/>
          </w:tcPr>
          <w:p w14:paraId="3E71C87B" w14:textId="7F60B74B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</w:t>
            </w:r>
            <w:r w:rsidRPr="005D43B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จากที่ดิน อาคาร และอุปกรณ์ สุทธิ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2E24F4B8" w14:textId="42793A2D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5ACD0F1C" w14:textId="6535227E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07C97DF7" w14:textId="3FDB9021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57F22992" w14:textId="14ACAFA9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67BF6" w:rsidRPr="005D43B0" w14:paraId="7F17E080" w14:textId="77777777" w:rsidTr="00F632E8">
        <w:tc>
          <w:tcPr>
            <w:tcW w:w="1945" w:type="pct"/>
          </w:tcPr>
          <w:p w14:paraId="0F83F3AB" w14:textId="0DE3FE95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</w:t>
            </w:r>
            <w:r w:rsidRPr="005D43B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(หมายเหตุฯ ข้อ 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5D43B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5427A862" w14:textId="65C7E638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10739976" w14:textId="19DF5D4C" w:rsidR="00D67BF6" w:rsidRPr="005D43B0" w:rsidRDefault="00204442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3DD2FFE3" w14:textId="37303A27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62AF6DE5" w14:textId="2046890C" w:rsidR="00D67BF6" w:rsidRPr="005D43B0" w:rsidRDefault="00204442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D67BF6" w:rsidRPr="005D43B0" w14:paraId="55ECE9FF" w14:textId="77777777" w:rsidTr="00D67BF6">
        <w:tc>
          <w:tcPr>
            <w:tcW w:w="1945" w:type="pct"/>
          </w:tcPr>
          <w:p w14:paraId="41D9A3CA" w14:textId="24C3DE2C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  <w:r w:rsidRPr="005D43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6D4AD5" w14:textId="453BAA0B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DCAE09" w14:textId="53BF8AC2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57D3E5" w14:textId="397CCEA1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68C226" w14:textId="381005BD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67BF6" w:rsidRPr="005D43B0" w14:paraId="191FAA1D" w14:textId="77777777" w:rsidTr="00D67BF6">
        <w:tc>
          <w:tcPr>
            <w:tcW w:w="1945" w:type="pct"/>
          </w:tcPr>
          <w:p w14:paraId="48544DCB" w14:textId="6ECDEAC8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3952D0" w14:textId="55F9A48F" w:rsidR="00D67BF6" w:rsidRPr="005D43B0" w:rsidRDefault="00204442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7BF6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2AEF3F" w14:textId="381C279B" w:rsidR="00D67BF6" w:rsidRPr="005D43B0" w:rsidRDefault="00204442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4F3B47" w14:textId="715E8594" w:rsidR="00D67BF6" w:rsidRPr="005D43B0" w:rsidRDefault="00204442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A1E6C9" w14:textId="1F6AA142" w:rsidR="00D67BF6" w:rsidRPr="005D43B0" w:rsidRDefault="00204442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7BF6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D67BF6" w:rsidRPr="005D43B0" w14:paraId="7DA955A8" w14:textId="77777777" w:rsidTr="00D67BF6">
        <w:tc>
          <w:tcPr>
            <w:tcW w:w="1945" w:type="pct"/>
          </w:tcPr>
          <w:p w14:paraId="5818055F" w14:textId="77777777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FAFAFA"/>
            <w:vAlign w:val="center"/>
          </w:tcPr>
          <w:p w14:paraId="2C92E315" w14:textId="77777777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center"/>
          </w:tcPr>
          <w:p w14:paraId="1A1E60BE" w14:textId="77777777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center"/>
          </w:tcPr>
          <w:p w14:paraId="24FA34CD" w14:textId="77777777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2DC87125" w14:textId="77777777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7BF6" w:rsidRPr="005D43B0" w14:paraId="0969D47F" w14:textId="77777777" w:rsidTr="00D67BF6">
        <w:tc>
          <w:tcPr>
            <w:tcW w:w="1945" w:type="pct"/>
          </w:tcPr>
          <w:p w14:paraId="4B4C3D49" w14:textId="05CACE73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04442"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204442" w:rsidRPr="005D43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46D7E7E5" w14:textId="77777777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center"/>
          </w:tcPr>
          <w:p w14:paraId="63E815E1" w14:textId="77777777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center"/>
          </w:tcPr>
          <w:p w14:paraId="5ABCED5F" w14:textId="77777777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1CEB495A" w14:textId="77777777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7BF6" w:rsidRPr="005D43B0" w14:paraId="1A83FE51" w14:textId="77777777" w:rsidTr="00D67BF6">
        <w:tc>
          <w:tcPr>
            <w:tcW w:w="1945" w:type="pct"/>
          </w:tcPr>
          <w:p w14:paraId="51DA3213" w14:textId="12BEB206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3ABFEC8D" w14:textId="52F2EE0A" w:rsidR="00D67BF6" w:rsidRPr="005D43B0" w:rsidRDefault="00204442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67BF6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6FE2BB68" w14:textId="1A14AC25" w:rsidR="00D67BF6" w:rsidRPr="005D43B0" w:rsidRDefault="00204442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7BF6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70E11618" w14:textId="4E6497E5" w:rsidR="00D67BF6" w:rsidRPr="005D43B0" w:rsidRDefault="00204442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06197AAD" w14:textId="6D2EFFC1" w:rsidR="00D67BF6" w:rsidRPr="005D43B0" w:rsidRDefault="00204442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67BF6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D67BF6" w:rsidRPr="005D43B0" w14:paraId="633D54EA" w14:textId="77777777" w:rsidTr="00D67BF6">
        <w:tc>
          <w:tcPr>
            <w:tcW w:w="1945" w:type="pct"/>
          </w:tcPr>
          <w:p w14:paraId="1A39DDAF" w14:textId="42EF92D0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D43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FA32C1" w14:textId="1A690517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79E815" w14:textId="43A3941D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E3A903" w14:textId="573E77DC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D78606" w14:textId="314BA845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67BF6" w:rsidRPr="005D43B0" w14:paraId="4951187D" w14:textId="77777777" w:rsidTr="00D67BF6">
        <w:tc>
          <w:tcPr>
            <w:tcW w:w="1945" w:type="pct"/>
          </w:tcPr>
          <w:p w14:paraId="2C4E4EAB" w14:textId="47255F9B" w:rsidR="00D67BF6" w:rsidRPr="005D43B0" w:rsidRDefault="00D67BF6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D43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2CB4C3" w14:textId="47F2A423" w:rsidR="00D67BF6" w:rsidRPr="005D43B0" w:rsidRDefault="00204442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7BF6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1F70FB" w14:textId="1A912FA5" w:rsidR="00D67BF6" w:rsidRPr="005D43B0" w:rsidRDefault="00204442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11C1F3" w14:textId="4AD829FE" w:rsidR="00D67BF6" w:rsidRPr="005D43B0" w:rsidRDefault="00204442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4A6D55" w14:textId="1F977F2E" w:rsidR="00D67BF6" w:rsidRPr="005D43B0" w:rsidRDefault="00204442" w:rsidP="00D6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7BF6" w:rsidRPr="005D43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43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</w:tbl>
    <w:p w14:paraId="7AE85FBC" w14:textId="3FADB019" w:rsidR="005A291C" w:rsidRPr="002946AF" w:rsidRDefault="005A291C">
      <w:r w:rsidRPr="002946AF">
        <w:br w:type="page"/>
      </w:r>
    </w:p>
    <w:p w14:paraId="05499237" w14:textId="77777777" w:rsidR="005A291C" w:rsidRPr="00BC7213" w:rsidRDefault="005A291C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3684"/>
        <w:gridCol w:w="1408"/>
        <w:gridCol w:w="1508"/>
        <w:gridCol w:w="1429"/>
        <w:gridCol w:w="1432"/>
      </w:tblGrid>
      <w:tr w:rsidR="0066520C" w:rsidRPr="002946AF" w14:paraId="0062EB25" w14:textId="77777777" w:rsidTr="008572F4">
        <w:trPr>
          <w:tblHeader/>
        </w:trPr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266E9C99" w14:textId="1DFF044E" w:rsidR="0066520C" w:rsidRPr="002946AF" w:rsidRDefault="0066520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br w:type="page"/>
            </w:r>
          </w:p>
        </w:tc>
        <w:tc>
          <w:tcPr>
            <w:tcW w:w="30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7A718B" w14:textId="3BD67112" w:rsidR="0066520C" w:rsidRPr="002946AF" w:rsidRDefault="0066520C" w:rsidP="002F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058F" w:rsidRPr="002946AF" w14:paraId="76440120" w14:textId="77777777" w:rsidTr="0031673E">
        <w:trPr>
          <w:tblHeader/>
        </w:trPr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35EE79D2" w14:textId="77777777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C448DB" w14:textId="0BE89B38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BABB0" w14:textId="5FCB0E18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664645" w14:textId="29EC0D68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A29BE9" w14:textId="77777777" w:rsidR="0075058F" w:rsidRPr="002946AF" w:rsidRDefault="0075058F" w:rsidP="0031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66520C" w:rsidRPr="002946AF" w14:paraId="545FB37C" w14:textId="77777777" w:rsidTr="0075058F">
        <w:trPr>
          <w:tblHeader/>
        </w:trPr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6DE3917A" w14:textId="77777777" w:rsidR="0066520C" w:rsidRPr="002946AF" w:rsidRDefault="0066520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50E783" w14:textId="77777777" w:rsidR="0066520C" w:rsidRPr="002946AF" w:rsidRDefault="0066520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CE6DED" w14:textId="67A23738" w:rsidR="0066520C" w:rsidRPr="002946AF" w:rsidRDefault="002F4E5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B48006" w14:textId="585AB618" w:rsidR="0066520C" w:rsidRPr="002946AF" w:rsidRDefault="0066520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A05167" w14:textId="77777777" w:rsidR="0066520C" w:rsidRPr="002946AF" w:rsidRDefault="0066520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520C" w:rsidRPr="002946AF" w14:paraId="1588DD6A" w14:textId="77777777" w:rsidTr="0075058F">
        <w:trPr>
          <w:tblHeader/>
        </w:trPr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7675786E" w14:textId="77777777" w:rsidR="0066520C" w:rsidRPr="002946AF" w:rsidRDefault="0066520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9A12BE" w14:textId="77777777" w:rsidR="0066520C" w:rsidRPr="002946AF" w:rsidRDefault="0066520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ค่าสิทธิ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CDC364" w14:textId="2EAF1F15" w:rsidR="0066520C" w:rsidRPr="002946AF" w:rsidRDefault="002F4E5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8BAEFA" w14:textId="2B089F52" w:rsidR="0066520C" w:rsidRPr="002946AF" w:rsidRDefault="009F5CAF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</w:t>
            </w:r>
            <w:r w:rsidR="0066520C"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สิทธิบัตร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C480AB" w14:textId="3112BD6A" w:rsidR="0066520C" w:rsidRPr="002946AF" w:rsidRDefault="0066520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D0471" w:rsidRPr="002946AF" w14:paraId="4B984286" w14:textId="77777777" w:rsidTr="0075058F">
        <w:trPr>
          <w:tblHeader/>
        </w:trPr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47CEDF1E" w14:textId="77777777" w:rsidR="00CD0471" w:rsidRPr="002946AF" w:rsidRDefault="00CD0471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524A34" w14:textId="77777777" w:rsidR="00CD0471" w:rsidRPr="002946AF" w:rsidRDefault="00CD0471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F59197" w14:textId="77777777" w:rsidR="00CD0471" w:rsidRPr="002946AF" w:rsidRDefault="00CD0471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DF52DA" w14:textId="77777777" w:rsidR="00CD0471" w:rsidRPr="002946AF" w:rsidRDefault="00CD0471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7A5EEC" w14:textId="77777777" w:rsidR="00CD0471" w:rsidRPr="002946AF" w:rsidRDefault="00CD0471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6520C" w:rsidRPr="002946AF" w14:paraId="15F1443C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245D20AA" w14:textId="1D0ECDBA" w:rsidR="0066520C" w:rsidRPr="002946AF" w:rsidRDefault="0066520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44" w:type="pct"/>
            <w:tcBorders>
              <w:left w:val="nil"/>
              <w:bottom w:val="nil"/>
              <w:right w:val="nil"/>
            </w:tcBorders>
            <w:vAlign w:val="center"/>
          </w:tcPr>
          <w:p w14:paraId="23BADB79" w14:textId="77777777" w:rsidR="0066520C" w:rsidRPr="002946AF" w:rsidRDefault="0066520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left w:val="nil"/>
              <w:bottom w:val="nil"/>
              <w:right w:val="nil"/>
            </w:tcBorders>
            <w:vAlign w:val="center"/>
          </w:tcPr>
          <w:p w14:paraId="52826FE5" w14:textId="77777777" w:rsidR="0066520C" w:rsidRPr="002946AF" w:rsidRDefault="0066520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  <w:vAlign w:val="center"/>
          </w:tcPr>
          <w:p w14:paraId="4548D8F1" w14:textId="77777777" w:rsidR="0066520C" w:rsidRPr="002946AF" w:rsidRDefault="0066520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tcBorders>
              <w:left w:val="nil"/>
              <w:bottom w:val="nil"/>
              <w:right w:val="nil"/>
            </w:tcBorders>
            <w:vAlign w:val="center"/>
          </w:tcPr>
          <w:p w14:paraId="16B76D85" w14:textId="77777777" w:rsidR="0066520C" w:rsidRPr="002946AF" w:rsidRDefault="0066520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72B15" w:rsidRPr="002946AF" w14:paraId="47AB007D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63D37F1F" w14:textId="77777777" w:rsidR="00672B15" w:rsidRPr="002946AF" w:rsidRDefault="00672B1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4" w:type="pct"/>
            <w:tcBorders>
              <w:top w:val="nil"/>
              <w:left w:val="nil"/>
              <w:right w:val="nil"/>
            </w:tcBorders>
          </w:tcPr>
          <w:p w14:paraId="43C0B37C" w14:textId="2EF12EE0" w:rsidR="00672B15" w:rsidRPr="002946AF" w:rsidRDefault="00204442" w:rsidP="0047155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838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</w:tcPr>
          <w:p w14:paraId="52B2731D" w14:textId="19AE7D99" w:rsidR="00672B15" w:rsidRPr="002946AF" w:rsidRDefault="00204442" w:rsidP="0047155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708</w:t>
            </w:r>
          </w:p>
        </w:tc>
        <w:tc>
          <w:tcPr>
            <w:tcW w:w="755" w:type="pct"/>
            <w:tcBorders>
              <w:top w:val="nil"/>
              <w:left w:val="nil"/>
              <w:right w:val="nil"/>
            </w:tcBorders>
          </w:tcPr>
          <w:p w14:paraId="33D44988" w14:textId="5215EDDB" w:rsidR="00672B15" w:rsidRPr="002946AF" w:rsidRDefault="00204442" w:rsidP="0047155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7215C171" w14:textId="7F5E35A6" w:rsidR="00672B15" w:rsidRPr="002946AF" w:rsidRDefault="00204442" w:rsidP="0047155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672B15"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547</w:t>
            </w:r>
          </w:p>
        </w:tc>
      </w:tr>
      <w:tr w:rsidR="00672B15" w:rsidRPr="002946AF" w14:paraId="19B3BCE5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063E9FBE" w14:textId="61FD2369" w:rsidR="00672B15" w:rsidRPr="002946AF" w:rsidRDefault="00672B1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8" w:hanging="2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2F7D1" w14:textId="34685B24" w:rsidR="00672B15" w:rsidRPr="002946AF" w:rsidRDefault="00672B15" w:rsidP="0047155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9E4D1" w14:textId="7CEBAD4E" w:rsidR="00672B15" w:rsidRPr="002946AF" w:rsidRDefault="00672B15" w:rsidP="0047155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242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3B828" w14:textId="7AA3BDC9" w:rsidR="00672B15" w:rsidRPr="002946AF" w:rsidRDefault="00672B15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CB11E" w14:textId="3D7352EA" w:rsidR="00672B15" w:rsidRPr="002946AF" w:rsidRDefault="00672B15" w:rsidP="0047155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017</w:t>
            </w:r>
            <w:r w:rsidR="00471550"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72B15" w:rsidRPr="002946AF" w14:paraId="15B3D7E5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1F624D5F" w14:textId="77777777" w:rsidR="00672B15" w:rsidRPr="002946AF" w:rsidRDefault="00672B1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8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F077C" w14:textId="2F68079A" w:rsidR="00672B15" w:rsidRPr="002946AF" w:rsidRDefault="00204442" w:rsidP="0047155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EEEF3" w14:textId="5B79B8A6" w:rsidR="00672B15" w:rsidRPr="002946AF" w:rsidRDefault="00204442" w:rsidP="0047155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466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4B76D" w14:textId="7F0A757D" w:rsidR="00672B15" w:rsidRPr="002946AF" w:rsidRDefault="00204442" w:rsidP="0047155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3DD227" w14:textId="369C8AAA" w:rsidR="00672B15" w:rsidRPr="002946AF" w:rsidRDefault="00204442" w:rsidP="0047155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530</w:t>
            </w:r>
          </w:p>
        </w:tc>
      </w:tr>
      <w:tr w:rsidR="00672B15" w:rsidRPr="002946AF" w14:paraId="5E3A0138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2F6E28BC" w14:textId="77777777" w:rsidR="00672B15" w:rsidRPr="002946AF" w:rsidRDefault="00672B1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8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1D8525" w14:textId="77777777" w:rsidR="00672B15" w:rsidRPr="002946AF" w:rsidRDefault="00672B1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right w:val="nil"/>
            </w:tcBorders>
          </w:tcPr>
          <w:p w14:paraId="7789B5E7" w14:textId="77777777" w:rsidR="00672B15" w:rsidRPr="002946AF" w:rsidRDefault="00672B15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</w:tcPr>
          <w:p w14:paraId="4F2359F0" w14:textId="77777777" w:rsidR="00672B15" w:rsidRPr="002946AF" w:rsidRDefault="00672B15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right w:val="nil"/>
            </w:tcBorders>
          </w:tcPr>
          <w:p w14:paraId="1A3E2C66" w14:textId="77777777" w:rsidR="00672B15" w:rsidRPr="002946AF" w:rsidRDefault="00672B15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72B15" w:rsidRPr="002946AF" w14:paraId="3A3F9F4D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724DBC13" w14:textId="0BAF25E1" w:rsidR="00672B15" w:rsidRPr="002946AF" w:rsidRDefault="00672B15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44" w:type="pct"/>
            <w:tcBorders>
              <w:left w:val="nil"/>
              <w:right w:val="nil"/>
            </w:tcBorders>
            <w:vAlign w:val="center"/>
          </w:tcPr>
          <w:p w14:paraId="2B3512F9" w14:textId="77777777" w:rsidR="00672B15" w:rsidRPr="002946AF" w:rsidRDefault="00672B15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left w:val="nil"/>
              <w:right w:val="nil"/>
            </w:tcBorders>
          </w:tcPr>
          <w:p w14:paraId="2E25ADDB" w14:textId="77777777" w:rsidR="00672B15" w:rsidRPr="002946AF" w:rsidRDefault="00672B15" w:rsidP="00BC7213">
            <w:pPr>
              <w:pStyle w:val="acctfourfigures"/>
              <w:tabs>
                <w:tab w:val="clear" w:pos="765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5" w:type="pct"/>
            <w:tcBorders>
              <w:left w:val="nil"/>
              <w:right w:val="nil"/>
            </w:tcBorders>
          </w:tcPr>
          <w:p w14:paraId="40C62FB9" w14:textId="77777777" w:rsidR="00672B15" w:rsidRPr="002946AF" w:rsidRDefault="00672B15" w:rsidP="00BC7213">
            <w:pPr>
              <w:pStyle w:val="acctfourfigures"/>
              <w:tabs>
                <w:tab w:val="clear" w:pos="765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7" w:type="pct"/>
            <w:tcBorders>
              <w:left w:val="nil"/>
              <w:right w:val="nil"/>
            </w:tcBorders>
          </w:tcPr>
          <w:p w14:paraId="0E219AE3" w14:textId="77777777" w:rsidR="00672B15" w:rsidRPr="002946AF" w:rsidRDefault="00672B15" w:rsidP="00BC7213">
            <w:pPr>
              <w:pStyle w:val="acctfourfigures"/>
              <w:tabs>
                <w:tab w:val="clear" w:pos="765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71550" w:rsidRPr="002946AF" w14:paraId="07B985B4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35CF2696" w14:textId="77777777" w:rsidR="00471550" w:rsidRPr="002946AF" w:rsidRDefault="00471550" w:rsidP="00471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744" w:type="pct"/>
            <w:tcBorders>
              <w:left w:val="nil"/>
              <w:bottom w:val="nil"/>
              <w:right w:val="nil"/>
            </w:tcBorders>
          </w:tcPr>
          <w:p w14:paraId="67082B9F" w14:textId="76D9826E" w:rsidR="00471550" w:rsidRPr="002946AF" w:rsidRDefault="00204442" w:rsidP="0047155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  <w:tc>
          <w:tcPr>
            <w:tcW w:w="797" w:type="pct"/>
            <w:tcBorders>
              <w:left w:val="nil"/>
              <w:bottom w:val="nil"/>
              <w:right w:val="nil"/>
            </w:tcBorders>
          </w:tcPr>
          <w:p w14:paraId="3F7E5884" w14:textId="45832EAE" w:rsidR="00471550" w:rsidRPr="002946AF" w:rsidRDefault="00204442" w:rsidP="0047155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466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14:paraId="26D0DADA" w14:textId="42E13801" w:rsidR="00471550" w:rsidRPr="002946AF" w:rsidRDefault="00204442" w:rsidP="0047155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757" w:type="pct"/>
            <w:tcBorders>
              <w:left w:val="nil"/>
              <w:bottom w:val="nil"/>
              <w:right w:val="nil"/>
            </w:tcBorders>
          </w:tcPr>
          <w:p w14:paraId="35689218" w14:textId="39A27816" w:rsidR="00471550" w:rsidRPr="002946AF" w:rsidRDefault="00204442" w:rsidP="0047155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530</w:t>
            </w:r>
          </w:p>
        </w:tc>
      </w:tr>
      <w:tr w:rsidR="00672B15" w:rsidRPr="002946AF" w14:paraId="7D302398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472A90DB" w14:textId="4C0F04EC" w:rsidR="00672B15" w:rsidRPr="002946AF" w:rsidRDefault="00672B1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8" w:hanging="2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  <w:r w:rsidR="009727F0"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744" w:type="pct"/>
            <w:tcBorders>
              <w:top w:val="nil"/>
              <w:left w:val="nil"/>
              <w:right w:val="nil"/>
            </w:tcBorders>
          </w:tcPr>
          <w:p w14:paraId="47040D88" w14:textId="261100EA" w:rsidR="00672B15" w:rsidRPr="002946AF" w:rsidRDefault="00204442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</w:tcPr>
          <w:p w14:paraId="0187EA6F" w14:textId="1A704464" w:rsidR="00672B15" w:rsidRPr="002946AF" w:rsidRDefault="00204442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</w:t>
            </w:r>
          </w:p>
        </w:tc>
        <w:tc>
          <w:tcPr>
            <w:tcW w:w="755" w:type="pct"/>
            <w:tcBorders>
              <w:top w:val="nil"/>
              <w:left w:val="nil"/>
              <w:right w:val="nil"/>
            </w:tcBorders>
          </w:tcPr>
          <w:p w14:paraId="288639BC" w14:textId="1DDE57ED" w:rsidR="00672B15" w:rsidRPr="002946AF" w:rsidRDefault="001D4CEA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4061A628" w14:textId="008BAEFD" w:rsidR="00672B15" w:rsidRPr="002946AF" w:rsidRDefault="00204442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</w:t>
            </w:r>
          </w:p>
        </w:tc>
      </w:tr>
      <w:tr w:rsidR="00672B15" w:rsidRPr="002946AF" w14:paraId="30A0204F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3AD280F8" w14:textId="586D5D84" w:rsidR="00672B15" w:rsidRPr="002946AF" w:rsidRDefault="002F4E53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  <w:r w:rsidR="009727F0" w:rsidRPr="002946A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744" w:type="pct"/>
            <w:tcBorders>
              <w:left w:val="nil"/>
              <w:bottom w:val="single" w:sz="4" w:space="0" w:color="auto"/>
              <w:right w:val="nil"/>
            </w:tcBorders>
          </w:tcPr>
          <w:p w14:paraId="38AA8296" w14:textId="10DE63FC" w:rsidR="00672B15" w:rsidRPr="002946AF" w:rsidRDefault="00672B15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97" w:type="pct"/>
            <w:tcBorders>
              <w:left w:val="nil"/>
              <w:bottom w:val="single" w:sz="4" w:space="0" w:color="auto"/>
              <w:right w:val="nil"/>
            </w:tcBorders>
          </w:tcPr>
          <w:p w14:paraId="00607BD4" w14:textId="2204A103" w:rsidR="00672B15" w:rsidRPr="002946AF" w:rsidRDefault="00672B15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55" w:type="pct"/>
            <w:tcBorders>
              <w:left w:val="nil"/>
              <w:bottom w:val="single" w:sz="4" w:space="0" w:color="auto"/>
              <w:right w:val="nil"/>
            </w:tcBorders>
          </w:tcPr>
          <w:p w14:paraId="64B0178B" w14:textId="3BA7ED47" w:rsidR="00672B15" w:rsidRPr="002946AF" w:rsidRDefault="00672B15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757" w:type="pct"/>
            <w:tcBorders>
              <w:left w:val="nil"/>
              <w:bottom w:val="single" w:sz="4" w:space="0" w:color="auto"/>
              <w:right w:val="nil"/>
            </w:tcBorders>
          </w:tcPr>
          <w:p w14:paraId="5284182C" w14:textId="5C592C62" w:rsidR="00672B15" w:rsidRPr="002946AF" w:rsidRDefault="00672B15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72B15" w:rsidRPr="002946AF" w14:paraId="275419CD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0A0445C1" w14:textId="77777777" w:rsidR="00672B15" w:rsidRPr="002946AF" w:rsidRDefault="00672B1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F4A26D" w14:textId="52DE0963" w:rsidR="00672B15" w:rsidRPr="002946AF" w:rsidRDefault="00204442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81AF9" w14:textId="080C3F9F" w:rsidR="00672B15" w:rsidRPr="002946AF" w:rsidRDefault="00204442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473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63A3C" w14:textId="4B1D5333" w:rsidR="00672B15" w:rsidRPr="002946AF" w:rsidRDefault="00204442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4EF7B" w14:textId="241DAB8E" w:rsidR="00672B15" w:rsidRPr="002946AF" w:rsidRDefault="00204442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529</w:t>
            </w:r>
          </w:p>
        </w:tc>
      </w:tr>
      <w:tr w:rsidR="00672B15" w:rsidRPr="002946AF" w14:paraId="3C667E59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606E9853" w14:textId="77777777" w:rsidR="00672B15" w:rsidRPr="002946AF" w:rsidRDefault="00672B1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D6939A" w14:textId="77777777" w:rsidR="00672B15" w:rsidRPr="002946AF" w:rsidRDefault="00672B1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right w:val="nil"/>
            </w:tcBorders>
          </w:tcPr>
          <w:p w14:paraId="7BE9408D" w14:textId="77777777" w:rsidR="00672B15" w:rsidRPr="002946AF" w:rsidRDefault="00672B15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</w:tcPr>
          <w:p w14:paraId="5F2754C7" w14:textId="77777777" w:rsidR="00672B15" w:rsidRPr="002946AF" w:rsidRDefault="00672B15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right w:val="nil"/>
            </w:tcBorders>
          </w:tcPr>
          <w:p w14:paraId="02EC402C" w14:textId="77777777" w:rsidR="00672B15" w:rsidRPr="002946AF" w:rsidRDefault="00672B15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72B15" w:rsidRPr="002946AF" w14:paraId="289B626F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4309F62C" w14:textId="6FBBD0F2" w:rsidR="00672B15" w:rsidRPr="002946AF" w:rsidRDefault="00672B1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5DEA8" w14:textId="77777777" w:rsidR="00672B15" w:rsidRPr="002946AF" w:rsidRDefault="00672B1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</w:tcPr>
          <w:p w14:paraId="5DABC9B7" w14:textId="77777777" w:rsidR="00672B15" w:rsidRPr="002946AF" w:rsidRDefault="00672B15" w:rsidP="004B409C">
            <w:pPr>
              <w:pStyle w:val="acctfourfigures"/>
              <w:tabs>
                <w:tab w:val="clear" w:pos="765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2F277206" w14:textId="77777777" w:rsidR="00672B15" w:rsidRPr="002946AF" w:rsidRDefault="00672B15" w:rsidP="004B409C">
            <w:pPr>
              <w:pStyle w:val="acctfourfigures"/>
              <w:tabs>
                <w:tab w:val="clear" w:pos="765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174E0ED3" w14:textId="77777777" w:rsidR="00672B15" w:rsidRPr="002946AF" w:rsidRDefault="00672B15" w:rsidP="004B409C">
            <w:pPr>
              <w:pStyle w:val="acctfourfigures"/>
              <w:tabs>
                <w:tab w:val="clear" w:pos="765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72B15" w:rsidRPr="002946AF" w14:paraId="5A609BBF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6C1C157D" w14:textId="77777777" w:rsidR="00672B15" w:rsidRPr="002946AF" w:rsidRDefault="00672B1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4" w:type="pct"/>
            <w:tcBorders>
              <w:top w:val="nil"/>
              <w:left w:val="nil"/>
              <w:right w:val="nil"/>
            </w:tcBorders>
          </w:tcPr>
          <w:p w14:paraId="0C713C19" w14:textId="35ECE216" w:rsidR="00672B15" w:rsidRPr="002946AF" w:rsidRDefault="00204442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855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</w:tcPr>
          <w:p w14:paraId="6F1B3CE8" w14:textId="6EAAAC3F" w:rsidR="00672B15" w:rsidRPr="002946AF" w:rsidRDefault="00204442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774</w:t>
            </w:r>
          </w:p>
        </w:tc>
        <w:tc>
          <w:tcPr>
            <w:tcW w:w="755" w:type="pct"/>
            <w:tcBorders>
              <w:top w:val="nil"/>
              <w:left w:val="nil"/>
              <w:right w:val="nil"/>
            </w:tcBorders>
          </w:tcPr>
          <w:p w14:paraId="45E347EF" w14:textId="5921AF3E" w:rsidR="00672B15" w:rsidRPr="002946AF" w:rsidRDefault="00204442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3B4B7F54" w14:textId="5E1B3FD2" w:rsidR="00672B15" w:rsidRPr="002946AF" w:rsidRDefault="00204442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672B15"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630</w:t>
            </w:r>
          </w:p>
        </w:tc>
      </w:tr>
      <w:tr w:rsidR="00672B15" w:rsidRPr="002946AF" w14:paraId="2963C203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4743CD3F" w14:textId="77777777" w:rsidR="00672B15" w:rsidRPr="002946AF" w:rsidRDefault="00672B1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5C215" w14:textId="299F8B3F" w:rsidR="00672B15" w:rsidRPr="002946AF" w:rsidRDefault="00672B15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34B17" w14:textId="4CBCED10" w:rsidR="00672B15" w:rsidRPr="002946AF" w:rsidRDefault="00672B15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66D6E" w14:textId="5A9FF5CA" w:rsidR="00672B15" w:rsidRPr="002946AF" w:rsidRDefault="00672B15" w:rsidP="004B40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10043" w14:textId="0851533B" w:rsidR="00672B15" w:rsidRPr="002946AF" w:rsidRDefault="00672B15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72B15" w:rsidRPr="002946AF" w14:paraId="074F0474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7316C55A" w14:textId="77777777" w:rsidR="00672B15" w:rsidRPr="002946AF" w:rsidRDefault="00672B1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E0CD9" w14:textId="27CA1C0D" w:rsidR="00672B15" w:rsidRPr="002946AF" w:rsidRDefault="00204442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FC41E" w14:textId="7C90846A" w:rsidR="00672B15" w:rsidRPr="002946AF" w:rsidRDefault="00204442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473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5BA82" w14:textId="23B9E828" w:rsidR="00672B15" w:rsidRPr="002946AF" w:rsidRDefault="00204442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40E99D" w14:textId="5A7B5ABD" w:rsidR="00672B15" w:rsidRPr="002946AF" w:rsidRDefault="00204442" w:rsidP="001D4C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529</w:t>
            </w:r>
          </w:p>
        </w:tc>
      </w:tr>
      <w:tr w:rsidR="0066520C" w:rsidRPr="002946AF" w14:paraId="271AC553" w14:textId="77777777" w:rsidTr="005A291C">
        <w:tc>
          <w:tcPr>
            <w:tcW w:w="1947" w:type="pct"/>
            <w:tcBorders>
              <w:top w:val="nil"/>
              <w:left w:val="nil"/>
              <w:right w:val="nil"/>
            </w:tcBorders>
          </w:tcPr>
          <w:p w14:paraId="7D6A9680" w14:textId="77777777" w:rsidR="0066520C" w:rsidRPr="002946AF" w:rsidRDefault="0066520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1CADD3" w14:textId="77777777" w:rsidR="0066520C" w:rsidRPr="002946AF" w:rsidRDefault="0066520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456546" w14:textId="77777777" w:rsidR="0066520C" w:rsidRPr="002946AF" w:rsidRDefault="0066520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05627B" w14:textId="77777777" w:rsidR="0066520C" w:rsidRPr="002946AF" w:rsidRDefault="0066520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9FF22F" w14:textId="77777777" w:rsidR="0066520C" w:rsidRPr="002946AF" w:rsidRDefault="0066520C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520C" w:rsidRPr="002946AF" w14:paraId="3B636F78" w14:textId="77777777" w:rsidTr="005A291C">
        <w:tc>
          <w:tcPr>
            <w:tcW w:w="1947" w:type="pct"/>
            <w:tcBorders>
              <w:top w:val="nil"/>
              <w:left w:val="nil"/>
              <w:right w:val="nil"/>
            </w:tcBorders>
          </w:tcPr>
          <w:p w14:paraId="4910C93C" w14:textId="122A8E8C" w:rsidR="0066520C" w:rsidRPr="002946AF" w:rsidRDefault="0066520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44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04D299" w14:textId="77777777" w:rsidR="0066520C" w:rsidRPr="002946AF" w:rsidRDefault="0066520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0FFC37" w14:textId="77777777" w:rsidR="0066520C" w:rsidRPr="002946AF" w:rsidRDefault="0066520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2C14954" w14:textId="77777777" w:rsidR="0066520C" w:rsidRPr="002946AF" w:rsidRDefault="0066520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C26E672" w14:textId="77777777" w:rsidR="0066520C" w:rsidRPr="002946AF" w:rsidRDefault="0066520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469A5" w:rsidRPr="002946AF" w14:paraId="698B3A26" w14:textId="77777777" w:rsidTr="005A291C">
        <w:tc>
          <w:tcPr>
            <w:tcW w:w="1947" w:type="pct"/>
            <w:tcBorders>
              <w:left w:val="nil"/>
              <w:bottom w:val="nil"/>
              <w:right w:val="nil"/>
            </w:tcBorders>
          </w:tcPr>
          <w:p w14:paraId="70B81014" w14:textId="77777777" w:rsidR="00B469A5" w:rsidRPr="002946AF" w:rsidRDefault="00B469A5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744" w:type="pct"/>
            <w:tcBorders>
              <w:left w:val="nil"/>
              <w:right w:val="nil"/>
            </w:tcBorders>
            <w:shd w:val="clear" w:color="auto" w:fill="FAFAFA"/>
          </w:tcPr>
          <w:p w14:paraId="604DC606" w14:textId="314BFE24" w:rsidR="00B469A5" w:rsidRPr="002946AF" w:rsidRDefault="00204442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FAFAFA"/>
          </w:tcPr>
          <w:p w14:paraId="22B2D0A3" w14:textId="381E0173" w:rsidR="00B469A5" w:rsidRPr="002946AF" w:rsidRDefault="00204442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755" w:type="pct"/>
            <w:tcBorders>
              <w:left w:val="nil"/>
              <w:right w:val="nil"/>
            </w:tcBorders>
            <w:shd w:val="clear" w:color="auto" w:fill="FAFAFA"/>
          </w:tcPr>
          <w:p w14:paraId="39764760" w14:textId="63A81FDE" w:rsidR="00B469A5" w:rsidRPr="002946AF" w:rsidRDefault="00204442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57" w:type="pct"/>
            <w:tcBorders>
              <w:left w:val="nil"/>
              <w:right w:val="nil"/>
            </w:tcBorders>
            <w:shd w:val="clear" w:color="auto" w:fill="FAFAFA"/>
          </w:tcPr>
          <w:p w14:paraId="099D1069" w14:textId="5C2CF507" w:rsidR="00B469A5" w:rsidRPr="002946AF" w:rsidRDefault="00204442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B469A5" w:rsidRPr="002946AF" w14:paraId="16338046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054A7E9D" w14:textId="68307D08" w:rsidR="00B469A5" w:rsidRPr="002946AF" w:rsidRDefault="00B469A5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  <w:r w:rsidRPr="002946A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74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5E7EE9B" w14:textId="2C825BD5" w:rsidR="00B469A5" w:rsidRPr="002946AF" w:rsidRDefault="00204442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DB9722B" w14:textId="6A0D3A21" w:rsidR="00B469A5" w:rsidRPr="002946AF" w:rsidRDefault="00204442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755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4AE1D33" w14:textId="0074422E" w:rsidR="00B469A5" w:rsidRPr="002946AF" w:rsidRDefault="000879A7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6A2FF92" w14:textId="4293EF62" w:rsidR="00B469A5" w:rsidRPr="002946AF" w:rsidRDefault="00204442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B469A5" w:rsidRPr="002946AF" w14:paraId="4C57AC22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50CCB70D" w14:textId="167A7C71" w:rsidR="00B469A5" w:rsidRPr="002946AF" w:rsidRDefault="00B469A5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  <w:r w:rsidRPr="002946A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973B59" w14:textId="23DAA3E1" w:rsidR="00B469A5" w:rsidRPr="002946AF" w:rsidRDefault="000879A7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CCA611" w14:textId="6D5D3F09" w:rsidR="00B469A5" w:rsidRPr="002946AF" w:rsidRDefault="000879A7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378A1D" w14:textId="071B9F01" w:rsidR="00B469A5" w:rsidRPr="002946AF" w:rsidRDefault="000879A7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BA5B92" w14:textId="5B70A126" w:rsidR="00B469A5" w:rsidRPr="002946AF" w:rsidRDefault="000879A7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469A5" w:rsidRPr="002946AF" w14:paraId="29BF3531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5A7361C0" w14:textId="77777777" w:rsidR="00B469A5" w:rsidRPr="002946AF" w:rsidRDefault="00B469A5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79F4F2" w14:textId="60FA8EE3" w:rsidR="00B469A5" w:rsidRPr="002946AF" w:rsidRDefault="00204442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B6947F" w14:textId="471F41F4" w:rsidR="00B469A5" w:rsidRPr="002946AF" w:rsidRDefault="00204442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2391E6" w14:textId="3771171D" w:rsidR="00B469A5" w:rsidRPr="002946AF" w:rsidRDefault="00204442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A10164" w14:textId="39D49CB0" w:rsidR="00B469A5" w:rsidRPr="002946AF" w:rsidRDefault="00204442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B469A5" w:rsidRPr="002946AF" w14:paraId="19D64E61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276866CE" w14:textId="77777777" w:rsidR="00B469A5" w:rsidRPr="002946AF" w:rsidRDefault="00B469A5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B3CA3AE" w14:textId="77777777" w:rsidR="00B469A5" w:rsidRPr="002946AF" w:rsidRDefault="00B469A5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06048EB" w14:textId="77777777" w:rsidR="00B469A5" w:rsidRPr="002946AF" w:rsidRDefault="00B469A5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BDFA581" w14:textId="77777777" w:rsidR="00B469A5" w:rsidRPr="002946AF" w:rsidRDefault="00B469A5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DDD3210" w14:textId="77777777" w:rsidR="00B469A5" w:rsidRPr="002946AF" w:rsidRDefault="00B469A5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469A5" w:rsidRPr="002946AF" w14:paraId="6700600A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4D89AC6A" w14:textId="304A118F" w:rsidR="00B469A5" w:rsidRPr="002946AF" w:rsidRDefault="00B469A5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161" w:hanging="27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4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A83BCB" w14:textId="77777777" w:rsidR="00B469A5" w:rsidRPr="002946AF" w:rsidRDefault="00B469A5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20ABA0F" w14:textId="77777777" w:rsidR="00B469A5" w:rsidRPr="002946AF" w:rsidRDefault="00B469A5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DDCD155" w14:textId="77777777" w:rsidR="00B469A5" w:rsidRPr="002946AF" w:rsidRDefault="00B469A5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B578118" w14:textId="77777777" w:rsidR="00B469A5" w:rsidRPr="002946AF" w:rsidRDefault="00B469A5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469A5" w:rsidRPr="002946AF" w14:paraId="2CF99DCE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1471563F" w14:textId="77777777" w:rsidR="00B469A5" w:rsidRPr="002946AF" w:rsidRDefault="00B469A5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B0676F7" w14:textId="0A6E7DD6" w:rsidR="00B469A5" w:rsidRPr="002946AF" w:rsidRDefault="00204442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20ED7E5" w14:textId="43342E85" w:rsidR="00B469A5" w:rsidRPr="002946AF" w:rsidRDefault="00204442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755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3056219" w14:textId="779EDEDC" w:rsidR="00B469A5" w:rsidRPr="002946AF" w:rsidRDefault="00204442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57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0913060" w14:textId="6FECF273" w:rsidR="00B469A5" w:rsidRPr="002946AF" w:rsidRDefault="00204442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79A7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B469A5" w:rsidRPr="002946AF" w14:paraId="35FFAF8F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7F27B3E2" w14:textId="77777777" w:rsidR="00B469A5" w:rsidRPr="002946AF" w:rsidRDefault="00B469A5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74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2CF351" w14:textId="4EE90869" w:rsidR="00B469A5" w:rsidRPr="002946AF" w:rsidRDefault="000879A7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7F3AFA" w14:textId="2C8067FA" w:rsidR="00B469A5" w:rsidRPr="002946AF" w:rsidRDefault="000879A7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13D7C9" w14:textId="540157FB" w:rsidR="00B469A5" w:rsidRPr="002946AF" w:rsidRDefault="000879A7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4A1474" w14:textId="253E306A" w:rsidR="00B469A5" w:rsidRPr="002946AF" w:rsidRDefault="000879A7" w:rsidP="00B4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100DB" w:rsidRPr="002946AF" w14:paraId="4DCCCEA3" w14:textId="77777777" w:rsidTr="005A29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2CFEDFE3" w14:textId="77777777" w:rsidR="00A100DB" w:rsidRPr="002946AF" w:rsidRDefault="00A100DB" w:rsidP="00A1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DFC043" w14:textId="046F33BD" w:rsidR="00A100DB" w:rsidRPr="002946AF" w:rsidRDefault="00204442" w:rsidP="00A1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DF980A" w14:textId="2DA53BCD" w:rsidR="00A100DB" w:rsidRPr="002946AF" w:rsidRDefault="00204442" w:rsidP="00A1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6E9FB9" w14:textId="5C022C6B" w:rsidR="00A100DB" w:rsidRPr="002946AF" w:rsidRDefault="00204442" w:rsidP="00A1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F27058" w14:textId="4878FC07" w:rsidR="00A100DB" w:rsidRPr="002946AF" w:rsidRDefault="00204442" w:rsidP="00A1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</w:tbl>
    <w:p w14:paraId="65F02DEA" w14:textId="12E4D8E8" w:rsidR="005A291C" w:rsidRPr="002946AF" w:rsidRDefault="005A291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0620423" w14:textId="77777777" w:rsidR="005A291C" w:rsidRPr="002946AF" w:rsidRDefault="005A2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B637DFA" w14:textId="77777777" w:rsidR="00CD0471" w:rsidRPr="002946AF" w:rsidRDefault="00CD0471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04564" w:rsidRPr="002946AF" w14:paraId="24BA5931" w14:textId="77777777" w:rsidTr="00F83F7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1D648F9" w14:textId="3F58489D" w:rsidR="00404564" w:rsidRPr="002946AF" w:rsidRDefault="00CD0471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404564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404564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ภาษีเงินได้รอการตัดบัญชี</w:t>
            </w:r>
          </w:p>
        </w:tc>
      </w:tr>
    </w:tbl>
    <w:p w14:paraId="3FAE6DEB" w14:textId="77777777" w:rsidR="00404564" w:rsidRPr="00BC7213" w:rsidRDefault="00404564" w:rsidP="00BC7213">
      <w:pPr>
        <w:pStyle w:val="Heading1"/>
        <w:keepNext w:val="0"/>
        <w:tabs>
          <w:tab w:val="clear" w:pos="567"/>
        </w:tabs>
        <w:spacing w:line="240" w:lineRule="auto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E22C52F" w14:textId="77777777" w:rsidR="000211E2" w:rsidRPr="00BC7213" w:rsidRDefault="000211E2" w:rsidP="00BC7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สินทรัพย์และหนี้สินภาษีเงินได้รอการตัดบัญชีในงบแสดงฐานะการเงินแสดงได้ดังนี้</w:t>
      </w:r>
    </w:p>
    <w:p w14:paraId="76F37FA7" w14:textId="77777777" w:rsidR="000211E2" w:rsidRPr="00BC7213" w:rsidRDefault="000211E2" w:rsidP="00BC7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0211E2" w:rsidRPr="00BC7213" w14:paraId="3178F694" w14:textId="77777777" w:rsidTr="00BC7213">
        <w:tc>
          <w:tcPr>
            <w:tcW w:w="3996" w:type="dxa"/>
          </w:tcPr>
          <w:p w14:paraId="767512DD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1A964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C139B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1E2" w:rsidRPr="00BC7213" w14:paraId="3B7EA589" w14:textId="77777777" w:rsidTr="00BC7213">
        <w:trPr>
          <w:trHeight w:val="309"/>
        </w:trPr>
        <w:tc>
          <w:tcPr>
            <w:tcW w:w="3996" w:type="dxa"/>
          </w:tcPr>
          <w:p w14:paraId="08985A5E" w14:textId="613FE048" w:rsidR="000211E2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CF9061" w14:textId="29163848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E2B6F9" w14:textId="6441544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925137" w14:textId="0DD5322A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426DE5" w14:textId="5430F909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E362C" w:rsidRPr="00BC7213" w14:paraId="04A52E3E" w14:textId="77777777" w:rsidTr="00BC7213">
        <w:tc>
          <w:tcPr>
            <w:tcW w:w="3996" w:type="dxa"/>
          </w:tcPr>
          <w:p w14:paraId="04A14D38" w14:textId="77777777" w:rsidR="009E362C" w:rsidRPr="00BC7213" w:rsidRDefault="009E362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B1C05A8" w14:textId="502E3689" w:rsidR="009E362C" w:rsidRPr="00BC7213" w:rsidRDefault="009E362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D11CD3B" w14:textId="45C8613E" w:rsidR="009E362C" w:rsidRPr="00BC7213" w:rsidRDefault="009E362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EFB2A0C" w14:textId="53B146FE" w:rsidR="009E362C" w:rsidRPr="00BC7213" w:rsidRDefault="009E362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488F17E" w14:textId="5C9D1D08" w:rsidR="009E362C" w:rsidRPr="00BC7213" w:rsidRDefault="009E362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211E2" w:rsidRPr="00BC7213" w14:paraId="03FF7936" w14:textId="77777777" w:rsidTr="00BC7213">
        <w:tc>
          <w:tcPr>
            <w:tcW w:w="3996" w:type="dxa"/>
          </w:tcPr>
          <w:p w14:paraId="4FEBAE3B" w14:textId="77777777" w:rsidR="000211E2" w:rsidRPr="00BC7213" w:rsidRDefault="000211E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87DFA2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9B074B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739FFC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CD7B49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211E2" w:rsidRPr="00BC7213" w14:paraId="0C4F7221" w14:textId="77777777" w:rsidTr="00BC7213">
        <w:tc>
          <w:tcPr>
            <w:tcW w:w="3996" w:type="dxa"/>
          </w:tcPr>
          <w:p w14:paraId="7AD9D059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111AEE54" w14:textId="2F9CD75B" w:rsidR="000211E2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</w:tcPr>
          <w:p w14:paraId="5135DA11" w14:textId="0042FDDC" w:rsidR="000211E2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shd w:val="clear" w:color="auto" w:fill="FAFAFA"/>
          </w:tcPr>
          <w:p w14:paraId="19FB97F1" w14:textId="75BA7F62" w:rsidR="000211E2" w:rsidRPr="00BC7213" w:rsidRDefault="0020444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</w:tcPr>
          <w:p w14:paraId="6400C341" w14:textId="327F1524" w:rsidR="000211E2" w:rsidRPr="00BC7213" w:rsidRDefault="0020444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0211E2" w:rsidRPr="00BC7213" w14:paraId="38D64309" w14:textId="77777777" w:rsidTr="00BC7213">
        <w:tc>
          <w:tcPr>
            <w:tcW w:w="3996" w:type="dxa"/>
          </w:tcPr>
          <w:p w14:paraId="5EDA0379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42E98" w14:textId="06BF0495" w:rsidR="000211E2" w:rsidRPr="00BC7213" w:rsidRDefault="0028274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C5DCD" w14:textId="6DCA1895" w:rsidR="000211E2" w:rsidRPr="00BC7213" w:rsidRDefault="00E84691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7608E" w14:textId="6273F1BD" w:rsidR="000211E2" w:rsidRPr="00BC7213" w:rsidRDefault="00371409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014AE" w14:textId="67EB5F9B" w:rsidR="000211E2" w:rsidRPr="00BC7213" w:rsidRDefault="00461B5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211E2" w:rsidRPr="00BC7213" w14:paraId="4433CA7E" w14:textId="77777777" w:rsidTr="00BC7213">
        <w:tc>
          <w:tcPr>
            <w:tcW w:w="3996" w:type="dxa"/>
          </w:tcPr>
          <w:p w14:paraId="0ED6726F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F0CEB6" w14:textId="457BB804" w:rsidR="000211E2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6F368" w14:textId="2EA4DCA9" w:rsidR="000211E2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4CE12" w14:textId="055304A0" w:rsidR="000211E2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27AF4" w14:textId="1839AE41" w:rsidR="000211E2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</w:tbl>
    <w:p w14:paraId="11EC142D" w14:textId="77777777" w:rsidR="000211E2" w:rsidRPr="00BC7213" w:rsidRDefault="000211E2" w:rsidP="00BC72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4005"/>
        <w:gridCol w:w="1368"/>
        <w:gridCol w:w="1368"/>
        <w:gridCol w:w="1368"/>
        <w:gridCol w:w="1368"/>
      </w:tblGrid>
      <w:tr w:rsidR="000211E2" w:rsidRPr="00BC7213" w14:paraId="38F8A662" w14:textId="77777777" w:rsidTr="00BC7213">
        <w:tc>
          <w:tcPr>
            <w:tcW w:w="4005" w:type="dxa"/>
          </w:tcPr>
          <w:p w14:paraId="28CEB201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F97EC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3FE1E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529C" w:rsidRPr="00BC7213" w14:paraId="5B89A875" w14:textId="77777777" w:rsidTr="00BC7213">
        <w:trPr>
          <w:trHeight w:val="309"/>
        </w:trPr>
        <w:tc>
          <w:tcPr>
            <w:tcW w:w="4005" w:type="dxa"/>
          </w:tcPr>
          <w:p w14:paraId="3613BD24" w14:textId="447B6A75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4BE91E" w14:textId="32D6F960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3AF1FA" w14:textId="64322691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61C1A3" w14:textId="287D00EE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4E5E6F" w14:textId="41C8D76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E362C" w:rsidRPr="00BC7213" w14:paraId="0AA70B53" w14:textId="77777777" w:rsidTr="00BC7213">
        <w:tc>
          <w:tcPr>
            <w:tcW w:w="4005" w:type="dxa"/>
          </w:tcPr>
          <w:p w14:paraId="4B106C11" w14:textId="77777777" w:rsidR="009E362C" w:rsidRPr="00BC7213" w:rsidRDefault="009E362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00EA0AA" w14:textId="45FE189F" w:rsidR="009E362C" w:rsidRPr="00BC7213" w:rsidRDefault="009E362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C368774" w14:textId="5DB6B29B" w:rsidR="009E362C" w:rsidRPr="00BC7213" w:rsidRDefault="009E362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2F743FC" w14:textId="19CA3DE5" w:rsidR="009E362C" w:rsidRPr="00BC7213" w:rsidRDefault="009E362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2F7E207" w14:textId="0C2C36AE" w:rsidR="009E362C" w:rsidRPr="00BC7213" w:rsidRDefault="009E362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0529C" w:rsidRPr="00BC7213" w14:paraId="6331485D" w14:textId="77777777" w:rsidTr="00BC7213">
        <w:tc>
          <w:tcPr>
            <w:tcW w:w="4005" w:type="dxa"/>
          </w:tcPr>
          <w:p w14:paraId="456A2E64" w14:textId="77777777" w:rsidR="0050529C" w:rsidRPr="00BC7213" w:rsidRDefault="0050529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8297DC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088B1E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CDE094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2D7012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0529C" w:rsidRPr="00BC7213" w14:paraId="65A09086" w14:textId="77777777" w:rsidTr="00BC7213">
        <w:tc>
          <w:tcPr>
            <w:tcW w:w="4005" w:type="dxa"/>
          </w:tcPr>
          <w:p w14:paraId="74B21237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6E71C08A" w14:textId="77777777" w:rsidR="0050529C" w:rsidRPr="00BC7213" w:rsidRDefault="0050529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F45204" w14:textId="77777777" w:rsidR="0050529C" w:rsidRPr="00BC7213" w:rsidRDefault="0050529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3FB1BDF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693199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529C" w:rsidRPr="00BC7213" w14:paraId="6F00F84D" w14:textId="77777777" w:rsidTr="00BC7213">
        <w:tc>
          <w:tcPr>
            <w:tcW w:w="4005" w:type="dxa"/>
          </w:tcPr>
          <w:p w14:paraId="5BD54BA1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  <w:p w14:paraId="20C34F5C" w14:textId="355406CB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ประโยชน์ภายใน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C83729" w14:textId="6EF1DFFC" w:rsidR="0050529C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F92FAF" w14:textId="5FB78BA5" w:rsidR="0050529C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A715ED" w14:textId="19D7A6D8" w:rsidR="0050529C" w:rsidRPr="00BC7213" w:rsidRDefault="00EB2A33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011EA2" w14:textId="01286F9C" w:rsidR="0050529C" w:rsidRPr="00BC7213" w:rsidRDefault="00EB2A33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529C" w:rsidRPr="00BC7213" w14:paraId="4339CDE8" w14:textId="77777777" w:rsidTr="00BC7213">
        <w:tc>
          <w:tcPr>
            <w:tcW w:w="4005" w:type="dxa"/>
          </w:tcPr>
          <w:p w14:paraId="13429ECE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  <w:p w14:paraId="7DD30FFC" w14:textId="48D343E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ประโยชน์เกินกว่า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93DDF" w14:textId="1A73BC02" w:rsidR="0050529C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74949" w14:textId="1556133E" w:rsidR="0050529C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354FB" w14:textId="5A9194DE" w:rsidR="0050529C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FE464" w14:textId="075A7467" w:rsidR="0050529C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50529C" w:rsidRPr="00BC7213" w14:paraId="06FF0A04" w14:textId="77777777" w:rsidTr="00BC7213">
        <w:tc>
          <w:tcPr>
            <w:tcW w:w="4005" w:type="dxa"/>
          </w:tcPr>
          <w:p w14:paraId="1B9D279B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05357B" w14:textId="57D9D094" w:rsidR="0050529C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19729" w14:textId="2430D353" w:rsidR="0050529C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0D3E3" w14:textId="1560E873" w:rsidR="0050529C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D9D0E" w14:textId="3A369B36" w:rsidR="0050529C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50529C" w:rsidRPr="00BC7213" w14:paraId="1065A0C5" w14:textId="77777777" w:rsidTr="00BC7213">
        <w:tc>
          <w:tcPr>
            <w:tcW w:w="4005" w:type="dxa"/>
          </w:tcPr>
          <w:p w14:paraId="012FEC89" w14:textId="77777777" w:rsidR="0050529C" w:rsidRPr="00BC7213" w:rsidRDefault="0050529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91F646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A19F3E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66DB42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F6714F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0529C" w:rsidRPr="00BC7213" w14:paraId="41546F69" w14:textId="77777777" w:rsidTr="00BC7213">
        <w:tc>
          <w:tcPr>
            <w:tcW w:w="4005" w:type="dxa"/>
          </w:tcPr>
          <w:p w14:paraId="25D55A78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FC6A37" w14:textId="77777777" w:rsidR="0050529C" w:rsidRPr="00BC7213" w:rsidRDefault="0050529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83716E" w14:textId="77777777" w:rsidR="0050529C" w:rsidRPr="00BC7213" w:rsidRDefault="0050529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A384AA" w14:textId="77777777" w:rsidR="0050529C" w:rsidRPr="00BC7213" w:rsidRDefault="0050529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2569B1" w14:textId="77777777" w:rsidR="0050529C" w:rsidRPr="00BC7213" w:rsidRDefault="0050529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529C" w:rsidRPr="00BC7213" w14:paraId="27739BF8" w14:textId="77777777" w:rsidTr="00BC7213">
        <w:tc>
          <w:tcPr>
            <w:tcW w:w="4005" w:type="dxa"/>
          </w:tcPr>
          <w:p w14:paraId="5F42ED41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94B5D9" w14:textId="77777777" w:rsidR="0050529C" w:rsidRPr="00BC7213" w:rsidRDefault="0050529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111A80" w14:textId="77777777" w:rsidR="0050529C" w:rsidRPr="00BC7213" w:rsidRDefault="0050529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328415" w14:textId="77777777" w:rsidR="0050529C" w:rsidRPr="00BC7213" w:rsidRDefault="0050529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01DC78" w14:textId="77777777" w:rsidR="0050529C" w:rsidRPr="00BC7213" w:rsidRDefault="0050529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529C" w:rsidRPr="00BC7213" w14:paraId="216ECEDC" w14:textId="77777777" w:rsidTr="00BC7213">
        <w:tc>
          <w:tcPr>
            <w:tcW w:w="4005" w:type="dxa"/>
          </w:tcPr>
          <w:p w14:paraId="193351A9" w14:textId="24B6B593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ภายใน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D08EB1" w14:textId="6D8024BC" w:rsidR="0050529C" w:rsidRPr="00BC7213" w:rsidRDefault="006B61B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FF1563" w14:textId="02AE2434" w:rsidR="0050529C" w:rsidRPr="00BC7213" w:rsidRDefault="00EB2A33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E43ED2" w14:textId="6BF2532D" w:rsidR="0050529C" w:rsidRPr="00BC7213" w:rsidRDefault="008C518E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EB2A33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4ADF8C" w14:textId="75961DC2" w:rsidR="0050529C" w:rsidRPr="00BC7213" w:rsidRDefault="008C518E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0529C" w:rsidRPr="00BC7213" w14:paraId="7755F67F" w14:textId="77777777" w:rsidTr="00BC7213">
        <w:tc>
          <w:tcPr>
            <w:tcW w:w="4005" w:type="dxa"/>
          </w:tcPr>
          <w:p w14:paraId="33028EF6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334053" w14:textId="77777777" w:rsidR="0050529C" w:rsidRPr="00BC7213" w:rsidRDefault="0050529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37522C" w14:textId="77777777" w:rsidR="0050529C" w:rsidRPr="00BC7213" w:rsidRDefault="0050529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58274C" w14:textId="77777777" w:rsidR="0050529C" w:rsidRPr="00BC7213" w:rsidRDefault="0050529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E842C2" w14:textId="77777777" w:rsidR="0050529C" w:rsidRPr="00BC7213" w:rsidRDefault="0050529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529C" w:rsidRPr="00BC7213" w14:paraId="39312642" w14:textId="77777777" w:rsidTr="00BC7213">
        <w:tc>
          <w:tcPr>
            <w:tcW w:w="4005" w:type="dxa"/>
          </w:tcPr>
          <w:p w14:paraId="37DE672A" w14:textId="64B607C8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88801" w14:textId="001D2CF1" w:rsidR="0050529C" w:rsidRPr="00BC7213" w:rsidRDefault="006B61B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66EB9" w14:textId="30024DE8" w:rsidR="0050529C" w:rsidRPr="00BC7213" w:rsidRDefault="00EB2A33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27950" w14:textId="56CEDA7E" w:rsidR="0050529C" w:rsidRPr="00BC7213" w:rsidRDefault="00EB2A33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8C518E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4BE31" w14:textId="63C6F3D5" w:rsidR="0050529C" w:rsidRPr="00BC7213" w:rsidRDefault="008C518E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0529C" w:rsidRPr="00BC7213" w14:paraId="4C3F734C" w14:textId="77777777" w:rsidTr="00BC7213">
        <w:tc>
          <w:tcPr>
            <w:tcW w:w="4005" w:type="dxa"/>
          </w:tcPr>
          <w:p w14:paraId="2D957E41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95A01" w14:textId="56B6EBA5" w:rsidR="0050529C" w:rsidRPr="00BC7213" w:rsidRDefault="007153B9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EC2C2" w14:textId="309AC0F3" w:rsidR="0050529C" w:rsidRPr="00BC7213" w:rsidRDefault="00EB2A33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289FB" w14:textId="25DC2A63" w:rsidR="0050529C" w:rsidRPr="00BC7213" w:rsidRDefault="008C518E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4459D" w14:textId="05B1A6F0" w:rsidR="0050529C" w:rsidRPr="00BC7213" w:rsidRDefault="008C518E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0529C" w:rsidRPr="00BC7213" w14:paraId="767B29CB" w14:textId="77777777" w:rsidTr="00BC7213">
        <w:tc>
          <w:tcPr>
            <w:tcW w:w="4005" w:type="dxa"/>
          </w:tcPr>
          <w:p w14:paraId="39370D97" w14:textId="77777777" w:rsidR="0050529C" w:rsidRPr="00BC7213" w:rsidRDefault="0050529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1131AD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AB68D3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E16296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8FD8C1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0529C" w:rsidRPr="00BC7213" w14:paraId="235EDCDC" w14:textId="77777777" w:rsidTr="00BC7213">
        <w:tc>
          <w:tcPr>
            <w:tcW w:w="4005" w:type="dxa"/>
          </w:tcPr>
          <w:p w14:paraId="6DFF4E19" w14:textId="77777777" w:rsidR="0050529C" w:rsidRPr="00BC7213" w:rsidRDefault="0050529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410EF" w14:textId="62572A81" w:rsidR="0050529C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EAAAC4" w14:textId="30BA30AE" w:rsidR="0050529C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A60A7B" w14:textId="0661F1D2" w:rsidR="0050529C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ECCC19" w14:textId="2568E0AF" w:rsidR="0050529C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</w:tbl>
    <w:p w14:paraId="4167715C" w14:textId="77777777" w:rsidR="005A291C" w:rsidRPr="00BC7213" w:rsidRDefault="005A291C" w:rsidP="00BC7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721D372" w14:textId="374A889B" w:rsidR="000211E2" w:rsidRPr="00BC7213" w:rsidRDefault="000211E2" w:rsidP="00BC7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7B99E46" w14:textId="77777777" w:rsidR="000211E2" w:rsidRPr="00BC7213" w:rsidRDefault="000211E2" w:rsidP="00BC7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0211E2" w:rsidRPr="00BC7213" w14:paraId="70262552" w14:textId="77777777" w:rsidTr="00BC7213">
        <w:tc>
          <w:tcPr>
            <w:tcW w:w="3996" w:type="dxa"/>
          </w:tcPr>
          <w:p w14:paraId="46F99F72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6C535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87892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1E2" w:rsidRPr="00BC7213" w14:paraId="11580CA1" w14:textId="77777777" w:rsidTr="00BC7213">
        <w:tc>
          <w:tcPr>
            <w:tcW w:w="3996" w:type="dxa"/>
          </w:tcPr>
          <w:p w14:paraId="0272A20B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BF3F2A" w14:textId="2C85F87B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E6E674" w14:textId="7EEBCC8E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23E9D2" w14:textId="7EBCC48E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CDEF09" w14:textId="29579771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E362C" w:rsidRPr="00BC7213" w14:paraId="32FBAE6B" w14:textId="77777777" w:rsidTr="00BC7213">
        <w:tc>
          <w:tcPr>
            <w:tcW w:w="3996" w:type="dxa"/>
          </w:tcPr>
          <w:p w14:paraId="79E94697" w14:textId="77777777" w:rsidR="009E362C" w:rsidRPr="00BC7213" w:rsidRDefault="009E362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546015A" w14:textId="082B93BD" w:rsidR="009E362C" w:rsidRPr="00BC7213" w:rsidRDefault="009E362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AE7BC9" w14:textId="5549AA7A" w:rsidR="009E362C" w:rsidRPr="00BC7213" w:rsidRDefault="009E362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5CFC0A8" w14:textId="459595BF" w:rsidR="009E362C" w:rsidRPr="00BC7213" w:rsidRDefault="009E362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E1EE9C9" w14:textId="5BCC290C" w:rsidR="009E362C" w:rsidRPr="00BC7213" w:rsidRDefault="009E362C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211E2" w:rsidRPr="00BC7213" w14:paraId="3176B559" w14:textId="77777777" w:rsidTr="00BC7213">
        <w:tc>
          <w:tcPr>
            <w:tcW w:w="3996" w:type="dxa"/>
          </w:tcPr>
          <w:p w14:paraId="7C5F1602" w14:textId="77777777" w:rsidR="000211E2" w:rsidRPr="00BC7213" w:rsidRDefault="000211E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DC5471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A06DDC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A35F98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973FC8" w14:textId="77777777" w:rsidR="000211E2" w:rsidRPr="00BC7213" w:rsidRDefault="000211E2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211E2" w:rsidRPr="00BC7213" w14:paraId="7CB37156" w14:textId="77777777" w:rsidTr="00BC7213">
        <w:tc>
          <w:tcPr>
            <w:tcW w:w="3996" w:type="dxa"/>
          </w:tcPr>
          <w:p w14:paraId="3217DB12" w14:textId="60B8D618" w:rsidR="000211E2" w:rsidRPr="00BC7213" w:rsidRDefault="000211E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583BFCCE" w14:textId="439F5452" w:rsidR="000211E2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shd w:val="clear" w:color="auto" w:fill="auto"/>
          </w:tcPr>
          <w:p w14:paraId="105E5EAE" w14:textId="1572C7B2" w:rsidR="000211E2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shd w:val="clear" w:color="auto" w:fill="FAFAFA"/>
          </w:tcPr>
          <w:p w14:paraId="0F62E5A6" w14:textId="2913DD76" w:rsidR="000211E2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shd w:val="clear" w:color="auto" w:fill="auto"/>
          </w:tcPr>
          <w:p w14:paraId="6010B9C4" w14:textId="53B00475" w:rsidR="000211E2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0211E2" w:rsidRPr="00BC7213" w14:paraId="0870BE7C" w14:textId="77777777" w:rsidTr="00BC7213">
        <w:tc>
          <w:tcPr>
            <w:tcW w:w="3996" w:type="dxa"/>
          </w:tcPr>
          <w:p w14:paraId="43F95377" w14:textId="74DE4FFB" w:rsidR="000211E2" w:rsidRPr="00BC7213" w:rsidRDefault="00E4239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="0029312F"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/</w:t>
            </w:r>
            <w:r w:rsidR="0029312F"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3295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0211E2"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="0043295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) </w:t>
            </w:r>
            <w:r w:rsidR="000211E2"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ในกำไรหรือขาดทุน </w:t>
            </w:r>
            <w:r w:rsidR="000211E2"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D0471"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หมายเหตุฯ ข้อ</w:t>
            </w:r>
            <w:r w:rsidR="0050529C"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22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D0471"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F03C73C" w14:textId="631407A8" w:rsidR="000211E2" w:rsidRPr="00BC7213" w:rsidRDefault="0039403C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B40E0C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EFF1BD1" w14:textId="5E8F4B67" w:rsidR="000211E2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shd w:val="clear" w:color="auto" w:fill="FAFAFA"/>
          </w:tcPr>
          <w:p w14:paraId="7BDB04A7" w14:textId="6EF6EDEF" w:rsidR="000211E2" w:rsidRPr="00BC7213" w:rsidRDefault="00002DA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40E0C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C4E71CE" w14:textId="4C7BB7F7" w:rsidR="000211E2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0211E2" w:rsidRPr="00BC7213" w14:paraId="068BD751" w14:textId="77777777" w:rsidTr="00BC7213">
        <w:tc>
          <w:tcPr>
            <w:tcW w:w="3996" w:type="dxa"/>
          </w:tcPr>
          <w:p w14:paraId="68485BEF" w14:textId="40228E8A" w:rsidR="000211E2" w:rsidRPr="00BC7213" w:rsidRDefault="00432957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เพิ่ม</w:t>
            </w:r>
            <w:r w:rsidR="000211E2"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  <w:r w:rsidR="000211E2" w:rsidRPr="00BC7213" w:rsidDel="00ED24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FBC534" w14:textId="29682902" w:rsidR="000211E2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C92C83" w14:textId="51C991DF" w:rsidR="000211E2" w:rsidRPr="00BC7213" w:rsidRDefault="00E84691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BD8884" w14:textId="47182C1F" w:rsidR="000211E2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2AEB26" w14:textId="7EB9EB69" w:rsidR="000211E2" w:rsidRPr="00BC7213" w:rsidRDefault="00E84691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211E2" w:rsidRPr="00BC7213" w14:paraId="337F2E4B" w14:textId="77777777" w:rsidTr="00BC7213">
        <w:tc>
          <w:tcPr>
            <w:tcW w:w="3996" w:type="dxa"/>
          </w:tcPr>
          <w:p w14:paraId="3DCFEEFB" w14:textId="63A5ED45" w:rsidR="000211E2" w:rsidRPr="00BC7213" w:rsidRDefault="000211E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FE1A2" w14:textId="46EF6F71" w:rsidR="000211E2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FE483" w14:textId="275E8345" w:rsidR="000211E2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FE355B" w14:textId="5D6A8718" w:rsidR="000211E2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1ADA4" w14:textId="26ECDF29" w:rsidR="000211E2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</w:tbl>
    <w:p w14:paraId="6D7B8474" w14:textId="1EC10FB8" w:rsidR="008E7180" w:rsidRPr="00BC7213" w:rsidRDefault="008E7180" w:rsidP="00BC7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16"/>
          <w:szCs w:val="16"/>
        </w:rPr>
      </w:pPr>
      <w:r w:rsidRPr="00BC7213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6F84CB4D" w14:textId="77777777" w:rsidR="005A291C" w:rsidRPr="00BC7213" w:rsidRDefault="005A291C" w:rsidP="00BC7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803A518" w14:textId="3874A21A" w:rsidR="000211E2" w:rsidRPr="00BC7213" w:rsidRDefault="000211E2" w:rsidP="00BC7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รายการเคลื่อนไหวของสินทรัพย์และหนี้สินภาษีเงินได้รอการตัดบัญชีในระหว่างปีมีดังนี้</w:t>
      </w:r>
    </w:p>
    <w:p w14:paraId="0441B698" w14:textId="77777777" w:rsidR="009F5CAF" w:rsidRPr="00BC7213" w:rsidRDefault="009F5CAF" w:rsidP="00BC7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-2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530"/>
        <w:gridCol w:w="1620"/>
        <w:gridCol w:w="1710"/>
      </w:tblGrid>
      <w:tr w:rsidR="00980E77" w:rsidRPr="00BC7213" w14:paraId="25F526F6" w14:textId="77777777" w:rsidTr="00032C65">
        <w:trPr>
          <w:trHeight w:val="20"/>
        </w:trPr>
        <w:tc>
          <w:tcPr>
            <w:tcW w:w="2970" w:type="dxa"/>
            <w:vAlign w:val="bottom"/>
          </w:tcPr>
          <w:p w14:paraId="1522F43D" w14:textId="77777777" w:rsidR="00980E77" w:rsidRPr="00BC7213" w:rsidRDefault="00980E77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</w:tcBorders>
          </w:tcPr>
          <w:p w14:paraId="79009230" w14:textId="3776906B" w:rsidR="00980E77" w:rsidRPr="00BC7213" w:rsidRDefault="00980E77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32C65" w:rsidRPr="00BC7213" w14:paraId="32F4B0F8" w14:textId="77777777" w:rsidTr="00032C65">
        <w:tc>
          <w:tcPr>
            <w:tcW w:w="2970" w:type="dxa"/>
            <w:vAlign w:val="bottom"/>
          </w:tcPr>
          <w:p w14:paraId="4BF04F70" w14:textId="77777777" w:rsidR="00032C65" w:rsidRPr="00BC7213" w:rsidRDefault="00032C65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246AA8" w14:textId="6D994A27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91C893E" w14:textId="7A56D2FE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ค่าเผื่อการ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6CA040A" w14:textId="77777777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F09B86A" w14:textId="77777777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2C65" w:rsidRPr="00BC7213" w14:paraId="4DD7D2D8" w14:textId="77777777" w:rsidTr="00032C65">
        <w:tc>
          <w:tcPr>
            <w:tcW w:w="2970" w:type="dxa"/>
            <w:vAlign w:val="bottom"/>
          </w:tcPr>
          <w:p w14:paraId="7035FAAC" w14:textId="77777777" w:rsidR="00032C65" w:rsidRPr="00BC7213" w:rsidRDefault="00032C65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61DE9DDB" w14:textId="3AE6734B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ผลประโยชน์</w:t>
            </w:r>
          </w:p>
        </w:tc>
        <w:tc>
          <w:tcPr>
            <w:tcW w:w="1530" w:type="dxa"/>
            <w:vAlign w:val="bottom"/>
          </w:tcPr>
          <w:p w14:paraId="345AC0B0" w14:textId="7F16188F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ด้อยค่าของ</w:t>
            </w:r>
          </w:p>
        </w:tc>
        <w:tc>
          <w:tcPr>
            <w:tcW w:w="1620" w:type="dxa"/>
            <w:vAlign w:val="bottom"/>
          </w:tcPr>
          <w:p w14:paraId="189EE985" w14:textId="645E4411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3715508" w14:textId="441B3F75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2C65" w:rsidRPr="00BC7213" w14:paraId="55F22F79" w14:textId="77777777" w:rsidTr="00032C65">
        <w:tc>
          <w:tcPr>
            <w:tcW w:w="2970" w:type="dxa"/>
            <w:vAlign w:val="bottom"/>
          </w:tcPr>
          <w:p w14:paraId="31558CDC" w14:textId="77777777" w:rsidR="00032C65" w:rsidRPr="00BC7213" w:rsidRDefault="00032C65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3A09A419" w14:textId="35E1CEE0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พนักงาน</w:t>
            </w:r>
          </w:p>
        </w:tc>
        <w:tc>
          <w:tcPr>
            <w:tcW w:w="1530" w:type="dxa"/>
            <w:vAlign w:val="bottom"/>
          </w:tcPr>
          <w:p w14:paraId="6EB89615" w14:textId="2664AB8D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620" w:type="dxa"/>
            <w:vAlign w:val="bottom"/>
          </w:tcPr>
          <w:p w14:paraId="3A628E41" w14:textId="2E945611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710" w:type="dxa"/>
            <w:vAlign w:val="bottom"/>
          </w:tcPr>
          <w:p w14:paraId="71F8195E" w14:textId="0BB696B8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32C65" w:rsidRPr="00BC7213" w14:paraId="5BCE98DA" w14:textId="77777777" w:rsidTr="00032C65">
        <w:tc>
          <w:tcPr>
            <w:tcW w:w="2970" w:type="dxa"/>
            <w:vAlign w:val="bottom"/>
          </w:tcPr>
          <w:p w14:paraId="6BC0987C" w14:textId="77777777" w:rsidR="00032C65" w:rsidRPr="00BC7213" w:rsidRDefault="00032C65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6A6BC17" w14:textId="17E88B56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558A9FB0" w14:textId="62E2555E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421CFAE7" w14:textId="600C13EA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CD25332" w14:textId="1D7F0DB5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32C65" w:rsidRPr="00BC7213" w14:paraId="10AA34A2" w14:textId="77777777" w:rsidTr="00032C65">
        <w:tc>
          <w:tcPr>
            <w:tcW w:w="2970" w:type="dxa"/>
            <w:vAlign w:val="bottom"/>
          </w:tcPr>
          <w:p w14:paraId="1FCACE6C" w14:textId="77777777" w:rsidR="00032C65" w:rsidRPr="00BC7213" w:rsidRDefault="00032C65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25DB5F0" w14:textId="77777777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99494" w14:textId="1C1BFDE0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5A3D2" w14:textId="77777777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A6FA8" w14:textId="77777777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2C65" w:rsidRPr="00BC7213" w14:paraId="28C4BE9F" w14:textId="77777777" w:rsidTr="00032C65">
        <w:tc>
          <w:tcPr>
            <w:tcW w:w="2970" w:type="dxa"/>
            <w:vAlign w:val="center"/>
          </w:tcPr>
          <w:p w14:paraId="6CB1F1F5" w14:textId="77777777" w:rsidR="00032C65" w:rsidRPr="00BC7213" w:rsidRDefault="00032C65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019C2C4F" w14:textId="77777777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5F5C802E" w14:textId="5B4C2E09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center"/>
          </w:tcPr>
          <w:p w14:paraId="7AAE485D" w14:textId="77777777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center"/>
          </w:tcPr>
          <w:p w14:paraId="0B1B136C" w14:textId="77777777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32C65" w:rsidRPr="00BC7213" w14:paraId="367D8429" w14:textId="77777777" w:rsidTr="00032C65">
        <w:tc>
          <w:tcPr>
            <w:tcW w:w="2970" w:type="dxa"/>
            <w:vAlign w:val="center"/>
          </w:tcPr>
          <w:p w14:paraId="1ED1AFEE" w14:textId="1073483C" w:rsidR="00032C65" w:rsidRPr="00BC7213" w:rsidRDefault="00032C65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6D5712F4" w14:textId="69586777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407EFE25" w14:textId="7CEB0A3B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62E8B3AC" w14:textId="5A3ACCD3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1441AC59" w14:textId="4B555E41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032C65" w:rsidRPr="00BC7213" w14:paraId="5F8FC610" w14:textId="77777777" w:rsidTr="00032C65">
        <w:tc>
          <w:tcPr>
            <w:tcW w:w="2970" w:type="dxa"/>
            <w:vAlign w:val="center"/>
          </w:tcPr>
          <w:p w14:paraId="0843EAB8" w14:textId="77777777" w:rsidR="00032C65" w:rsidRPr="00BC7213" w:rsidRDefault="00032C65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/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 ในกำไรหรือขาดทุน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309055CF" w14:textId="384F9223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30" w:type="dxa"/>
            <w:shd w:val="clear" w:color="auto" w:fill="FAFAFA"/>
          </w:tcPr>
          <w:p w14:paraId="2C38AC2F" w14:textId="11961A0F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15325394" w14:textId="01608C18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46BD19B3" w14:textId="1F465812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032C65" w:rsidRPr="00BC7213" w14:paraId="3B46264D" w14:textId="77777777" w:rsidTr="00032C65">
        <w:tc>
          <w:tcPr>
            <w:tcW w:w="2970" w:type="dxa"/>
            <w:vAlign w:val="center"/>
          </w:tcPr>
          <w:p w14:paraId="1D840A31" w14:textId="30F06706" w:rsidR="00032C65" w:rsidRPr="00BC7213" w:rsidRDefault="00032C65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6D87B4EB" w14:textId="2B16B884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530" w:type="dxa"/>
            <w:shd w:val="clear" w:color="auto" w:fill="FAFAFA"/>
          </w:tcPr>
          <w:p w14:paraId="0A348147" w14:textId="52B5C86B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1B503578" w14:textId="6A9441FE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6F200AAB" w14:textId="2C61630C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  <w:tr w:rsidR="00032C65" w:rsidRPr="00BC7213" w14:paraId="5B443F72" w14:textId="77777777" w:rsidTr="00032C65">
        <w:tc>
          <w:tcPr>
            <w:tcW w:w="2970" w:type="dxa"/>
            <w:vAlign w:val="center"/>
          </w:tcPr>
          <w:p w14:paraId="29AE2C14" w14:textId="6C487D4D" w:rsidR="00032C65" w:rsidRPr="00BC7213" w:rsidRDefault="00032C65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DDD40F" w14:textId="1A9FE306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1D004A" w14:textId="09971F0F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A1039A" w14:textId="624E26DF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141A5D" w14:textId="43C18522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032C65" w:rsidRPr="00BC7213" w14:paraId="73778CA3" w14:textId="77777777" w:rsidTr="00032C65">
        <w:tc>
          <w:tcPr>
            <w:tcW w:w="2970" w:type="dxa"/>
            <w:vAlign w:val="center"/>
          </w:tcPr>
          <w:p w14:paraId="6442D433" w14:textId="77777777" w:rsidR="00032C65" w:rsidRPr="00BC7213" w:rsidRDefault="00032C65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72D395EB" w14:textId="77777777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2B6011" w14:textId="64B81860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14438" w14:textId="77777777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2DC3B" w14:textId="77777777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32C65" w:rsidRPr="00BC7213" w14:paraId="63A9A1CA" w14:textId="77777777" w:rsidTr="00032C65">
        <w:tc>
          <w:tcPr>
            <w:tcW w:w="2970" w:type="dxa"/>
            <w:vAlign w:val="center"/>
          </w:tcPr>
          <w:p w14:paraId="4C5B34D0" w14:textId="161354A3" w:rsidR="00032C65" w:rsidRPr="00BC7213" w:rsidRDefault="00032C65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0" w:type="dxa"/>
            <w:vAlign w:val="center"/>
          </w:tcPr>
          <w:p w14:paraId="6205E31B" w14:textId="60E2851D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E670F5" w14:textId="2A80C685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1881AEE" w14:textId="7B7CB629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D7DF193" w14:textId="0B9494B7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032C65" w:rsidRPr="00BC7213" w14:paraId="4430E3C5" w14:textId="77777777" w:rsidTr="00032C65">
        <w:tc>
          <w:tcPr>
            <w:tcW w:w="2970" w:type="dxa"/>
            <w:vAlign w:val="center"/>
          </w:tcPr>
          <w:p w14:paraId="7DB0B94A" w14:textId="77777777" w:rsidR="00032C65" w:rsidRPr="00BC7213" w:rsidRDefault="00032C65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620" w:type="dxa"/>
            <w:vAlign w:val="center"/>
          </w:tcPr>
          <w:p w14:paraId="7FC15632" w14:textId="22E16BEB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14C85B" w14:textId="7880586D" w:rsidR="00032C65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3571F34" w14:textId="122EAAAE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054E70E" w14:textId="24DA6231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032C65" w:rsidRPr="00BC7213" w14:paraId="51C13CFE" w14:textId="77777777" w:rsidTr="00032C65">
        <w:tc>
          <w:tcPr>
            <w:tcW w:w="2970" w:type="dxa"/>
            <w:vAlign w:val="center"/>
          </w:tcPr>
          <w:p w14:paraId="50B534EC" w14:textId="62146A93" w:rsidR="00032C65" w:rsidRPr="00BC7213" w:rsidRDefault="00032C65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3293" w14:textId="1F55817E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D2060" w14:textId="4ED20DA7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FFB6B9" w14:textId="20DE7DF9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11CBB8" w14:textId="67E114E3" w:rsidR="00032C65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</w:tbl>
    <w:p w14:paraId="0AAB2D24" w14:textId="77777777" w:rsidR="00C5761C" w:rsidRPr="00BC7213" w:rsidRDefault="00C5761C" w:rsidP="00BC72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350"/>
        <w:gridCol w:w="1260"/>
        <w:gridCol w:w="1170"/>
        <w:gridCol w:w="1260"/>
      </w:tblGrid>
      <w:tr w:rsidR="00071FFA" w:rsidRPr="00BC7213" w14:paraId="6838063B" w14:textId="77777777" w:rsidTr="00071FFA">
        <w:trPr>
          <w:trHeight w:val="20"/>
        </w:trPr>
        <w:tc>
          <w:tcPr>
            <w:tcW w:w="2970" w:type="dxa"/>
            <w:vAlign w:val="bottom"/>
          </w:tcPr>
          <w:p w14:paraId="4EBD17F4" w14:textId="77777777" w:rsidR="00071FFA" w:rsidRPr="00BC7213" w:rsidRDefault="00071FFA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</w:tcBorders>
          </w:tcPr>
          <w:p w14:paraId="474CCBEC" w14:textId="32369F30" w:rsidR="00071FFA" w:rsidRPr="00BC7213" w:rsidRDefault="00071FFA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54324" w:rsidRPr="00BC7213" w14:paraId="6F0A6A1C" w14:textId="77777777" w:rsidTr="00071FFA">
        <w:tc>
          <w:tcPr>
            <w:tcW w:w="2970" w:type="dxa"/>
            <w:vAlign w:val="bottom"/>
          </w:tcPr>
          <w:p w14:paraId="47EAF18B" w14:textId="77777777" w:rsidR="00254324" w:rsidRPr="00BC7213" w:rsidRDefault="00254324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413A5D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1C03E2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68C599" w14:textId="488FD645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ต้นทุนการทำ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7140D2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D081A6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54324" w:rsidRPr="00BC7213" w14:paraId="255F4F7F" w14:textId="77777777" w:rsidTr="00071FFA">
        <w:tc>
          <w:tcPr>
            <w:tcW w:w="2970" w:type="dxa"/>
            <w:vAlign w:val="bottom"/>
          </w:tcPr>
          <w:p w14:paraId="7D95A5D6" w14:textId="77777777" w:rsidR="00254324" w:rsidRPr="00BC7213" w:rsidRDefault="00254324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07F1B5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14:paraId="08403A6B" w14:textId="1341A89A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260" w:type="dxa"/>
            <w:vAlign w:val="bottom"/>
          </w:tcPr>
          <w:p w14:paraId="58D0AD68" w14:textId="3ACDE7BE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รายการหุ้นกู้</w:t>
            </w:r>
          </w:p>
        </w:tc>
        <w:tc>
          <w:tcPr>
            <w:tcW w:w="1170" w:type="dxa"/>
            <w:vAlign w:val="bottom"/>
          </w:tcPr>
          <w:p w14:paraId="589943F9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260" w:type="dxa"/>
            <w:vAlign w:val="bottom"/>
          </w:tcPr>
          <w:p w14:paraId="0AD19575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54324" w:rsidRPr="00BC7213" w14:paraId="157EF11C" w14:textId="77777777" w:rsidTr="00071FFA">
        <w:tc>
          <w:tcPr>
            <w:tcW w:w="2970" w:type="dxa"/>
            <w:vAlign w:val="bottom"/>
          </w:tcPr>
          <w:p w14:paraId="54797222" w14:textId="77777777" w:rsidR="00254324" w:rsidRPr="00BC7213" w:rsidRDefault="00254324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1C68A1" w14:textId="54E42F12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62D416C" w14:textId="58EDD69D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6E6C002" w14:textId="230DDEE8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D60C631" w14:textId="0604B413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4A05238" w14:textId="3FFB89EF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54324" w:rsidRPr="00BC7213" w14:paraId="1B57B523" w14:textId="77777777" w:rsidTr="00071FFA">
        <w:tc>
          <w:tcPr>
            <w:tcW w:w="2970" w:type="dxa"/>
            <w:vAlign w:val="bottom"/>
          </w:tcPr>
          <w:p w14:paraId="41F46C94" w14:textId="77777777" w:rsidR="00254324" w:rsidRPr="00BC7213" w:rsidRDefault="00254324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F64673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6E40826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99E10" w14:textId="7133AF96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1C86B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28D68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54324" w:rsidRPr="00BC7213" w14:paraId="3A548F61" w14:textId="77777777" w:rsidTr="00071FFA">
        <w:tc>
          <w:tcPr>
            <w:tcW w:w="2970" w:type="dxa"/>
            <w:vAlign w:val="center"/>
          </w:tcPr>
          <w:p w14:paraId="0ECCB7FD" w14:textId="77777777" w:rsidR="00254324" w:rsidRPr="00BC7213" w:rsidRDefault="00254324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BB2832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4E75FB98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4D01E459" w14:textId="551980FB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CA21088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50612851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54324" w:rsidRPr="00BC7213" w14:paraId="4CE70AA1" w14:textId="77777777" w:rsidTr="00071FFA">
        <w:tc>
          <w:tcPr>
            <w:tcW w:w="2970" w:type="dxa"/>
            <w:vAlign w:val="center"/>
          </w:tcPr>
          <w:p w14:paraId="590D61EA" w14:textId="52D220C2" w:rsidR="00254324" w:rsidRPr="00BC7213" w:rsidRDefault="00254324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723A80" w14:textId="2E172860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3A1429EA" w14:textId="374F277E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463B414D" w14:textId="5EA9095D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A450A1A" w14:textId="1B0AF3EB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75A16D32" w14:textId="4ABA32A6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4324" w:rsidRPr="00BC7213" w14:paraId="09D55914" w14:textId="77777777" w:rsidTr="00071FFA">
        <w:tc>
          <w:tcPr>
            <w:tcW w:w="2970" w:type="dxa"/>
            <w:vAlign w:val="center"/>
          </w:tcPr>
          <w:p w14:paraId="568F98E1" w14:textId="41A09BEF" w:rsidR="00254324" w:rsidRPr="00BC7213" w:rsidRDefault="00254324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E8DA23" w14:textId="3A941119" w:rsidR="00254324" w:rsidRPr="00BC7213" w:rsidRDefault="00B45A5D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2D19B61B" w14:textId="418BBF1C" w:rsidR="00254324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B45A5D"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490547DB" w14:textId="530479B4" w:rsidR="00254324" w:rsidRPr="00BC7213" w:rsidRDefault="00B45A5D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6AA27FE9" w14:textId="1EF429E5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712084D" w14:textId="4631FDD8" w:rsidR="00254324" w:rsidRPr="00BC7213" w:rsidRDefault="002E1AF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FE4067"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4324" w:rsidRPr="00BC7213" w14:paraId="794F10B7" w14:textId="77777777" w:rsidTr="00071FFA">
        <w:tc>
          <w:tcPr>
            <w:tcW w:w="2970" w:type="dxa"/>
            <w:vAlign w:val="center"/>
          </w:tcPr>
          <w:p w14:paraId="5B8B02FF" w14:textId="791FAA6D" w:rsidR="00254324" w:rsidRPr="00BC7213" w:rsidRDefault="00254324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FED82F" w14:textId="588C498D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01CD141" w14:textId="08464C9F" w:rsidR="00254324" w:rsidRPr="00BC7213" w:rsidRDefault="00B45A5D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1B88454" w14:textId="4E6BFEDA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EB94ABA" w14:textId="3B80CAE4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574B4F5" w14:textId="781C4AE9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4324" w:rsidRPr="00BC7213" w14:paraId="2BA94AF9" w14:textId="77777777" w:rsidTr="00071FFA">
        <w:tc>
          <w:tcPr>
            <w:tcW w:w="2970" w:type="dxa"/>
            <w:vAlign w:val="center"/>
          </w:tcPr>
          <w:p w14:paraId="58C70558" w14:textId="0076E395" w:rsidR="00254324" w:rsidRPr="00BC7213" w:rsidRDefault="00254324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24D9D5" w14:textId="79969D17" w:rsidR="00254324" w:rsidRPr="00BC7213" w:rsidRDefault="00FE4067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softHyphen/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0178F2" w14:textId="1ABD0388" w:rsidR="00254324" w:rsidRPr="00BC7213" w:rsidRDefault="00032C65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B45A5D"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C5AA8E" w14:textId="3A44F5FB" w:rsidR="00254324" w:rsidRPr="00BC7213" w:rsidRDefault="00B45A5D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2CCBD2" w14:textId="6AE94714" w:rsidR="00254324" w:rsidRPr="00BC7213" w:rsidRDefault="00FE4067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942703" w14:textId="6F150436" w:rsidR="00254324" w:rsidRPr="00BC7213" w:rsidRDefault="002E1AF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FE4067"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4324" w:rsidRPr="00BC7213" w14:paraId="6122B002" w14:textId="77777777" w:rsidTr="00071FFA">
        <w:tc>
          <w:tcPr>
            <w:tcW w:w="2970" w:type="dxa"/>
            <w:vAlign w:val="center"/>
          </w:tcPr>
          <w:p w14:paraId="18AE04BB" w14:textId="77777777" w:rsidR="00254324" w:rsidRPr="00BC7213" w:rsidRDefault="00254324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6F849D8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EB58E4D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5C5BC" w14:textId="2A89ACC3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EFB2C9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AA9BAB" w14:textId="77777777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54324" w:rsidRPr="00BC7213" w14:paraId="415094E9" w14:textId="77777777" w:rsidTr="00071FFA">
        <w:tc>
          <w:tcPr>
            <w:tcW w:w="2970" w:type="dxa"/>
            <w:vAlign w:val="center"/>
          </w:tcPr>
          <w:p w14:paraId="0AC7221C" w14:textId="282D6520" w:rsidR="00254324" w:rsidRPr="00BC7213" w:rsidRDefault="00254324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center"/>
          </w:tcPr>
          <w:p w14:paraId="1474366F" w14:textId="2A2D3C35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0F29F81E" w14:textId="62046672" w:rsidR="00254324" w:rsidRPr="00BC7213" w:rsidRDefault="00B45A5D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95904E2" w14:textId="16211B88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1D33A8" w14:textId="4BE2A2DC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653A0E7" w14:textId="138482F2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4324" w:rsidRPr="00BC7213" w14:paraId="32B4F453" w14:textId="77777777" w:rsidTr="00071FFA">
        <w:tc>
          <w:tcPr>
            <w:tcW w:w="2970" w:type="dxa"/>
            <w:vAlign w:val="center"/>
          </w:tcPr>
          <w:p w14:paraId="4B6D8410" w14:textId="77777777" w:rsidR="00254324" w:rsidRPr="00BC7213" w:rsidRDefault="00254324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(เพิ่ม) /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703659" w14:textId="5118F6FF" w:rsidR="00254324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D801CC" w14:textId="5DDB0BCA" w:rsidR="00254324" w:rsidRPr="00BC7213" w:rsidRDefault="00B45A5D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1DAAF" w14:textId="2DD8A732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F4A0E" w14:textId="4E7C264C" w:rsidR="00254324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8FD2A" w14:textId="66E10BFF" w:rsidR="00254324" w:rsidRPr="00BC7213" w:rsidRDefault="00204442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254324" w:rsidRPr="00BC7213" w14:paraId="1610838E" w14:textId="77777777" w:rsidTr="00071FFA">
        <w:tc>
          <w:tcPr>
            <w:tcW w:w="2970" w:type="dxa"/>
            <w:vAlign w:val="center"/>
          </w:tcPr>
          <w:p w14:paraId="630DD33D" w14:textId="748F1AB3" w:rsidR="00254324" w:rsidRPr="00BC7213" w:rsidRDefault="00254324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DC91E" w14:textId="15ED1C7C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1A6DD5" w14:textId="37601F32" w:rsidR="00254324" w:rsidRPr="00BC7213" w:rsidRDefault="00B45A5D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C94457" w14:textId="018DF30C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4F792D" w14:textId="46CB8CF8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E87655" w14:textId="1EE90250" w:rsidR="00254324" w:rsidRPr="00BC7213" w:rsidRDefault="00254324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293AEEA" w14:textId="5B72AFC4" w:rsidR="0069358C" w:rsidRPr="00BC7213" w:rsidRDefault="0069358C" w:rsidP="00BC72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9CDD6C1" w14:textId="22660707" w:rsidR="0069358C" w:rsidRPr="002946AF" w:rsidRDefault="0069358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F28519D" w14:textId="77777777" w:rsidR="004B409C" w:rsidRPr="002946AF" w:rsidRDefault="004B409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976"/>
        <w:gridCol w:w="2161"/>
        <w:gridCol w:w="2163"/>
        <w:gridCol w:w="2161"/>
      </w:tblGrid>
      <w:tr w:rsidR="005A0698" w:rsidRPr="002946AF" w14:paraId="6C76E2D3" w14:textId="77777777" w:rsidTr="00435489">
        <w:trPr>
          <w:trHeight w:val="20"/>
        </w:trPr>
        <w:tc>
          <w:tcPr>
            <w:tcW w:w="1573" w:type="pct"/>
            <w:vAlign w:val="bottom"/>
          </w:tcPr>
          <w:p w14:paraId="005D4B59" w14:textId="77777777" w:rsidR="005A0698" w:rsidRPr="002946AF" w:rsidRDefault="005A0698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27" w:type="pct"/>
            <w:gridSpan w:val="3"/>
            <w:tcBorders>
              <w:top w:val="single" w:sz="4" w:space="0" w:color="auto"/>
            </w:tcBorders>
          </w:tcPr>
          <w:p w14:paraId="162033FB" w14:textId="569CACA9" w:rsidR="005A0698" w:rsidRPr="002946AF" w:rsidRDefault="005A0698" w:rsidP="005A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0"/>
                <w:tab w:val="right" w:pos="642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5D43B0" w:rsidRPr="002946AF" w14:paraId="6C1DEB75" w14:textId="77777777" w:rsidTr="00435489">
        <w:tc>
          <w:tcPr>
            <w:tcW w:w="1573" w:type="pct"/>
            <w:vAlign w:val="bottom"/>
          </w:tcPr>
          <w:p w14:paraId="730A72EA" w14:textId="77777777" w:rsidR="005D43B0" w:rsidRPr="002946AF" w:rsidRDefault="005D43B0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2" w:type="pct"/>
            <w:tcBorders>
              <w:top w:val="single" w:sz="4" w:space="0" w:color="auto"/>
            </w:tcBorders>
          </w:tcPr>
          <w:p w14:paraId="72E76DB8" w14:textId="093254DB" w:rsidR="005D43B0" w:rsidRPr="002946AF" w:rsidRDefault="005D43B0" w:rsidP="004B4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  <w:tc>
          <w:tcPr>
            <w:tcW w:w="1143" w:type="pct"/>
            <w:tcBorders>
              <w:top w:val="single" w:sz="4" w:space="0" w:color="auto"/>
            </w:tcBorders>
            <w:vAlign w:val="bottom"/>
          </w:tcPr>
          <w:p w14:paraId="655593E6" w14:textId="15E799ED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ค่าเผื่อการ</w:t>
            </w:r>
          </w:p>
        </w:tc>
        <w:tc>
          <w:tcPr>
            <w:tcW w:w="1143" w:type="pct"/>
            <w:tcBorders>
              <w:top w:val="single" w:sz="4" w:space="0" w:color="auto"/>
            </w:tcBorders>
            <w:vAlign w:val="bottom"/>
          </w:tcPr>
          <w:p w14:paraId="1F17B8EC" w14:textId="47A48C10" w:rsidR="005D43B0" w:rsidRPr="002946AF" w:rsidRDefault="005D43B0" w:rsidP="004B4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D43B0" w:rsidRPr="002946AF" w14:paraId="7ECB114B" w14:textId="77777777" w:rsidTr="00435489">
        <w:tc>
          <w:tcPr>
            <w:tcW w:w="1573" w:type="pct"/>
            <w:vAlign w:val="bottom"/>
          </w:tcPr>
          <w:p w14:paraId="3A01042F" w14:textId="77777777" w:rsidR="005D43B0" w:rsidRPr="002946AF" w:rsidRDefault="005D43B0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2" w:type="pct"/>
          </w:tcPr>
          <w:p w14:paraId="540A6533" w14:textId="6335F32E" w:rsidR="005D43B0" w:rsidRPr="002946AF" w:rsidRDefault="005D43B0" w:rsidP="004B4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ผลประโยชน์</w:t>
            </w:r>
          </w:p>
        </w:tc>
        <w:tc>
          <w:tcPr>
            <w:tcW w:w="1143" w:type="pct"/>
            <w:vAlign w:val="bottom"/>
          </w:tcPr>
          <w:p w14:paraId="034AF4AC" w14:textId="2129608C" w:rsidR="005D43B0" w:rsidRPr="002946AF" w:rsidRDefault="005D43B0" w:rsidP="004B4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ด้อยค่าของ</w:t>
            </w:r>
          </w:p>
        </w:tc>
        <w:tc>
          <w:tcPr>
            <w:tcW w:w="1143" w:type="pct"/>
            <w:vAlign w:val="bottom"/>
          </w:tcPr>
          <w:p w14:paraId="27D70442" w14:textId="77777777" w:rsidR="005D43B0" w:rsidRPr="002946AF" w:rsidRDefault="005D43B0" w:rsidP="004B4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D43B0" w:rsidRPr="002946AF" w14:paraId="25BA1306" w14:textId="77777777" w:rsidTr="00435489">
        <w:tc>
          <w:tcPr>
            <w:tcW w:w="1573" w:type="pct"/>
            <w:vAlign w:val="bottom"/>
          </w:tcPr>
          <w:p w14:paraId="52DECA69" w14:textId="77777777" w:rsidR="005D43B0" w:rsidRPr="002946AF" w:rsidRDefault="005D43B0" w:rsidP="005A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2" w:type="pct"/>
          </w:tcPr>
          <w:p w14:paraId="4807EEFE" w14:textId="52F384AE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พนักงาน</w:t>
            </w:r>
          </w:p>
        </w:tc>
        <w:tc>
          <w:tcPr>
            <w:tcW w:w="1143" w:type="pct"/>
            <w:vAlign w:val="bottom"/>
          </w:tcPr>
          <w:p w14:paraId="062DAADC" w14:textId="2E201DF1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143" w:type="pct"/>
            <w:vAlign w:val="bottom"/>
          </w:tcPr>
          <w:p w14:paraId="21005B44" w14:textId="643594B7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D43B0" w:rsidRPr="002946AF" w14:paraId="4B82C9CA" w14:textId="77777777" w:rsidTr="00435489">
        <w:tc>
          <w:tcPr>
            <w:tcW w:w="1573" w:type="pct"/>
            <w:vAlign w:val="bottom"/>
          </w:tcPr>
          <w:p w14:paraId="6E78A66B" w14:textId="77777777" w:rsidR="005D43B0" w:rsidRPr="002946AF" w:rsidRDefault="005D43B0" w:rsidP="005A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25953D86" w14:textId="117DF75F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3" w:type="pct"/>
            <w:tcBorders>
              <w:bottom w:val="single" w:sz="4" w:space="0" w:color="auto"/>
            </w:tcBorders>
            <w:vAlign w:val="center"/>
          </w:tcPr>
          <w:p w14:paraId="0BC6A4D2" w14:textId="75814397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3" w:type="pct"/>
            <w:tcBorders>
              <w:bottom w:val="single" w:sz="4" w:space="0" w:color="auto"/>
            </w:tcBorders>
            <w:vAlign w:val="center"/>
          </w:tcPr>
          <w:p w14:paraId="5EADC59C" w14:textId="1E705B10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D43B0" w:rsidRPr="002946AF" w14:paraId="67BDB4E4" w14:textId="77777777" w:rsidTr="00435489">
        <w:tc>
          <w:tcPr>
            <w:tcW w:w="1573" w:type="pct"/>
            <w:vAlign w:val="bottom"/>
          </w:tcPr>
          <w:p w14:paraId="7384153C" w14:textId="77777777" w:rsidR="005D43B0" w:rsidRPr="002946AF" w:rsidRDefault="005D43B0" w:rsidP="005A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2" w:type="pct"/>
            <w:tcBorders>
              <w:top w:val="single" w:sz="4" w:space="0" w:color="auto"/>
            </w:tcBorders>
            <w:shd w:val="clear" w:color="auto" w:fill="FAFAFA"/>
          </w:tcPr>
          <w:p w14:paraId="2D2F8A3F" w14:textId="77777777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08FE7" w14:textId="77777777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D6237" w14:textId="6E11D523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D43B0" w:rsidRPr="002946AF" w14:paraId="64DF2C3B" w14:textId="77777777" w:rsidTr="00435489">
        <w:tc>
          <w:tcPr>
            <w:tcW w:w="1573" w:type="pct"/>
            <w:vAlign w:val="center"/>
          </w:tcPr>
          <w:p w14:paraId="73D171A8" w14:textId="77777777" w:rsidR="005D43B0" w:rsidRPr="002946AF" w:rsidRDefault="005D43B0" w:rsidP="005A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2" w:type="pct"/>
            <w:shd w:val="clear" w:color="auto" w:fill="FAFAFA"/>
            <w:vAlign w:val="center"/>
          </w:tcPr>
          <w:p w14:paraId="45022A46" w14:textId="77777777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3" w:type="pct"/>
            <w:shd w:val="clear" w:color="auto" w:fill="FAFAFA"/>
            <w:vAlign w:val="center"/>
          </w:tcPr>
          <w:p w14:paraId="07C63704" w14:textId="77777777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3" w:type="pct"/>
            <w:shd w:val="clear" w:color="auto" w:fill="FAFAFA"/>
            <w:vAlign w:val="center"/>
          </w:tcPr>
          <w:p w14:paraId="5A395783" w14:textId="22C2401C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D43B0" w:rsidRPr="002946AF" w14:paraId="6DDB4FB2" w14:textId="77777777" w:rsidTr="00435489">
        <w:tc>
          <w:tcPr>
            <w:tcW w:w="1573" w:type="pct"/>
            <w:vAlign w:val="center"/>
          </w:tcPr>
          <w:p w14:paraId="60B0C5FF" w14:textId="70954F63" w:rsidR="005D43B0" w:rsidRPr="002946AF" w:rsidRDefault="005D43B0" w:rsidP="005A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42" w:type="pct"/>
            <w:shd w:val="clear" w:color="auto" w:fill="FAFAFA"/>
            <w:vAlign w:val="center"/>
          </w:tcPr>
          <w:p w14:paraId="78A8BD6C" w14:textId="34E4AA13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143" w:type="pct"/>
            <w:shd w:val="clear" w:color="auto" w:fill="FAFAFA"/>
            <w:vAlign w:val="center"/>
          </w:tcPr>
          <w:p w14:paraId="1A10B0F5" w14:textId="2B9FC94C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43" w:type="pct"/>
            <w:shd w:val="clear" w:color="auto" w:fill="FAFAFA"/>
            <w:vAlign w:val="center"/>
          </w:tcPr>
          <w:p w14:paraId="0D616E90" w14:textId="69FD3C34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5D43B0" w:rsidRPr="002946AF" w14:paraId="09626D43" w14:textId="77777777" w:rsidTr="00435489">
        <w:tc>
          <w:tcPr>
            <w:tcW w:w="1573" w:type="pct"/>
            <w:vAlign w:val="center"/>
          </w:tcPr>
          <w:p w14:paraId="118D4126" w14:textId="77777777" w:rsidR="005D43B0" w:rsidRPr="002946AF" w:rsidRDefault="005D43B0" w:rsidP="005A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/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 ในกำไรหรือขาดทุน</w:t>
            </w:r>
          </w:p>
        </w:tc>
        <w:tc>
          <w:tcPr>
            <w:tcW w:w="1142" w:type="pct"/>
            <w:shd w:val="clear" w:color="auto" w:fill="FAFAFA"/>
            <w:vAlign w:val="center"/>
          </w:tcPr>
          <w:p w14:paraId="73090E6B" w14:textId="2C03BDA7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143" w:type="pct"/>
            <w:shd w:val="clear" w:color="auto" w:fill="FAFAFA"/>
          </w:tcPr>
          <w:p w14:paraId="32DD81B2" w14:textId="3AB18900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3" w:type="pct"/>
            <w:shd w:val="clear" w:color="auto" w:fill="FAFAFA"/>
          </w:tcPr>
          <w:p w14:paraId="76C547DA" w14:textId="755F8361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5D43B0" w:rsidRPr="002946AF" w14:paraId="16F6F0CB" w14:textId="77777777" w:rsidTr="00435489">
        <w:tc>
          <w:tcPr>
            <w:tcW w:w="1573" w:type="pct"/>
            <w:vAlign w:val="center"/>
          </w:tcPr>
          <w:p w14:paraId="60249C9E" w14:textId="3BDCDC90" w:rsidR="005D43B0" w:rsidRPr="002946AF" w:rsidRDefault="005D43B0" w:rsidP="005A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994BA9" w14:textId="78382F1E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143" w:type="pct"/>
            <w:tcBorders>
              <w:bottom w:val="single" w:sz="4" w:space="0" w:color="auto"/>
            </w:tcBorders>
            <w:shd w:val="clear" w:color="auto" w:fill="FAFAFA"/>
          </w:tcPr>
          <w:p w14:paraId="311FA920" w14:textId="6D8001DB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3" w:type="pct"/>
            <w:tcBorders>
              <w:bottom w:val="single" w:sz="4" w:space="0" w:color="auto"/>
            </w:tcBorders>
            <w:shd w:val="clear" w:color="auto" w:fill="FAFAFA"/>
          </w:tcPr>
          <w:p w14:paraId="26A805E5" w14:textId="771EB7BF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5D43B0" w:rsidRPr="002946AF" w14:paraId="02242846" w14:textId="77777777" w:rsidTr="00435489">
        <w:tc>
          <w:tcPr>
            <w:tcW w:w="1573" w:type="pct"/>
            <w:vAlign w:val="center"/>
          </w:tcPr>
          <w:p w14:paraId="20064895" w14:textId="62DB92C6" w:rsidR="005D43B0" w:rsidRPr="002946AF" w:rsidRDefault="005D43B0" w:rsidP="005A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1B3A2C" w14:textId="39C0FC93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BFAF28" w14:textId="0112C097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AF6E38" w14:textId="7849F142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5D43B0" w:rsidRPr="002946AF" w14:paraId="5ECE2686" w14:textId="77777777" w:rsidTr="00435489">
        <w:tc>
          <w:tcPr>
            <w:tcW w:w="1573" w:type="pct"/>
            <w:vAlign w:val="center"/>
          </w:tcPr>
          <w:p w14:paraId="4029B54F" w14:textId="77777777" w:rsidR="005D43B0" w:rsidRPr="002946AF" w:rsidRDefault="005D43B0" w:rsidP="005A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2" w:type="pct"/>
            <w:tcBorders>
              <w:top w:val="single" w:sz="4" w:space="0" w:color="auto"/>
            </w:tcBorders>
            <w:vAlign w:val="center"/>
          </w:tcPr>
          <w:p w14:paraId="1B1D742A" w14:textId="77777777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CE86B2" w14:textId="77777777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236D4" w14:textId="7D31B8A6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D43B0" w:rsidRPr="002946AF" w14:paraId="5B083B9A" w14:textId="77777777" w:rsidTr="00435489">
        <w:tc>
          <w:tcPr>
            <w:tcW w:w="1573" w:type="pct"/>
            <w:vAlign w:val="center"/>
          </w:tcPr>
          <w:p w14:paraId="25A8D5C5" w14:textId="70E64619" w:rsidR="005D43B0" w:rsidRPr="002946AF" w:rsidRDefault="005D43B0" w:rsidP="005A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42" w:type="pct"/>
            <w:vAlign w:val="center"/>
          </w:tcPr>
          <w:p w14:paraId="591DC067" w14:textId="2C2FD1D0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143" w:type="pct"/>
            <w:shd w:val="clear" w:color="auto" w:fill="auto"/>
            <w:vAlign w:val="center"/>
          </w:tcPr>
          <w:p w14:paraId="5AD56687" w14:textId="7500F729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43" w:type="pct"/>
            <w:shd w:val="clear" w:color="auto" w:fill="auto"/>
            <w:vAlign w:val="center"/>
          </w:tcPr>
          <w:p w14:paraId="47CB3DA2" w14:textId="6E1DE8B4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5D43B0" w:rsidRPr="002946AF" w14:paraId="3D39ED7E" w14:textId="77777777" w:rsidTr="00435489">
        <w:tc>
          <w:tcPr>
            <w:tcW w:w="1573" w:type="pct"/>
            <w:vAlign w:val="center"/>
          </w:tcPr>
          <w:p w14:paraId="65E37549" w14:textId="77777777" w:rsidR="005D43B0" w:rsidRPr="002946AF" w:rsidRDefault="005D43B0" w:rsidP="005A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142" w:type="pct"/>
            <w:vAlign w:val="center"/>
          </w:tcPr>
          <w:p w14:paraId="62175266" w14:textId="2F7830AA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143" w:type="pct"/>
            <w:shd w:val="clear" w:color="auto" w:fill="auto"/>
            <w:vAlign w:val="center"/>
          </w:tcPr>
          <w:p w14:paraId="104085D5" w14:textId="0205171E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3" w:type="pct"/>
            <w:shd w:val="clear" w:color="auto" w:fill="auto"/>
            <w:vAlign w:val="center"/>
          </w:tcPr>
          <w:p w14:paraId="165B0776" w14:textId="77F92438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5D43B0" w:rsidRPr="002946AF" w14:paraId="74C050D6" w14:textId="77777777" w:rsidTr="00435489">
        <w:tc>
          <w:tcPr>
            <w:tcW w:w="1573" w:type="pct"/>
            <w:vAlign w:val="center"/>
          </w:tcPr>
          <w:p w14:paraId="20AEFED8" w14:textId="3D12387A" w:rsidR="005D43B0" w:rsidRPr="002946AF" w:rsidRDefault="005D43B0" w:rsidP="005A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35744" w14:textId="306C71C4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1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68AF0" w14:textId="1CA89AF5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D115F" w14:textId="76FA7B3E" w:rsidR="005D43B0" w:rsidRPr="002946AF" w:rsidRDefault="005D43B0" w:rsidP="005A069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</w:tbl>
    <w:p w14:paraId="6F6753AA" w14:textId="1D3E2232" w:rsidR="0040034D" w:rsidRPr="002946AF" w:rsidRDefault="0040034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F45F740" w14:textId="77777777" w:rsidR="0003705E" w:rsidRPr="002946AF" w:rsidRDefault="0003705E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350"/>
        <w:gridCol w:w="1260"/>
        <w:gridCol w:w="1170"/>
        <w:gridCol w:w="1260"/>
      </w:tblGrid>
      <w:tr w:rsidR="0003705E" w:rsidRPr="002946AF" w14:paraId="27A65701" w14:textId="77777777" w:rsidTr="0003705E">
        <w:trPr>
          <w:trHeight w:val="20"/>
        </w:trPr>
        <w:tc>
          <w:tcPr>
            <w:tcW w:w="2970" w:type="dxa"/>
            <w:vAlign w:val="bottom"/>
          </w:tcPr>
          <w:p w14:paraId="0E67CFB0" w14:textId="77777777" w:rsidR="0003705E" w:rsidRPr="002946AF" w:rsidRDefault="0003705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</w:tcBorders>
          </w:tcPr>
          <w:p w14:paraId="3F973A5A" w14:textId="040ED734" w:rsidR="0003705E" w:rsidRPr="002946AF" w:rsidRDefault="0003705E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27E5" w:rsidRPr="002946AF" w14:paraId="5208373A" w14:textId="77777777" w:rsidTr="00666864">
        <w:tc>
          <w:tcPr>
            <w:tcW w:w="2970" w:type="dxa"/>
            <w:vAlign w:val="bottom"/>
          </w:tcPr>
          <w:p w14:paraId="0E04F7B7" w14:textId="77777777" w:rsidR="002C27E5" w:rsidRPr="002946AF" w:rsidRDefault="002C27E5" w:rsidP="004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9FEDC3" w14:textId="77777777" w:rsidR="002C27E5" w:rsidRPr="002946AF" w:rsidRDefault="002C27E5" w:rsidP="004B4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6FC8662" w14:textId="77777777" w:rsidR="002C27E5" w:rsidRPr="002946AF" w:rsidRDefault="002C27E5" w:rsidP="004B4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713A37" w14:textId="0A96D1D5" w:rsidR="002C27E5" w:rsidRPr="002946AF" w:rsidRDefault="002C27E5" w:rsidP="004B4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ต้นทุนการทำ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D32ADE" w14:textId="77777777" w:rsidR="002C27E5" w:rsidRPr="002946AF" w:rsidRDefault="002C27E5" w:rsidP="004B4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206D27" w14:textId="77777777" w:rsidR="002C27E5" w:rsidRPr="002946AF" w:rsidRDefault="002C27E5" w:rsidP="004B4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27E5" w:rsidRPr="002946AF" w14:paraId="0E3AB28A" w14:textId="77777777" w:rsidTr="00666864">
        <w:tc>
          <w:tcPr>
            <w:tcW w:w="2970" w:type="dxa"/>
            <w:vAlign w:val="bottom"/>
          </w:tcPr>
          <w:p w14:paraId="203B7F8B" w14:textId="77777777" w:rsidR="002C27E5" w:rsidRPr="002946AF" w:rsidRDefault="002C27E5" w:rsidP="002C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98B850" w14:textId="77777777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14:paraId="42AFD8CE" w14:textId="6ECD7205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260" w:type="dxa"/>
            <w:vAlign w:val="bottom"/>
          </w:tcPr>
          <w:p w14:paraId="6EE38D1B" w14:textId="30BC4BAC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รายการหุ้นกู้</w:t>
            </w:r>
          </w:p>
        </w:tc>
        <w:tc>
          <w:tcPr>
            <w:tcW w:w="1170" w:type="dxa"/>
            <w:vAlign w:val="bottom"/>
          </w:tcPr>
          <w:p w14:paraId="2AA93FEB" w14:textId="77777777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260" w:type="dxa"/>
            <w:vAlign w:val="bottom"/>
          </w:tcPr>
          <w:p w14:paraId="3A05DEA2" w14:textId="77777777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C27E5" w:rsidRPr="002946AF" w14:paraId="422755FB" w14:textId="77777777" w:rsidTr="00666864">
        <w:tc>
          <w:tcPr>
            <w:tcW w:w="2970" w:type="dxa"/>
            <w:vAlign w:val="bottom"/>
          </w:tcPr>
          <w:p w14:paraId="7CE008C2" w14:textId="77777777" w:rsidR="002C27E5" w:rsidRPr="002946AF" w:rsidRDefault="002C27E5" w:rsidP="002C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BCF642" w14:textId="43107A7D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DCA2F8E" w14:textId="5A9C13D7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1401E84" w14:textId="6F1D3013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3DF6DF1" w14:textId="270A3F0F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D89950A" w14:textId="6465A53C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C27E5" w:rsidRPr="002946AF" w14:paraId="242C6340" w14:textId="77777777" w:rsidTr="00666864">
        <w:tc>
          <w:tcPr>
            <w:tcW w:w="2970" w:type="dxa"/>
            <w:vAlign w:val="bottom"/>
          </w:tcPr>
          <w:p w14:paraId="7A1A649B" w14:textId="77777777" w:rsidR="002C27E5" w:rsidRPr="002946AF" w:rsidRDefault="002C27E5" w:rsidP="002C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929A20" w14:textId="77777777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0009518" w14:textId="77777777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2F955E" w14:textId="608F2EBB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20586" w14:textId="77777777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ABF5F" w14:textId="77777777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27E5" w:rsidRPr="002946AF" w14:paraId="459C9478" w14:textId="77777777" w:rsidTr="00666864">
        <w:tc>
          <w:tcPr>
            <w:tcW w:w="2970" w:type="dxa"/>
            <w:vAlign w:val="center"/>
          </w:tcPr>
          <w:p w14:paraId="55E84984" w14:textId="77777777" w:rsidR="002C27E5" w:rsidRPr="002946AF" w:rsidRDefault="002C27E5" w:rsidP="002C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5940CB" w14:textId="77777777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711D9A64" w14:textId="77777777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3A177E8B" w14:textId="6164BFC4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325E6952" w14:textId="77777777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6AFB4BEC" w14:textId="77777777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C27E5" w:rsidRPr="002946AF" w14:paraId="3CF5100B" w14:textId="77777777" w:rsidTr="00666864">
        <w:tc>
          <w:tcPr>
            <w:tcW w:w="2970" w:type="dxa"/>
            <w:vAlign w:val="center"/>
          </w:tcPr>
          <w:p w14:paraId="22F8A3A0" w14:textId="1A8CD9A6" w:rsidR="002C27E5" w:rsidRPr="002946AF" w:rsidRDefault="002C27E5" w:rsidP="002C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A9F769" w14:textId="662661FD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2B7016EB" w14:textId="5C37AC3F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0E853929" w14:textId="6770A1E0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27EE8E59" w14:textId="6F9EC829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05D7A582" w14:textId="0703B12F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C27E5" w:rsidRPr="002946AF" w14:paraId="3618808B" w14:textId="77777777" w:rsidTr="00666864">
        <w:tc>
          <w:tcPr>
            <w:tcW w:w="2970" w:type="dxa"/>
            <w:vAlign w:val="center"/>
          </w:tcPr>
          <w:p w14:paraId="20754918" w14:textId="77777777" w:rsidR="002C27E5" w:rsidRPr="002946AF" w:rsidRDefault="002C27E5" w:rsidP="002C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(เพิ่ม) /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81E20E" w14:textId="59E2375A" w:rsidR="002C27E5" w:rsidRPr="002946AF" w:rsidRDefault="00204442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50" w:type="dxa"/>
            <w:shd w:val="clear" w:color="auto" w:fill="FAFAFA"/>
          </w:tcPr>
          <w:p w14:paraId="60569E8F" w14:textId="281828C9" w:rsidR="002C27E5" w:rsidRPr="002946AF" w:rsidRDefault="006E50B7" w:rsidP="000370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7C9FFBC" w14:textId="7A94E79A" w:rsidR="002C27E5" w:rsidRPr="002946AF" w:rsidRDefault="006E50B7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4B64C888" w14:textId="49DD9E1B" w:rsidR="002C27E5" w:rsidRPr="002946AF" w:rsidRDefault="006E50B7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746DDF32" w14:textId="58580973" w:rsidR="002C27E5" w:rsidRPr="002946AF" w:rsidRDefault="0003705E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6E50B7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E50B7" w:rsidRPr="002946AF" w14:paraId="78F8A50C" w14:textId="77777777" w:rsidTr="00666864">
        <w:tc>
          <w:tcPr>
            <w:tcW w:w="2970" w:type="dxa"/>
            <w:vAlign w:val="center"/>
          </w:tcPr>
          <w:p w14:paraId="7800BB9E" w14:textId="2D48D03A" w:rsidR="006E50B7" w:rsidRPr="002946AF" w:rsidRDefault="006E50B7" w:rsidP="002C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2A9482" w14:textId="2ABA86B9" w:rsidR="006E50B7" w:rsidRPr="002946AF" w:rsidRDefault="006E50B7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F901FA9" w14:textId="663BDD12" w:rsidR="006E50B7" w:rsidRPr="002946AF" w:rsidRDefault="006E50B7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71B6778" w14:textId="640D3E9A" w:rsidR="006E50B7" w:rsidRPr="002946AF" w:rsidRDefault="006E50B7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15D2E9B" w14:textId="315524AB" w:rsidR="006E50B7" w:rsidRPr="002946AF" w:rsidRDefault="006E50B7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ED192C6" w14:textId="211BED37" w:rsidR="006E50B7" w:rsidRPr="002946AF" w:rsidRDefault="006E50B7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C27E5" w:rsidRPr="002946AF" w14:paraId="3145C8BA" w14:textId="77777777" w:rsidTr="00666864">
        <w:tc>
          <w:tcPr>
            <w:tcW w:w="2970" w:type="dxa"/>
            <w:vAlign w:val="center"/>
          </w:tcPr>
          <w:p w14:paraId="6508263E" w14:textId="7F09A94A" w:rsidR="002C27E5" w:rsidRPr="002946AF" w:rsidRDefault="002C27E5" w:rsidP="002C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AFF8E3" w14:textId="30748846" w:rsidR="002C27E5" w:rsidRPr="002946AF" w:rsidRDefault="006E50B7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6EB1ED" w14:textId="031C2978" w:rsidR="002C27E5" w:rsidRPr="002946AF" w:rsidRDefault="0003705E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6E50B7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EBC034" w14:textId="54E0F01A" w:rsidR="002C27E5" w:rsidRPr="002946AF" w:rsidRDefault="006E50B7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397D63" w14:textId="6C2E6BFF" w:rsidR="002C27E5" w:rsidRPr="002946AF" w:rsidRDefault="006E50B7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8BE10F" w14:textId="0562C412" w:rsidR="002C27E5" w:rsidRPr="002946AF" w:rsidRDefault="0003705E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6E50B7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C27E5" w:rsidRPr="002946AF" w14:paraId="6ECDA367" w14:textId="77777777" w:rsidTr="00666864">
        <w:tc>
          <w:tcPr>
            <w:tcW w:w="2970" w:type="dxa"/>
            <w:vAlign w:val="center"/>
          </w:tcPr>
          <w:p w14:paraId="5D325DF6" w14:textId="77777777" w:rsidR="002C27E5" w:rsidRPr="002946AF" w:rsidRDefault="002C27E5" w:rsidP="002C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4B90C3" w14:textId="77777777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A2D4FAA" w14:textId="77777777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D8659" w14:textId="19AC8314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7C167" w14:textId="77777777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34152" w14:textId="77777777" w:rsidR="002C27E5" w:rsidRPr="002946AF" w:rsidRDefault="002C27E5" w:rsidP="002C27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E50B7" w:rsidRPr="002946AF" w14:paraId="0875EBBC" w14:textId="77777777" w:rsidTr="00666864">
        <w:tc>
          <w:tcPr>
            <w:tcW w:w="2970" w:type="dxa"/>
            <w:vAlign w:val="center"/>
          </w:tcPr>
          <w:p w14:paraId="6202A498" w14:textId="697A21B3" w:rsidR="006E50B7" w:rsidRPr="002946AF" w:rsidRDefault="006E50B7" w:rsidP="006E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center"/>
          </w:tcPr>
          <w:p w14:paraId="1A7156EE" w14:textId="1A6DF89A" w:rsidR="006E50B7" w:rsidRPr="002946AF" w:rsidRDefault="006E50B7" w:rsidP="006E50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center"/>
          </w:tcPr>
          <w:p w14:paraId="0551666B" w14:textId="6D483448" w:rsidR="006E50B7" w:rsidRPr="002946AF" w:rsidRDefault="006E50B7" w:rsidP="006E50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2097AB" w14:textId="0755E57B" w:rsidR="006E50B7" w:rsidRPr="002946AF" w:rsidRDefault="006E50B7" w:rsidP="006E50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2673F3B" w14:textId="7690530F" w:rsidR="006E50B7" w:rsidRPr="002946AF" w:rsidRDefault="006E50B7" w:rsidP="006E50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DF1988C" w14:textId="406654C6" w:rsidR="006E50B7" w:rsidRPr="002946AF" w:rsidRDefault="006E50B7" w:rsidP="006E50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E50B7" w:rsidRPr="002946AF" w14:paraId="1B0351A3" w14:textId="77777777" w:rsidTr="00666864">
        <w:tc>
          <w:tcPr>
            <w:tcW w:w="2970" w:type="dxa"/>
            <w:vAlign w:val="center"/>
          </w:tcPr>
          <w:p w14:paraId="2EE1399B" w14:textId="77777777" w:rsidR="006E50B7" w:rsidRPr="002946AF" w:rsidRDefault="006E50B7" w:rsidP="006E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(เพิ่ม) /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6BAC87" w14:textId="2BFB8867" w:rsidR="006E50B7" w:rsidRPr="002946AF" w:rsidRDefault="00204442" w:rsidP="006E50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A5B6AF8" w14:textId="060A9FE7" w:rsidR="006E50B7" w:rsidRPr="002946AF" w:rsidRDefault="006E50B7" w:rsidP="006E50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679E0" w14:textId="1420A070" w:rsidR="006E50B7" w:rsidRPr="002946AF" w:rsidRDefault="006E50B7" w:rsidP="006E50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E877A" w14:textId="5B8BFD79" w:rsidR="006E50B7" w:rsidRPr="002946AF" w:rsidRDefault="00204442" w:rsidP="006E50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02BF7" w14:textId="352EE9C4" w:rsidR="006E50B7" w:rsidRPr="002946AF" w:rsidRDefault="00204442" w:rsidP="006E50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6E50B7" w:rsidRPr="002946AF" w14:paraId="36C8BA00" w14:textId="77777777" w:rsidTr="00666864">
        <w:tc>
          <w:tcPr>
            <w:tcW w:w="2970" w:type="dxa"/>
            <w:vAlign w:val="center"/>
          </w:tcPr>
          <w:p w14:paraId="695FA8D0" w14:textId="7A516DEC" w:rsidR="006E50B7" w:rsidRPr="002946AF" w:rsidRDefault="006E50B7" w:rsidP="006E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C2229" w14:textId="71D79BC4" w:rsidR="006E50B7" w:rsidRPr="002946AF" w:rsidRDefault="006E50B7" w:rsidP="006E50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6E801" w14:textId="60A50A34" w:rsidR="006E50B7" w:rsidRPr="002946AF" w:rsidRDefault="006E50B7" w:rsidP="006E50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73644" w14:textId="1850B00C" w:rsidR="006E50B7" w:rsidRPr="002946AF" w:rsidRDefault="006E50B7" w:rsidP="006E50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9B175" w14:textId="780DA0A1" w:rsidR="006E50B7" w:rsidRPr="002946AF" w:rsidRDefault="006E50B7" w:rsidP="006E50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9BEC8" w14:textId="33228BE2" w:rsidR="006E50B7" w:rsidRPr="002946AF" w:rsidRDefault="006E50B7" w:rsidP="006E50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D946672" w14:textId="77777777" w:rsidR="000211E2" w:rsidRPr="002946AF" w:rsidRDefault="000211E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7962B8D" w14:textId="5E88FCCD" w:rsidR="000211E2" w:rsidRPr="002946AF" w:rsidRDefault="000211E2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8E7180">
        <w:rPr>
          <w:rFonts w:ascii="Browallia New" w:eastAsia="Arial Unicode MS" w:hAnsi="Browallia New" w:cs="Browallia New"/>
          <w:sz w:val="26"/>
          <w:szCs w:val="26"/>
        </w:rPr>
        <w:br/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448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474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ที่เกิดจากรายการขาดทุนจำนวน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A1E12"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242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B61B5"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370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E7180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ล้า</w:t>
      </w:r>
      <w:r w:rsidR="008E7180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ที่สามารถยกไปเพื่อหักกลบกับกำไรทางภาษีในอนาคต โดยรายการขาดทุนจำนวนเงิน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A1E12"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242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ล้านบาทจะหมดอายุ</w:t>
      </w:r>
      <w:r w:rsidR="00BC721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311C3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1341BE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D1D22"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370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ล้านบาทจะหมดอายุในระหว่าง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4F670F87" w14:textId="1800A7F7" w:rsidR="0069358C" w:rsidRPr="002946AF" w:rsidRDefault="0069358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04A417FF" w14:textId="113CCFCE" w:rsidR="002A7469" w:rsidRPr="00BC7213" w:rsidRDefault="002A746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529C" w:rsidRPr="002946AF" w14:paraId="0957ABDD" w14:textId="77777777" w:rsidTr="008E71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FFF49B" w14:textId="093E2DA1" w:rsidR="0050529C" w:rsidRPr="002946AF" w:rsidRDefault="00204442" w:rsidP="00DA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0</w:t>
            </w:r>
            <w:r w:rsidR="0050529C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0529C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เงินกู้ยืมระยะสั้นจากสถาบันการเงิน</w:t>
            </w:r>
          </w:p>
        </w:tc>
      </w:tr>
    </w:tbl>
    <w:p w14:paraId="551E497C" w14:textId="70558A5C" w:rsidR="00F0271D" w:rsidRPr="00BC7213" w:rsidRDefault="00F0271D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4"/>
          <w:szCs w:val="24"/>
        </w:rPr>
      </w:pPr>
    </w:p>
    <w:p w14:paraId="1E8A42A2" w14:textId="744F7F9E" w:rsidR="00996090" w:rsidRDefault="0050529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เงินกู้ยืมระยะสั้นจากสถาบั</w:t>
      </w:r>
      <w:r w:rsidR="006D466A" w:rsidRPr="002946AF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F0271D" w:rsidRPr="002946AF">
        <w:rPr>
          <w:rFonts w:ascii="Browallia New" w:eastAsia="Arial Unicode MS" w:hAnsi="Browallia New" w:cs="Browallia New"/>
          <w:sz w:val="26"/>
          <w:szCs w:val="26"/>
          <w:cs/>
        </w:rPr>
        <w:t>การเงินของกลุ่มกิจการและบริษัท</w:t>
      </w:r>
      <w:r w:rsidR="00CB52DB"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ประกอบด้วยเงินกู้ยืมดังต่อไปนี้</w:t>
      </w:r>
    </w:p>
    <w:p w14:paraId="28DFD241" w14:textId="77777777" w:rsidR="00BC7213" w:rsidRPr="00BC7213" w:rsidRDefault="00BC7213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53"/>
        <w:gridCol w:w="1302"/>
        <w:gridCol w:w="1302"/>
        <w:gridCol w:w="1302"/>
        <w:gridCol w:w="1302"/>
      </w:tblGrid>
      <w:tr w:rsidR="00996090" w:rsidRPr="002946AF" w14:paraId="04037325" w14:textId="77777777" w:rsidTr="00996090">
        <w:trPr>
          <w:cantSplit/>
        </w:trPr>
        <w:tc>
          <w:tcPr>
            <w:tcW w:w="2248" w:type="pct"/>
          </w:tcPr>
          <w:p w14:paraId="392B0CAE" w14:textId="77777777" w:rsidR="00996090" w:rsidRPr="002946AF" w:rsidRDefault="00996090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924228" w14:textId="77777777" w:rsidR="00996090" w:rsidRPr="002946AF" w:rsidRDefault="00996090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00D54B" w14:textId="77777777" w:rsidR="00996090" w:rsidRPr="002946AF" w:rsidRDefault="00996090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6090" w:rsidRPr="002946AF" w14:paraId="11D01834" w14:textId="77777777" w:rsidTr="00996090">
        <w:trPr>
          <w:cantSplit/>
        </w:trPr>
        <w:tc>
          <w:tcPr>
            <w:tcW w:w="2248" w:type="pct"/>
          </w:tcPr>
          <w:p w14:paraId="1364FE34" w14:textId="33F091FF" w:rsidR="00996090" w:rsidRPr="002946AF" w:rsidRDefault="00996090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2478C75E" w14:textId="106B6076" w:rsidR="00996090" w:rsidRPr="002946AF" w:rsidRDefault="00996090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488516A6" w14:textId="4014F034" w:rsidR="00996090" w:rsidRPr="002946AF" w:rsidRDefault="00996090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34C2AC4E" w14:textId="58058E15" w:rsidR="00996090" w:rsidRPr="002946AF" w:rsidRDefault="00996090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2B59098C" w14:textId="77EF6EC8" w:rsidR="00996090" w:rsidRPr="002946AF" w:rsidRDefault="00996090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96090" w:rsidRPr="002946AF" w14:paraId="6525C022" w14:textId="77777777" w:rsidTr="00996090">
        <w:trPr>
          <w:cantSplit/>
        </w:trPr>
        <w:tc>
          <w:tcPr>
            <w:tcW w:w="2248" w:type="pct"/>
          </w:tcPr>
          <w:p w14:paraId="773D3C48" w14:textId="77777777" w:rsidR="00996090" w:rsidRPr="002946AF" w:rsidRDefault="00996090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033E9B9C" w14:textId="77777777" w:rsidR="00996090" w:rsidRPr="002946AF" w:rsidRDefault="00996090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13E4501E" w14:textId="77777777" w:rsidR="00996090" w:rsidRPr="002946AF" w:rsidRDefault="00996090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38E25B54" w14:textId="77777777" w:rsidR="00996090" w:rsidRPr="002946AF" w:rsidRDefault="00996090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5ED67A7C" w14:textId="77777777" w:rsidR="00996090" w:rsidRPr="002946AF" w:rsidRDefault="00996090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96090" w:rsidRPr="00BC7213" w14:paraId="07A71D27" w14:textId="77777777" w:rsidTr="00996090">
        <w:trPr>
          <w:cantSplit/>
        </w:trPr>
        <w:tc>
          <w:tcPr>
            <w:tcW w:w="2248" w:type="pct"/>
          </w:tcPr>
          <w:p w14:paraId="7448D76D" w14:textId="77777777" w:rsidR="00996090" w:rsidRPr="00BC7213" w:rsidRDefault="00996090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FAFAFA"/>
          </w:tcPr>
          <w:p w14:paraId="297D7333" w14:textId="77777777" w:rsidR="00996090" w:rsidRPr="00BC7213" w:rsidRDefault="00996090" w:rsidP="00996090">
            <w:pPr>
              <w:pStyle w:val="a0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4CB93615" w14:textId="77777777" w:rsidR="00996090" w:rsidRPr="00BC7213" w:rsidRDefault="00996090" w:rsidP="00996090">
            <w:pPr>
              <w:pStyle w:val="a0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5C9333" w14:textId="77777777" w:rsidR="00996090" w:rsidRPr="00BC7213" w:rsidRDefault="00996090" w:rsidP="00996090">
            <w:pPr>
              <w:pStyle w:val="a0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center"/>
          </w:tcPr>
          <w:p w14:paraId="128807FD" w14:textId="77777777" w:rsidR="00996090" w:rsidRPr="00BC7213" w:rsidRDefault="00996090" w:rsidP="00996090">
            <w:pPr>
              <w:pStyle w:val="a0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96090" w:rsidRPr="002946AF" w14:paraId="7D3CD2BE" w14:textId="77777777" w:rsidTr="00996090">
        <w:trPr>
          <w:cantSplit/>
        </w:trPr>
        <w:tc>
          <w:tcPr>
            <w:tcW w:w="2248" w:type="pct"/>
          </w:tcPr>
          <w:p w14:paraId="31160309" w14:textId="3DD86914" w:rsidR="00996090" w:rsidRPr="002946AF" w:rsidRDefault="00996090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688" w:type="pct"/>
            <w:shd w:val="clear" w:color="auto" w:fill="FAFAFA"/>
          </w:tcPr>
          <w:p w14:paraId="347F4E01" w14:textId="77777777" w:rsidR="00996090" w:rsidRPr="002946AF" w:rsidRDefault="00996090" w:rsidP="00996090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8" w:type="pct"/>
          </w:tcPr>
          <w:p w14:paraId="12E05F1F" w14:textId="77777777" w:rsidR="00996090" w:rsidRPr="002946AF" w:rsidRDefault="00996090" w:rsidP="00996090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8" w:type="pct"/>
            <w:shd w:val="clear" w:color="auto" w:fill="FAFAFA"/>
            <w:vAlign w:val="center"/>
          </w:tcPr>
          <w:p w14:paraId="44ADEB2C" w14:textId="77777777" w:rsidR="00996090" w:rsidRPr="002946AF" w:rsidRDefault="00996090" w:rsidP="00996090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8" w:type="pct"/>
            <w:vAlign w:val="center"/>
          </w:tcPr>
          <w:p w14:paraId="5F23D8B0" w14:textId="77777777" w:rsidR="00996090" w:rsidRPr="002946AF" w:rsidRDefault="00996090" w:rsidP="00996090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96090" w:rsidRPr="002946AF" w14:paraId="40810761" w14:textId="77777777" w:rsidTr="00996090">
        <w:trPr>
          <w:cantSplit/>
        </w:trPr>
        <w:tc>
          <w:tcPr>
            <w:tcW w:w="2248" w:type="pct"/>
          </w:tcPr>
          <w:p w14:paraId="216DB810" w14:textId="4F3AE7F9" w:rsidR="00996090" w:rsidRPr="002946AF" w:rsidRDefault="00996090" w:rsidP="006C06AF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left="340" w:right="-108" w:hanging="198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688" w:type="pct"/>
            <w:shd w:val="clear" w:color="auto" w:fill="FAFAFA"/>
          </w:tcPr>
          <w:p w14:paraId="093B0D2A" w14:textId="2DB51A91" w:rsidR="00996090" w:rsidRPr="002946AF" w:rsidRDefault="00204442" w:rsidP="00996090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722</w:t>
            </w:r>
          </w:p>
        </w:tc>
        <w:tc>
          <w:tcPr>
            <w:tcW w:w="688" w:type="pct"/>
          </w:tcPr>
          <w:p w14:paraId="3974C572" w14:textId="5874A635" w:rsidR="00996090" w:rsidRPr="002946AF" w:rsidRDefault="00204442" w:rsidP="009038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0385F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688" w:type="pct"/>
            <w:shd w:val="clear" w:color="auto" w:fill="FAFAFA"/>
            <w:vAlign w:val="center"/>
          </w:tcPr>
          <w:p w14:paraId="4FC7814D" w14:textId="2D0A2905" w:rsidR="00996090" w:rsidRPr="002946AF" w:rsidRDefault="00860B7B" w:rsidP="00996090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688" w:type="pct"/>
          </w:tcPr>
          <w:p w14:paraId="33B84D7A" w14:textId="00899858" w:rsidR="00996090" w:rsidRPr="002946AF" w:rsidRDefault="0090385F" w:rsidP="00996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6090" w:rsidRPr="002946AF" w14:paraId="3966D679" w14:textId="77777777" w:rsidTr="00996090">
        <w:trPr>
          <w:cantSplit/>
          <w:trHeight w:val="125"/>
        </w:trPr>
        <w:tc>
          <w:tcPr>
            <w:tcW w:w="2248" w:type="pct"/>
          </w:tcPr>
          <w:p w14:paraId="3104E7B6" w14:textId="0BA38474" w:rsidR="00996090" w:rsidRPr="002946AF" w:rsidRDefault="00996090" w:rsidP="006C06AF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 w:hanging="1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688" w:type="pct"/>
            <w:shd w:val="clear" w:color="auto" w:fill="FAFAFA"/>
          </w:tcPr>
          <w:p w14:paraId="2439F1EF" w14:textId="7D087A4B" w:rsidR="00996090" w:rsidRPr="002946AF" w:rsidRDefault="00204442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688" w:type="pct"/>
            <w:vAlign w:val="bottom"/>
          </w:tcPr>
          <w:p w14:paraId="5E0315DE" w14:textId="125FD1EB" w:rsidR="00996090" w:rsidRPr="002946AF" w:rsidRDefault="00204442" w:rsidP="00996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0385F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376AE0C2" w14:textId="79D46088" w:rsidR="00996090" w:rsidRPr="002946AF" w:rsidRDefault="00860B7B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8" w:type="pct"/>
            <w:vAlign w:val="bottom"/>
          </w:tcPr>
          <w:p w14:paraId="1A3D36AA" w14:textId="4B42B139" w:rsidR="00996090" w:rsidRPr="002946AF" w:rsidRDefault="00FF6B8D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6090" w:rsidRPr="002946AF" w14:paraId="15DA7254" w14:textId="77777777" w:rsidTr="00996090">
        <w:trPr>
          <w:cantSplit/>
        </w:trPr>
        <w:tc>
          <w:tcPr>
            <w:tcW w:w="2248" w:type="pct"/>
          </w:tcPr>
          <w:p w14:paraId="7D45AFCA" w14:textId="6DD7050E" w:rsidR="00996090" w:rsidRPr="002946AF" w:rsidRDefault="00996090" w:rsidP="0099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75DAD4" w14:textId="328309E0" w:rsidR="00996090" w:rsidRPr="002946AF" w:rsidRDefault="00204442" w:rsidP="00996090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0B7B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9005C" w14:textId="5EAEE8D9" w:rsidR="00996090" w:rsidRPr="002946AF" w:rsidRDefault="00204442" w:rsidP="00996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0385F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6FA151" w14:textId="638838B1" w:rsidR="00996090" w:rsidRPr="002946AF" w:rsidRDefault="00860B7B" w:rsidP="00996090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C5661" w14:textId="0A44F551" w:rsidR="00996090" w:rsidRPr="002946AF" w:rsidRDefault="00FF6B8D" w:rsidP="00996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102D1A1" w14:textId="3E0E454B" w:rsidR="000538A0" w:rsidRPr="00BC7213" w:rsidRDefault="00053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4485126E" w14:textId="2D91BE63" w:rsidR="000538A0" w:rsidRDefault="00CB5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การเปลี่ยนแปลง</w:t>
      </w:r>
      <w:r w:rsidR="000538A0" w:rsidRPr="002946AF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0538A0" w:rsidRPr="002946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เงินกู้ยืมระยะสั้นจากสถาบันการเงินของกลุ่มกิจการและบริษัท</w:t>
      </w:r>
      <w:r w:rsidR="000538A0" w:rsidRPr="002946A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B41AD56" w14:textId="77777777" w:rsidR="00BC7213" w:rsidRPr="00BC7213" w:rsidRDefault="00BC7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53"/>
        <w:gridCol w:w="1302"/>
        <w:gridCol w:w="1302"/>
        <w:gridCol w:w="1302"/>
        <w:gridCol w:w="1302"/>
      </w:tblGrid>
      <w:tr w:rsidR="000538A0" w:rsidRPr="002946AF" w14:paraId="6FD30CB8" w14:textId="77777777" w:rsidTr="002E21B1">
        <w:trPr>
          <w:cantSplit/>
        </w:trPr>
        <w:tc>
          <w:tcPr>
            <w:tcW w:w="2248" w:type="pct"/>
          </w:tcPr>
          <w:p w14:paraId="0430CE61" w14:textId="77777777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6A1E40" w14:textId="77777777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17743D" w14:textId="77777777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38A0" w:rsidRPr="002946AF" w14:paraId="4F4DDD1E" w14:textId="77777777" w:rsidTr="002E21B1">
        <w:trPr>
          <w:cantSplit/>
        </w:trPr>
        <w:tc>
          <w:tcPr>
            <w:tcW w:w="2248" w:type="pct"/>
          </w:tcPr>
          <w:p w14:paraId="0E9BD067" w14:textId="3B21EAFE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0A96C614" w14:textId="39C69C14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5539ABC1" w14:textId="2908F24E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207EF7B0" w14:textId="76B124F5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41F0D5FB" w14:textId="32509E11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538A0" w:rsidRPr="002946AF" w14:paraId="61DF5B89" w14:textId="77777777" w:rsidTr="002E21B1">
        <w:trPr>
          <w:cantSplit/>
        </w:trPr>
        <w:tc>
          <w:tcPr>
            <w:tcW w:w="2248" w:type="pct"/>
          </w:tcPr>
          <w:p w14:paraId="7928A70E" w14:textId="77777777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279DB827" w14:textId="77777777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68AE7194" w14:textId="77777777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07482A90" w14:textId="77777777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76958A16" w14:textId="77777777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538A0" w:rsidRPr="00BC7213" w14:paraId="35C50A7B" w14:textId="77777777" w:rsidTr="002E21B1">
        <w:trPr>
          <w:cantSplit/>
        </w:trPr>
        <w:tc>
          <w:tcPr>
            <w:tcW w:w="2248" w:type="pct"/>
          </w:tcPr>
          <w:p w14:paraId="50C78630" w14:textId="77777777" w:rsidR="000538A0" w:rsidRPr="00BC7213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FAFAFA"/>
          </w:tcPr>
          <w:p w14:paraId="1173BD1A" w14:textId="77777777" w:rsidR="000538A0" w:rsidRPr="00BC7213" w:rsidRDefault="000538A0" w:rsidP="002E21B1">
            <w:pPr>
              <w:pStyle w:val="a0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202A43DF" w14:textId="77777777" w:rsidR="000538A0" w:rsidRPr="00BC7213" w:rsidRDefault="000538A0" w:rsidP="002E21B1">
            <w:pPr>
              <w:pStyle w:val="a0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7A890C" w14:textId="77777777" w:rsidR="000538A0" w:rsidRPr="00BC7213" w:rsidRDefault="000538A0" w:rsidP="002E21B1">
            <w:pPr>
              <w:pStyle w:val="a0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center"/>
          </w:tcPr>
          <w:p w14:paraId="47E84C54" w14:textId="77777777" w:rsidR="000538A0" w:rsidRPr="00BC7213" w:rsidRDefault="000538A0" w:rsidP="002E21B1">
            <w:pPr>
              <w:pStyle w:val="a0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0538A0" w:rsidRPr="002946AF" w14:paraId="70612902" w14:textId="77777777" w:rsidTr="002E21B1">
        <w:trPr>
          <w:cantSplit/>
        </w:trPr>
        <w:tc>
          <w:tcPr>
            <w:tcW w:w="2248" w:type="pct"/>
          </w:tcPr>
          <w:p w14:paraId="632FF3F6" w14:textId="77777777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688" w:type="pct"/>
            <w:shd w:val="clear" w:color="auto" w:fill="FAFAFA"/>
          </w:tcPr>
          <w:p w14:paraId="41AF180F" w14:textId="4B36F7DB" w:rsidR="000538A0" w:rsidRPr="002946AF" w:rsidRDefault="00204442" w:rsidP="002E21B1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A06D0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688" w:type="pct"/>
          </w:tcPr>
          <w:p w14:paraId="753ABC4E" w14:textId="7F6122BE" w:rsidR="000538A0" w:rsidRPr="002946AF" w:rsidRDefault="00204442" w:rsidP="002E21B1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688" w:type="pct"/>
            <w:shd w:val="clear" w:color="auto" w:fill="FAFAFA"/>
            <w:vAlign w:val="center"/>
          </w:tcPr>
          <w:p w14:paraId="6956F9C4" w14:textId="6436387A" w:rsidR="000538A0" w:rsidRPr="002946AF" w:rsidRDefault="00CA06D0" w:rsidP="002E21B1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14:paraId="48B8B0BD" w14:textId="77777777" w:rsidR="000538A0" w:rsidRPr="002946AF" w:rsidRDefault="000538A0" w:rsidP="002E21B1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538A0" w:rsidRPr="002946AF" w14:paraId="2C2101EA" w14:textId="77777777" w:rsidTr="002E21B1">
        <w:trPr>
          <w:cantSplit/>
        </w:trPr>
        <w:tc>
          <w:tcPr>
            <w:tcW w:w="2248" w:type="pct"/>
          </w:tcPr>
          <w:p w14:paraId="5A6F3693" w14:textId="77777777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:</w:t>
            </w:r>
          </w:p>
        </w:tc>
        <w:tc>
          <w:tcPr>
            <w:tcW w:w="688" w:type="pct"/>
            <w:shd w:val="clear" w:color="auto" w:fill="FAFAFA"/>
          </w:tcPr>
          <w:p w14:paraId="778D8130" w14:textId="77777777" w:rsidR="000538A0" w:rsidRPr="002946AF" w:rsidRDefault="000538A0" w:rsidP="002E21B1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8" w:type="pct"/>
          </w:tcPr>
          <w:p w14:paraId="0AA1FBD6" w14:textId="77777777" w:rsidR="000538A0" w:rsidRPr="002946AF" w:rsidRDefault="000538A0" w:rsidP="002E21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88" w:type="pct"/>
            <w:shd w:val="clear" w:color="auto" w:fill="FAFAFA"/>
            <w:vAlign w:val="center"/>
          </w:tcPr>
          <w:p w14:paraId="0346FBB7" w14:textId="77777777" w:rsidR="000538A0" w:rsidRPr="002946AF" w:rsidRDefault="000538A0" w:rsidP="002E21B1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8" w:type="pct"/>
          </w:tcPr>
          <w:p w14:paraId="55334D15" w14:textId="77777777" w:rsidR="000538A0" w:rsidRPr="002946AF" w:rsidRDefault="000538A0" w:rsidP="002E21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538A0" w:rsidRPr="002946AF" w14:paraId="621D9BB4" w14:textId="77777777" w:rsidTr="002E21B1">
        <w:trPr>
          <w:cantSplit/>
          <w:trHeight w:val="125"/>
        </w:trPr>
        <w:tc>
          <w:tcPr>
            <w:tcW w:w="2248" w:type="pct"/>
          </w:tcPr>
          <w:p w14:paraId="09532BFA" w14:textId="4AD2B211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เงินสดรับจากเงินกู้ยืมระยะสั้น</w:t>
            </w:r>
          </w:p>
        </w:tc>
        <w:tc>
          <w:tcPr>
            <w:tcW w:w="688" w:type="pct"/>
            <w:shd w:val="clear" w:color="auto" w:fill="FAFAFA"/>
          </w:tcPr>
          <w:p w14:paraId="56CAD19D" w14:textId="717B32BF" w:rsidR="000538A0" w:rsidRPr="002946AF" w:rsidRDefault="00204442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A06D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688" w:type="pct"/>
            <w:vAlign w:val="bottom"/>
          </w:tcPr>
          <w:p w14:paraId="3DD84BED" w14:textId="7F3BFD28" w:rsidR="000538A0" w:rsidRPr="002946AF" w:rsidRDefault="00204442" w:rsidP="002E21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0538A0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2DE59F69" w14:textId="0F21918A" w:rsidR="000538A0" w:rsidRPr="002946AF" w:rsidRDefault="00CA06D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8" w:type="pct"/>
            <w:vAlign w:val="bottom"/>
          </w:tcPr>
          <w:p w14:paraId="5D215097" w14:textId="1BB03FCF" w:rsidR="000538A0" w:rsidRPr="002946AF" w:rsidRDefault="00204442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538A0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0538A0" w:rsidRPr="002946AF" w14:paraId="398D0095" w14:textId="77777777" w:rsidTr="002E21B1">
        <w:trPr>
          <w:cantSplit/>
        </w:trPr>
        <w:tc>
          <w:tcPr>
            <w:tcW w:w="2248" w:type="pct"/>
          </w:tcPr>
          <w:p w14:paraId="24EB22FB" w14:textId="10060394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เงินสดจ่ายชำระ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688" w:type="pct"/>
            <w:shd w:val="clear" w:color="auto" w:fill="FAFAFA"/>
          </w:tcPr>
          <w:p w14:paraId="6BA9C1CF" w14:textId="6329D130" w:rsidR="000538A0" w:rsidRPr="002946AF" w:rsidRDefault="00CA06D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8" w:type="pct"/>
            <w:vAlign w:val="center"/>
          </w:tcPr>
          <w:p w14:paraId="6A7D1F1A" w14:textId="7FB2D2D7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8" w:type="pct"/>
            <w:shd w:val="clear" w:color="auto" w:fill="FAFAFA"/>
            <w:vAlign w:val="center"/>
          </w:tcPr>
          <w:p w14:paraId="5D1F20DB" w14:textId="15D92038" w:rsidR="000538A0" w:rsidRPr="002946AF" w:rsidRDefault="00CA06D0" w:rsidP="002E21B1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8" w:type="pct"/>
            <w:vAlign w:val="center"/>
          </w:tcPr>
          <w:p w14:paraId="0E3C476E" w14:textId="3689CD93" w:rsidR="000538A0" w:rsidRPr="002946AF" w:rsidRDefault="000538A0" w:rsidP="002E21B1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538A0" w:rsidRPr="002946AF" w14:paraId="107AC418" w14:textId="77777777" w:rsidTr="002E21B1">
        <w:trPr>
          <w:cantSplit/>
        </w:trPr>
        <w:tc>
          <w:tcPr>
            <w:tcW w:w="2248" w:type="pct"/>
          </w:tcPr>
          <w:p w14:paraId="715C21C0" w14:textId="77777777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การเปลี่ยนแปลงรายการที่ไม่ใช่เงินสด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688" w:type="pct"/>
            <w:shd w:val="clear" w:color="auto" w:fill="FAFAFA"/>
          </w:tcPr>
          <w:p w14:paraId="2B4B112F" w14:textId="0E3C0032" w:rsidR="000538A0" w:rsidRPr="002946AF" w:rsidRDefault="00906FE9" w:rsidP="00906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</w:p>
        </w:tc>
        <w:tc>
          <w:tcPr>
            <w:tcW w:w="688" w:type="pct"/>
            <w:vAlign w:val="center"/>
          </w:tcPr>
          <w:p w14:paraId="5257507D" w14:textId="77777777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8" w:type="pct"/>
            <w:shd w:val="clear" w:color="auto" w:fill="FAFAFA"/>
            <w:vAlign w:val="center"/>
          </w:tcPr>
          <w:p w14:paraId="7AB7B056" w14:textId="77777777" w:rsidR="000538A0" w:rsidRPr="002946AF" w:rsidRDefault="000538A0" w:rsidP="002E21B1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8" w:type="pct"/>
            <w:vAlign w:val="center"/>
          </w:tcPr>
          <w:p w14:paraId="73F4C6C7" w14:textId="77777777" w:rsidR="000538A0" w:rsidRPr="002946AF" w:rsidRDefault="000538A0" w:rsidP="002E21B1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538A0" w:rsidRPr="002946AF" w14:paraId="167C4F0C" w14:textId="77777777" w:rsidTr="002E21B1">
        <w:trPr>
          <w:cantSplit/>
        </w:trPr>
        <w:tc>
          <w:tcPr>
            <w:tcW w:w="2248" w:type="pct"/>
          </w:tcPr>
          <w:p w14:paraId="50C193AD" w14:textId="77777777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การเปลี่ยนแปลงอื่น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FAFAFA"/>
          </w:tcPr>
          <w:p w14:paraId="1F806141" w14:textId="0AF3D4D0" w:rsidR="000538A0" w:rsidRPr="002946AF" w:rsidRDefault="00CA06D0" w:rsidP="00906FE9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3838A9B4" w14:textId="725262E2" w:rsidR="000538A0" w:rsidRPr="002946AF" w:rsidRDefault="000538A0" w:rsidP="002E21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D3414B" w14:textId="45B5C9F4" w:rsidR="000538A0" w:rsidRPr="002946AF" w:rsidRDefault="00CA06D0" w:rsidP="002E21B1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737CD174" w14:textId="77777777" w:rsidR="000538A0" w:rsidRPr="002946AF" w:rsidRDefault="000538A0" w:rsidP="002E21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538A0" w:rsidRPr="002946AF" w14:paraId="017FF406" w14:textId="77777777" w:rsidTr="002E21B1">
        <w:trPr>
          <w:cantSplit/>
        </w:trPr>
        <w:tc>
          <w:tcPr>
            <w:tcW w:w="2248" w:type="pct"/>
          </w:tcPr>
          <w:p w14:paraId="39F1353C" w14:textId="77777777" w:rsidR="000538A0" w:rsidRPr="002946AF" w:rsidRDefault="000538A0" w:rsidP="002E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40946" w14:textId="26528D84" w:rsidR="000538A0" w:rsidRPr="002946AF" w:rsidRDefault="00204442" w:rsidP="002E21B1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A06D0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4B166" w14:textId="24A49A5B" w:rsidR="000538A0" w:rsidRPr="002946AF" w:rsidRDefault="00204442" w:rsidP="002E21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38A0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867058" w14:textId="6A1165A9" w:rsidR="000538A0" w:rsidRPr="002946AF" w:rsidRDefault="00CA06D0" w:rsidP="002E21B1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0B517" w14:textId="3876044C" w:rsidR="000538A0" w:rsidRPr="002946AF" w:rsidRDefault="00CA06D0" w:rsidP="002E21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E8DE01A" w14:textId="47760372" w:rsidR="008E7180" w:rsidRPr="00BC7213" w:rsidRDefault="008E7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16"/>
          <w:szCs w:val="16"/>
          <w:cs/>
        </w:rPr>
      </w:pPr>
    </w:p>
    <w:p w14:paraId="314418CB" w14:textId="77777777" w:rsidR="0050529C" w:rsidRPr="002946AF" w:rsidRDefault="0050529C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F2F3D92" w14:textId="70652525" w:rsidR="00C31525" w:rsidRDefault="007A2093" w:rsidP="00CC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เงินกู้ยืมระยะสั้นจากสถาบันการเงินเป็นตั๋วสัญญาใช้เงินของบริษัทย่อยหลายแห่งในสกุลเงินบาทจำนวน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F1CFA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416</w:t>
      </w: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สกุลเงินเหรียญดองเวียดนามจำนวน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115</w:t>
      </w:r>
      <w:r w:rsidRPr="00DF1CFA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195</w:t>
      </w:r>
      <w:r w:rsidRPr="00F632E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ล้านเหรียญดองเวียดนาม (เทียบเท่า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และ</w:t>
      </w:r>
      <w:r w:rsidR="00BC721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>สกุลเงินรูเปีย</w:t>
      </w:r>
      <w:proofErr w:type="spellStart"/>
      <w:r w:rsidRPr="007A2093">
        <w:rPr>
          <w:rFonts w:ascii="Browallia New" w:eastAsia="Arial Unicode MS" w:hAnsi="Browallia New" w:cs="Browallia New"/>
          <w:sz w:val="26"/>
          <w:szCs w:val="26"/>
          <w:cs/>
        </w:rPr>
        <w:t>ห์</w:t>
      </w:r>
      <w:proofErr w:type="spellEnd"/>
      <w:r w:rsidR="00D3428E">
        <w:rPr>
          <w:rFonts w:ascii="Browallia New" w:eastAsia="Arial Unicode MS" w:hAnsi="Browallia New" w:cs="Browallia New" w:hint="cs"/>
          <w:sz w:val="26"/>
          <w:szCs w:val="26"/>
          <w:cs/>
        </w:rPr>
        <w:t>อินโดนีเซีย</w:t>
      </w: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DF1CFA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719</w:t>
      </w: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ล้านเหรียญรูเปีย</w:t>
      </w:r>
      <w:proofErr w:type="spellStart"/>
      <w:r w:rsidRPr="007A2093">
        <w:rPr>
          <w:rFonts w:ascii="Browallia New" w:eastAsia="Arial Unicode MS" w:hAnsi="Browallia New" w:cs="Browallia New"/>
          <w:sz w:val="26"/>
          <w:szCs w:val="26"/>
          <w:cs/>
        </w:rPr>
        <w:t>ห์</w:t>
      </w:r>
      <w:proofErr w:type="spellEnd"/>
      <w:r w:rsidR="00D3428E">
        <w:rPr>
          <w:rFonts w:ascii="Browallia New" w:eastAsia="Arial Unicode MS" w:hAnsi="Browallia New" w:cs="Browallia New" w:hint="cs"/>
          <w:sz w:val="26"/>
          <w:szCs w:val="26"/>
          <w:cs/>
        </w:rPr>
        <w:t>อินโดนีเซีย</w:t>
      </w: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 xml:space="preserve"> (เทียบเท่า</w:t>
      </w:r>
      <w:r w:rsidR="00DF1CF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โดยมีอัตราดอกเบี้ยร้อยละ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F1CFA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(พ.ศ.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เป็นของบริษัทย่อยหลายแห่งในสกุลเงินบาท</w:t>
      </w:r>
      <w:r w:rsidRPr="001E733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31525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135</w:t>
      </w: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และสกุลเงินเหรียญดองเวียดนามจำนวน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183</w:t>
      </w:r>
      <w:r w:rsidRPr="009F7ED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668</w:t>
      </w: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ล้านเหรียญดองเวียดนาม (เทียบเท่า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257</w:t>
      </w: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โดยมีอัตราดอกเบี้ยร้อยละ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F1CFA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DF1CFA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A2093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 </w:t>
      </w:r>
    </w:p>
    <w:p w14:paraId="52FFE194" w14:textId="77777777" w:rsidR="00C31525" w:rsidRDefault="00C31525" w:rsidP="00CC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CEB682" w14:textId="796B6346" w:rsidR="000F43B4" w:rsidRPr="000201D0" w:rsidRDefault="003372B3" w:rsidP="00CC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ของบริษัทย่อยแห่งหนึ่งเป็นเงินกู้ยืมที่มีหลักประกันตามข้อกำหนดและเงื่อนไขร่วมกันกับเงินกู้ยืมระยะยาวภายใต้สัญญา</w:t>
      </w:r>
      <w:r w:rsidR="00422C30">
        <w:rPr>
          <w:rFonts w:ascii="Browallia New" w:eastAsia="Arial Unicode MS" w:hAnsi="Browallia New" w:cs="Browallia New" w:hint="cs"/>
          <w:sz w:val="26"/>
          <w:szCs w:val="26"/>
          <w:cs/>
        </w:rPr>
        <w:t>วงเงินสินเชื่อ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ตามที่ได้กล่าวไว้ในหมายเหตุฯ ข้อ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2206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3DC18D38" w14:textId="3CE44CC7" w:rsidR="00922069" w:rsidRDefault="00922069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1D6246B6" w14:textId="77777777" w:rsidR="00C3783A" w:rsidRPr="00BC7213" w:rsidRDefault="00C3783A" w:rsidP="004B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E094E" w:rsidRPr="00BC7213" w14:paraId="4E3EE4E7" w14:textId="77777777" w:rsidTr="002E094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5AFA3E" w14:textId="2DC610AF" w:rsidR="002E094E" w:rsidRPr="00BC7213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2E094E" w:rsidRPr="00BC72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BC72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</w:t>
            </w:r>
          </w:p>
        </w:tc>
      </w:tr>
    </w:tbl>
    <w:p w14:paraId="5DE05D97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4992" w:type="pct"/>
        <w:jc w:val="center"/>
        <w:tblBorders>
          <w:bottom w:val="single" w:sz="4" w:space="0" w:color="auto"/>
        </w:tblBorders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89"/>
        <w:gridCol w:w="1440"/>
        <w:gridCol w:w="1441"/>
        <w:gridCol w:w="1440"/>
        <w:gridCol w:w="1436"/>
      </w:tblGrid>
      <w:tr w:rsidR="002E094E" w:rsidRPr="00BC7213" w14:paraId="35B5700D" w14:textId="77777777" w:rsidTr="002E094E">
        <w:trPr>
          <w:cantSplit/>
          <w:tblHeader/>
          <w:jc w:val="center"/>
        </w:trPr>
        <w:tc>
          <w:tcPr>
            <w:tcW w:w="1953" w:type="pct"/>
          </w:tcPr>
          <w:p w14:paraId="0373445F" w14:textId="77777777" w:rsidR="002E094E" w:rsidRPr="00BC7213" w:rsidRDefault="002E094E" w:rsidP="002E094E">
            <w:pPr>
              <w:pStyle w:val="acctmergecolhdg"/>
              <w:spacing w:line="240" w:lineRule="auto"/>
              <w:ind w:left="-75" w:right="-52" w:firstLine="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2B42B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6D6A7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94E" w:rsidRPr="00BC7213" w14:paraId="4CC27AA2" w14:textId="77777777" w:rsidTr="002E094E">
        <w:trPr>
          <w:cantSplit/>
          <w:tblHeader/>
          <w:jc w:val="center"/>
        </w:trPr>
        <w:tc>
          <w:tcPr>
            <w:tcW w:w="1953" w:type="pct"/>
          </w:tcPr>
          <w:p w14:paraId="0C988316" w14:textId="6F88AF4B" w:rsidR="002E094E" w:rsidRPr="00BC7213" w:rsidRDefault="002E094E" w:rsidP="002E094E">
            <w:pPr>
              <w:pStyle w:val="acctmergecolhdg"/>
              <w:spacing w:line="240" w:lineRule="auto"/>
              <w:ind w:left="-75" w:right="-52" w:firstLine="6"/>
              <w:jc w:val="lef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  <w:lang w:bidi="th-TH"/>
              </w:rPr>
            </w:pPr>
            <w:r w:rsidRPr="00BC7213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Pr="00BC7213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  <w:vAlign w:val="center"/>
          </w:tcPr>
          <w:p w14:paraId="51E99232" w14:textId="4D1B2600" w:rsidR="002E094E" w:rsidRPr="00BC7213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3" w:type="pct"/>
            <w:tcBorders>
              <w:top w:val="single" w:sz="4" w:space="0" w:color="auto"/>
              <w:bottom w:val="nil"/>
            </w:tcBorders>
            <w:vAlign w:val="center"/>
          </w:tcPr>
          <w:p w14:paraId="089A72A4" w14:textId="49525369" w:rsidR="002E094E" w:rsidRPr="00BC7213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  <w:vAlign w:val="center"/>
          </w:tcPr>
          <w:p w14:paraId="282CB554" w14:textId="7A2F4F1C" w:rsidR="002E094E" w:rsidRPr="00BC7213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0" w:type="pct"/>
            <w:tcBorders>
              <w:top w:val="single" w:sz="4" w:space="0" w:color="auto"/>
              <w:bottom w:val="nil"/>
            </w:tcBorders>
          </w:tcPr>
          <w:p w14:paraId="56351063" w14:textId="4AF968BA" w:rsidR="002E094E" w:rsidRPr="00BC7213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094E" w:rsidRPr="00BC7213" w14:paraId="141718C8" w14:textId="77777777" w:rsidTr="002E094E">
        <w:trPr>
          <w:cantSplit/>
          <w:jc w:val="center"/>
        </w:trPr>
        <w:tc>
          <w:tcPr>
            <w:tcW w:w="1953" w:type="pct"/>
          </w:tcPr>
          <w:p w14:paraId="5BE77C6E" w14:textId="77777777" w:rsidR="002E094E" w:rsidRPr="00BC7213" w:rsidRDefault="002E094E" w:rsidP="002E094E">
            <w:pPr>
              <w:pStyle w:val="Denomination2"/>
              <w:ind w:left="-75" w:right="-52" w:firstLine="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A9D7129" w14:textId="77777777" w:rsidR="002E094E" w:rsidRPr="00BC7213" w:rsidRDefault="002E094E" w:rsidP="00CC28F2">
            <w:pPr>
              <w:pStyle w:val="Denomination2"/>
              <w:ind w:left="7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center"/>
          </w:tcPr>
          <w:p w14:paraId="650B0CA1" w14:textId="77777777" w:rsidR="002E094E" w:rsidRPr="00BC7213" w:rsidRDefault="002E094E" w:rsidP="00CC28F2">
            <w:pPr>
              <w:pStyle w:val="Denomination2"/>
              <w:ind w:left="7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73F07B6A" w14:textId="77777777" w:rsidR="002E094E" w:rsidRPr="00BC7213" w:rsidRDefault="002E094E" w:rsidP="00CC28F2">
            <w:pPr>
              <w:pStyle w:val="acctfourfigures"/>
              <w:tabs>
                <w:tab w:val="clear" w:pos="765"/>
              </w:tabs>
              <w:spacing w:line="240" w:lineRule="auto"/>
              <w:ind w:left="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6BBB862B" w14:textId="77777777" w:rsidR="002E094E" w:rsidRPr="00BC7213" w:rsidRDefault="002E094E" w:rsidP="00CC28F2">
            <w:pPr>
              <w:pStyle w:val="acctfourfigures"/>
              <w:tabs>
                <w:tab w:val="clear" w:pos="765"/>
              </w:tabs>
              <w:spacing w:line="240" w:lineRule="auto"/>
              <w:ind w:left="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E094E" w:rsidRPr="00BC7213" w14:paraId="2F57483D" w14:textId="77777777" w:rsidTr="002E094E">
        <w:trPr>
          <w:cantSplit/>
          <w:jc w:val="center"/>
        </w:trPr>
        <w:tc>
          <w:tcPr>
            <w:tcW w:w="1953" w:type="pct"/>
          </w:tcPr>
          <w:p w14:paraId="551E7F8E" w14:textId="77777777" w:rsidR="002E094E" w:rsidRPr="00BC7213" w:rsidRDefault="002E094E" w:rsidP="002E094E">
            <w:pPr>
              <w:pStyle w:val="Denomination2"/>
              <w:ind w:left="-75" w:right="-52" w:firstLine="6"/>
              <w:jc w:val="lef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E104EB2" w14:textId="77777777" w:rsidR="002E094E" w:rsidRPr="00BC7213" w:rsidRDefault="002E094E" w:rsidP="00CC28F2">
            <w:pPr>
              <w:pStyle w:val="Denomination2"/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nil"/>
            </w:tcBorders>
            <w:vAlign w:val="center"/>
          </w:tcPr>
          <w:p w14:paraId="22A7A98E" w14:textId="77777777" w:rsidR="002E094E" w:rsidRPr="00BC7213" w:rsidRDefault="002E094E" w:rsidP="00CC28F2">
            <w:pPr>
              <w:pStyle w:val="Denomination2"/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5206A7B" w14:textId="77777777" w:rsidR="002E094E" w:rsidRPr="00BC7213" w:rsidRDefault="002E094E" w:rsidP="00CC28F2">
            <w:pPr>
              <w:pStyle w:val="acctfourfigures"/>
              <w:tabs>
                <w:tab w:val="clear" w:pos="765"/>
              </w:tabs>
              <w:spacing w:line="240" w:lineRule="auto"/>
              <w:ind w:left="7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nil"/>
            </w:tcBorders>
            <w:vAlign w:val="bottom"/>
          </w:tcPr>
          <w:p w14:paraId="17A1A583" w14:textId="77777777" w:rsidR="002E094E" w:rsidRPr="00BC7213" w:rsidRDefault="002E094E" w:rsidP="00CC28F2">
            <w:pPr>
              <w:pStyle w:val="Denomination2"/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E094E" w:rsidRPr="00BC7213" w14:paraId="18757463" w14:textId="77777777" w:rsidTr="002E094E">
        <w:trPr>
          <w:cantSplit/>
          <w:jc w:val="center"/>
        </w:trPr>
        <w:tc>
          <w:tcPr>
            <w:tcW w:w="1953" w:type="pct"/>
          </w:tcPr>
          <w:p w14:paraId="427B2819" w14:textId="2CB21901" w:rsidR="002E094E" w:rsidRPr="00BC7213" w:rsidRDefault="002E094E" w:rsidP="002E094E">
            <w:pPr>
              <w:pStyle w:val="Denomination2"/>
              <w:ind w:left="-75" w:right="-52" w:firstLine="6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(หมายเหตุฯ ข้อ </w:t>
            </w:r>
            <w:r w:rsidR="0092206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9BE1C0E" w14:textId="1A859B81" w:rsidR="002E094E" w:rsidRPr="00BC7213" w:rsidRDefault="00204442" w:rsidP="00CC28F2">
            <w:pPr>
              <w:pStyle w:val="Denomination2"/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959C7" w:rsidRPr="00BC72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763" w:type="pct"/>
            <w:tcBorders>
              <w:top w:val="nil"/>
              <w:bottom w:val="nil"/>
            </w:tcBorders>
            <w:vAlign w:val="center"/>
          </w:tcPr>
          <w:p w14:paraId="5D46F7D0" w14:textId="2B2F37B9" w:rsidR="002E094E" w:rsidRPr="00BC7213" w:rsidRDefault="00204442" w:rsidP="00CC28F2">
            <w:pPr>
              <w:pStyle w:val="Denomination2"/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E094E" w:rsidRPr="00BC72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762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69DBF48" w14:textId="515F607E" w:rsidR="002E094E" w:rsidRPr="00BC7213" w:rsidRDefault="00204442" w:rsidP="00CC28F2">
            <w:pPr>
              <w:pStyle w:val="acctfourfigures"/>
              <w:tabs>
                <w:tab w:val="clear" w:pos="765"/>
              </w:tabs>
              <w:spacing w:line="240" w:lineRule="auto"/>
              <w:ind w:left="7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5959C7" w:rsidRPr="00BC72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760" w:type="pct"/>
            <w:tcBorders>
              <w:top w:val="nil"/>
              <w:bottom w:val="nil"/>
            </w:tcBorders>
            <w:vAlign w:val="bottom"/>
          </w:tcPr>
          <w:p w14:paraId="6CBFE307" w14:textId="7D409837" w:rsidR="002E094E" w:rsidRPr="00BC7213" w:rsidRDefault="00204442" w:rsidP="00CC28F2">
            <w:pPr>
              <w:pStyle w:val="Denomination2"/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E094E" w:rsidRPr="00BC72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</w:tr>
      <w:tr w:rsidR="002E094E" w:rsidRPr="00BC7213" w14:paraId="385A5C74" w14:textId="77777777" w:rsidTr="002E094E">
        <w:trPr>
          <w:cantSplit/>
          <w:jc w:val="center"/>
        </w:trPr>
        <w:tc>
          <w:tcPr>
            <w:tcW w:w="1953" w:type="pct"/>
            <w:tcBorders>
              <w:bottom w:val="nil"/>
            </w:tcBorders>
          </w:tcPr>
          <w:p w14:paraId="6CFEC2B8" w14:textId="77777777" w:rsidR="002E094E" w:rsidRPr="00BC7213" w:rsidRDefault="002E094E" w:rsidP="002E094E">
            <w:pPr>
              <w:pStyle w:val="Denomination2"/>
              <w:ind w:left="-75" w:right="-52" w:firstLine="6"/>
              <w:jc w:val="left"/>
              <w:rPr>
                <w:rFonts w:ascii="Browallia New" w:eastAsia="Arial Unicode MS" w:hAnsi="Browallia New" w:cs="Browallia New"/>
                <w:bCs/>
                <w:i/>
                <w:i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กิจการอื่น</w:t>
            </w:r>
          </w:p>
        </w:tc>
        <w:tc>
          <w:tcPr>
            <w:tcW w:w="762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480F4FF" w14:textId="6C6A5C82" w:rsidR="002E094E" w:rsidRPr="00BC7213" w:rsidRDefault="00204442" w:rsidP="00CC28F2">
            <w:pPr>
              <w:pStyle w:val="Denomination2"/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959C7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763" w:type="pct"/>
            <w:tcBorders>
              <w:top w:val="nil"/>
              <w:bottom w:val="single" w:sz="4" w:space="0" w:color="auto"/>
            </w:tcBorders>
            <w:vAlign w:val="center"/>
          </w:tcPr>
          <w:p w14:paraId="6243A0B1" w14:textId="47742043" w:rsidR="002E094E" w:rsidRPr="00BC7213" w:rsidRDefault="00204442" w:rsidP="00CC28F2">
            <w:pPr>
              <w:pStyle w:val="Denomination2"/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E094E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762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778A022" w14:textId="6E83F551" w:rsidR="002E094E" w:rsidRPr="00BC7213" w:rsidRDefault="00204442" w:rsidP="00CC28F2">
            <w:pPr>
              <w:pStyle w:val="acctfourfigures"/>
              <w:tabs>
                <w:tab w:val="clear" w:pos="765"/>
              </w:tabs>
              <w:spacing w:line="240" w:lineRule="auto"/>
              <w:ind w:left="7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959C7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760" w:type="pct"/>
            <w:tcBorders>
              <w:top w:val="nil"/>
              <w:bottom w:val="single" w:sz="4" w:space="0" w:color="auto"/>
            </w:tcBorders>
            <w:vAlign w:val="bottom"/>
          </w:tcPr>
          <w:p w14:paraId="49A41F87" w14:textId="0C773C7E" w:rsidR="002E094E" w:rsidRPr="00BC7213" w:rsidRDefault="00204442" w:rsidP="00CC28F2">
            <w:pPr>
              <w:pStyle w:val="Denomination2"/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E094E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</w:tr>
      <w:tr w:rsidR="002E094E" w:rsidRPr="00BC7213" w14:paraId="2F01A725" w14:textId="77777777" w:rsidTr="002E094E">
        <w:trPr>
          <w:cantSplit/>
          <w:jc w:val="center"/>
        </w:trPr>
        <w:tc>
          <w:tcPr>
            <w:tcW w:w="1953" w:type="pct"/>
            <w:tcBorders>
              <w:bottom w:val="nil"/>
            </w:tcBorders>
          </w:tcPr>
          <w:p w14:paraId="7D99A2E2" w14:textId="77777777" w:rsidR="002E094E" w:rsidRPr="00BC7213" w:rsidRDefault="002E094E" w:rsidP="002E094E">
            <w:pPr>
              <w:pStyle w:val="Denomination2"/>
              <w:ind w:left="-75" w:right="-52" w:firstLine="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0AA2A7" w14:textId="551D3DFC" w:rsidR="002E094E" w:rsidRPr="00BC7213" w:rsidRDefault="00204442" w:rsidP="00CC28F2">
            <w:pPr>
              <w:pStyle w:val="Denomination2"/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5959C7" w:rsidRPr="00BC72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E9F88" w14:textId="2ACBDD8F" w:rsidR="002E094E" w:rsidRPr="00BC7213" w:rsidRDefault="00204442" w:rsidP="00CC28F2">
            <w:pPr>
              <w:pStyle w:val="Denomination2"/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E094E" w:rsidRPr="00BC72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0B0D75" w14:textId="64B5E6EC" w:rsidR="002E094E" w:rsidRPr="00BC7213" w:rsidRDefault="00204442" w:rsidP="00CC28F2">
            <w:pPr>
              <w:pStyle w:val="acctfourfigures"/>
              <w:tabs>
                <w:tab w:val="clear" w:pos="765"/>
              </w:tabs>
              <w:spacing w:line="240" w:lineRule="auto"/>
              <w:ind w:left="7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5959C7" w:rsidRPr="00BC72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00E4F" w14:textId="1D8FB1A2" w:rsidR="002E094E" w:rsidRPr="00BC7213" w:rsidRDefault="00204442" w:rsidP="00CC28F2">
            <w:pPr>
              <w:pStyle w:val="Denomination2"/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2E094E" w:rsidRPr="00BC72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</w:p>
        </w:tc>
      </w:tr>
    </w:tbl>
    <w:p w14:paraId="6D7603FD" w14:textId="6EECDA1F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E094E" w:rsidRPr="00BC7213" w14:paraId="5A28A77C" w14:textId="77777777" w:rsidTr="002E094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3840109" w14:textId="43646DA6" w:rsidR="002E094E" w:rsidRPr="00BC7213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2E094E" w:rsidRPr="00BC72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BC72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เจ้าหนี้อื่น</w:t>
            </w:r>
          </w:p>
        </w:tc>
      </w:tr>
    </w:tbl>
    <w:p w14:paraId="64AE2B7E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4993" w:type="pct"/>
        <w:tblLook w:val="0000" w:firstRow="0" w:lastRow="0" w:firstColumn="0" w:lastColumn="0" w:noHBand="0" w:noVBand="0"/>
      </w:tblPr>
      <w:tblGrid>
        <w:gridCol w:w="3690"/>
        <w:gridCol w:w="1440"/>
        <w:gridCol w:w="1442"/>
        <w:gridCol w:w="1440"/>
        <w:gridCol w:w="1436"/>
      </w:tblGrid>
      <w:tr w:rsidR="002E094E" w:rsidRPr="00BC7213" w14:paraId="6A6779BC" w14:textId="77777777" w:rsidTr="002E094E">
        <w:trPr>
          <w:cantSplit/>
        </w:trPr>
        <w:tc>
          <w:tcPr>
            <w:tcW w:w="1953" w:type="pct"/>
            <w:vAlign w:val="center"/>
          </w:tcPr>
          <w:p w14:paraId="08C76CC0" w14:textId="77777777" w:rsidR="002E094E" w:rsidRPr="00BC7213" w:rsidRDefault="002E094E" w:rsidP="00BC7213">
            <w:pPr>
              <w:pStyle w:val="NoSpacing"/>
              <w:tabs>
                <w:tab w:val="clear" w:pos="56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lef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3AB68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4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3B4AF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4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94E" w:rsidRPr="00BC7213" w14:paraId="0A891677" w14:textId="77777777" w:rsidTr="002E094E">
        <w:trPr>
          <w:cantSplit/>
        </w:trPr>
        <w:tc>
          <w:tcPr>
            <w:tcW w:w="1953" w:type="pct"/>
            <w:vAlign w:val="center"/>
          </w:tcPr>
          <w:p w14:paraId="1EB60B2C" w14:textId="7895FD4B" w:rsidR="002E094E" w:rsidRPr="00BC7213" w:rsidRDefault="002E094E" w:rsidP="00BC7213">
            <w:pPr>
              <w:pStyle w:val="NoSpacing"/>
              <w:tabs>
                <w:tab w:val="clear" w:pos="56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lef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BC721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04442" w:rsidRPr="0020444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BC721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BC7213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8D763B6" w14:textId="16B30EF1" w:rsidR="002E094E" w:rsidRPr="00BC7213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0A1916F6" w14:textId="329BDF1F" w:rsidR="002E094E" w:rsidRPr="00BC7213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7F9286AC" w14:textId="3709569F" w:rsidR="002E094E" w:rsidRPr="00BC7213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3345743D" w14:textId="2EC63B4F" w:rsidR="002E094E" w:rsidRPr="00BC7213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094E" w:rsidRPr="00BC7213" w14:paraId="3E5BC276" w14:textId="77777777" w:rsidTr="002E094E">
        <w:trPr>
          <w:cantSplit/>
        </w:trPr>
        <w:tc>
          <w:tcPr>
            <w:tcW w:w="1953" w:type="pct"/>
            <w:vAlign w:val="center"/>
          </w:tcPr>
          <w:p w14:paraId="482F7F96" w14:textId="77777777" w:rsidR="002E094E" w:rsidRPr="00BC7213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613E8BB6" w14:textId="77777777" w:rsidR="002E094E" w:rsidRPr="00BC7213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center"/>
          </w:tcPr>
          <w:p w14:paraId="3782A660" w14:textId="77777777" w:rsidR="002E094E" w:rsidRPr="00BC7213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2A3581E0" w14:textId="77777777" w:rsidR="002E094E" w:rsidRPr="00BC7213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61C42F69" w14:textId="77777777" w:rsidR="002E094E" w:rsidRPr="00BC7213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E094E" w:rsidRPr="00BC7213" w14:paraId="4E8E7D85" w14:textId="77777777" w:rsidTr="002E094E">
        <w:trPr>
          <w:cantSplit/>
        </w:trPr>
        <w:tc>
          <w:tcPr>
            <w:tcW w:w="1953" w:type="pct"/>
            <w:vAlign w:val="center"/>
          </w:tcPr>
          <w:p w14:paraId="613FF13F" w14:textId="77777777" w:rsidR="002E094E" w:rsidRPr="00BC7213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16E98E" w14:textId="77777777" w:rsidR="002E094E" w:rsidRPr="00BC7213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230AED77" w14:textId="77777777" w:rsidR="002E094E" w:rsidRPr="00BC7213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44B1E3" w14:textId="77777777" w:rsidR="002E094E" w:rsidRPr="00BC7213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6769527D" w14:textId="77777777" w:rsidR="002E094E" w:rsidRPr="00BC7213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94E" w:rsidRPr="00BC7213" w14:paraId="34C7269F" w14:textId="77777777" w:rsidTr="002E094E">
        <w:trPr>
          <w:cantSplit/>
        </w:trPr>
        <w:tc>
          <w:tcPr>
            <w:tcW w:w="1953" w:type="pct"/>
            <w:vAlign w:val="center"/>
          </w:tcPr>
          <w:p w14:paraId="4987170D" w14:textId="77777777" w:rsidR="002E094E" w:rsidRPr="00BC7213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5E8C3845" w14:textId="531425CB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763" w:type="pct"/>
            <w:vAlign w:val="center"/>
          </w:tcPr>
          <w:p w14:paraId="44579425" w14:textId="7C5C7327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6EDB2A8D" w14:textId="1CDC376A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760" w:type="pct"/>
            <w:vAlign w:val="center"/>
          </w:tcPr>
          <w:p w14:paraId="68FC5EA1" w14:textId="3ABFE41D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2E094E" w:rsidRPr="00BC7213" w14:paraId="3BFC7D6C" w14:textId="77777777" w:rsidTr="002E094E">
        <w:trPr>
          <w:cantSplit/>
        </w:trPr>
        <w:tc>
          <w:tcPr>
            <w:tcW w:w="1953" w:type="pct"/>
            <w:vAlign w:val="center"/>
          </w:tcPr>
          <w:p w14:paraId="57217D53" w14:textId="77777777" w:rsidR="002E094E" w:rsidRPr="00BC7213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กองทุนน้ำมันเชื้อเพลิงค้างจ่าย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3AD1B1A5" w14:textId="794D7193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763" w:type="pct"/>
            <w:vAlign w:val="center"/>
          </w:tcPr>
          <w:p w14:paraId="1998CE47" w14:textId="7B9369ED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62E2A46" w14:textId="3734F09C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760" w:type="pct"/>
            <w:vAlign w:val="center"/>
          </w:tcPr>
          <w:p w14:paraId="041886EA" w14:textId="636D0B4E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2E094E" w:rsidRPr="00BC7213" w14:paraId="20C08CE8" w14:textId="77777777" w:rsidTr="002E094E">
        <w:trPr>
          <w:cantSplit/>
        </w:trPr>
        <w:tc>
          <w:tcPr>
            <w:tcW w:w="1953" w:type="pct"/>
            <w:vAlign w:val="center"/>
          </w:tcPr>
          <w:p w14:paraId="60647DD6" w14:textId="77777777" w:rsidR="002E094E" w:rsidRPr="00BC7213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0A3C6046" w14:textId="31635CDB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C3C6D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763" w:type="pct"/>
            <w:vAlign w:val="center"/>
          </w:tcPr>
          <w:p w14:paraId="494615A0" w14:textId="62CD84B0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094E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20B87DCF" w14:textId="4BE6DBD4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C3C6D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760" w:type="pct"/>
            <w:vAlign w:val="center"/>
          </w:tcPr>
          <w:p w14:paraId="60BF2A24" w14:textId="66177D4F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94E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2E094E" w:rsidRPr="00BC7213" w14:paraId="726DA7E8" w14:textId="77777777" w:rsidTr="002E094E">
        <w:trPr>
          <w:cantSplit/>
        </w:trPr>
        <w:tc>
          <w:tcPr>
            <w:tcW w:w="1953" w:type="pct"/>
            <w:vAlign w:val="center"/>
          </w:tcPr>
          <w:p w14:paraId="15EA745B" w14:textId="4858A012" w:rsidR="002E094E" w:rsidRPr="00BC7213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 w:rsidR="00422C30" w:rsidRPr="00BC72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7E72E4" w14:textId="0C5E1741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C3C6D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center"/>
          </w:tcPr>
          <w:p w14:paraId="340A78A2" w14:textId="25A31B5C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094E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C2B699" w14:textId="1AD5D72E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18E3B399" w14:textId="1C31020C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2E094E" w:rsidRPr="00BC7213" w14:paraId="304BBB5E" w14:textId="77777777" w:rsidTr="002E094E">
        <w:trPr>
          <w:cantSplit/>
        </w:trPr>
        <w:tc>
          <w:tcPr>
            <w:tcW w:w="1953" w:type="pct"/>
            <w:vAlign w:val="center"/>
          </w:tcPr>
          <w:p w14:paraId="73CF5960" w14:textId="77777777" w:rsidR="002E094E" w:rsidRPr="00BC7213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A4BFDE" w14:textId="16B665B0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C3C6D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19B8F" w14:textId="67CC1B0E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E094E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99BD28" w14:textId="7F32AACE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C3C6D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A52EA" w14:textId="662B7C6A" w:rsidR="002E094E" w:rsidRPr="00BC7213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E094E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</w:tbl>
    <w:p w14:paraId="645FCF40" w14:textId="73B1FDD8" w:rsidR="00AD40C2" w:rsidRPr="00BC7213" w:rsidRDefault="00AD40C2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0E643F23" w14:textId="77777777" w:rsidR="00AD40C2" w:rsidRPr="00BC7213" w:rsidRDefault="00AD4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C721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02117B40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E094E" w:rsidRPr="00BC7213" w14:paraId="46BB8D7B" w14:textId="77777777" w:rsidTr="002E094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A9EBCBD" w14:textId="6FE6E471" w:rsidR="002E094E" w:rsidRPr="00BC7213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2E094E" w:rsidRPr="00BC72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BC72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เงินกู้ยืมระยะยาวจากสถาบันการเงิน</w:t>
            </w:r>
            <w:r w:rsidR="009F00CE" w:rsidRPr="00BC721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และกิจการอื่น</w:t>
            </w:r>
          </w:p>
        </w:tc>
      </w:tr>
    </w:tbl>
    <w:p w14:paraId="242F73F6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B807AC2" w14:textId="3EF634B9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</w:t>
      </w:r>
      <w:r w:rsidR="009F00CE" w:rsidRPr="00BC7213">
        <w:rPr>
          <w:rFonts w:ascii="Browallia New" w:eastAsia="Arial Unicode MS" w:hAnsi="Browallia New" w:cs="Browallia New" w:hint="cs"/>
          <w:sz w:val="26"/>
          <w:szCs w:val="26"/>
          <w:cs/>
        </w:rPr>
        <w:t>การเงินและกิจการอื่น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>ประกอบด้วยเงินกู้ยืมดังต่อไปนี้</w:t>
      </w:r>
    </w:p>
    <w:p w14:paraId="1AF24EE1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4" w:type="pct"/>
        <w:tblLook w:val="04A0" w:firstRow="1" w:lastRow="0" w:firstColumn="1" w:lastColumn="0" w:noHBand="0" w:noVBand="1"/>
      </w:tblPr>
      <w:tblGrid>
        <w:gridCol w:w="3692"/>
        <w:gridCol w:w="1440"/>
        <w:gridCol w:w="1440"/>
        <w:gridCol w:w="1440"/>
        <w:gridCol w:w="1438"/>
      </w:tblGrid>
      <w:tr w:rsidR="002E094E" w:rsidRPr="00BC7213" w14:paraId="5AA5B260" w14:textId="77777777" w:rsidTr="004E1FEC">
        <w:tc>
          <w:tcPr>
            <w:tcW w:w="1953" w:type="pct"/>
          </w:tcPr>
          <w:p w14:paraId="5CC8BE84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C41B14F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3BF7FF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94E" w:rsidRPr="00BC7213" w14:paraId="1991936B" w14:textId="77777777" w:rsidTr="004E1FEC">
        <w:tc>
          <w:tcPr>
            <w:tcW w:w="1953" w:type="pct"/>
            <w:hideMark/>
          </w:tcPr>
          <w:p w14:paraId="21B8E452" w14:textId="519EB75F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hideMark/>
          </w:tcPr>
          <w:p w14:paraId="4D1BD04A" w14:textId="5EBE904B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hideMark/>
          </w:tcPr>
          <w:p w14:paraId="3F12910E" w14:textId="0AA5231B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hideMark/>
          </w:tcPr>
          <w:p w14:paraId="4653AEB0" w14:textId="5225E7BF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hideMark/>
          </w:tcPr>
          <w:p w14:paraId="13615F4C" w14:textId="795DA93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094E" w:rsidRPr="00BC7213" w14:paraId="08192393" w14:textId="77777777" w:rsidTr="004E1FEC">
        <w:tc>
          <w:tcPr>
            <w:tcW w:w="1953" w:type="pct"/>
          </w:tcPr>
          <w:p w14:paraId="00D13B2E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  <w:hideMark/>
          </w:tcPr>
          <w:p w14:paraId="75D7F5E0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  <w:hideMark/>
          </w:tcPr>
          <w:p w14:paraId="79008BFB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  <w:hideMark/>
          </w:tcPr>
          <w:p w14:paraId="2507206F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  <w:hideMark/>
          </w:tcPr>
          <w:p w14:paraId="1D740CBB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E094E" w:rsidRPr="00BC7213" w14:paraId="018A4CC5" w14:textId="77777777" w:rsidTr="004E1FEC">
        <w:tc>
          <w:tcPr>
            <w:tcW w:w="1953" w:type="pct"/>
          </w:tcPr>
          <w:p w14:paraId="47767660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26A80EA7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846E4FA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72CB0928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22B4887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E094E" w:rsidRPr="00BC7213" w14:paraId="042F4A0B" w14:textId="77777777" w:rsidTr="004E1FEC">
        <w:tc>
          <w:tcPr>
            <w:tcW w:w="1953" w:type="pct"/>
            <w:hideMark/>
          </w:tcPr>
          <w:p w14:paraId="31AFE06F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341C503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vAlign w:val="bottom"/>
          </w:tcPr>
          <w:p w14:paraId="4D2FDC64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026D7D2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2D3277EB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94E" w:rsidRPr="00BC7213" w14:paraId="1F57FEEF" w14:textId="77777777" w:rsidTr="004E1FEC">
        <w:tc>
          <w:tcPr>
            <w:tcW w:w="1953" w:type="pct"/>
            <w:hideMark/>
          </w:tcPr>
          <w:p w14:paraId="2538290B" w14:textId="336E0CD2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  <w:r w:rsidR="00C10E58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10E58" w:rsidRPr="00BC72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68B4271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</w:tcPr>
          <w:p w14:paraId="5780D2C6" w14:textId="77777777" w:rsidR="002E094E" w:rsidRPr="00BC7213" w:rsidRDefault="002E094E" w:rsidP="002E09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422DB29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</w:tcPr>
          <w:p w14:paraId="483E7695" w14:textId="77777777" w:rsidR="002E094E" w:rsidRPr="00BC7213" w:rsidRDefault="002E094E" w:rsidP="002E09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153A6" w:rsidRPr="00BC7213" w14:paraId="74E5F875" w14:textId="77777777" w:rsidTr="004E1FEC">
        <w:tc>
          <w:tcPr>
            <w:tcW w:w="1953" w:type="pct"/>
          </w:tcPr>
          <w:p w14:paraId="0DDBD146" w14:textId="77777777" w:rsidR="007153A6" w:rsidRPr="00BC7213" w:rsidRDefault="007153A6" w:rsidP="007153A6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-103" w:hanging="14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4F8119E" w14:textId="57CF738C" w:rsidR="007153A6" w:rsidRPr="00BC7213" w:rsidRDefault="00204442" w:rsidP="0071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762" w:type="pct"/>
          </w:tcPr>
          <w:p w14:paraId="7BC8B429" w14:textId="1833FC09" w:rsidR="007153A6" w:rsidRPr="00BC7213" w:rsidRDefault="00204442" w:rsidP="007153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762" w:type="pct"/>
            <w:shd w:val="clear" w:color="auto" w:fill="FAFAFA"/>
          </w:tcPr>
          <w:p w14:paraId="5DB479F6" w14:textId="67EF3460" w:rsidR="007153A6" w:rsidRPr="00BC7213" w:rsidRDefault="007153A6" w:rsidP="0071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</w:tcPr>
          <w:p w14:paraId="6FB7AFF3" w14:textId="77777777" w:rsidR="007153A6" w:rsidRPr="00BC7213" w:rsidRDefault="007153A6" w:rsidP="007153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53A6" w:rsidRPr="00BC7213" w14:paraId="79564646" w14:textId="77777777" w:rsidTr="004E1FEC">
        <w:tc>
          <w:tcPr>
            <w:tcW w:w="1953" w:type="pct"/>
          </w:tcPr>
          <w:p w14:paraId="35799205" w14:textId="13A47BDA" w:rsidR="007153A6" w:rsidRPr="00BC7213" w:rsidRDefault="007153A6" w:rsidP="007153A6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-103" w:hanging="1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ส่วนที่ไม่มีหลักประกัน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3E3AADA" w14:textId="12B4E6E2" w:rsidR="007153A6" w:rsidRPr="00BC7213" w:rsidRDefault="00204442" w:rsidP="0071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762" w:type="pct"/>
          </w:tcPr>
          <w:p w14:paraId="201E294A" w14:textId="6E891F49" w:rsidR="007153A6" w:rsidRPr="00BC7213" w:rsidRDefault="00204442" w:rsidP="007153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762" w:type="pct"/>
            <w:shd w:val="clear" w:color="auto" w:fill="FAFAFA"/>
          </w:tcPr>
          <w:p w14:paraId="4022C949" w14:textId="5EB9432E" w:rsidR="007153A6" w:rsidRPr="00BC7213" w:rsidRDefault="007153A6" w:rsidP="0071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</w:tcPr>
          <w:p w14:paraId="1190C15A" w14:textId="77777777" w:rsidR="007153A6" w:rsidRPr="00BC7213" w:rsidRDefault="007153A6" w:rsidP="007153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53A6" w:rsidRPr="00BC7213" w14:paraId="20E94246" w14:textId="77777777" w:rsidTr="004E1FEC">
        <w:tc>
          <w:tcPr>
            <w:tcW w:w="1953" w:type="pct"/>
            <w:vAlign w:val="bottom"/>
            <w:hideMark/>
          </w:tcPr>
          <w:p w14:paraId="7DD2EE8D" w14:textId="77777777" w:rsidR="007153A6" w:rsidRPr="00BC7213" w:rsidRDefault="007153A6" w:rsidP="0071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01692A2" w14:textId="77777777" w:rsidR="007153A6" w:rsidRPr="00BC7213" w:rsidRDefault="007153A6" w:rsidP="0071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</w:tcPr>
          <w:p w14:paraId="1D040AA0" w14:textId="77777777" w:rsidR="007153A6" w:rsidRPr="00BC7213" w:rsidRDefault="007153A6" w:rsidP="007153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3F185153" w14:textId="77777777" w:rsidR="007153A6" w:rsidRPr="00BC7213" w:rsidRDefault="007153A6" w:rsidP="0071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</w:tcPr>
          <w:p w14:paraId="22F4B5A5" w14:textId="77777777" w:rsidR="007153A6" w:rsidRPr="00BC7213" w:rsidRDefault="007153A6" w:rsidP="007153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153A6" w:rsidRPr="00BC7213" w14:paraId="226169A1" w14:textId="77777777" w:rsidTr="004E1FEC">
        <w:tc>
          <w:tcPr>
            <w:tcW w:w="1953" w:type="pct"/>
          </w:tcPr>
          <w:p w14:paraId="2FA04E46" w14:textId="77777777" w:rsidR="007153A6" w:rsidRPr="00BC7213" w:rsidRDefault="007153A6" w:rsidP="007153A6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-103" w:hanging="1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3E79AEA" w14:textId="62393921" w:rsidR="007153A6" w:rsidRPr="00BC7213" w:rsidRDefault="00204442" w:rsidP="0071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153A6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762" w:type="pct"/>
          </w:tcPr>
          <w:p w14:paraId="572EC16C" w14:textId="22F3A0D4" w:rsidR="007153A6" w:rsidRPr="00BC7213" w:rsidRDefault="00204442" w:rsidP="007153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153A6"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762" w:type="pct"/>
            <w:shd w:val="clear" w:color="auto" w:fill="FAFAFA"/>
          </w:tcPr>
          <w:p w14:paraId="37BF31D7" w14:textId="045322AB" w:rsidR="007153A6" w:rsidRPr="00BC7213" w:rsidRDefault="007153A6" w:rsidP="0071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</w:tcPr>
          <w:p w14:paraId="3CE7C445" w14:textId="77777777" w:rsidR="007153A6" w:rsidRPr="00BC7213" w:rsidRDefault="007153A6" w:rsidP="007153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53A6" w:rsidRPr="00BC7213" w14:paraId="3FFB6C60" w14:textId="77777777" w:rsidTr="004E1FEC">
        <w:tc>
          <w:tcPr>
            <w:tcW w:w="1953" w:type="pct"/>
          </w:tcPr>
          <w:p w14:paraId="0E1E01CF" w14:textId="7D42A52F" w:rsidR="007153A6" w:rsidRPr="00BC7213" w:rsidRDefault="007153A6" w:rsidP="007153A6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-103" w:hanging="1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ส่วนที่ไม่มีหลักประกัน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0381E25" w14:textId="39759C7F" w:rsidR="007153A6" w:rsidRPr="00BC7213" w:rsidRDefault="00204442" w:rsidP="0071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441C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762" w:type="pct"/>
          </w:tcPr>
          <w:p w14:paraId="73E930E7" w14:textId="09FBD2CF" w:rsidR="007153A6" w:rsidRPr="00BC7213" w:rsidRDefault="00204442" w:rsidP="007153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53A6"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762" w:type="pct"/>
            <w:shd w:val="clear" w:color="auto" w:fill="FAFAFA"/>
          </w:tcPr>
          <w:p w14:paraId="5406085A" w14:textId="04659D44" w:rsidR="007153A6" w:rsidRPr="00BC7213" w:rsidRDefault="007153A6" w:rsidP="0071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</w:tcPr>
          <w:p w14:paraId="067B370C" w14:textId="77777777" w:rsidR="007153A6" w:rsidRPr="00BC7213" w:rsidRDefault="007153A6" w:rsidP="007153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53A6" w:rsidRPr="00BC7213" w14:paraId="71B061B1" w14:textId="77777777" w:rsidTr="004E1FEC">
        <w:tc>
          <w:tcPr>
            <w:tcW w:w="1953" w:type="pct"/>
          </w:tcPr>
          <w:p w14:paraId="4A1C829D" w14:textId="763ABB29" w:rsidR="007153A6" w:rsidRPr="00BC7213" w:rsidRDefault="007153A6" w:rsidP="0071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2CB9C86" w14:textId="77777777" w:rsidR="007153A6" w:rsidRPr="00BC7213" w:rsidRDefault="007153A6" w:rsidP="0071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</w:tcPr>
          <w:p w14:paraId="18409234" w14:textId="77777777" w:rsidR="007153A6" w:rsidRPr="00BC7213" w:rsidRDefault="007153A6" w:rsidP="007153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0035A059" w14:textId="77777777" w:rsidR="007153A6" w:rsidRPr="00BC7213" w:rsidRDefault="007153A6" w:rsidP="0071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</w:tcPr>
          <w:p w14:paraId="24552670" w14:textId="77777777" w:rsidR="007153A6" w:rsidRPr="00BC7213" w:rsidRDefault="007153A6" w:rsidP="007153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E1FEC" w:rsidRPr="00BC7213" w14:paraId="3B7BC483" w14:textId="77777777" w:rsidTr="004E1FEC">
        <w:trPr>
          <w:trHeight w:val="252"/>
        </w:trPr>
        <w:tc>
          <w:tcPr>
            <w:tcW w:w="1953" w:type="pct"/>
          </w:tcPr>
          <w:p w14:paraId="208B7327" w14:textId="5915DF4D" w:rsidR="004E1FEC" w:rsidRPr="00BC7213" w:rsidRDefault="004E1FEC" w:rsidP="004E1FEC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-103" w:hanging="1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ส่วนที่ไม่มีหลักประกัน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D672D" w14:textId="7CA7F594" w:rsidR="004E1FEC" w:rsidRPr="00BC7213" w:rsidRDefault="00204442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2FBF22F" w14:textId="0526B337" w:rsidR="004E1FEC" w:rsidRPr="00BC7213" w:rsidRDefault="00204442" w:rsidP="004E1F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16869778" w14:textId="537F9978" w:rsidR="004E1FEC" w:rsidRPr="00BC7213" w:rsidRDefault="004E1FEC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46D9862" w14:textId="7620D2D1" w:rsidR="004E1FEC" w:rsidRPr="00BC7213" w:rsidRDefault="004E1FEC" w:rsidP="004E1F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E1FEC" w:rsidRPr="00BC7213" w14:paraId="3BFF733A" w14:textId="77777777" w:rsidTr="004E1FEC">
        <w:tc>
          <w:tcPr>
            <w:tcW w:w="1953" w:type="pct"/>
            <w:hideMark/>
          </w:tcPr>
          <w:p w14:paraId="2B796E60" w14:textId="462B1931" w:rsidR="004E1FEC" w:rsidRPr="00BC7213" w:rsidRDefault="004E1FEC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8C27FF" w14:textId="66FD3251" w:rsidR="004E1FEC" w:rsidRPr="00BC7213" w:rsidRDefault="00204442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E1FEC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57E75AA5" w14:textId="718E7F78" w:rsidR="004E1FEC" w:rsidRPr="00BC7213" w:rsidRDefault="00204442" w:rsidP="004E1F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E1FEC"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8D5344" w14:textId="35D33EFF" w:rsidR="004E1FEC" w:rsidRPr="00BC7213" w:rsidRDefault="004E1FEC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5C0440E" w14:textId="09CA8236" w:rsidR="004E1FEC" w:rsidRPr="00BC7213" w:rsidRDefault="004E1FEC" w:rsidP="004E1F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1D52D67" w14:textId="7B684840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A3B7A53" w14:textId="64F4FE19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</w:t>
      </w:r>
      <w:r w:rsidR="00CB52DB" w:rsidRPr="00BC7213">
        <w:rPr>
          <w:rFonts w:ascii="Browallia New" w:eastAsia="Arial Unicode MS" w:hAnsi="Browallia New" w:cs="Browallia New"/>
          <w:sz w:val="26"/>
          <w:szCs w:val="26"/>
          <w:cs/>
        </w:rPr>
        <w:t>จากสถาบัน</w:t>
      </w:r>
      <w:r w:rsidR="00CB52DB" w:rsidRPr="00BC7213">
        <w:rPr>
          <w:rFonts w:ascii="Browallia New" w:eastAsia="Arial Unicode MS" w:hAnsi="Browallia New" w:cs="Browallia New" w:hint="cs"/>
          <w:sz w:val="26"/>
          <w:szCs w:val="26"/>
          <w:cs/>
        </w:rPr>
        <w:t>การเงินและกิจการอื่น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6D07495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4" w:type="pct"/>
        <w:tblLook w:val="04A0" w:firstRow="1" w:lastRow="0" w:firstColumn="1" w:lastColumn="0" w:noHBand="0" w:noVBand="1"/>
      </w:tblPr>
      <w:tblGrid>
        <w:gridCol w:w="3692"/>
        <w:gridCol w:w="1440"/>
        <w:gridCol w:w="1440"/>
        <w:gridCol w:w="1440"/>
        <w:gridCol w:w="1438"/>
      </w:tblGrid>
      <w:tr w:rsidR="002E094E" w:rsidRPr="00BC7213" w14:paraId="6FAC56F8" w14:textId="77777777" w:rsidTr="004E1FEC">
        <w:tc>
          <w:tcPr>
            <w:tcW w:w="1953" w:type="pct"/>
          </w:tcPr>
          <w:p w14:paraId="261534F9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69DFAD1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BECE8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94E" w:rsidRPr="00BC7213" w14:paraId="7506F714" w14:textId="77777777" w:rsidTr="004E1FEC">
        <w:tc>
          <w:tcPr>
            <w:tcW w:w="1953" w:type="pct"/>
          </w:tcPr>
          <w:p w14:paraId="41916E5E" w14:textId="65E99FDC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hideMark/>
          </w:tcPr>
          <w:p w14:paraId="0343D2CF" w14:textId="28E3B16E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hideMark/>
          </w:tcPr>
          <w:p w14:paraId="5BFB0DB0" w14:textId="1320D86F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hideMark/>
          </w:tcPr>
          <w:p w14:paraId="49490583" w14:textId="3E8D224C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1" w:type="pct"/>
            <w:tcBorders>
              <w:top w:val="single" w:sz="4" w:space="0" w:color="auto"/>
            </w:tcBorders>
            <w:hideMark/>
          </w:tcPr>
          <w:p w14:paraId="116544A4" w14:textId="372EFC1C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094E" w:rsidRPr="00BC7213" w14:paraId="671ADBAA" w14:textId="77777777" w:rsidTr="004E1FEC">
        <w:tc>
          <w:tcPr>
            <w:tcW w:w="1953" w:type="pct"/>
          </w:tcPr>
          <w:p w14:paraId="2741C09D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  <w:hideMark/>
          </w:tcPr>
          <w:p w14:paraId="208714BD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  <w:hideMark/>
          </w:tcPr>
          <w:p w14:paraId="793357FF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  <w:hideMark/>
          </w:tcPr>
          <w:p w14:paraId="41C3BA76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  <w:hideMark/>
          </w:tcPr>
          <w:p w14:paraId="0CD51F35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E094E" w:rsidRPr="00BC7213" w14:paraId="19D5C0A4" w14:textId="77777777" w:rsidTr="004E1FEC">
        <w:tc>
          <w:tcPr>
            <w:tcW w:w="1953" w:type="pct"/>
          </w:tcPr>
          <w:p w14:paraId="0C69F76E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845F54D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both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EE0699C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both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24048F5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both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73BBD31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both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1FEC" w:rsidRPr="00BC7213" w14:paraId="656E2CAA" w14:textId="77777777" w:rsidTr="004E1FEC">
        <w:tc>
          <w:tcPr>
            <w:tcW w:w="1953" w:type="pct"/>
            <w:hideMark/>
          </w:tcPr>
          <w:p w14:paraId="384C2420" w14:textId="77777777" w:rsidR="004E1FEC" w:rsidRPr="00BC7213" w:rsidRDefault="004E1FEC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762" w:type="pct"/>
            <w:shd w:val="clear" w:color="auto" w:fill="FAFAFA"/>
          </w:tcPr>
          <w:p w14:paraId="5C12C394" w14:textId="2BC7E4C4" w:rsidR="004E1FEC" w:rsidRPr="00BC7213" w:rsidRDefault="00204442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E1FEC"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762" w:type="pct"/>
          </w:tcPr>
          <w:p w14:paraId="56E5EA71" w14:textId="577693B9" w:rsidR="004E1FEC" w:rsidRPr="00BC7213" w:rsidRDefault="00204442" w:rsidP="004E1F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E1FEC"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762" w:type="pct"/>
            <w:shd w:val="clear" w:color="auto" w:fill="FAFAFA"/>
          </w:tcPr>
          <w:p w14:paraId="4D5FDD8C" w14:textId="1889CEA4" w:rsidR="004E1FEC" w:rsidRPr="00BC7213" w:rsidRDefault="004E1FEC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</w:tcPr>
          <w:p w14:paraId="71C31E4C" w14:textId="35CAF879" w:rsidR="004E1FEC" w:rsidRPr="00BC7213" w:rsidRDefault="004E1FEC" w:rsidP="004E1F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094E" w:rsidRPr="00BC7213" w14:paraId="412F110C" w14:textId="77777777" w:rsidTr="004E1FEC">
        <w:tc>
          <w:tcPr>
            <w:tcW w:w="1953" w:type="pct"/>
            <w:hideMark/>
          </w:tcPr>
          <w:p w14:paraId="4EB454B1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62" w:type="pct"/>
            <w:shd w:val="clear" w:color="auto" w:fill="FAFAFA"/>
          </w:tcPr>
          <w:p w14:paraId="7721E975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</w:tcPr>
          <w:p w14:paraId="6B062191" w14:textId="77777777" w:rsidR="002E094E" w:rsidRPr="00BC7213" w:rsidRDefault="002E094E" w:rsidP="002E09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65429F73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47EBEEA5" w14:textId="77777777" w:rsidR="002E094E" w:rsidRPr="00BC7213" w:rsidRDefault="002E094E" w:rsidP="002E09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E1FEC" w:rsidRPr="00BC7213" w14:paraId="59224BC2" w14:textId="77777777" w:rsidTr="004E1FEC">
        <w:tc>
          <w:tcPr>
            <w:tcW w:w="1953" w:type="pct"/>
            <w:hideMark/>
          </w:tcPr>
          <w:p w14:paraId="45ADE2C9" w14:textId="5C0D3EFF" w:rsidR="004E1FEC" w:rsidRPr="00BC7213" w:rsidRDefault="004E1FEC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เงินสดรับจากเงินกู้ยืมระยะ</w:t>
            </w:r>
            <w:r w:rsidRPr="00BC721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/>
              </w:rPr>
              <w:t>ยาว</w:t>
            </w:r>
          </w:p>
        </w:tc>
        <w:tc>
          <w:tcPr>
            <w:tcW w:w="762" w:type="pct"/>
            <w:shd w:val="clear" w:color="auto" w:fill="FAFAFA"/>
          </w:tcPr>
          <w:p w14:paraId="3AE2024D" w14:textId="141EDF88" w:rsidR="004E1FEC" w:rsidRPr="00BC7213" w:rsidRDefault="00204442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762" w:type="pct"/>
          </w:tcPr>
          <w:p w14:paraId="0B7F102E" w14:textId="640D3B35" w:rsidR="004E1FEC" w:rsidRPr="00BC7213" w:rsidRDefault="00204442" w:rsidP="004E1F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E1FEC"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762" w:type="pct"/>
            <w:shd w:val="clear" w:color="auto" w:fill="FAFAFA"/>
          </w:tcPr>
          <w:p w14:paraId="249C5DC6" w14:textId="52B8AB3C" w:rsidR="004E1FEC" w:rsidRPr="00BC7213" w:rsidRDefault="004E1FEC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</w:tcPr>
          <w:p w14:paraId="1DC63D17" w14:textId="0FE509C0" w:rsidR="004E1FEC" w:rsidRPr="00BC7213" w:rsidRDefault="004E1FEC" w:rsidP="004E1F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E1FEC" w:rsidRPr="00BC7213" w14:paraId="28D66E9B" w14:textId="77777777" w:rsidTr="004E1FEC">
        <w:tc>
          <w:tcPr>
            <w:tcW w:w="1953" w:type="pct"/>
            <w:hideMark/>
          </w:tcPr>
          <w:p w14:paraId="13C1385B" w14:textId="03369881" w:rsidR="004E1FEC" w:rsidRPr="00BC7213" w:rsidRDefault="004E1FEC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เงินสดจ่ายชำระ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เงินกู้ยืมระยะ</w:t>
            </w:r>
            <w:r w:rsidRPr="00BC721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/>
              </w:rPr>
              <w:t>ยาว</w:t>
            </w:r>
          </w:p>
        </w:tc>
        <w:tc>
          <w:tcPr>
            <w:tcW w:w="762" w:type="pct"/>
            <w:shd w:val="clear" w:color="auto" w:fill="FAFAFA"/>
          </w:tcPr>
          <w:p w14:paraId="769BBD98" w14:textId="060087E8" w:rsidR="004E1FEC" w:rsidRPr="00BC7213" w:rsidRDefault="004E1FEC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</w:tcPr>
          <w:p w14:paraId="4FC55572" w14:textId="42660C9C" w:rsidR="004E1FEC" w:rsidRPr="00BC7213" w:rsidRDefault="004E1FEC" w:rsidP="004E1F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shd w:val="clear" w:color="auto" w:fill="FAFAFA"/>
          </w:tcPr>
          <w:p w14:paraId="606BDF89" w14:textId="6B19C2CA" w:rsidR="004E1FEC" w:rsidRPr="00BC7213" w:rsidRDefault="004E1FEC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</w:tcPr>
          <w:p w14:paraId="256B84E8" w14:textId="3FD1AC23" w:rsidR="004E1FEC" w:rsidRPr="00BC7213" w:rsidRDefault="004E1FEC" w:rsidP="004E1F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094E" w:rsidRPr="00BC7213" w14:paraId="284BCB9A" w14:textId="77777777" w:rsidTr="004E1FEC">
        <w:tc>
          <w:tcPr>
            <w:tcW w:w="1953" w:type="pct"/>
          </w:tcPr>
          <w:p w14:paraId="761B8D65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62" w:type="pct"/>
            <w:shd w:val="clear" w:color="auto" w:fill="FAFAFA"/>
          </w:tcPr>
          <w:p w14:paraId="1A0C55C1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</w:tcPr>
          <w:p w14:paraId="66427C8A" w14:textId="77777777" w:rsidR="002E094E" w:rsidRPr="00BC7213" w:rsidRDefault="002E094E" w:rsidP="002E09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1FB0B983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59C9A856" w14:textId="77777777" w:rsidR="002E094E" w:rsidRPr="00BC7213" w:rsidRDefault="002E094E" w:rsidP="002E09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E1FEC" w:rsidRPr="00BC7213" w14:paraId="51FF52EC" w14:textId="77777777" w:rsidTr="00DC1157">
        <w:tc>
          <w:tcPr>
            <w:tcW w:w="1953" w:type="pct"/>
            <w:hideMark/>
          </w:tcPr>
          <w:p w14:paraId="73CC9770" w14:textId="77777777" w:rsidR="004E1FEC" w:rsidRPr="00BC7213" w:rsidRDefault="004E1FEC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762" w:type="pct"/>
            <w:shd w:val="clear" w:color="auto" w:fill="FAFAFA"/>
          </w:tcPr>
          <w:p w14:paraId="0ADA870C" w14:textId="61033D14" w:rsidR="004E1FEC" w:rsidRPr="00BC7213" w:rsidRDefault="00204442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762" w:type="pct"/>
          </w:tcPr>
          <w:p w14:paraId="7C7B8570" w14:textId="58D10D89" w:rsidR="004E1FEC" w:rsidRPr="00BC7213" w:rsidRDefault="00204442" w:rsidP="004E1F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762" w:type="pct"/>
            <w:shd w:val="clear" w:color="auto" w:fill="FAFAFA"/>
          </w:tcPr>
          <w:p w14:paraId="29BB0EBA" w14:textId="004184AD" w:rsidR="004E1FEC" w:rsidRPr="00BC7213" w:rsidRDefault="004E1FEC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</w:tcPr>
          <w:p w14:paraId="0830C4EC" w14:textId="3ED7C795" w:rsidR="004E1FEC" w:rsidRPr="00BC7213" w:rsidRDefault="004E1FEC" w:rsidP="004E1F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C1157" w:rsidRPr="00BC7213" w14:paraId="755598A8" w14:textId="77777777" w:rsidTr="00DC1157">
        <w:tc>
          <w:tcPr>
            <w:tcW w:w="1953" w:type="pct"/>
          </w:tcPr>
          <w:p w14:paraId="095640C4" w14:textId="1D09B29C" w:rsidR="00DC1157" w:rsidRPr="00BC7213" w:rsidRDefault="00DC1157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72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4CFF61E4" w14:textId="01C07CEA" w:rsidR="00DC1157" w:rsidRPr="00BC7213" w:rsidRDefault="00DC1157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C5B34A0" w14:textId="5F7B927A" w:rsidR="00DC1157" w:rsidRPr="00BC7213" w:rsidRDefault="00DC1157" w:rsidP="004E1F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1FEE54B" w14:textId="22AF444A" w:rsidR="00DC1157" w:rsidRPr="00BC7213" w:rsidRDefault="00DC1157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3AAF6229" w14:textId="38DB88ED" w:rsidR="00DC1157" w:rsidRPr="00BC7213" w:rsidRDefault="00DC1157" w:rsidP="004E1F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E1FEC" w:rsidRPr="00BC7213" w14:paraId="0EE006CA" w14:textId="77777777" w:rsidTr="004E1FEC">
        <w:tc>
          <w:tcPr>
            <w:tcW w:w="1953" w:type="pct"/>
            <w:vAlign w:val="center"/>
            <w:hideMark/>
          </w:tcPr>
          <w:p w14:paraId="4B1D029F" w14:textId="77777777" w:rsidR="004E1FEC" w:rsidRPr="00BC7213" w:rsidRDefault="004E1FEC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FA7444" w14:textId="35A07C52" w:rsidR="004E1FEC" w:rsidRPr="00BC7213" w:rsidRDefault="00204442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C1A48" w:rsidRPr="00BC72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D4B1AC3" w14:textId="0B5060BE" w:rsidR="004E1FEC" w:rsidRPr="00BC7213" w:rsidRDefault="00204442" w:rsidP="004E1F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E1FEC"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4E7E4F" w14:textId="4A8DFB57" w:rsidR="004E1FEC" w:rsidRPr="00BC7213" w:rsidRDefault="004E1FEC" w:rsidP="004E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3F5083E0" w14:textId="6B317A65" w:rsidR="004E1FEC" w:rsidRPr="00BC7213" w:rsidRDefault="004E1FEC" w:rsidP="004E1F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2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37121C3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292063" w14:textId="44A1B41B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อัตราดอกเบี้ยที่แท้จริงถัวเฉลี่ยถ่วงน้ำหนักของเงินกู้ยืมระยะยาวของกลุ่มกิจการ </w:t>
      </w:r>
      <w:r w:rsidR="003C601D" w:rsidRPr="00BC7213">
        <w:rPr>
          <w:rFonts w:ascii="Browallia New" w:eastAsia="Arial Unicode MS" w:hAnsi="Browallia New" w:cs="Browallia New"/>
          <w:sz w:val="26"/>
          <w:szCs w:val="26"/>
          <w:cs/>
        </w:rPr>
        <w:t>คือร้อยละ</w:t>
      </w:r>
      <w:r w:rsidR="003C601D" w:rsidRPr="00BC72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04442" w:rsidRPr="00204442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3C601D" w:rsidRPr="00BC7213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BC72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BC7213">
        <w:rPr>
          <w:rFonts w:ascii="Browallia New" w:eastAsia="Arial Unicode MS" w:hAnsi="Browallia New" w:cs="Browallia New"/>
          <w:sz w:val="26"/>
          <w:szCs w:val="26"/>
        </w:rPr>
        <w:t>(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BC72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3C601D" w:rsidRPr="00BC7213">
        <w:rPr>
          <w:rFonts w:ascii="Browallia New" w:eastAsia="Arial Unicode MS" w:hAnsi="Browallia New" w:cs="Browallia New"/>
          <w:sz w:val="26"/>
          <w:szCs w:val="26"/>
        </w:rPr>
        <w:br/>
      </w:r>
      <w:r w:rsidR="00204442" w:rsidRPr="00204442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3C601D" w:rsidRPr="00BC7213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204442" w:rsidRPr="00204442">
        <w:rPr>
          <w:rFonts w:ascii="Browallia New" w:eastAsia="Arial Unicode MS" w:hAnsi="Browallia New" w:cs="Browallia New" w:hint="cs"/>
          <w:sz w:val="26"/>
          <w:szCs w:val="26"/>
          <w:lang w:val="en-GB"/>
        </w:rPr>
        <w:t>28</w:t>
      </w:r>
      <w:r w:rsidRPr="00BC72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ต่อปี) </w:t>
      </w:r>
    </w:p>
    <w:p w14:paraId="52CC5B0B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D1E5737" w14:textId="76F4B052" w:rsidR="00AD40C2" w:rsidRPr="00BC7213" w:rsidRDefault="00AD4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BC721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41D2311" w14:textId="5C47831F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029403" w14:textId="77777777" w:rsidR="0097048E" w:rsidRPr="002946AF" w:rsidRDefault="0097048E" w:rsidP="00970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เงินกู้ยืมระยะยาวของกลุ่มกิจการ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รายละเอียดต่อไปนี้</w:t>
      </w:r>
    </w:p>
    <w:p w14:paraId="3E7E2948" w14:textId="77777777" w:rsidR="0097048E" w:rsidRPr="002946AF" w:rsidRDefault="0097048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4" w:type="pct"/>
        <w:tblLook w:val="04A0" w:firstRow="1" w:lastRow="0" w:firstColumn="1" w:lastColumn="0" w:noHBand="0" w:noVBand="1"/>
      </w:tblPr>
      <w:tblGrid>
        <w:gridCol w:w="756"/>
        <w:gridCol w:w="890"/>
        <w:gridCol w:w="882"/>
        <w:gridCol w:w="910"/>
        <w:gridCol w:w="949"/>
        <w:gridCol w:w="953"/>
        <w:gridCol w:w="1991"/>
        <w:gridCol w:w="1072"/>
        <w:gridCol w:w="1047"/>
      </w:tblGrid>
      <w:tr w:rsidR="001D35C0" w:rsidRPr="002946AF" w14:paraId="14BE791E" w14:textId="77777777" w:rsidTr="00BC7213"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14:paraId="7004B909" w14:textId="77777777" w:rsidR="001D35C0" w:rsidRPr="002946AF" w:rsidRDefault="001D35C0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</w:tcPr>
          <w:p w14:paraId="003B893B" w14:textId="77777777" w:rsidR="001D35C0" w:rsidRPr="002946AF" w:rsidRDefault="001D35C0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CFAA66" w14:textId="1720B22E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จำนวนเงินคงเหลือ 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7FC91609" w14:textId="77777777" w:rsidR="001D35C0" w:rsidRPr="002946AF" w:rsidRDefault="001D35C0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605F4616" w14:textId="77777777" w:rsidR="001D35C0" w:rsidRPr="002946AF" w:rsidRDefault="001D35C0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14:paraId="4210ACB5" w14:textId="77777777" w:rsidR="001D35C0" w:rsidRPr="002946AF" w:rsidRDefault="001D35C0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D35C0" w:rsidRPr="002946AF" w14:paraId="77424533" w14:textId="77777777" w:rsidTr="00BC7213">
        <w:tc>
          <w:tcPr>
            <w:tcW w:w="404" w:type="pct"/>
            <w:vAlign w:val="bottom"/>
          </w:tcPr>
          <w:p w14:paraId="35850AD1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</w:tcPr>
          <w:p w14:paraId="4BFCC094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4C0A3" w14:textId="3F6D50D4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F0302" w14:textId="4B4D72A2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57" w:type="pct"/>
            <w:vAlign w:val="bottom"/>
          </w:tcPr>
          <w:p w14:paraId="56F33CBE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14:paraId="4C6E16C5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14:paraId="366C63ED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D35C0" w:rsidRPr="002946AF" w14:paraId="287EEC15" w14:textId="77777777" w:rsidTr="008E7180">
        <w:tc>
          <w:tcPr>
            <w:tcW w:w="404" w:type="pct"/>
            <w:tcBorders>
              <w:bottom w:val="single" w:sz="4" w:space="0" w:color="auto"/>
            </w:tcBorders>
            <w:vAlign w:val="bottom"/>
          </w:tcPr>
          <w:p w14:paraId="6A3933CF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2F858A14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10F011A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7AA0223" w14:textId="69FD7293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สกุลเงิน</w:t>
            </w: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ในสัญญา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14:paraId="4020BB54" w14:textId="6C1BDC55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ตาม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สกุลเงินในสัญญา (ล้าน)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F4B59" w14:textId="039A8556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เทียบเท่า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</w:tcPr>
          <w:p w14:paraId="3FBA7A43" w14:textId="4242C273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ตาม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สกุลเงินในสัญญา (ล้าน)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12983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11D28A3E" w14:textId="6449835B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เทียบเท่า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550E258B" w14:textId="444C16C0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1AC3281B" w14:textId="7EDF6940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(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ต่อปี)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4BE648C8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การชำระคืนเงินต้น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vAlign w:val="bottom"/>
          </w:tcPr>
          <w:p w14:paraId="5C830A9A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กำหนดการ</w:t>
            </w:r>
          </w:p>
          <w:p w14:paraId="2A3AB001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จ่ายชำระดอกเบี้ย</w:t>
            </w:r>
          </w:p>
        </w:tc>
      </w:tr>
      <w:tr w:rsidR="001D35C0" w:rsidRPr="002946AF" w14:paraId="4BBBA350" w14:textId="77777777" w:rsidTr="00F632E8">
        <w:tc>
          <w:tcPr>
            <w:tcW w:w="404" w:type="pct"/>
            <w:tcBorders>
              <w:top w:val="single" w:sz="4" w:space="0" w:color="auto"/>
            </w:tcBorders>
          </w:tcPr>
          <w:p w14:paraId="2833B3AD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  <w:shd w:val="clear" w:color="auto" w:fill="auto"/>
          </w:tcPr>
          <w:p w14:paraId="6280C9B7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shd w:val="clear" w:color="auto" w:fill="FAFAFA"/>
          </w:tcPr>
          <w:p w14:paraId="01C75178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FAFAFA"/>
          </w:tcPr>
          <w:p w14:paraId="568D0FDB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</w:tcPr>
          <w:p w14:paraId="7CA6254A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0CF18BD6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14:paraId="298E3F46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11E328D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0E862810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A291C" w:rsidRPr="002946AF" w14:paraId="530C136E" w14:textId="77777777" w:rsidTr="00F632E8">
        <w:tc>
          <w:tcPr>
            <w:tcW w:w="404" w:type="pct"/>
            <w:hideMark/>
          </w:tcPr>
          <w:p w14:paraId="7875020F" w14:textId="2AA0C0C9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475" w:type="pct"/>
            <w:shd w:val="clear" w:color="auto" w:fill="auto"/>
          </w:tcPr>
          <w:p w14:paraId="3BDCFD06" w14:textId="7777777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71" w:type="pct"/>
            <w:shd w:val="clear" w:color="auto" w:fill="FAFAFA"/>
          </w:tcPr>
          <w:p w14:paraId="27E3A786" w14:textId="09D5C058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485" w:type="pct"/>
            <w:shd w:val="clear" w:color="auto" w:fill="FAFAFA"/>
          </w:tcPr>
          <w:p w14:paraId="639E7913" w14:textId="26C9082F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506" w:type="pct"/>
          </w:tcPr>
          <w:p w14:paraId="5197ACFC" w14:textId="401B9774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688</w:t>
            </w:r>
          </w:p>
        </w:tc>
        <w:tc>
          <w:tcPr>
            <w:tcW w:w="508" w:type="pct"/>
          </w:tcPr>
          <w:p w14:paraId="42D42CA5" w14:textId="347E5256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688</w:t>
            </w:r>
          </w:p>
        </w:tc>
        <w:tc>
          <w:tcPr>
            <w:tcW w:w="1057" w:type="pct"/>
            <w:hideMark/>
          </w:tcPr>
          <w:p w14:paraId="60C17B66" w14:textId="7777777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proofErr w:type="spellStart"/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MLR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หักอัตราส่วนลด</w:t>
            </w:r>
          </w:p>
        </w:tc>
        <w:tc>
          <w:tcPr>
            <w:tcW w:w="571" w:type="pct"/>
          </w:tcPr>
          <w:p w14:paraId="79A7E080" w14:textId="2EEA0ED0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24" w:type="pct"/>
            <w:hideMark/>
          </w:tcPr>
          <w:p w14:paraId="385C96A5" w14:textId="7777777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</w:tr>
      <w:tr w:rsidR="005A291C" w:rsidRPr="002946AF" w14:paraId="46A11401" w14:textId="77777777" w:rsidTr="00F632E8">
        <w:tc>
          <w:tcPr>
            <w:tcW w:w="404" w:type="pct"/>
            <w:hideMark/>
          </w:tcPr>
          <w:p w14:paraId="1152347C" w14:textId="2947FB33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475" w:type="pct"/>
            <w:shd w:val="clear" w:color="auto" w:fill="auto"/>
          </w:tcPr>
          <w:p w14:paraId="19B44481" w14:textId="7777777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71" w:type="pct"/>
            <w:shd w:val="clear" w:color="auto" w:fill="FAFAFA"/>
          </w:tcPr>
          <w:p w14:paraId="33B4B8F8" w14:textId="001FFF51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485" w:type="pct"/>
            <w:shd w:val="clear" w:color="auto" w:fill="FAFAFA"/>
          </w:tcPr>
          <w:p w14:paraId="3728CD19" w14:textId="1D9D561C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506" w:type="pct"/>
          </w:tcPr>
          <w:p w14:paraId="33510B1B" w14:textId="5088004A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</w:p>
        </w:tc>
        <w:tc>
          <w:tcPr>
            <w:tcW w:w="508" w:type="pct"/>
          </w:tcPr>
          <w:p w14:paraId="4723C82D" w14:textId="232E9BC9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</w:p>
        </w:tc>
        <w:tc>
          <w:tcPr>
            <w:tcW w:w="1057" w:type="pct"/>
            <w:hideMark/>
          </w:tcPr>
          <w:p w14:paraId="42C3371F" w14:textId="7777777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proofErr w:type="spellStart"/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MLR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หักอัตราส่วนลด</w:t>
            </w:r>
          </w:p>
        </w:tc>
        <w:tc>
          <w:tcPr>
            <w:tcW w:w="571" w:type="pct"/>
          </w:tcPr>
          <w:p w14:paraId="562672C2" w14:textId="124745E4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24" w:type="pct"/>
            <w:hideMark/>
          </w:tcPr>
          <w:p w14:paraId="1C0D55CB" w14:textId="7777777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</w:tr>
      <w:tr w:rsidR="005A291C" w:rsidRPr="002946AF" w14:paraId="2826CC3E" w14:textId="77777777" w:rsidTr="00F632E8">
        <w:tc>
          <w:tcPr>
            <w:tcW w:w="404" w:type="pct"/>
            <w:hideMark/>
          </w:tcPr>
          <w:p w14:paraId="2C893A3D" w14:textId="75592BC7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475" w:type="pct"/>
            <w:shd w:val="clear" w:color="auto" w:fill="auto"/>
          </w:tcPr>
          <w:p w14:paraId="278C01C4" w14:textId="7777777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71" w:type="pct"/>
            <w:shd w:val="clear" w:color="auto" w:fill="FAFAFA"/>
          </w:tcPr>
          <w:p w14:paraId="412C7A3E" w14:textId="314F1E92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485" w:type="pct"/>
            <w:shd w:val="clear" w:color="auto" w:fill="FAFAFA"/>
          </w:tcPr>
          <w:p w14:paraId="625A85A5" w14:textId="3C9635BA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506" w:type="pct"/>
          </w:tcPr>
          <w:p w14:paraId="45C60513" w14:textId="0745F61F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508" w:type="pct"/>
          </w:tcPr>
          <w:p w14:paraId="58BD8696" w14:textId="69ADA6DB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057" w:type="pct"/>
            <w:hideMark/>
          </w:tcPr>
          <w:p w14:paraId="79E11CC7" w14:textId="40C9DDA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FDR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เดือน) บวก</w:t>
            </w:r>
          </w:p>
          <w:p w14:paraId="4C19FAE6" w14:textId="7777777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อัตราส่วนเพิ่ม</w:t>
            </w:r>
          </w:p>
        </w:tc>
        <w:tc>
          <w:tcPr>
            <w:tcW w:w="571" w:type="pct"/>
          </w:tcPr>
          <w:p w14:paraId="1BBB2618" w14:textId="66DBE842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24" w:type="pct"/>
            <w:hideMark/>
          </w:tcPr>
          <w:p w14:paraId="75B126B4" w14:textId="7777777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</w:tr>
      <w:tr w:rsidR="005A291C" w:rsidRPr="002946AF" w14:paraId="7C69FB6D" w14:textId="77777777" w:rsidTr="00F632E8">
        <w:tc>
          <w:tcPr>
            <w:tcW w:w="404" w:type="pct"/>
            <w:hideMark/>
          </w:tcPr>
          <w:p w14:paraId="73761BF2" w14:textId="0BF58075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475" w:type="pct"/>
            <w:shd w:val="clear" w:color="auto" w:fill="auto"/>
          </w:tcPr>
          <w:p w14:paraId="151B0050" w14:textId="7777777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71" w:type="pct"/>
            <w:shd w:val="clear" w:color="auto" w:fill="FAFAFA"/>
          </w:tcPr>
          <w:p w14:paraId="47E7B808" w14:textId="5F4601C8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485" w:type="pct"/>
            <w:shd w:val="clear" w:color="auto" w:fill="FAFAFA"/>
          </w:tcPr>
          <w:p w14:paraId="1F8BE2E0" w14:textId="1384CAAB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506" w:type="pct"/>
          </w:tcPr>
          <w:p w14:paraId="548B684A" w14:textId="073612FF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508" w:type="pct"/>
          </w:tcPr>
          <w:p w14:paraId="032CD293" w14:textId="0C77E051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057" w:type="pct"/>
            <w:hideMark/>
          </w:tcPr>
          <w:p w14:paraId="69971642" w14:textId="5FD8D3C3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FDR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เดือน) บวก</w:t>
            </w:r>
          </w:p>
          <w:p w14:paraId="643DDF68" w14:textId="7777777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อัตราส่วนเพิ่ม</w:t>
            </w:r>
          </w:p>
        </w:tc>
        <w:tc>
          <w:tcPr>
            <w:tcW w:w="571" w:type="pct"/>
          </w:tcPr>
          <w:p w14:paraId="34B08C2C" w14:textId="0C253E49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24" w:type="pct"/>
            <w:hideMark/>
          </w:tcPr>
          <w:p w14:paraId="73FE4355" w14:textId="7777777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</w:tr>
      <w:tr w:rsidR="005A291C" w:rsidRPr="002946AF" w14:paraId="5CFF6EDC" w14:textId="77777777" w:rsidTr="00F632E8">
        <w:tc>
          <w:tcPr>
            <w:tcW w:w="404" w:type="pct"/>
            <w:hideMark/>
          </w:tcPr>
          <w:p w14:paraId="08DF8601" w14:textId="4BCD28FE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475" w:type="pct"/>
            <w:shd w:val="clear" w:color="auto" w:fill="auto"/>
          </w:tcPr>
          <w:p w14:paraId="02247C28" w14:textId="7777777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71" w:type="pct"/>
            <w:shd w:val="clear" w:color="auto" w:fill="FAFAFA"/>
          </w:tcPr>
          <w:p w14:paraId="4CBBA8F4" w14:textId="63B1CE59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5A291C"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485" w:type="pct"/>
            <w:shd w:val="clear" w:color="auto" w:fill="FAFAFA"/>
          </w:tcPr>
          <w:p w14:paraId="564D68BE" w14:textId="18B1A642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5A291C"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506" w:type="pct"/>
          </w:tcPr>
          <w:p w14:paraId="72B8122B" w14:textId="318167EB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5A291C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508" w:type="pct"/>
          </w:tcPr>
          <w:p w14:paraId="1A9DF0F6" w14:textId="5C3D91BD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5A291C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1057" w:type="pct"/>
            <w:hideMark/>
          </w:tcPr>
          <w:p w14:paraId="3831D23A" w14:textId="3E64169D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proofErr w:type="spellStart"/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THBFIX</w:t>
            </w:r>
            <w:proofErr w:type="spellEnd"/>
            <w:r w:rsidR="00BF213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BF2135"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BF2135"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เดือน)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บวก</w:t>
            </w:r>
            <w:r w:rsidR="00BF2135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อัตราส่วนเพิ่ม</w:t>
            </w:r>
          </w:p>
        </w:tc>
        <w:tc>
          <w:tcPr>
            <w:tcW w:w="571" w:type="pct"/>
          </w:tcPr>
          <w:p w14:paraId="6A5AD222" w14:textId="6473D32F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</w:t>
            </w:r>
            <w:r w:rsidR="00B41A7B" w:rsidRPr="002946A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หก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524" w:type="pct"/>
            <w:hideMark/>
          </w:tcPr>
          <w:p w14:paraId="393C651A" w14:textId="43F0686D" w:rsidR="005A291C" w:rsidRPr="002946AF" w:rsidRDefault="00435489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</w:t>
            </w:r>
            <w:r w:rsidRPr="002946A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ไตรมาส</w:t>
            </w:r>
          </w:p>
        </w:tc>
      </w:tr>
      <w:tr w:rsidR="001D35C0" w:rsidRPr="002946AF" w14:paraId="2E010BB9" w14:textId="77777777" w:rsidTr="00F632E8">
        <w:tc>
          <w:tcPr>
            <w:tcW w:w="404" w:type="pct"/>
            <w:hideMark/>
          </w:tcPr>
          <w:p w14:paraId="4E4CD4A6" w14:textId="7E954689" w:rsidR="001D35C0" w:rsidRPr="002946AF" w:rsidRDefault="00204442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475" w:type="pct"/>
            <w:shd w:val="clear" w:color="auto" w:fill="auto"/>
          </w:tcPr>
          <w:p w14:paraId="7486BF44" w14:textId="77777777" w:rsidR="001D35C0" w:rsidRPr="002946AF" w:rsidRDefault="001D35C0" w:rsidP="00E62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71" w:type="pct"/>
            <w:shd w:val="clear" w:color="auto" w:fill="FAFAFA"/>
          </w:tcPr>
          <w:p w14:paraId="7064812C" w14:textId="2892EC0C" w:rsidR="001D35C0" w:rsidRPr="002946AF" w:rsidRDefault="00204442" w:rsidP="00E62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485" w:type="pct"/>
            <w:shd w:val="clear" w:color="auto" w:fill="FAFAFA"/>
          </w:tcPr>
          <w:p w14:paraId="5ABC5D5C" w14:textId="02A51B95" w:rsidR="001D35C0" w:rsidRPr="002946AF" w:rsidRDefault="00204442" w:rsidP="00E62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506" w:type="pct"/>
          </w:tcPr>
          <w:p w14:paraId="07566D50" w14:textId="4A026CC1" w:rsidR="001D35C0" w:rsidRPr="002946AF" w:rsidRDefault="00204442" w:rsidP="00E62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796</w:t>
            </w:r>
          </w:p>
        </w:tc>
        <w:tc>
          <w:tcPr>
            <w:tcW w:w="508" w:type="pct"/>
          </w:tcPr>
          <w:p w14:paraId="19AC5634" w14:textId="2807CAC0" w:rsidR="001D35C0" w:rsidRPr="002946AF" w:rsidRDefault="00204442" w:rsidP="00E62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796</w:t>
            </w:r>
          </w:p>
        </w:tc>
        <w:tc>
          <w:tcPr>
            <w:tcW w:w="1057" w:type="pct"/>
            <w:hideMark/>
          </w:tcPr>
          <w:p w14:paraId="0373CEF4" w14:textId="4E1CF3E4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FDR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B21F60"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B21F60"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เดือน) 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71" w:type="pct"/>
          </w:tcPr>
          <w:p w14:paraId="0CD713C0" w14:textId="332E50D1" w:rsidR="001D35C0" w:rsidRPr="002946AF" w:rsidRDefault="005A291C" w:rsidP="00AB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ทุกไตรมาส</w:t>
            </w:r>
          </w:p>
        </w:tc>
        <w:tc>
          <w:tcPr>
            <w:tcW w:w="524" w:type="pct"/>
            <w:hideMark/>
          </w:tcPr>
          <w:p w14:paraId="321D6D90" w14:textId="3CBE82DA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</w:t>
            </w:r>
            <w:r w:rsidR="007F749B" w:rsidRPr="002946A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ไตรมาส</w:t>
            </w:r>
          </w:p>
        </w:tc>
      </w:tr>
      <w:tr w:rsidR="005A291C" w:rsidRPr="002946AF" w14:paraId="425CCE0E" w14:textId="77777777" w:rsidTr="00F632E8">
        <w:tc>
          <w:tcPr>
            <w:tcW w:w="404" w:type="pct"/>
            <w:hideMark/>
          </w:tcPr>
          <w:p w14:paraId="792B8CF3" w14:textId="5EF0910A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475" w:type="pct"/>
            <w:shd w:val="clear" w:color="auto" w:fill="auto"/>
          </w:tcPr>
          <w:p w14:paraId="16CB30D4" w14:textId="7777777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71" w:type="pct"/>
            <w:shd w:val="clear" w:color="auto" w:fill="FAFAFA"/>
          </w:tcPr>
          <w:p w14:paraId="0C1CF3E2" w14:textId="0EDC860D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5A291C"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485" w:type="pct"/>
            <w:shd w:val="clear" w:color="auto" w:fill="FAFAFA"/>
          </w:tcPr>
          <w:p w14:paraId="4DC4E7CA" w14:textId="10621432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5A291C"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506" w:type="pct"/>
          </w:tcPr>
          <w:p w14:paraId="15FCFD30" w14:textId="668295BB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5A291C"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374</w:t>
            </w:r>
          </w:p>
        </w:tc>
        <w:tc>
          <w:tcPr>
            <w:tcW w:w="508" w:type="pct"/>
          </w:tcPr>
          <w:p w14:paraId="2589D4E2" w14:textId="1A40B69F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5A291C"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374</w:t>
            </w:r>
          </w:p>
        </w:tc>
        <w:tc>
          <w:tcPr>
            <w:tcW w:w="1057" w:type="pct"/>
            <w:hideMark/>
          </w:tcPr>
          <w:p w14:paraId="33B8AFA7" w14:textId="3D83A5A0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proofErr w:type="spellStart"/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THBFIX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B21F60"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B21F60"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เดือน)</w:t>
            </w:r>
            <w:r w:rsidR="00B21F60"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71" w:type="pct"/>
          </w:tcPr>
          <w:p w14:paraId="4F37736E" w14:textId="19B2AB6F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24" w:type="pct"/>
            <w:hideMark/>
          </w:tcPr>
          <w:p w14:paraId="1D543408" w14:textId="73AEB058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ทุกเดือน</w:t>
            </w:r>
          </w:p>
        </w:tc>
      </w:tr>
      <w:tr w:rsidR="005A291C" w:rsidRPr="002946AF" w14:paraId="7305767B" w14:textId="77777777" w:rsidTr="00F632E8">
        <w:tc>
          <w:tcPr>
            <w:tcW w:w="404" w:type="pct"/>
            <w:hideMark/>
          </w:tcPr>
          <w:p w14:paraId="7D59BCEF" w14:textId="21EE8D1B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475" w:type="pct"/>
            <w:shd w:val="clear" w:color="auto" w:fill="auto"/>
          </w:tcPr>
          <w:p w14:paraId="76B21275" w14:textId="7777777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ดอง</w:t>
            </w:r>
          </w:p>
        </w:tc>
        <w:tc>
          <w:tcPr>
            <w:tcW w:w="471" w:type="pct"/>
            <w:shd w:val="clear" w:color="auto" w:fill="FAFAFA"/>
          </w:tcPr>
          <w:p w14:paraId="287B199A" w14:textId="2F7F3142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245</w:t>
            </w:r>
            <w:r w:rsidR="005A291C"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737</w:t>
            </w:r>
          </w:p>
        </w:tc>
        <w:tc>
          <w:tcPr>
            <w:tcW w:w="485" w:type="pct"/>
            <w:shd w:val="clear" w:color="auto" w:fill="FAFAFA"/>
          </w:tcPr>
          <w:p w14:paraId="1591EF9B" w14:textId="2D7E5BCD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320</w:t>
            </w:r>
          </w:p>
        </w:tc>
        <w:tc>
          <w:tcPr>
            <w:tcW w:w="506" w:type="pct"/>
          </w:tcPr>
          <w:p w14:paraId="1AA1CBCD" w14:textId="65D80D0E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228</w:t>
            </w:r>
            <w:r w:rsidR="005A291C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506</w:t>
            </w:r>
          </w:p>
        </w:tc>
        <w:tc>
          <w:tcPr>
            <w:tcW w:w="508" w:type="pct"/>
          </w:tcPr>
          <w:p w14:paraId="4C143DAE" w14:textId="0A94B59C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</w:p>
        </w:tc>
        <w:tc>
          <w:tcPr>
            <w:tcW w:w="1057" w:type="pct"/>
            <w:hideMark/>
          </w:tcPr>
          <w:p w14:paraId="3F8F1D9E" w14:textId="7777777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571" w:type="pct"/>
          </w:tcPr>
          <w:p w14:paraId="70701554" w14:textId="7957B562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24" w:type="pct"/>
            <w:hideMark/>
          </w:tcPr>
          <w:p w14:paraId="16EF3D0A" w14:textId="7777777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</w:tr>
      <w:tr w:rsidR="001D35C0" w:rsidRPr="002946AF" w14:paraId="62625463" w14:textId="77777777" w:rsidTr="00F632E8">
        <w:tc>
          <w:tcPr>
            <w:tcW w:w="404" w:type="pct"/>
            <w:hideMark/>
          </w:tcPr>
          <w:p w14:paraId="339F4252" w14:textId="75BF8204" w:rsidR="001D35C0" w:rsidRPr="002946AF" w:rsidRDefault="00204442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475" w:type="pct"/>
            <w:shd w:val="clear" w:color="auto" w:fill="auto"/>
          </w:tcPr>
          <w:p w14:paraId="7FC02485" w14:textId="77777777" w:rsidR="001D35C0" w:rsidRPr="002946AF" w:rsidRDefault="001D35C0" w:rsidP="00E62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71" w:type="pct"/>
            <w:shd w:val="clear" w:color="auto" w:fill="FAFAFA"/>
          </w:tcPr>
          <w:p w14:paraId="0945EF44" w14:textId="47D60932" w:rsidR="001D35C0" w:rsidRPr="002946AF" w:rsidRDefault="00204442" w:rsidP="00E62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485" w:type="pct"/>
            <w:shd w:val="clear" w:color="auto" w:fill="FAFAFA"/>
          </w:tcPr>
          <w:p w14:paraId="5AF8BB60" w14:textId="188F2869" w:rsidR="001D35C0" w:rsidRPr="002946AF" w:rsidRDefault="00204442" w:rsidP="00E62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506" w:type="pct"/>
          </w:tcPr>
          <w:p w14:paraId="13392A25" w14:textId="7A52DA0C" w:rsidR="001D35C0" w:rsidRPr="002946AF" w:rsidRDefault="00204442" w:rsidP="00E62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508" w:type="pct"/>
          </w:tcPr>
          <w:p w14:paraId="13127FDF" w14:textId="7D1A5405" w:rsidR="001D35C0" w:rsidRPr="002946AF" w:rsidRDefault="00204442" w:rsidP="00E62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057" w:type="pct"/>
            <w:hideMark/>
          </w:tcPr>
          <w:p w14:paraId="47C04ADA" w14:textId="10DC2AFA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proofErr w:type="spellStart"/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THBFIX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B21F60"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B21F60"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เดือน)</w:t>
            </w:r>
            <w:r w:rsidR="00B21F60"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71" w:type="pct"/>
          </w:tcPr>
          <w:p w14:paraId="370479EB" w14:textId="41F8D2A8" w:rsidR="001D35C0" w:rsidRPr="002946AF" w:rsidRDefault="0027579F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ตามเงื่อนไขในสัญญา</w:t>
            </w:r>
          </w:p>
        </w:tc>
        <w:tc>
          <w:tcPr>
            <w:tcW w:w="524" w:type="pct"/>
            <w:hideMark/>
          </w:tcPr>
          <w:p w14:paraId="41C5F55A" w14:textId="77777777" w:rsidR="001D35C0" w:rsidRPr="002946AF" w:rsidRDefault="001D35C0" w:rsidP="001D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ตามเงื่อนไขในสัญญา</w:t>
            </w:r>
          </w:p>
        </w:tc>
      </w:tr>
      <w:tr w:rsidR="005A291C" w:rsidRPr="002946AF" w14:paraId="2A9F047B" w14:textId="77777777" w:rsidTr="00F632E8">
        <w:tc>
          <w:tcPr>
            <w:tcW w:w="404" w:type="pct"/>
          </w:tcPr>
          <w:p w14:paraId="5E264390" w14:textId="67558368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475" w:type="pct"/>
            <w:shd w:val="clear" w:color="auto" w:fill="auto"/>
          </w:tcPr>
          <w:p w14:paraId="7CFAE418" w14:textId="73FE1CEE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71" w:type="pct"/>
            <w:shd w:val="clear" w:color="auto" w:fill="FAFAFA"/>
          </w:tcPr>
          <w:p w14:paraId="400D656E" w14:textId="682162AA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485" w:type="pct"/>
            <w:shd w:val="clear" w:color="auto" w:fill="FAFAFA"/>
          </w:tcPr>
          <w:p w14:paraId="5CF8F86A" w14:textId="329AC296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506" w:type="pct"/>
          </w:tcPr>
          <w:p w14:paraId="565ED0F9" w14:textId="4E80406D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08" w:type="pct"/>
          </w:tcPr>
          <w:p w14:paraId="0E83D1D4" w14:textId="5CEB9E9D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7" w:type="pct"/>
          </w:tcPr>
          <w:p w14:paraId="72155EAC" w14:textId="6B159FDB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proofErr w:type="spellStart"/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MLR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หักอัตราส่วนลด</w:t>
            </w:r>
          </w:p>
        </w:tc>
        <w:tc>
          <w:tcPr>
            <w:tcW w:w="571" w:type="pct"/>
          </w:tcPr>
          <w:p w14:paraId="38DDD037" w14:textId="64F78EB5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24" w:type="pct"/>
          </w:tcPr>
          <w:p w14:paraId="30899ED4" w14:textId="263D3197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</w:tr>
      <w:tr w:rsidR="005A291C" w:rsidRPr="002946AF" w14:paraId="1DC50C26" w14:textId="77777777" w:rsidTr="00F632E8">
        <w:tc>
          <w:tcPr>
            <w:tcW w:w="404" w:type="pct"/>
          </w:tcPr>
          <w:p w14:paraId="48FE48C5" w14:textId="6A31A559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475" w:type="pct"/>
            <w:shd w:val="clear" w:color="auto" w:fill="auto"/>
          </w:tcPr>
          <w:p w14:paraId="5E3A78CB" w14:textId="797097A9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71" w:type="pct"/>
            <w:shd w:val="clear" w:color="auto" w:fill="FAFAFA"/>
          </w:tcPr>
          <w:p w14:paraId="0438EBAD" w14:textId="397A2252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485" w:type="pct"/>
            <w:shd w:val="clear" w:color="auto" w:fill="FAFAFA"/>
          </w:tcPr>
          <w:p w14:paraId="16B5FCDB" w14:textId="559D3C02" w:rsidR="005A291C" w:rsidRPr="002946AF" w:rsidRDefault="00204442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506" w:type="pct"/>
          </w:tcPr>
          <w:p w14:paraId="5EB20917" w14:textId="293477FB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08" w:type="pct"/>
          </w:tcPr>
          <w:p w14:paraId="6F13A5A6" w14:textId="5630E359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7" w:type="pct"/>
          </w:tcPr>
          <w:p w14:paraId="5FC6B987" w14:textId="79F46B4E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proofErr w:type="spellStart"/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MLR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หักอัตราส่วนลด</w:t>
            </w:r>
          </w:p>
        </w:tc>
        <w:tc>
          <w:tcPr>
            <w:tcW w:w="571" w:type="pct"/>
          </w:tcPr>
          <w:p w14:paraId="65C8635B" w14:textId="68AD5405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24" w:type="pct"/>
          </w:tcPr>
          <w:p w14:paraId="539888CD" w14:textId="14A42501" w:rsidR="005A291C" w:rsidRPr="002946AF" w:rsidRDefault="005A291C" w:rsidP="005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</w:tr>
      <w:tr w:rsidR="00A61B1E" w:rsidRPr="002946AF" w14:paraId="107B9213" w14:textId="77777777" w:rsidTr="00F632E8">
        <w:tc>
          <w:tcPr>
            <w:tcW w:w="404" w:type="pct"/>
            <w:hideMark/>
          </w:tcPr>
          <w:p w14:paraId="714C39DF" w14:textId="77777777" w:rsidR="00A61B1E" w:rsidRPr="002946AF" w:rsidRDefault="00A61B1E" w:rsidP="00A6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475" w:type="pct"/>
            <w:shd w:val="clear" w:color="auto" w:fill="auto"/>
          </w:tcPr>
          <w:p w14:paraId="14550D09" w14:textId="77777777" w:rsidR="00A61B1E" w:rsidRPr="002946AF" w:rsidRDefault="00A61B1E" w:rsidP="00A6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FAFAFA"/>
          </w:tcPr>
          <w:p w14:paraId="1DE1D0D6" w14:textId="77777777" w:rsidR="00A61B1E" w:rsidRPr="002946AF" w:rsidRDefault="00A61B1E" w:rsidP="00A6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56EEA" w14:textId="7794584F" w:rsidR="00A61B1E" w:rsidRPr="002946AF" w:rsidRDefault="00204442" w:rsidP="0041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9352C2" w:rsidRPr="002946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506" w:type="pct"/>
          </w:tcPr>
          <w:p w14:paraId="004D0AA9" w14:textId="77777777" w:rsidR="00A61B1E" w:rsidRPr="002946AF" w:rsidRDefault="00A61B1E" w:rsidP="00A6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</w:tcPr>
          <w:p w14:paraId="269EAE6B" w14:textId="10D3D16B" w:rsidR="00A61B1E" w:rsidRPr="002946AF" w:rsidRDefault="00204442" w:rsidP="0041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A61B1E"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057" w:type="pct"/>
          </w:tcPr>
          <w:p w14:paraId="3095FB1E" w14:textId="77777777" w:rsidR="00A61B1E" w:rsidRPr="002946AF" w:rsidRDefault="00A61B1E" w:rsidP="00A6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1" w:type="pct"/>
          </w:tcPr>
          <w:p w14:paraId="04CF7143" w14:textId="77777777" w:rsidR="00A61B1E" w:rsidRPr="002946AF" w:rsidRDefault="00A61B1E" w:rsidP="00A6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24" w:type="pct"/>
          </w:tcPr>
          <w:p w14:paraId="2538D622" w14:textId="77777777" w:rsidR="00A61B1E" w:rsidRPr="002946AF" w:rsidRDefault="00A61B1E" w:rsidP="00A6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</w:tbl>
    <w:p w14:paraId="6F9F8D76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02C84C" w14:textId="34D81ECD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เงินกู้ยืมส่วนที่มีหลักประกันของกลุ่มกิจการเป็นการค้ำประกันโดยการ</w:t>
      </w:r>
      <w:r w:rsidR="00597B77">
        <w:rPr>
          <w:rFonts w:ascii="Browallia New" w:eastAsia="Arial Unicode MS" w:hAnsi="Browallia New" w:cs="Browallia New" w:hint="cs"/>
          <w:sz w:val="26"/>
          <w:szCs w:val="26"/>
          <w:cs/>
        </w:rPr>
        <w:t>นำ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 โรงผลิต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ปิ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โตรเคมี เครื่องจักร และเรือขนส่งผู้โดยสาร และบัญชีเงินฝากสถาบันการเงิน (หมายเหตุฯ ข้อ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802B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ข้อ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E802B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และข้อ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597B7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ไปจำนอง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เพื่อเป็นหลักทรัพย์ค้ำประกันวงเงินสินเชื่อ</w:t>
      </w:r>
    </w:p>
    <w:p w14:paraId="20CB031F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438B3D" w14:textId="7C82C855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นอกจากนี้กลุ่มกิจการต้องปฏิบัติตามข้อกำหนดบางประการตามที่กำหนดไว้ในสัญญาเงินกู้ยืมระยะยาว เช่น การรักษาสัดส่วน</w:t>
      </w:r>
      <w:r w:rsidR="008E718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การถือหุ้น การดำรงอัตราส่วนของหนี้สินต่อส่วนของผู้ถือหุ้นตามอัตราที่ระบุไว้ในสัญญา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402A8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การให้การสนับสนุนทางการเงินตามสัดส่วนการถือหุ้น เป็นต้น</w:t>
      </w:r>
    </w:p>
    <w:p w14:paraId="654167DE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04B9BF1" w14:textId="77777777" w:rsidR="004B3172" w:rsidRPr="002946AF" w:rsidRDefault="004B3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0BD0F71" w14:textId="77777777" w:rsidR="005A291C" w:rsidRPr="002946AF" w:rsidRDefault="005A291C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3A9F25" w14:textId="75ED03F0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ความเสี่ยงจากอัตราดอกเบี้ยของเงินกู้ยืมระยะยาวจากสถาบันการเงิน</w:t>
      </w:r>
      <w:r w:rsidR="009F00CE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และกิจการอื่น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ของกลุ่มกิจการและบริษัท มีดังต่อไปนี้</w:t>
      </w:r>
    </w:p>
    <w:p w14:paraId="78F80CB4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42" w:type="pct"/>
        <w:tblInd w:w="-90" w:type="dxa"/>
        <w:tblLook w:val="04A0" w:firstRow="1" w:lastRow="0" w:firstColumn="1" w:lastColumn="0" w:noHBand="0" w:noVBand="1"/>
      </w:tblPr>
      <w:tblGrid>
        <w:gridCol w:w="3779"/>
        <w:gridCol w:w="1440"/>
        <w:gridCol w:w="1441"/>
        <w:gridCol w:w="1441"/>
        <w:gridCol w:w="1439"/>
      </w:tblGrid>
      <w:tr w:rsidR="002E094E" w:rsidRPr="002946AF" w14:paraId="7D79659E" w14:textId="77777777" w:rsidTr="004B3172">
        <w:trPr>
          <w:cantSplit/>
        </w:trPr>
        <w:tc>
          <w:tcPr>
            <w:tcW w:w="1981" w:type="pct"/>
          </w:tcPr>
          <w:p w14:paraId="5F0C536B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6E91DCA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828BA2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94E" w:rsidRPr="002946AF" w14:paraId="45BD30C0" w14:textId="77777777" w:rsidTr="004B3172">
        <w:trPr>
          <w:cantSplit/>
        </w:trPr>
        <w:tc>
          <w:tcPr>
            <w:tcW w:w="1981" w:type="pct"/>
            <w:hideMark/>
          </w:tcPr>
          <w:p w14:paraId="353C523D" w14:textId="4D2D4470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55" w:type="pct"/>
            <w:tcBorders>
              <w:top w:val="single" w:sz="4" w:space="0" w:color="auto"/>
            </w:tcBorders>
            <w:hideMark/>
          </w:tcPr>
          <w:p w14:paraId="662BC11B" w14:textId="18D0F6CD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5" w:type="pct"/>
            <w:tcBorders>
              <w:top w:val="single" w:sz="4" w:space="0" w:color="auto"/>
            </w:tcBorders>
            <w:hideMark/>
          </w:tcPr>
          <w:p w14:paraId="379C0592" w14:textId="3B0ED85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55" w:type="pct"/>
            <w:tcBorders>
              <w:top w:val="single" w:sz="4" w:space="0" w:color="auto"/>
            </w:tcBorders>
            <w:hideMark/>
          </w:tcPr>
          <w:p w14:paraId="778E86EE" w14:textId="48D26504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4" w:type="pct"/>
            <w:tcBorders>
              <w:top w:val="single" w:sz="4" w:space="0" w:color="auto"/>
            </w:tcBorders>
            <w:hideMark/>
          </w:tcPr>
          <w:p w14:paraId="31DB50F2" w14:textId="49B56F9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094E" w:rsidRPr="002946AF" w14:paraId="7CFC5645" w14:textId="77777777" w:rsidTr="004B3172">
        <w:trPr>
          <w:cantSplit/>
        </w:trPr>
        <w:tc>
          <w:tcPr>
            <w:tcW w:w="1981" w:type="pct"/>
          </w:tcPr>
          <w:p w14:paraId="0604119E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hideMark/>
          </w:tcPr>
          <w:p w14:paraId="6524820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hideMark/>
          </w:tcPr>
          <w:p w14:paraId="449D707B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hideMark/>
          </w:tcPr>
          <w:p w14:paraId="66F0F70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hideMark/>
          </w:tcPr>
          <w:p w14:paraId="454180F0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E094E" w:rsidRPr="002946AF" w14:paraId="282EE6D6" w14:textId="77777777" w:rsidTr="004B3172">
        <w:trPr>
          <w:cantSplit/>
        </w:trPr>
        <w:tc>
          <w:tcPr>
            <w:tcW w:w="1981" w:type="pct"/>
          </w:tcPr>
          <w:p w14:paraId="7786822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</w:tcPr>
          <w:p w14:paraId="7E3C4AB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6A0B370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</w:tcPr>
          <w:p w14:paraId="4B4A0A30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7275B1B2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094E" w:rsidRPr="002946AF" w14:paraId="25936A9A" w14:textId="77777777" w:rsidTr="004B3172">
        <w:trPr>
          <w:cantSplit/>
        </w:trPr>
        <w:tc>
          <w:tcPr>
            <w:tcW w:w="1981" w:type="pct"/>
            <w:hideMark/>
          </w:tcPr>
          <w:p w14:paraId="2A5A6C3F" w14:textId="2D42B614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" w:right="-8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755" w:type="pct"/>
            <w:shd w:val="clear" w:color="auto" w:fill="FAFAFA"/>
          </w:tcPr>
          <w:p w14:paraId="69F771D2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</w:tcPr>
          <w:p w14:paraId="54D66353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shd w:val="clear" w:color="auto" w:fill="FAFAFA"/>
          </w:tcPr>
          <w:p w14:paraId="3FAD3F6B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</w:tcPr>
          <w:p w14:paraId="7466C4A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3172" w:rsidRPr="002946AF" w14:paraId="03861A6B" w14:textId="77777777" w:rsidTr="004B3172">
        <w:trPr>
          <w:cantSplit/>
        </w:trPr>
        <w:tc>
          <w:tcPr>
            <w:tcW w:w="1981" w:type="pct"/>
            <w:hideMark/>
          </w:tcPr>
          <w:p w14:paraId="236D5C4E" w14:textId="77777777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" w:right="-8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อัตราคงที่</w:t>
            </w:r>
          </w:p>
        </w:tc>
        <w:tc>
          <w:tcPr>
            <w:tcW w:w="755" w:type="pct"/>
            <w:shd w:val="clear" w:color="auto" w:fill="FAFAFA"/>
          </w:tcPr>
          <w:p w14:paraId="357AE551" w14:textId="1D83AA21" w:rsidR="004B3172" w:rsidRPr="002946AF" w:rsidRDefault="0020444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755" w:type="pct"/>
          </w:tcPr>
          <w:p w14:paraId="46BC2B1E" w14:textId="7E8818EE" w:rsidR="004B3172" w:rsidRPr="002946AF" w:rsidRDefault="0020444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755" w:type="pct"/>
            <w:shd w:val="clear" w:color="auto" w:fill="FAFAFA"/>
          </w:tcPr>
          <w:p w14:paraId="3BCEFDCF" w14:textId="7F3D2300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4" w:type="pct"/>
          </w:tcPr>
          <w:p w14:paraId="0EEBB4DC" w14:textId="3EBA7C10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B3172" w:rsidRPr="002946AF" w14:paraId="6555D6EA" w14:textId="77777777" w:rsidTr="004B3172">
        <w:trPr>
          <w:cantSplit/>
        </w:trPr>
        <w:tc>
          <w:tcPr>
            <w:tcW w:w="1981" w:type="pct"/>
            <w:hideMark/>
          </w:tcPr>
          <w:p w14:paraId="4AB01AB7" w14:textId="77777777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อัตราลอยตัว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</w:tcPr>
          <w:p w14:paraId="60FDBFE3" w14:textId="2FCB16CB" w:rsidR="004B3172" w:rsidRPr="002946AF" w:rsidRDefault="0020444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F7195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01B74667" w14:textId="5C39A2EF" w:rsidR="004B3172" w:rsidRPr="002946AF" w:rsidRDefault="0020444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B317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</w:tcPr>
          <w:p w14:paraId="6F149636" w14:textId="6774B819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03D389B0" w14:textId="13365073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B3172" w:rsidRPr="002946AF" w14:paraId="1A812762" w14:textId="77777777" w:rsidTr="004B3172">
        <w:trPr>
          <w:cantSplit/>
        </w:trPr>
        <w:tc>
          <w:tcPr>
            <w:tcW w:w="1981" w:type="pct"/>
            <w:hideMark/>
          </w:tcPr>
          <w:p w14:paraId="2922AEC5" w14:textId="734FEE09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" w:right="-8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97744A" w14:textId="4372DE31" w:rsidR="004B3172" w:rsidRPr="002946AF" w:rsidRDefault="0020444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F7195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</w:tcPr>
          <w:p w14:paraId="7755019D" w14:textId="13A81A19" w:rsidR="004B3172" w:rsidRPr="002946AF" w:rsidRDefault="0020444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B317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BCFDC" w14:textId="03C79617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</w:tcPr>
          <w:p w14:paraId="12D1ED16" w14:textId="25B90F11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C321AB1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85AB56" w14:textId="0A737C2C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ระยะเวลาการครบกำหนดของเงินกู้ยืมระยะยาวจากสถาบันการเงิน</w:t>
      </w:r>
      <w:r w:rsidR="009F00CE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และกิจการอื่น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110ACE4C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42" w:type="pct"/>
        <w:tblInd w:w="-90" w:type="dxa"/>
        <w:tblLook w:val="04A0" w:firstRow="1" w:lastRow="0" w:firstColumn="1" w:lastColumn="0" w:noHBand="0" w:noVBand="1"/>
      </w:tblPr>
      <w:tblGrid>
        <w:gridCol w:w="3779"/>
        <w:gridCol w:w="1440"/>
        <w:gridCol w:w="1441"/>
        <w:gridCol w:w="1441"/>
        <w:gridCol w:w="1439"/>
      </w:tblGrid>
      <w:tr w:rsidR="002E094E" w:rsidRPr="002946AF" w14:paraId="2A43A2F3" w14:textId="77777777" w:rsidTr="002E094E">
        <w:trPr>
          <w:cantSplit/>
        </w:trPr>
        <w:tc>
          <w:tcPr>
            <w:tcW w:w="1981" w:type="pct"/>
          </w:tcPr>
          <w:p w14:paraId="6698FB18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E5BE7C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9C94AB4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94E" w:rsidRPr="002946AF" w14:paraId="2EDBD586" w14:textId="77777777" w:rsidTr="004B3172">
        <w:trPr>
          <w:cantSplit/>
        </w:trPr>
        <w:tc>
          <w:tcPr>
            <w:tcW w:w="1981" w:type="pct"/>
            <w:hideMark/>
          </w:tcPr>
          <w:p w14:paraId="7FCF09A8" w14:textId="5D4C281A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55" w:type="pct"/>
            <w:tcBorders>
              <w:top w:val="single" w:sz="4" w:space="0" w:color="auto"/>
            </w:tcBorders>
            <w:hideMark/>
          </w:tcPr>
          <w:p w14:paraId="44B279E0" w14:textId="5515C701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5" w:type="pct"/>
            <w:tcBorders>
              <w:top w:val="single" w:sz="4" w:space="0" w:color="auto"/>
            </w:tcBorders>
            <w:hideMark/>
          </w:tcPr>
          <w:p w14:paraId="0DFA6C5B" w14:textId="37678059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55" w:type="pct"/>
            <w:tcBorders>
              <w:top w:val="single" w:sz="4" w:space="0" w:color="auto"/>
            </w:tcBorders>
            <w:hideMark/>
          </w:tcPr>
          <w:p w14:paraId="5B1B9AB3" w14:textId="4043BC1D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4" w:type="pct"/>
            <w:tcBorders>
              <w:top w:val="single" w:sz="4" w:space="0" w:color="auto"/>
            </w:tcBorders>
            <w:hideMark/>
          </w:tcPr>
          <w:p w14:paraId="4D0AB558" w14:textId="38EC189C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094E" w:rsidRPr="002946AF" w14:paraId="66345C8C" w14:textId="77777777" w:rsidTr="004B3172">
        <w:trPr>
          <w:cantSplit/>
        </w:trPr>
        <w:tc>
          <w:tcPr>
            <w:tcW w:w="1981" w:type="pct"/>
          </w:tcPr>
          <w:p w14:paraId="429B466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hideMark/>
          </w:tcPr>
          <w:p w14:paraId="59E7C2C4" w14:textId="77777777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hideMark/>
          </w:tcPr>
          <w:p w14:paraId="2B27B6A4" w14:textId="77777777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hideMark/>
          </w:tcPr>
          <w:p w14:paraId="2D967876" w14:textId="77777777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hideMark/>
          </w:tcPr>
          <w:p w14:paraId="00981A44" w14:textId="77777777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E094E" w:rsidRPr="002946AF" w14:paraId="1F879D89" w14:textId="77777777" w:rsidTr="004B3172">
        <w:trPr>
          <w:cantSplit/>
        </w:trPr>
        <w:tc>
          <w:tcPr>
            <w:tcW w:w="1981" w:type="pct"/>
          </w:tcPr>
          <w:p w14:paraId="01CF4965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</w:tcPr>
          <w:p w14:paraId="083F612A" w14:textId="77777777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027F47F4" w14:textId="77777777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</w:tcPr>
          <w:p w14:paraId="67F80EE1" w14:textId="77777777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325FC7FA" w14:textId="77777777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B3172" w:rsidRPr="002946AF" w14:paraId="7E5E4F9C" w14:textId="77777777" w:rsidTr="004B3172">
        <w:trPr>
          <w:cantSplit/>
        </w:trPr>
        <w:tc>
          <w:tcPr>
            <w:tcW w:w="1981" w:type="pct"/>
            <w:hideMark/>
          </w:tcPr>
          <w:p w14:paraId="30B350D6" w14:textId="77777777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ครบกำหนดภายในหนึ่งปี 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6A30E0D4" w14:textId="3B6771FB" w:rsidR="004B3172" w:rsidRPr="002946AF" w:rsidRDefault="0020444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317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755" w:type="pct"/>
          </w:tcPr>
          <w:p w14:paraId="702E22F8" w14:textId="6E3E758A" w:rsidR="004B3172" w:rsidRPr="002946AF" w:rsidRDefault="0020444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317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35006AE5" w14:textId="4C9B8C73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vAlign w:val="bottom"/>
          </w:tcPr>
          <w:p w14:paraId="6C11B51F" w14:textId="77777777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B3172" w:rsidRPr="002946AF" w14:paraId="7844245F" w14:textId="77777777" w:rsidTr="004B3172">
        <w:trPr>
          <w:cantSplit/>
        </w:trPr>
        <w:tc>
          <w:tcPr>
            <w:tcW w:w="1981" w:type="pct"/>
            <w:hideMark/>
          </w:tcPr>
          <w:p w14:paraId="0320FC80" w14:textId="77777777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23837279" w14:textId="69A689D1" w:rsidR="004B3172" w:rsidRPr="002946AF" w:rsidRDefault="0020444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B317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755" w:type="pct"/>
          </w:tcPr>
          <w:p w14:paraId="04CB59BD" w14:textId="28BD4703" w:rsidR="004B3172" w:rsidRPr="002946AF" w:rsidRDefault="0020444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B317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083E609C" w14:textId="0667FCA2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vAlign w:val="bottom"/>
          </w:tcPr>
          <w:p w14:paraId="5C0CF5F2" w14:textId="77777777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B3172" w:rsidRPr="002946AF" w14:paraId="1F70FC0C" w14:textId="77777777" w:rsidTr="004B3172">
        <w:trPr>
          <w:cantSplit/>
        </w:trPr>
        <w:tc>
          <w:tcPr>
            <w:tcW w:w="1981" w:type="pct"/>
            <w:hideMark/>
          </w:tcPr>
          <w:p w14:paraId="69343A15" w14:textId="77777777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ครบกำหนดหลังจากห้าปี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53549" w14:textId="187AB7FC" w:rsidR="004B3172" w:rsidRPr="002946AF" w:rsidRDefault="0020444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F7195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43F9FC73" w14:textId="042C5C23" w:rsidR="004B3172" w:rsidRPr="002946AF" w:rsidRDefault="0020444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B317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693D4" w14:textId="5E53990F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5C7213DD" w14:textId="77777777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B3172" w:rsidRPr="002946AF" w14:paraId="740CA4FE" w14:textId="77777777" w:rsidTr="004B3172">
        <w:trPr>
          <w:cantSplit/>
        </w:trPr>
        <w:tc>
          <w:tcPr>
            <w:tcW w:w="1981" w:type="pct"/>
            <w:hideMark/>
          </w:tcPr>
          <w:p w14:paraId="4C822E60" w14:textId="78EDE304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A06CC" w14:textId="46B25F0C" w:rsidR="004B3172" w:rsidRPr="002946AF" w:rsidRDefault="0020444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F7195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</w:tcPr>
          <w:p w14:paraId="0223857F" w14:textId="3A2A0496" w:rsidR="004B3172" w:rsidRPr="002946AF" w:rsidRDefault="0020444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B317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51442" w14:textId="4823B5DB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</w:tcPr>
          <w:p w14:paraId="4EA6E784" w14:textId="77777777" w:rsidR="004B3172" w:rsidRPr="002946AF" w:rsidRDefault="004B3172" w:rsidP="004B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4228FA6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07A4EE" w14:textId="4FE30A9B" w:rsidR="002E094E" w:rsidRPr="002946AF" w:rsidRDefault="002E094E" w:rsidP="00AD4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กลุ่มกิจการและบริษัทมีวงเงินสินเชื่อจากสถาบันการเงินที่ยังไม่ได้ใช้จำนวน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74697"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209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4697" w:rsidRPr="002946AF">
        <w:rPr>
          <w:rFonts w:ascii="Browallia New" w:eastAsia="Arial Unicode MS" w:hAnsi="Browallia New" w:cs="Browallia New"/>
          <w:sz w:val="26"/>
          <w:szCs w:val="26"/>
          <w:cs/>
        </w:rPr>
        <w:t>ล้านบาท และ</w:t>
      </w:r>
      <w:r w:rsidR="00974697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74697"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ตามลำดับ (พ.ศ.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039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700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ตามลำดับ)</w:t>
      </w:r>
    </w:p>
    <w:p w14:paraId="3D4F1381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E094E" w:rsidRPr="002946AF" w14:paraId="6EB80153" w14:textId="77777777" w:rsidTr="002E094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DAC1BEC" w14:textId="542770B5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หุ้นกู้ สุทธิ</w:t>
            </w:r>
          </w:p>
        </w:tc>
      </w:tr>
    </w:tbl>
    <w:p w14:paraId="2417D021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47"/>
        <w:gridCol w:w="1429"/>
        <w:gridCol w:w="1429"/>
        <w:gridCol w:w="1429"/>
        <w:gridCol w:w="1427"/>
      </w:tblGrid>
      <w:tr w:rsidR="002E094E" w:rsidRPr="002946AF" w14:paraId="0181B3A6" w14:textId="77777777" w:rsidTr="002E094E">
        <w:trPr>
          <w:cantSplit/>
        </w:trPr>
        <w:tc>
          <w:tcPr>
            <w:tcW w:w="1980" w:type="pct"/>
          </w:tcPr>
          <w:p w14:paraId="409848F2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ind w:left="-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34647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BEDE2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94E" w:rsidRPr="002946AF" w14:paraId="6063B269" w14:textId="77777777" w:rsidTr="002E094E">
        <w:trPr>
          <w:cantSplit/>
        </w:trPr>
        <w:tc>
          <w:tcPr>
            <w:tcW w:w="1980" w:type="pct"/>
          </w:tcPr>
          <w:p w14:paraId="67D591C9" w14:textId="17405C0E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ind w:left="-6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center"/>
          </w:tcPr>
          <w:p w14:paraId="0746CBDA" w14:textId="21141FA6" w:rsidR="002E094E" w:rsidRPr="002946AF" w:rsidRDefault="002E094E" w:rsidP="00CC28F2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2562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center"/>
          </w:tcPr>
          <w:p w14:paraId="4207247D" w14:textId="014F7CF4" w:rsidR="002E094E" w:rsidRPr="002946AF" w:rsidRDefault="002E094E" w:rsidP="00CC28F2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2561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center"/>
          </w:tcPr>
          <w:p w14:paraId="270FB564" w14:textId="03573F5B" w:rsidR="002E094E" w:rsidRPr="002946AF" w:rsidRDefault="002E094E" w:rsidP="00CC28F2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2562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center"/>
          </w:tcPr>
          <w:p w14:paraId="20AE78F9" w14:textId="65A27824" w:rsidR="002E094E" w:rsidRPr="002946AF" w:rsidRDefault="002E094E" w:rsidP="00CC28F2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lang w:val="en-GB"/>
              </w:rPr>
              <w:t>2561</w:t>
            </w:r>
          </w:p>
        </w:tc>
      </w:tr>
      <w:tr w:rsidR="002E094E" w:rsidRPr="002946AF" w14:paraId="3B07F120" w14:textId="77777777" w:rsidTr="002E094E">
        <w:trPr>
          <w:cantSplit/>
        </w:trPr>
        <w:tc>
          <w:tcPr>
            <w:tcW w:w="1980" w:type="pct"/>
          </w:tcPr>
          <w:p w14:paraId="6BC04AB2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ind w:left="-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center"/>
          </w:tcPr>
          <w:p w14:paraId="4AFE85BA" w14:textId="77777777" w:rsidR="002E094E" w:rsidRPr="002946AF" w:rsidRDefault="002E094E" w:rsidP="00CC28F2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ล้านบาท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center"/>
          </w:tcPr>
          <w:p w14:paraId="215CFC2D" w14:textId="77777777" w:rsidR="002E094E" w:rsidRPr="002946AF" w:rsidRDefault="002E094E" w:rsidP="00CC28F2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ล้านบาท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07430864" w14:textId="77777777" w:rsidR="002E094E" w:rsidRPr="002946AF" w:rsidRDefault="002E094E" w:rsidP="00CC28F2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ล้านบาท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31A5A717" w14:textId="77777777" w:rsidR="002E094E" w:rsidRPr="002946AF" w:rsidRDefault="002E094E" w:rsidP="00CC28F2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ล้านบาท</w:t>
            </w:r>
          </w:p>
        </w:tc>
      </w:tr>
      <w:tr w:rsidR="002E094E" w:rsidRPr="002946AF" w14:paraId="3BDBFF9E" w14:textId="77777777" w:rsidTr="002E094E">
        <w:trPr>
          <w:cantSplit/>
        </w:trPr>
        <w:tc>
          <w:tcPr>
            <w:tcW w:w="1980" w:type="pct"/>
          </w:tcPr>
          <w:p w14:paraId="3ABA3550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ind w:left="-6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9C0BFE" w14:textId="77777777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center"/>
          </w:tcPr>
          <w:p w14:paraId="4184BF27" w14:textId="77777777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A617A2" w14:textId="77777777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center"/>
          </w:tcPr>
          <w:p w14:paraId="2AE55AE0" w14:textId="77777777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094E" w:rsidRPr="002946AF" w14:paraId="330E120A" w14:textId="77777777" w:rsidTr="002E094E">
        <w:trPr>
          <w:cantSplit/>
        </w:trPr>
        <w:tc>
          <w:tcPr>
            <w:tcW w:w="1980" w:type="pct"/>
          </w:tcPr>
          <w:p w14:paraId="01EA2BBD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ind w:left="-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755" w:type="pct"/>
            <w:shd w:val="clear" w:color="auto" w:fill="FAFAFA"/>
            <w:vAlign w:val="center"/>
          </w:tcPr>
          <w:p w14:paraId="0F9CB540" w14:textId="21F56885" w:rsidR="002E094E" w:rsidRPr="002946AF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825C39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755" w:type="pct"/>
          </w:tcPr>
          <w:p w14:paraId="09E20596" w14:textId="3EDAF17A" w:rsidR="002E094E" w:rsidRPr="002946AF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755" w:type="pct"/>
            <w:shd w:val="clear" w:color="auto" w:fill="FAFAFA"/>
            <w:vAlign w:val="center"/>
          </w:tcPr>
          <w:p w14:paraId="3EFD11DA" w14:textId="60C6EF20" w:rsidR="002E094E" w:rsidRPr="002946AF" w:rsidRDefault="00204442" w:rsidP="0042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425E8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754" w:type="pct"/>
          </w:tcPr>
          <w:p w14:paraId="0DA2A12E" w14:textId="757BACA0" w:rsidR="002E094E" w:rsidRPr="002946AF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2E094E" w:rsidRPr="002946AF" w14:paraId="067F7E3C" w14:textId="77777777" w:rsidTr="002E094E">
        <w:trPr>
          <w:cantSplit/>
        </w:trPr>
        <w:tc>
          <w:tcPr>
            <w:tcW w:w="1980" w:type="pct"/>
          </w:tcPr>
          <w:p w14:paraId="3DD6E98B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ind w:left="-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ส่วนลดหุ้นกู้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CA4026" w14:textId="6CCEED6E" w:rsidR="002E094E" w:rsidRPr="002946AF" w:rsidRDefault="00825C39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020BFD07" w14:textId="09BC836A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F6958A" w14:textId="4332BCC9" w:rsidR="002E094E" w:rsidRPr="002946AF" w:rsidRDefault="00425E8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2ED3981E" w14:textId="7B740A27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094E" w:rsidRPr="002946AF" w14:paraId="010D548E" w14:textId="77777777" w:rsidTr="002E094E">
        <w:trPr>
          <w:cantSplit/>
        </w:trPr>
        <w:tc>
          <w:tcPr>
            <w:tcW w:w="1980" w:type="pct"/>
          </w:tcPr>
          <w:p w14:paraId="641A744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ind w:left="-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EB8F46" w14:textId="3E2B168E" w:rsidR="002E094E" w:rsidRPr="002946AF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825C39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18E45536" w14:textId="4F344568" w:rsidR="002E094E" w:rsidRPr="002946AF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A5B7DC" w14:textId="0D734D31" w:rsidR="002E094E" w:rsidRPr="002946AF" w:rsidRDefault="00204442" w:rsidP="00D3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425E8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128B3217" w14:textId="0D5669FC" w:rsidR="002E094E" w:rsidRPr="002946AF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2E094E" w:rsidRPr="002946AF" w14:paraId="30DCBBDC" w14:textId="77777777" w:rsidTr="002E094E">
        <w:trPr>
          <w:cantSplit/>
        </w:trPr>
        <w:tc>
          <w:tcPr>
            <w:tcW w:w="1980" w:type="pct"/>
          </w:tcPr>
          <w:p w14:paraId="777187E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ind w:left="-64" w:right="-8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ส่วนของหุ้นกู้ที่ถึงกำหนดไถ่ถอน</w:t>
            </w:r>
          </w:p>
          <w:p w14:paraId="59778B39" w14:textId="641C1565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ind w:left="-64" w:right="-8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ในหนึ่งปี สุทธิ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24FB12" w14:textId="77777777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C0DAEC" w14:textId="7B90AB4F" w:rsidR="002E094E" w:rsidRPr="002946AF" w:rsidRDefault="00425E8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1C9B7377" w14:textId="77777777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A96D02" w14:textId="147E0CD1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C791DD" w14:textId="77777777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B337E3C" w14:textId="7808E81D" w:rsidR="002E094E" w:rsidRPr="002946AF" w:rsidRDefault="00425E8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317EB16B" w14:textId="77777777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46925D1" w14:textId="1C88FFA5" w:rsidR="002E094E" w:rsidRPr="002946AF" w:rsidRDefault="002E094E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E094E" w:rsidRPr="002946AF" w14:paraId="5935177C" w14:textId="77777777" w:rsidTr="002E094E">
        <w:trPr>
          <w:cantSplit/>
        </w:trPr>
        <w:tc>
          <w:tcPr>
            <w:tcW w:w="1980" w:type="pct"/>
          </w:tcPr>
          <w:p w14:paraId="1F1FC735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ind w:left="-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29FF64" w14:textId="17D1882E" w:rsidR="002E094E" w:rsidRPr="002946AF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825C39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</w:tcPr>
          <w:p w14:paraId="63376F93" w14:textId="5EF8B6B9" w:rsidR="002E094E" w:rsidRPr="002946AF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C048D8" w14:textId="36AE031C" w:rsidR="002E094E" w:rsidRPr="002946AF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D37FF8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</w:tcPr>
          <w:p w14:paraId="4BB77CA1" w14:textId="1BCCBC8A" w:rsidR="002E094E" w:rsidRPr="002946AF" w:rsidRDefault="00204442" w:rsidP="00CC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</w:tbl>
    <w:p w14:paraId="64D2D892" w14:textId="20A45222" w:rsidR="00AD40C2" w:rsidRPr="002946AF" w:rsidRDefault="00AD40C2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EF98AC" w14:textId="77777777" w:rsidR="00AD40C2" w:rsidRPr="002946AF" w:rsidRDefault="00AD4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4ED5A0D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7CB41CB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การเปลี่ยนแปลงของหุ้นกู้ของกลุ่มกิจการและบริษัท</w:t>
      </w:r>
      <w:r w:rsidRPr="002946AF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BA7B9AD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15"/>
        <w:gridCol w:w="1436"/>
        <w:gridCol w:w="1438"/>
        <w:gridCol w:w="1436"/>
        <w:gridCol w:w="1436"/>
      </w:tblGrid>
      <w:tr w:rsidR="002E094E" w:rsidRPr="002946AF" w14:paraId="4B434DB0" w14:textId="77777777" w:rsidTr="002E094E">
        <w:tc>
          <w:tcPr>
            <w:tcW w:w="1963" w:type="pct"/>
          </w:tcPr>
          <w:p w14:paraId="0C8AECC8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9" w:type="pct"/>
            <w:gridSpan w:val="2"/>
            <w:tcBorders>
              <w:top w:val="single" w:sz="4" w:space="0" w:color="auto"/>
            </w:tcBorders>
            <w:vAlign w:val="center"/>
          </w:tcPr>
          <w:p w14:paraId="48AA5A58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</w:tcBorders>
            <w:vAlign w:val="center"/>
          </w:tcPr>
          <w:p w14:paraId="4A58C9D2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94E" w:rsidRPr="002946AF" w14:paraId="3B6C1749" w14:textId="77777777" w:rsidTr="00D0238C">
        <w:tc>
          <w:tcPr>
            <w:tcW w:w="1963" w:type="pct"/>
          </w:tcPr>
          <w:p w14:paraId="70082EF4" w14:textId="4127808F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center"/>
          </w:tcPr>
          <w:p w14:paraId="04FE3490" w14:textId="47481ED6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27333DC6" w14:textId="3F71F7E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center"/>
          </w:tcPr>
          <w:p w14:paraId="73D59703" w14:textId="41DCE5B0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center"/>
          </w:tcPr>
          <w:p w14:paraId="640F563C" w14:textId="6EBAC47C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094E" w:rsidRPr="002946AF" w14:paraId="006D1891" w14:textId="77777777" w:rsidTr="00D0238C">
        <w:tc>
          <w:tcPr>
            <w:tcW w:w="1963" w:type="pct"/>
          </w:tcPr>
          <w:p w14:paraId="3CC61D0B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1754FA74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3218E43F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7FF90FE3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10E370DA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E094E" w:rsidRPr="002946AF" w14:paraId="77A8DADB" w14:textId="77777777" w:rsidTr="00D0238C">
        <w:tc>
          <w:tcPr>
            <w:tcW w:w="1963" w:type="pct"/>
          </w:tcPr>
          <w:p w14:paraId="74541D15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FAFAFA"/>
          </w:tcPr>
          <w:p w14:paraId="59ECA77D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66E24B5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FAFAFA"/>
          </w:tcPr>
          <w:p w14:paraId="127115C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175D76F2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94E" w:rsidRPr="002946AF" w14:paraId="3530C1A8" w14:textId="77777777" w:rsidTr="00D0238C">
        <w:tc>
          <w:tcPr>
            <w:tcW w:w="1963" w:type="pct"/>
          </w:tcPr>
          <w:p w14:paraId="23E10590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759" w:type="pct"/>
            <w:shd w:val="clear" w:color="auto" w:fill="FAFAFA"/>
          </w:tcPr>
          <w:p w14:paraId="0A9F1E7D" w14:textId="31252860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7F15C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760" w:type="pct"/>
          </w:tcPr>
          <w:p w14:paraId="1561453B" w14:textId="2CD96172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759" w:type="pct"/>
            <w:shd w:val="clear" w:color="auto" w:fill="FAFAFA"/>
          </w:tcPr>
          <w:p w14:paraId="4FA9952A" w14:textId="74090157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7A34E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759" w:type="pct"/>
          </w:tcPr>
          <w:p w14:paraId="37CC56F5" w14:textId="5024EC30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2E094E" w:rsidRPr="002946AF" w14:paraId="7D9AA027" w14:textId="77777777" w:rsidTr="00D0238C">
        <w:tc>
          <w:tcPr>
            <w:tcW w:w="1963" w:type="pct"/>
          </w:tcPr>
          <w:p w14:paraId="2A821CE7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:</w:t>
            </w:r>
          </w:p>
        </w:tc>
        <w:tc>
          <w:tcPr>
            <w:tcW w:w="759" w:type="pct"/>
            <w:shd w:val="clear" w:color="auto" w:fill="FAFAFA"/>
          </w:tcPr>
          <w:p w14:paraId="5C9B9FB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594AE22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FAFAFA"/>
          </w:tcPr>
          <w:p w14:paraId="28D2041A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</w:tcPr>
          <w:p w14:paraId="1BF4137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94E" w:rsidRPr="002946AF" w14:paraId="3945D513" w14:textId="77777777" w:rsidTr="00D0238C">
        <w:tc>
          <w:tcPr>
            <w:tcW w:w="1963" w:type="pct"/>
          </w:tcPr>
          <w:p w14:paraId="2FFEEAA9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759" w:type="pct"/>
            <w:shd w:val="clear" w:color="auto" w:fill="FAFAFA"/>
          </w:tcPr>
          <w:p w14:paraId="617D1DD9" w14:textId="0DA135C4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17</w:t>
            </w:r>
            <w:r w:rsidR="007F15CF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037</w:t>
            </w:r>
          </w:p>
        </w:tc>
        <w:tc>
          <w:tcPr>
            <w:tcW w:w="760" w:type="pct"/>
          </w:tcPr>
          <w:p w14:paraId="17EF007A" w14:textId="2FCDC63F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E094E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759" w:type="pct"/>
            <w:shd w:val="clear" w:color="auto" w:fill="FAFAFA"/>
          </w:tcPr>
          <w:p w14:paraId="46F1F859" w14:textId="323E51C5" w:rsidR="002E094E" w:rsidRPr="002946AF" w:rsidRDefault="007A34E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</w:tcPr>
          <w:p w14:paraId="4BD158BB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094E" w:rsidRPr="002946AF" w14:paraId="15E8F52C" w14:textId="77777777" w:rsidTr="00D0238C">
        <w:tc>
          <w:tcPr>
            <w:tcW w:w="1963" w:type="pct"/>
          </w:tcPr>
          <w:p w14:paraId="470C1D42" w14:textId="7B123EB6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436D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ไถ่ถอน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59" w:type="pct"/>
            <w:shd w:val="clear" w:color="auto" w:fill="FAFAFA"/>
          </w:tcPr>
          <w:p w14:paraId="36CB4146" w14:textId="594E782A" w:rsidR="002E094E" w:rsidRPr="002946AF" w:rsidRDefault="004F7347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</w:tcPr>
          <w:p w14:paraId="2E93DB2B" w14:textId="7C057DEA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shd w:val="clear" w:color="auto" w:fill="FAFAFA"/>
          </w:tcPr>
          <w:p w14:paraId="794BD80F" w14:textId="5FCB01D4" w:rsidR="002E094E" w:rsidRPr="002946AF" w:rsidRDefault="007A34E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</w:tcPr>
          <w:p w14:paraId="6DACB6AD" w14:textId="4B2863B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094E" w:rsidRPr="002946AF" w14:paraId="270BC252" w14:textId="77777777" w:rsidTr="00D0238C">
        <w:tc>
          <w:tcPr>
            <w:tcW w:w="1963" w:type="pct"/>
          </w:tcPr>
          <w:p w14:paraId="2512693C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ค่าธรรมเนียมในการจัดหาหุ้นกู้</w:t>
            </w:r>
          </w:p>
        </w:tc>
        <w:tc>
          <w:tcPr>
            <w:tcW w:w="759" w:type="pct"/>
            <w:shd w:val="clear" w:color="auto" w:fill="FAFAFA"/>
          </w:tcPr>
          <w:p w14:paraId="4E5BEAE1" w14:textId="331C7D89" w:rsidR="002E094E" w:rsidRPr="002946AF" w:rsidRDefault="004F7347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</w:tcPr>
          <w:p w14:paraId="374E898A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9" w:type="pct"/>
            <w:shd w:val="clear" w:color="auto" w:fill="FAFAFA"/>
          </w:tcPr>
          <w:p w14:paraId="5AFF37C4" w14:textId="00CA8055" w:rsidR="002E094E" w:rsidRPr="002946AF" w:rsidRDefault="004F7347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</w:tcPr>
          <w:p w14:paraId="0C0B42BB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094E" w:rsidRPr="002946AF" w14:paraId="0C6B3C3D" w14:textId="77777777" w:rsidTr="00D0238C">
        <w:tc>
          <w:tcPr>
            <w:tcW w:w="1963" w:type="pct"/>
          </w:tcPr>
          <w:p w14:paraId="092A9B16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:</w:t>
            </w:r>
          </w:p>
        </w:tc>
        <w:tc>
          <w:tcPr>
            <w:tcW w:w="759" w:type="pct"/>
            <w:shd w:val="clear" w:color="auto" w:fill="FAFAFA"/>
          </w:tcPr>
          <w:p w14:paraId="428C3F8F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196F1D0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FAFAFA"/>
          </w:tcPr>
          <w:p w14:paraId="56B870D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</w:tcPr>
          <w:p w14:paraId="7CCE2B97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94E" w:rsidRPr="002946AF" w14:paraId="3D0131D5" w14:textId="77777777" w:rsidTr="00D0238C">
        <w:tc>
          <w:tcPr>
            <w:tcW w:w="1963" w:type="pct"/>
          </w:tcPr>
          <w:p w14:paraId="08F2B7B8" w14:textId="7B19AFD9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ดอกเบี้ยของส่วนลดหุ้นก</w:t>
            </w:r>
            <w:r w:rsidR="005F5E2F"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ู้</w:t>
            </w:r>
          </w:p>
        </w:tc>
        <w:tc>
          <w:tcPr>
            <w:tcW w:w="759" w:type="pct"/>
            <w:shd w:val="clear" w:color="auto" w:fill="FAFAFA"/>
          </w:tcPr>
          <w:p w14:paraId="627ED33A" w14:textId="2EE2D910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60" w:type="pct"/>
          </w:tcPr>
          <w:p w14:paraId="367A398E" w14:textId="5737B582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759" w:type="pct"/>
            <w:shd w:val="clear" w:color="auto" w:fill="FAFAFA"/>
          </w:tcPr>
          <w:p w14:paraId="09FEBC21" w14:textId="3B3EF872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759" w:type="pct"/>
          </w:tcPr>
          <w:p w14:paraId="0C83F2AB" w14:textId="3161BAD8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2E094E" w:rsidRPr="002946AF" w14:paraId="0207EDD5" w14:textId="77777777" w:rsidTr="00D0238C">
        <w:tc>
          <w:tcPr>
            <w:tcW w:w="1963" w:type="pct"/>
          </w:tcPr>
          <w:p w14:paraId="71E19C8E" w14:textId="4AAB2CD0" w:rsidR="002E094E" w:rsidRPr="002946AF" w:rsidRDefault="00812B46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ผลต่าง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759" w:type="pct"/>
            <w:shd w:val="clear" w:color="auto" w:fill="FAFAFA"/>
          </w:tcPr>
          <w:p w14:paraId="773FEE2A" w14:textId="76E64AE8" w:rsidR="002E094E" w:rsidRPr="002946AF" w:rsidRDefault="006B7883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2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</w:tcPr>
          <w:p w14:paraId="6AA0C7C0" w14:textId="3BDA3B3B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759" w:type="pct"/>
            <w:shd w:val="clear" w:color="auto" w:fill="FAFAFA"/>
          </w:tcPr>
          <w:p w14:paraId="351C12C0" w14:textId="41A7B892" w:rsidR="002E094E" w:rsidRPr="002946AF" w:rsidRDefault="007A34E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</w:tcPr>
          <w:p w14:paraId="11082F36" w14:textId="221F5928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294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094E" w:rsidRPr="002946AF" w14:paraId="44239710" w14:textId="77777777" w:rsidTr="00D0238C">
        <w:tc>
          <w:tcPr>
            <w:tcW w:w="1963" w:type="pct"/>
            <w:vAlign w:val="center"/>
          </w:tcPr>
          <w:p w14:paraId="0CFB5D17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F0084" w14:textId="2F4BD42E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6B7883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00339489" w14:textId="5824421F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5F14F" w14:textId="28505B40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7A34E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</w:tcPr>
          <w:p w14:paraId="0B973D9E" w14:textId="25C269D9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</w:tbl>
    <w:p w14:paraId="56AD10A9" w14:textId="2C949823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650F84" w14:textId="622266A0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หุ้นกู้ที่ออกโดยกลุ่มกิจการเป็นของบริษัทและบริษัทย่อยแห่งหนึ่ง</w:t>
      </w:r>
      <w:r w:rsidR="00231E62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ไม่มีหลักประกันและไม่ด้อยสิทธิ ทั้งนี้ บริษัทเป็นผู้ค้ำประกัน</w:t>
      </w:r>
      <w:r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การชำระหนี้หุ้นกู้ที่ออกโดยบริษัทย่อยทั้งจำนวน โดยมีรายละเอียดดังนี้</w:t>
      </w:r>
    </w:p>
    <w:p w14:paraId="681118E9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28"/>
        <w:gridCol w:w="1635"/>
        <w:gridCol w:w="800"/>
        <w:gridCol w:w="1304"/>
        <w:gridCol w:w="1012"/>
        <w:gridCol w:w="1039"/>
        <w:gridCol w:w="946"/>
        <w:gridCol w:w="1097"/>
      </w:tblGrid>
      <w:tr w:rsidR="002E094E" w:rsidRPr="002946AF" w14:paraId="55DC7EF9" w14:textId="77777777" w:rsidTr="005F5E2F">
        <w:trPr>
          <w:cantSplit/>
          <w:trHeight w:val="198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59A4D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D7F3F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776B8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23AB9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3A8CA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F4891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FADD4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E094E" w:rsidRPr="002946AF" w14:paraId="1E28C3C7" w14:textId="77777777" w:rsidTr="005F5E2F">
        <w:trPr>
          <w:cantSplit/>
          <w:trHeight w:val="198"/>
        </w:trPr>
        <w:tc>
          <w:tcPr>
            <w:tcW w:w="860" w:type="pct"/>
            <w:tcBorders>
              <w:top w:val="single" w:sz="4" w:space="0" w:color="auto"/>
            </w:tcBorders>
            <w:vAlign w:val="bottom"/>
          </w:tcPr>
          <w:p w14:paraId="06FFF1F3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64" w:type="pct"/>
            <w:tcBorders>
              <w:top w:val="single" w:sz="4" w:space="0" w:color="auto"/>
            </w:tcBorders>
            <w:vAlign w:val="bottom"/>
          </w:tcPr>
          <w:p w14:paraId="23F1A270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วันที่ครบกำหนด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07F16E25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ระยะเวลา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541B318B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892DD" w14:textId="06F06FFE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2562</w:t>
            </w: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2536FB4F" w14:textId="4D6B9CB8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4953C311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2D6F33F3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กำหนดการจ่าย</w:t>
            </w:r>
          </w:p>
        </w:tc>
      </w:tr>
      <w:tr w:rsidR="002E094E" w:rsidRPr="002946AF" w14:paraId="25490BBC" w14:textId="77777777" w:rsidTr="005F5E2F">
        <w:trPr>
          <w:cantSplit/>
        </w:trPr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CEB5C3F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vAlign w:val="bottom"/>
          </w:tcPr>
          <w:p w14:paraId="0C3EA426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ไถ่ถอน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5A2BEF50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(ปี)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6288C207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86AF3" w14:textId="033A28FB" w:rsidR="002E094E" w:rsidRPr="002946AF" w:rsidRDefault="001D35C0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ล้าน</w:t>
            </w:r>
            <w:r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137BAF0B" w14:textId="452DF52E" w:rsidR="002E094E" w:rsidRPr="002946AF" w:rsidRDefault="001D35C0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ล้าน</w:t>
            </w:r>
            <w:r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0AF6E668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ร้อยละต่อปี)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3CF1DA1B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ชำระดอกเบี้ย</w:t>
            </w:r>
          </w:p>
        </w:tc>
      </w:tr>
      <w:tr w:rsidR="002E094E" w:rsidRPr="002946AF" w14:paraId="7887345A" w14:textId="77777777" w:rsidTr="008E7180">
        <w:trPr>
          <w:cantSplit/>
        </w:trPr>
        <w:tc>
          <w:tcPr>
            <w:tcW w:w="860" w:type="pct"/>
            <w:tcBorders>
              <w:top w:val="single" w:sz="4" w:space="0" w:color="auto"/>
            </w:tcBorders>
            <w:vAlign w:val="bottom"/>
          </w:tcPr>
          <w:p w14:paraId="7E54018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</w:tcBorders>
            <w:vAlign w:val="bottom"/>
          </w:tcPr>
          <w:p w14:paraId="77CBE797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648091C0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3364635E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4E737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4766E932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520CF03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5567572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2E094E" w:rsidRPr="002946AF" w14:paraId="1128C353" w14:textId="77777777" w:rsidTr="008E7180">
        <w:trPr>
          <w:cantSplit/>
        </w:trPr>
        <w:tc>
          <w:tcPr>
            <w:tcW w:w="860" w:type="pct"/>
            <w:vAlign w:val="bottom"/>
          </w:tcPr>
          <w:p w14:paraId="75F061F2" w14:textId="097D20E4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2557</w:t>
            </w:r>
          </w:p>
        </w:tc>
        <w:tc>
          <w:tcPr>
            <w:tcW w:w="864" w:type="pct"/>
            <w:vAlign w:val="bottom"/>
          </w:tcPr>
          <w:p w14:paraId="21EA677E" w14:textId="1B3C8415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2562</w:t>
            </w:r>
          </w:p>
        </w:tc>
        <w:tc>
          <w:tcPr>
            <w:tcW w:w="423" w:type="pct"/>
            <w:vAlign w:val="bottom"/>
          </w:tcPr>
          <w:p w14:paraId="389119E0" w14:textId="31ED6159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689" w:type="pct"/>
            <w:vAlign w:val="bottom"/>
          </w:tcPr>
          <w:p w14:paraId="319A7CB2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535" w:type="pct"/>
            <w:shd w:val="clear" w:color="auto" w:fill="FAFAFA"/>
            <w:vAlign w:val="bottom"/>
          </w:tcPr>
          <w:p w14:paraId="0EAE75BC" w14:textId="1C5DF91F" w:rsidR="002E094E" w:rsidRPr="002946AF" w:rsidRDefault="005F5E2F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49" w:type="pct"/>
            <w:vAlign w:val="bottom"/>
          </w:tcPr>
          <w:p w14:paraId="55E76232" w14:textId="1C04FD98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00" w:type="pct"/>
            <w:vAlign w:val="bottom"/>
          </w:tcPr>
          <w:p w14:paraId="28AEFB25" w14:textId="708A0819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580" w:type="pct"/>
            <w:vAlign w:val="bottom"/>
          </w:tcPr>
          <w:p w14:paraId="5BE59242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2E094E" w:rsidRPr="002946AF" w14:paraId="60817159" w14:textId="77777777" w:rsidTr="008E7180">
        <w:trPr>
          <w:cantSplit/>
        </w:trPr>
        <w:tc>
          <w:tcPr>
            <w:tcW w:w="860" w:type="pct"/>
            <w:vAlign w:val="bottom"/>
          </w:tcPr>
          <w:p w14:paraId="63D9F65B" w14:textId="619833FC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เมษายน 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พ.ศ.</w:t>
            </w:r>
            <w:r w:rsidR="00227F16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2553</w:t>
            </w:r>
          </w:p>
        </w:tc>
        <w:tc>
          <w:tcPr>
            <w:tcW w:w="864" w:type="pct"/>
          </w:tcPr>
          <w:p w14:paraId="3BCCEB88" w14:textId="5692EFE2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เมษายน 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423" w:type="pct"/>
            <w:vAlign w:val="bottom"/>
          </w:tcPr>
          <w:p w14:paraId="3F749E84" w14:textId="66507549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689" w:type="pct"/>
          </w:tcPr>
          <w:p w14:paraId="77F20D2F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535" w:type="pct"/>
            <w:shd w:val="clear" w:color="auto" w:fill="FAFAFA"/>
          </w:tcPr>
          <w:p w14:paraId="1BF0BF1C" w14:textId="16945FF9" w:rsidR="002E094E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49" w:type="pct"/>
          </w:tcPr>
          <w:p w14:paraId="7DE05289" w14:textId="0F5DE5C4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00" w:type="pct"/>
            <w:vAlign w:val="bottom"/>
          </w:tcPr>
          <w:p w14:paraId="21CB48E8" w14:textId="43D04594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</w:t>
            </w:r>
          </w:p>
        </w:tc>
        <w:tc>
          <w:tcPr>
            <w:tcW w:w="580" w:type="pct"/>
            <w:vAlign w:val="bottom"/>
          </w:tcPr>
          <w:p w14:paraId="0EB8BEEE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2E094E" w:rsidRPr="002946AF" w14:paraId="2B08DCDF" w14:textId="77777777" w:rsidTr="008E7180">
        <w:trPr>
          <w:cantSplit/>
        </w:trPr>
        <w:tc>
          <w:tcPr>
            <w:tcW w:w="860" w:type="pct"/>
            <w:vAlign w:val="bottom"/>
          </w:tcPr>
          <w:p w14:paraId="60E648B5" w14:textId="6FA219EB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2555</w:t>
            </w:r>
          </w:p>
        </w:tc>
        <w:tc>
          <w:tcPr>
            <w:tcW w:w="864" w:type="pct"/>
          </w:tcPr>
          <w:p w14:paraId="7D803EBD" w14:textId="26136F70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2570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3BF3C395" w14:textId="20310470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689" w:type="pct"/>
          </w:tcPr>
          <w:p w14:paraId="11A30CC3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535" w:type="pct"/>
            <w:shd w:val="clear" w:color="auto" w:fill="FAFAFA"/>
          </w:tcPr>
          <w:p w14:paraId="372D6251" w14:textId="67B929A6" w:rsidR="002E094E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549" w:type="pct"/>
          </w:tcPr>
          <w:p w14:paraId="63219038" w14:textId="4D22D370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500" w:type="pct"/>
            <w:vAlign w:val="bottom"/>
          </w:tcPr>
          <w:p w14:paraId="19A6A989" w14:textId="39C3DB1D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</w:t>
            </w:r>
          </w:p>
        </w:tc>
        <w:tc>
          <w:tcPr>
            <w:tcW w:w="580" w:type="pct"/>
            <w:vAlign w:val="bottom"/>
          </w:tcPr>
          <w:p w14:paraId="29C2A38B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2E094E" w:rsidRPr="002946AF" w14:paraId="26D0FDE5" w14:textId="77777777" w:rsidTr="008E7180">
        <w:trPr>
          <w:cantSplit/>
        </w:trPr>
        <w:tc>
          <w:tcPr>
            <w:tcW w:w="860" w:type="pct"/>
            <w:vAlign w:val="bottom"/>
          </w:tcPr>
          <w:p w14:paraId="0E0E1488" w14:textId="32152F57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2556</w:t>
            </w:r>
          </w:p>
        </w:tc>
        <w:tc>
          <w:tcPr>
            <w:tcW w:w="864" w:type="pct"/>
          </w:tcPr>
          <w:p w14:paraId="4D365DC0" w14:textId="27B6CB59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39B77F5E" w14:textId="5B7B9B4C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689" w:type="pct"/>
          </w:tcPr>
          <w:p w14:paraId="4F9E133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สหัฐ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535" w:type="pct"/>
            <w:shd w:val="clear" w:color="auto" w:fill="FAFAFA"/>
          </w:tcPr>
          <w:p w14:paraId="7E53E531" w14:textId="6CC24C2C" w:rsidR="002E094E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549" w:type="pct"/>
          </w:tcPr>
          <w:p w14:paraId="738C7C30" w14:textId="63B9AF33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500" w:type="pct"/>
            <w:vAlign w:val="bottom"/>
          </w:tcPr>
          <w:p w14:paraId="6F853326" w14:textId="75069DB9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580" w:type="pct"/>
            <w:vAlign w:val="bottom"/>
          </w:tcPr>
          <w:p w14:paraId="6408206E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5F5E2F" w:rsidRPr="002946AF" w14:paraId="0A29CC2B" w14:textId="77777777" w:rsidTr="008E7180">
        <w:trPr>
          <w:cantSplit/>
        </w:trPr>
        <w:tc>
          <w:tcPr>
            <w:tcW w:w="860" w:type="pct"/>
            <w:shd w:val="clear" w:color="auto" w:fill="auto"/>
            <w:vAlign w:val="bottom"/>
          </w:tcPr>
          <w:p w14:paraId="3AA8FD2E" w14:textId="6CC578E3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2556</w:t>
            </w:r>
          </w:p>
        </w:tc>
        <w:tc>
          <w:tcPr>
            <w:tcW w:w="864" w:type="pct"/>
          </w:tcPr>
          <w:p w14:paraId="00059007" w14:textId="263C5C8A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2586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70730680" w14:textId="2F99E1B0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689" w:type="pct"/>
            <w:shd w:val="clear" w:color="auto" w:fill="auto"/>
          </w:tcPr>
          <w:p w14:paraId="07CD51EB" w14:textId="77777777" w:rsidR="005F5E2F" w:rsidRPr="002946AF" w:rsidRDefault="005F5E2F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สหัฐ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535" w:type="pct"/>
            <w:shd w:val="clear" w:color="auto" w:fill="FAFAFA"/>
          </w:tcPr>
          <w:p w14:paraId="6ACC578B" w14:textId="10B5F332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549" w:type="pct"/>
            <w:shd w:val="clear" w:color="auto" w:fill="auto"/>
          </w:tcPr>
          <w:p w14:paraId="3C477206" w14:textId="34AD1317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1BEE13D8" w14:textId="243708A1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580" w:type="pct"/>
            <w:vAlign w:val="bottom"/>
          </w:tcPr>
          <w:p w14:paraId="177BF9C6" w14:textId="77777777" w:rsidR="005F5E2F" w:rsidRPr="002946AF" w:rsidRDefault="005F5E2F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5F5E2F" w:rsidRPr="002946AF" w14:paraId="6DCCEBD8" w14:textId="77777777" w:rsidTr="008E7180">
        <w:trPr>
          <w:cantSplit/>
        </w:trPr>
        <w:tc>
          <w:tcPr>
            <w:tcW w:w="860" w:type="pct"/>
            <w:shd w:val="clear" w:color="auto" w:fill="auto"/>
            <w:vAlign w:val="bottom"/>
          </w:tcPr>
          <w:p w14:paraId="008A39AF" w14:textId="0D6E0814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2557</w:t>
            </w:r>
          </w:p>
        </w:tc>
        <w:tc>
          <w:tcPr>
            <w:tcW w:w="864" w:type="pct"/>
          </w:tcPr>
          <w:p w14:paraId="51D39A8E" w14:textId="2852E862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3DDD2B54" w14:textId="02F443F1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68D4107A" w14:textId="77777777" w:rsidR="005F5E2F" w:rsidRPr="002946AF" w:rsidRDefault="005F5E2F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535" w:type="pct"/>
            <w:shd w:val="clear" w:color="auto" w:fill="FAFAFA"/>
          </w:tcPr>
          <w:p w14:paraId="2A8905CB" w14:textId="2322B53D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49" w:type="pct"/>
            <w:shd w:val="clear" w:color="auto" w:fill="auto"/>
          </w:tcPr>
          <w:p w14:paraId="65AFFEAE" w14:textId="70D6D746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2BCA536C" w14:textId="7C5CA131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580" w:type="pct"/>
            <w:vAlign w:val="bottom"/>
          </w:tcPr>
          <w:p w14:paraId="0BEF1387" w14:textId="77777777" w:rsidR="005F5E2F" w:rsidRPr="002946AF" w:rsidRDefault="005F5E2F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5F5E2F" w:rsidRPr="002946AF" w14:paraId="153CAB4A" w14:textId="77777777" w:rsidTr="008E7180">
        <w:trPr>
          <w:cantSplit/>
        </w:trPr>
        <w:tc>
          <w:tcPr>
            <w:tcW w:w="860" w:type="pct"/>
            <w:shd w:val="clear" w:color="auto" w:fill="auto"/>
            <w:vAlign w:val="bottom"/>
          </w:tcPr>
          <w:p w14:paraId="6980BA72" w14:textId="5F1525F5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2557</w:t>
            </w:r>
          </w:p>
        </w:tc>
        <w:tc>
          <w:tcPr>
            <w:tcW w:w="864" w:type="pct"/>
          </w:tcPr>
          <w:p w14:paraId="0A7DA6B9" w14:textId="38A17450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1171ABA0" w14:textId="0791CA82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50D1D73D" w14:textId="77777777" w:rsidR="005F5E2F" w:rsidRPr="002946AF" w:rsidRDefault="005F5E2F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535" w:type="pct"/>
            <w:shd w:val="clear" w:color="auto" w:fill="FAFAFA"/>
          </w:tcPr>
          <w:p w14:paraId="1D3B2F41" w14:textId="54B82BC0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49" w:type="pct"/>
            <w:shd w:val="clear" w:color="auto" w:fill="auto"/>
          </w:tcPr>
          <w:p w14:paraId="0290A044" w14:textId="38407803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01610768" w14:textId="7B3A93C6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</w:t>
            </w:r>
          </w:p>
        </w:tc>
        <w:tc>
          <w:tcPr>
            <w:tcW w:w="580" w:type="pct"/>
            <w:vAlign w:val="bottom"/>
          </w:tcPr>
          <w:p w14:paraId="0265C4D4" w14:textId="77777777" w:rsidR="005F5E2F" w:rsidRPr="002946AF" w:rsidRDefault="005F5E2F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5F5E2F" w:rsidRPr="002946AF" w14:paraId="097C6DA5" w14:textId="77777777" w:rsidTr="008E7180">
        <w:trPr>
          <w:cantSplit/>
        </w:trPr>
        <w:tc>
          <w:tcPr>
            <w:tcW w:w="860" w:type="pct"/>
            <w:shd w:val="clear" w:color="auto" w:fill="auto"/>
            <w:vAlign w:val="bottom"/>
          </w:tcPr>
          <w:p w14:paraId="5383F807" w14:textId="7E7A3BBE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pct"/>
          </w:tcPr>
          <w:p w14:paraId="08CF05C9" w14:textId="12EF45E4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091DA286" w14:textId="2377E330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689" w:type="pct"/>
            <w:shd w:val="clear" w:color="auto" w:fill="auto"/>
          </w:tcPr>
          <w:p w14:paraId="50F0B27D" w14:textId="77777777" w:rsidR="005F5E2F" w:rsidRPr="002946AF" w:rsidRDefault="005F5E2F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สหัฐ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535" w:type="pct"/>
            <w:shd w:val="clear" w:color="auto" w:fill="FAFAFA"/>
          </w:tcPr>
          <w:p w14:paraId="3CFC4E03" w14:textId="79546B7A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283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549" w:type="pct"/>
            <w:shd w:val="clear" w:color="auto" w:fill="auto"/>
          </w:tcPr>
          <w:p w14:paraId="36499272" w14:textId="05F0ABF2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283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3F83F296" w14:textId="40E9E7AC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580" w:type="pct"/>
            <w:vAlign w:val="bottom"/>
          </w:tcPr>
          <w:p w14:paraId="43FE2FCC" w14:textId="77777777" w:rsidR="005F5E2F" w:rsidRPr="002946AF" w:rsidRDefault="005F5E2F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5F5E2F" w:rsidRPr="002946AF" w14:paraId="25A41783" w14:textId="77777777" w:rsidTr="008E7180">
        <w:trPr>
          <w:cantSplit/>
        </w:trPr>
        <w:tc>
          <w:tcPr>
            <w:tcW w:w="860" w:type="pct"/>
            <w:shd w:val="clear" w:color="auto" w:fill="auto"/>
            <w:vAlign w:val="bottom"/>
          </w:tcPr>
          <w:p w14:paraId="0586FFD4" w14:textId="3412C0D3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pct"/>
          </w:tcPr>
          <w:p w14:paraId="271113ED" w14:textId="2C3AFDB8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2586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55362F82" w14:textId="4C9CE655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689" w:type="pct"/>
            <w:shd w:val="clear" w:color="auto" w:fill="auto"/>
          </w:tcPr>
          <w:p w14:paraId="1AC961D9" w14:textId="77777777" w:rsidR="005F5E2F" w:rsidRPr="002946AF" w:rsidRDefault="005F5E2F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สหัฐ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535" w:type="pct"/>
            <w:shd w:val="clear" w:color="auto" w:fill="FAFAFA"/>
          </w:tcPr>
          <w:p w14:paraId="3ABB9095" w14:textId="30F9AD5D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327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549" w:type="pct"/>
            <w:shd w:val="clear" w:color="auto" w:fill="auto"/>
          </w:tcPr>
          <w:p w14:paraId="48A67A4C" w14:textId="453ED66C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327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35AE8B1A" w14:textId="0148BFA6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580" w:type="pct"/>
            <w:vAlign w:val="bottom"/>
          </w:tcPr>
          <w:p w14:paraId="041B47F4" w14:textId="77777777" w:rsidR="005F5E2F" w:rsidRPr="002946AF" w:rsidRDefault="005F5E2F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5F5E2F" w:rsidRPr="002946AF" w14:paraId="5326FB92" w14:textId="77777777" w:rsidTr="008E7180">
        <w:trPr>
          <w:cantSplit/>
        </w:trPr>
        <w:tc>
          <w:tcPr>
            <w:tcW w:w="860" w:type="pct"/>
            <w:shd w:val="clear" w:color="auto" w:fill="auto"/>
            <w:vAlign w:val="bottom"/>
          </w:tcPr>
          <w:p w14:paraId="2326B516" w14:textId="4A31A447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พฤศจิกายน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pct"/>
          </w:tcPr>
          <w:p w14:paraId="1EFDE52F" w14:textId="02525EB8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พฤศจิกายน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2571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0D4E0DE6" w14:textId="68418622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0677F185" w14:textId="77777777" w:rsidR="005F5E2F" w:rsidRPr="002946AF" w:rsidRDefault="005F5E2F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สหัฐ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535" w:type="pct"/>
            <w:shd w:val="clear" w:color="auto" w:fill="FAFAFA"/>
          </w:tcPr>
          <w:p w14:paraId="4279414D" w14:textId="33038ABA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549" w:type="pct"/>
            <w:shd w:val="clear" w:color="auto" w:fill="auto"/>
          </w:tcPr>
          <w:p w14:paraId="40CAF37A" w14:textId="25409A3B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44EB5441" w14:textId="335A593D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580" w:type="pct"/>
            <w:vAlign w:val="bottom"/>
          </w:tcPr>
          <w:p w14:paraId="130C1FA7" w14:textId="77777777" w:rsidR="005F5E2F" w:rsidRPr="002946AF" w:rsidRDefault="005F5E2F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5F5E2F" w:rsidRPr="002946AF" w14:paraId="2D71CE8F" w14:textId="77777777" w:rsidTr="008E7180">
        <w:trPr>
          <w:cantSplit/>
        </w:trPr>
        <w:tc>
          <w:tcPr>
            <w:tcW w:w="860" w:type="pct"/>
            <w:shd w:val="clear" w:color="auto" w:fill="auto"/>
            <w:vAlign w:val="bottom"/>
          </w:tcPr>
          <w:p w14:paraId="198DE8D5" w14:textId="2126C6E6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พฤศจิกายน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pct"/>
          </w:tcPr>
          <w:p w14:paraId="7429F038" w14:textId="39B99AED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พฤศจิกายน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2591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07F18112" w14:textId="5ED23975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56F1323B" w14:textId="77777777" w:rsidR="005F5E2F" w:rsidRPr="002946AF" w:rsidRDefault="005F5E2F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สหัฐ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535" w:type="pct"/>
            <w:shd w:val="clear" w:color="auto" w:fill="FAFAFA"/>
          </w:tcPr>
          <w:p w14:paraId="7E20DF17" w14:textId="61D2644B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549" w:type="pct"/>
            <w:shd w:val="clear" w:color="auto" w:fill="auto"/>
          </w:tcPr>
          <w:p w14:paraId="4E1B7781" w14:textId="48720C4C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0EC47D56" w14:textId="351F6F43" w:rsidR="005F5E2F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5F5E2F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580" w:type="pct"/>
            <w:vAlign w:val="bottom"/>
          </w:tcPr>
          <w:p w14:paraId="23090E2E" w14:textId="77777777" w:rsidR="005F5E2F" w:rsidRPr="002946AF" w:rsidRDefault="005F5E2F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BA40E4" w:rsidRPr="002946AF" w14:paraId="28677EB7" w14:textId="77777777" w:rsidTr="008E7180">
        <w:trPr>
          <w:cantSplit/>
        </w:trPr>
        <w:tc>
          <w:tcPr>
            <w:tcW w:w="860" w:type="pct"/>
            <w:shd w:val="clear" w:color="auto" w:fill="auto"/>
            <w:vAlign w:val="bottom"/>
          </w:tcPr>
          <w:p w14:paraId="2C2BA0D9" w14:textId="10263C31" w:rsidR="00BA40E4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BA40E4" w:rsidRPr="002946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A40E4" w:rsidRPr="002946AF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ตุลาคม พ</w:t>
            </w:r>
            <w:r w:rsidR="00BA40E4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A40E4" w:rsidRPr="002946AF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ศ</w:t>
            </w:r>
            <w:r w:rsidR="00BA40E4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A40E4" w:rsidRPr="002946AF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</w:t>
            </w:r>
            <w:r w:rsidRPr="00204442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pct"/>
          </w:tcPr>
          <w:p w14:paraId="20C67D40" w14:textId="67A0AB81" w:rsidR="00BA40E4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BA40E4" w:rsidRPr="002946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A40E4" w:rsidRPr="002946AF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ตุลาคม พ</w:t>
            </w:r>
            <w:r w:rsidR="00BA40E4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A40E4" w:rsidRPr="002946AF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ศ</w:t>
            </w:r>
            <w:r w:rsidR="00BA40E4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A40E4" w:rsidRPr="002946AF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</w:t>
            </w:r>
            <w:r w:rsidRPr="00204442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2592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79BFC09C" w14:textId="226EDC10" w:rsidR="00BA40E4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4C4D21FF" w14:textId="4644A296" w:rsidR="00BA40E4" w:rsidRPr="002946AF" w:rsidRDefault="00BA40E4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สหัฐ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535" w:type="pct"/>
            <w:shd w:val="clear" w:color="auto" w:fill="FAFAFA"/>
          </w:tcPr>
          <w:p w14:paraId="461E2142" w14:textId="22C2FF62" w:rsidR="00BA40E4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565</w:t>
            </w:r>
          </w:p>
        </w:tc>
        <w:tc>
          <w:tcPr>
            <w:tcW w:w="549" w:type="pct"/>
            <w:shd w:val="clear" w:color="auto" w:fill="auto"/>
          </w:tcPr>
          <w:p w14:paraId="0CEEB0DB" w14:textId="6BC19A97" w:rsidR="00BA40E4" w:rsidRPr="002946AF" w:rsidRDefault="00BA40E4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3C0366CC" w14:textId="03846BB3" w:rsidR="00BA40E4" w:rsidRPr="002946AF" w:rsidRDefault="00204442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BA40E4" w:rsidRPr="002946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580" w:type="pct"/>
            <w:vAlign w:val="bottom"/>
          </w:tcPr>
          <w:p w14:paraId="698B8483" w14:textId="436B1925" w:rsidR="00BA40E4" w:rsidRPr="002946AF" w:rsidRDefault="00BA40E4" w:rsidP="005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</w:tbl>
    <w:p w14:paraId="291EFD1F" w14:textId="058BE796" w:rsidR="00AD40C2" w:rsidRPr="002946AF" w:rsidRDefault="00AD40C2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45A5D291" w14:textId="07F9EEAA" w:rsidR="008E7180" w:rsidRDefault="00AD4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0F995260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702"/>
        <w:gridCol w:w="1562"/>
        <w:gridCol w:w="851"/>
        <w:gridCol w:w="1275"/>
        <w:gridCol w:w="851"/>
        <w:gridCol w:w="1133"/>
        <w:gridCol w:w="993"/>
        <w:gridCol w:w="1094"/>
      </w:tblGrid>
      <w:tr w:rsidR="002E094E" w:rsidRPr="002946AF" w14:paraId="69E4570B" w14:textId="77777777" w:rsidTr="003737F9">
        <w:trPr>
          <w:cantSplit/>
          <w:trHeight w:val="198"/>
        </w:trPr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1620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AA997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8FA24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133B0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89D1C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02185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2F02A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E094E" w:rsidRPr="002946AF" w14:paraId="2D9EED23" w14:textId="77777777" w:rsidTr="003737F9">
        <w:trPr>
          <w:cantSplit/>
          <w:trHeight w:val="198"/>
        </w:trPr>
        <w:tc>
          <w:tcPr>
            <w:tcW w:w="899" w:type="pct"/>
            <w:tcBorders>
              <w:top w:val="single" w:sz="4" w:space="0" w:color="auto"/>
            </w:tcBorders>
            <w:vAlign w:val="bottom"/>
          </w:tcPr>
          <w:p w14:paraId="77EC2E63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vAlign w:val="bottom"/>
          </w:tcPr>
          <w:p w14:paraId="3ABC93A9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วันที่ครบกำหนด</w:t>
            </w: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6F79926F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ระยะเวลา</w:t>
            </w: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25F39693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44EC3" w14:textId="09A16174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2562</w:t>
            </w: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2DAE3BA6" w14:textId="025C683A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10331A9C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13909B35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กำหนดการจ่าย</w:t>
            </w:r>
          </w:p>
        </w:tc>
      </w:tr>
      <w:tr w:rsidR="002E094E" w:rsidRPr="002946AF" w14:paraId="70CDEC84" w14:textId="77777777" w:rsidTr="003737F9">
        <w:trPr>
          <w:cantSplit/>
        </w:trPr>
        <w:tc>
          <w:tcPr>
            <w:tcW w:w="899" w:type="pct"/>
            <w:tcBorders>
              <w:bottom w:val="single" w:sz="4" w:space="0" w:color="auto"/>
            </w:tcBorders>
            <w:vAlign w:val="bottom"/>
          </w:tcPr>
          <w:p w14:paraId="44FC29FC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vAlign w:val="bottom"/>
          </w:tcPr>
          <w:p w14:paraId="18E39353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ไถ่ถอน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6D978468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(ปี)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68BF7EE4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3ED70" w14:textId="69AC1390" w:rsidR="002E094E" w:rsidRPr="002946AF" w:rsidRDefault="001D35C0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ล้าน</w:t>
            </w:r>
            <w:r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1B6897CA" w14:textId="481AC501" w:rsidR="002E094E" w:rsidRPr="002946AF" w:rsidRDefault="001D35C0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2E094E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ล้าน</w:t>
            </w:r>
            <w:r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1693D968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ร้อยละต่อปี)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41082706" w14:textId="77777777" w:rsidR="002E094E" w:rsidRPr="002946AF" w:rsidRDefault="002E094E" w:rsidP="002E094E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ชำระดอกเบี้ย</w:t>
            </w:r>
          </w:p>
        </w:tc>
      </w:tr>
      <w:tr w:rsidR="002E094E" w:rsidRPr="002946AF" w14:paraId="7443E748" w14:textId="77777777" w:rsidTr="008E7180">
        <w:trPr>
          <w:cantSplit/>
        </w:trPr>
        <w:tc>
          <w:tcPr>
            <w:tcW w:w="899" w:type="pct"/>
            <w:tcBorders>
              <w:top w:val="single" w:sz="4" w:space="0" w:color="auto"/>
            </w:tcBorders>
            <w:vAlign w:val="bottom"/>
          </w:tcPr>
          <w:p w14:paraId="26F76DE7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vAlign w:val="bottom"/>
          </w:tcPr>
          <w:p w14:paraId="7D400AC2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1CE9BE7F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4E3DD817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7CEE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1BE99158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6A79A87F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5841ED92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3737F9" w:rsidRPr="002946AF" w14:paraId="2E7264AB" w14:textId="77777777" w:rsidTr="008E7180">
        <w:trPr>
          <w:cantSplit/>
        </w:trPr>
        <w:tc>
          <w:tcPr>
            <w:tcW w:w="899" w:type="pct"/>
            <w:vAlign w:val="bottom"/>
          </w:tcPr>
          <w:p w14:paraId="262C3BCE" w14:textId="21A3092F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เมษายน 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2553</w:t>
            </w:r>
          </w:p>
        </w:tc>
        <w:tc>
          <w:tcPr>
            <w:tcW w:w="825" w:type="pct"/>
          </w:tcPr>
          <w:p w14:paraId="09FF103A" w14:textId="2CF553D0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เมษายน 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450" w:type="pct"/>
            <w:vAlign w:val="bottom"/>
          </w:tcPr>
          <w:p w14:paraId="191E3200" w14:textId="48159331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674" w:type="pct"/>
          </w:tcPr>
          <w:p w14:paraId="3670F4EE" w14:textId="77777777" w:rsidR="003737F9" w:rsidRPr="002946AF" w:rsidRDefault="003737F9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450" w:type="pct"/>
            <w:shd w:val="clear" w:color="auto" w:fill="FAFAFA"/>
          </w:tcPr>
          <w:p w14:paraId="26711A84" w14:textId="30C45490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99" w:type="pct"/>
          </w:tcPr>
          <w:p w14:paraId="5C12FB70" w14:textId="79100AFC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5" w:type="pct"/>
            <w:vAlign w:val="bottom"/>
          </w:tcPr>
          <w:p w14:paraId="5F44EE72" w14:textId="4459A19B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</w:t>
            </w:r>
          </w:p>
        </w:tc>
        <w:tc>
          <w:tcPr>
            <w:tcW w:w="578" w:type="pct"/>
            <w:vAlign w:val="bottom"/>
          </w:tcPr>
          <w:p w14:paraId="727C87CB" w14:textId="77777777" w:rsidR="003737F9" w:rsidRPr="002946AF" w:rsidRDefault="003737F9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3737F9" w:rsidRPr="002946AF" w14:paraId="24A783A4" w14:textId="77777777" w:rsidTr="008E7180">
        <w:trPr>
          <w:cantSplit/>
        </w:trPr>
        <w:tc>
          <w:tcPr>
            <w:tcW w:w="899" w:type="pct"/>
            <w:vAlign w:val="bottom"/>
          </w:tcPr>
          <w:p w14:paraId="758CB994" w14:textId="6787C463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2555</w:t>
            </w:r>
          </w:p>
        </w:tc>
        <w:tc>
          <w:tcPr>
            <w:tcW w:w="825" w:type="pct"/>
          </w:tcPr>
          <w:p w14:paraId="32B84B38" w14:textId="106350A3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2570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632A5EE9" w14:textId="6C13F150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674" w:type="pct"/>
          </w:tcPr>
          <w:p w14:paraId="6B87F9FE" w14:textId="77777777" w:rsidR="003737F9" w:rsidRPr="002946AF" w:rsidRDefault="003737F9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450" w:type="pct"/>
            <w:shd w:val="clear" w:color="auto" w:fill="FAFAFA"/>
          </w:tcPr>
          <w:p w14:paraId="5A8E6DF2" w14:textId="595134C6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599" w:type="pct"/>
          </w:tcPr>
          <w:p w14:paraId="251CD3AD" w14:textId="2D1572FC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525" w:type="pct"/>
            <w:vAlign w:val="bottom"/>
          </w:tcPr>
          <w:p w14:paraId="5DF169DD" w14:textId="5F30D398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</w:t>
            </w:r>
          </w:p>
        </w:tc>
        <w:tc>
          <w:tcPr>
            <w:tcW w:w="578" w:type="pct"/>
            <w:vAlign w:val="bottom"/>
          </w:tcPr>
          <w:p w14:paraId="11773135" w14:textId="77777777" w:rsidR="003737F9" w:rsidRPr="002946AF" w:rsidRDefault="003737F9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3737F9" w:rsidRPr="002946AF" w14:paraId="59267958" w14:textId="77777777" w:rsidTr="008E7180">
        <w:trPr>
          <w:cantSplit/>
        </w:trPr>
        <w:tc>
          <w:tcPr>
            <w:tcW w:w="899" w:type="pct"/>
            <w:vAlign w:val="bottom"/>
          </w:tcPr>
          <w:p w14:paraId="4971E5B2" w14:textId="587B7715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2556</w:t>
            </w:r>
          </w:p>
        </w:tc>
        <w:tc>
          <w:tcPr>
            <w:tcW w:w="825" w:type="pct"/>
          </w:tcPr>
          <w:p w14:paraId="3185C391" w14:textId="2A312C2B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73AC6CB6" w14:textId="6A7D1A01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674" w:type="pct"/>
          </w:tcPr>
          <w:p w14:paraId="38D3768E" w14:textId="77777777" w:rsidR="003737F9" w:rsidRPr="002946AF" w:rsidRDefault="003737F9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สหัฐ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450" w:type="pct"/>
            <w:shd w:val="clear" w:color="auto" w:fill="FAFAFA"/>
          </w:tcPr>
          <w:p w14:paraId="237809EB" w14:textId="0CB9D551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599" w:type="pct"/>
          </w:tcPr>
          <w:p w14:paraId="4F21382A" w14:textId="3C539F69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525" w:type="pct"/>
            <w:vAlign w:val="bottom"/>
          </w:tcPr>
          <w:p w14:paraId="48747B26" w14:textId="6F5E5A77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578" w:type="pct"/>
            <w:vAlign w:val="bottom"/>
          </w:tcPr>
          <w:p w14:paraId="37A53D1E" w14:textId="77777777" w:rsidR="003737F9" w:rsidRPr="002946AF" w:rsidRDefault="003737F9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3737F9" w:rsidRPr="002946AF" w14:paraId="1F3C8DB6" w14:textId="77777777" w:rsidTr="008E7180">
        <w:trPr>
          <w:cantSplit/>
        </w:trPr>
        <w:tc>
          <w:tcPr>
            <w:tcW w:w="899" w:type="pct"/>
            <w:vAlign w:val="bottom"/>
          </w:tcPr>
          <w:p w14:paraId="340A0FD1" w14:textId="451725DE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2556</w:t>
            </w:r>
          </w:p>
        </w:tc>
        <w:tc>
          <w:tcPr>
            <w:tcW w:w="825" w:type="pct"/>
          </w:tcPr>
          <w:p w14:paraId="010D9F85" w14:textId="45AA6443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2586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02AD5596" w14:textId="4C62A384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674" w:type="pct"/>
          </w:tcPr>
          <w:p w14:paraId="4EB90BAC" w14:textId="77777777" w:rsidR="003737F9" w:rsidRPr="002946AF" w:rsidRDefault="003737F9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</w:t>
            </w:r>
            <w:proofErr w:type="spellStart"/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สหัฐ</w:t>
            </w:r>
            <w:proofErr w:type="spellEnd"/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450" w:type="pct"/>
            <w:shd w:val="clear" w:color="auto" w:fill="FAFAFA"/>
          </w:tcPr>
          <w:p w14:paraId="2C01A2F5" w14:textId="47322521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599" w:type="pct"/>
          </w:tcPr>
          <w:p w14:paraId="55D55796" w14:textId="1D77EB8A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525" w:type="pct"/>
            <w:vAlign w:val="bottom"/>
          </w:tcPr>
          <w:p w14:paraId="748DF360" w14:textId="7548D251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578" w:type="pct"/>
            <w:vAlign w:val="bottom"/>
          </w:tcPr>
          <w:p w14:paraId="04BE9A92" w14:textId="77777777" w:rsidR="003737F9" w:rsidRPr="002946AF" w:rsidRDefault="003737F9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3737F9" w:rsidRPr="002946AF" w14:paraId="5AB7D0EC" w14:textId="77777777" w:rsidTr="008E7180">
        <w:trPr>
          <w:cantSplit/>
        </w:trPr>
        <w:tc>
          <w:tcPr>
            <w:tcW w:w="899" w:type="pct"/>
            <w:vAlign w:val="bottom"/>
          </w:tcPr>
          <w:p w14:paraId="71153B35" w14:textId="6713BDAC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2557</w:t>
            </w:r>
          </w:p>
        </w:tc>
        <w:tc>
          <w:tcPr>
            <w:tcW w:w="825" w:type="pct"/>
          </w:tcPr>
          <w:p w14:paraId="568D5404" w14:textId="480B76C1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</w:t>
            </w:r>
            <w:r w:rsidR="002605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06DD0FB9" w14:textId="30956FE6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674" w:type="pct"/>
            <w:vAlign w:val="bottom"/>
          </w:tcPr>
          <w:p w14:paraId="69B0DFC1" w14:textId="77777777" w:rsidR="003737F9" w:rsidRPr="002946AF" w:rsidRDefault="003737F9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450" w:type="pct"/>
            <w:shd w:val="clear" w:color="auto" w:fill="FAFAFA"/>
          </w:tcPr>
          <w:p w14:paraId="4184EE1E" w14:textId="381EE520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99" w:type="pct"/>
          </w:tcPr>
          <w:p w14:paraId="23AFCA2B" w14:textId="4633891D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5" w:type="pct"/>
            <w:vAlign w:val="bottom"/>
          </w:tcPr>
          <w:p w14:paraId="29EBA239" w14:textId="0AD1A5BD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578" w:type="pct"/>
            <w:vAlign w:val="bottom"/>
          </w:tcPr>
          <w:p w14:paraId="4FBB2CF0" w14:textId="77777777" w:rsidR="003737F9" w:rsidRPr="002946AF" w:rsidRDefault="003737F9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3737F9" w:rsidRPr="002946AF" w14:paraId="07CC21D2" w14:textId="77777777" w:rsidTr="008E7180">
        <w:trPr>
          <w:cantSplit/>
        </w:trPr>
        <w:tc>
          <w:tcPr>
            <w:tcW w:w="899" w:type="pct"/>
            <w:vAlign w:val="bottom"/>
          </w:tcPr>
          <w:p w14:paraId="58D6D07D" w14:textId="4AC7864B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2557</w:t>
            </w:r>
          </w:p>
        </w:tc>
        <w:tc>
          <w:tcPr>
            <w:tcW w:w="825" w:type="pct"/>
          </w:tcPr>
          <w:p w14:paraId="440934AF" w14:textId="06631C90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3036FF48" w14:textId="710F96DC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674" w:type="pct"/>
            <w:vAlign w:val="bottom"/>
          </w:tcPr>
          <w:p w14:paraId="48EC419A" w14:textId="77777777" w:rsidR="003737F9" w:rsidRPr="002946AF" w:rsidRDefault="003737F9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450" w:type="pct"/>
            <w:shd w:val="clear" w:color="auto" w:fill="FAFAFA"/>
          </w:tcPr>
          <w:p w14:paraId="2A9D7F9F" w14:textId="205B216B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99" w:type="pct"/>
          </w:tcPr>
          <w:p w14:paraId="7735C5F5" w14:textId="0ADA2947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5" w:type="pct"/>
            <w:vAlign w:val="bottom"/>
          </w:tcPr>
          <w:p w14:paraId="64F847FB" w14:textId="33D540A6" w:rsidR="003737F9" w:rsidRPr="002946AF" w:rsidRDefault="00204442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3737F9" w:rsidRPr="002946A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</w:t>
            </w:r>
          </w:p>
        </w:tc>
        <w:tc>
          <w:tcPr>
            <w:tcW w:w="578" w:type="pct"/>
            <w:vAlign w:val="bottom"/>
          </w:tcPr>
          <w:p w14:paraId="23EE4B51" w14:textId="77777777" w:rsidR="003737F9" w:rsidRPr="002946AF" w:rsidRDefault="003737F9" w:rsidP="0037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</w:tbl>
    <w:p w14:paraId="418FE3EB" w14:textId="77777777" w:rsidR="002E094E" w:rsidRPr="002946AF" w:rsidRDefault="002E094E" w:rsidP="002E094E">
      <w:pPr>
        <w:pStyle w:val="Heading1"/>
        <w:keepNext w:val="0"/>
        <w:tabs>
          <w:tab w:val="clear" w:pos="567"/>
        </w:tabs>
        <w:spacing w:line="240" w:lineRule="auto"/>
        <w:rPr>
          <w:rFonts w:ascii="Browallia New" w:eastAsia="Arial Unicode MS" w:hAnsi="Browallia New" w:cs="Browallia New"/>
          <w:lang w:val="en-GB"/>
        </w:rPr>
      </w:pPr>
    </w:p>
    <w:p w14:paraId="482778A0" w14:textId="0C383094" w:rsidR="002E094E" w:rsidRPr="002946AF" w:rsidRDefault="002E094E" w:rsidP="001E6D8D">
      <w:pPr>
        <w:pStyle w:val="Heading1"/>
        <w:keepNext w:val="0"/>
        <w:tabs>
          <w:tab w:val="clear" w:pos="567"/>
        </w:tabs>
        <w:spacing w:line="240" w:lineRule="auto"/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2946AF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บริษัทและบริษัทย่อยต้องปฏิบัติตามข้อกำหนดและข้อจำกัดบางประการตามที่ได้กำหนดไว้ เช่น การดำรง</w:t>
      </w:r>
      <w:r w:rsidR="00323621">
        <w:rPr>
          <w:rFonts w:ascii="Browallia New" w:eastAsia="Arial Unicode MS" w:hAnsi="Browallia New" w:cs="Browallia New" w:hint="cs"/>
          <w:b w:val="0"/>
          <w:bCs w:val="0"/>
          <w:cs/>
          <w:lang w:val="en-GB"/>
        </w:rPr>
        <w:t>สัดส่วนการ</w:t>
      </w:r>
      <w:r w:rsidRPr="002946AF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ถือหุ้นตามอัตราที่ระบุไว้ในสัญญา เป็นต้น</w:t>
      </w:r>
    </w:p>
    <w:p w14:paraId="2D4B6C31" w14:textId="77777777" w:rsidR="002E094E" w:rsidRPr="002946AF" w:rsidRDefault="002E094E" w:rsidP="002E094E">
      <w:pPr>
        <w:pStyle w:val="Heading1"/>
        <w:keepNext w:val="0"/>
        <w:tabs>
          <w:tab w:val="clear" w:pos="567"/>
        </w:tabs>
        <w:spacing w:line="240" w:lineRule="auto"/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</w:p>
    <w:p w14:paraId="3FDDEA7B" w14:textId="1627B373" w:rsidR="002E094E" w:rsidRPr="002946AF" w:rsidRDefault="002E094E" w:rsidP="00AD40C2">
      <w:pPr>
        <w:pStyle w:val="Heading1"/>
        <w:keepNext w:val="0"/>
        <w:tabs>
          <w:tab w:val="clear" w:pos="567"/>
        </w:tabs>
        <w:spacing w:line="240" w:lineRule="auto"/>
        <w:jc w:val="thaiDistribute"/>
        <w:rPr>
          <w:rFonts w:ascii="Browallia New" w:eastAsia="Arial Unicode MS" w:hAnsi="Browallia New" w:cs="Browallia New"/>
          <w:b w:val="0"/>
          <w:bCs w:val="0"/>
          <w:cs/>
          <w:lang w:val="en-GB"/>
        </w:rPr>
      </w:pPr>
      <w:r w:rsidRPr="002946AF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อัตราดอกเบี้ยที่แท้จริงถัวเฉลี่ยถ่วงน้ำหนักของหุ้นกู้ของกลุ่มกิจการและบริษัท คือ ร้อยละ </w:t>
      </w:r>
      <w:r w:rsidR="00204442" w:rsidRPr="00204442">
        <w:rPr>
          <w:rFonts w:ascii="Browallia New" w:eastAsia="Arial Unicode MS" w:hAnsi="Browallia New" w:cs="Browallia New"/>
          <w:b w:val="0"/>
          <w:bCs w:val="0"/>
          <w:lang w:val="en-GB"/>
        </w:rPr>
        <w:t>4</w:t>
      </w:r>
      <w:r w:rsidR="00546AFE" w:rsidRPr="002946AF">
        <w:rPr>
          <w:rFonts w:ascii="Browallia New" w:eastAsia="Arial Unicode MS" w:hAnsi="Browallia New" w:cs="Browallia New"/>
          <w:b w:val="0"/>
          <w:bCs w:val="0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b w:val="0"/>
          <w:bCs w:val="0"/>
          <w:lang w:val="en-GB"/>
        </w:rPr>
        <w:t>50</w:t>
      </w:r>
      <w:r w:rsidRPr="002946AF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ต่อปี (พ.ศ. </w:t>
      </w:r>
      <w:r w:rsidR="00204442" w:rsidRPr="00204442">
        <w:rPr>
          <w:rFonts w:ascii="Browallia New" w:eastAsia="Arial Unicode MS" w:hAnsi="Browallia New" w:cs="Browallia New"/>
          <w:b w:val="0"/>
          <w:bCs w:val="0"/>
          <w:lang w:val="en-GB"/>
        </w:rPr>
        <w:t>2561</w:t>
      </w:r>
      <w:r w:rsidRPr="002946AF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ร้อยละ </w:t>
      </w:r>
      <w:r w:rsidR="00204442" w:rsidRPr="00204442">
        <w:rPr>
          <w:rFonts w:ascii="Browallia New" w:eastAsia="Arial Unicode MS" w:hAnsi="Browallia New" w:cs="Browallia New"/>
          <w:b w:val="0"/>
          <w:bCs w:val="0"/>
          <w:lang w:val="en-GB"/>
        </w:rPr>
        <w:t>4</w:t>
      </w:r>
      <w:r w:rsidR="00546AFE" w:rsidRPr="002946AF">
        <w:rPr>
          <w:rFonts w:ascii="Browallia New" w:eastAsia="Arial Unicode MS" w:hAnsi="Browallia New" w:cs="Browallia New"/>
          <w:b w:val="0"/>
          <w:bCs w:val="0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b w:val="0"/>
          <w:bCs w:val="0"/>
          <w:lang w:val="en-GB"/>
        </w:rPr>
        <w:t>71</w:t>
      </w:r>
      <w:r w:rsidRPr="002946AF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ต่อปี) และ ร้อยละ </w:t>
      </w:r>
      <w:r w:rsidR="00204442" w:rsidRPr="00204442">
        <w:rPr>
          <w:rFonts w:ascii="Browallia New" w:eastAsia="Arial Unicode MS" w:hAnsi="Browallia New" w:cs="Browallia New"/>
          <w:b w:val="0"/>
          <w:bCs w:val="0"/>
          <w:lang w:val="en-GB"/>
        </w:rPr>
        <w:t>4</w:t>
      </w:r>
      <w:r w:rsidR="00546AFE" w:rsidRPr="002946AF">
        <w:rPr>
          <w:rFonts w:ascii="Browallia New" w:eastAsia="Arial Unicode MS" w:hAnsi="Browallia New" w:cs="Browallia New"/>
          <w:b w:val="0"/>
          <w:bCs w:val="0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b w:val="0"/>
          <w:bCs w:val="0"/>
          <w:lang w:val="en-GB"/>
        </w:rPr>
        <w:t>62</w:t>
      </w:r>
      <w:r w:rsidRPr="002946AF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ต่อปี</w:t>
      </w:r>
      <w:r w:rsidRPr="002946AF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b w:val="0"/>
          <w:bCs w:val="0"/>
          <w:cs/>
          <w:lang w:val="en-GB"/>
        </w:rPr>
        <w:t>(พ.ศ.</w:t>
      </w:r>
      <w:r w:rsidR="006C06AF" w:rsidRPr="002946AF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="00204442" w:rsidRPr="00204442">
        <w:rPr>
          <w:rFonts w:ascii="Browallia New" w:eastAsia="Arial Unicode MS" w:hAnsi="Browallia New" w:cs="Browallia New"/>
          <w:b w:val="0"/>
          <w:bCs w:val="0"/>
          <w:lang w:val="en-GB"/>
        </w:rPr>
        <w:t>2561</w:t>
      </w:r>
      <w:r w:rsidRPr="002946AF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ร้อยละ </w:t>
      </w:r>
      <w:r w:rsidR="00204442" w:rsidRPr="00204442">
        <w:rPr>
          <w:rFonts w:ascii="Browallia New" w:eastAsia="Arial Unicode MS" w:hAnsi="Browallia New" w:cs="Browallia New"/>
          <w:b w:val="0"/>
          <w:bCs w:val="0"/>
          <w:lang w:val="en-GB"/>
        </w:rPr>
        <w:t>4</w:t>
      </w:r>
      <w:r w:rsidR="00546AFE" w:rsidRPr="002946AF">
        <w:rPr>
          <w:rFonts w:ascii="Browallia New" w:eastAsia="Arial Unicode MS" w:hAnsi="Browallia New" w:cs="Browallia New"/>
          <w:b w:val="0"/>
          <w:bCs w:val="0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b w:val="0"/>
          <w:bCs w:val="0"/>
          <w:lang w:val="en-GB"/>
        </w:rPr>
        <w:t>61</w:t>
      </w:r>
      <w:r w:rsidRPr="002946AF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ต่อปี) ตามลำดับ</w:t>
      </w:r>
    </w:p>
    <w:p w14:paraId="3F794008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E094E" w:rsidRPr="002946AF" w14:paraId="218D1565" w14:textId="77777777" w:rsidTr="002E094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9A5A75" w14:textId="26EA2D8A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ภาระผูกพันผลประโยชน์พนักงาน</w:t>
            </w:r>
          </w:p>
        </w:tc>
      </w:tr>
    </w:tbl>
    <w:p w14:paraId="3C7A83D5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3204870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887C428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2E094E" w:rsidRPr="002946AF" w14:paraId="02A5758D" w14:textId="77777777" w:rsidTr="002E094E">
        <w:trPr>
          <w:cantSplit/>
          <w:trHeight w:val="20"/>
        </w:trPr>
        <w:tc>
          <w:tcPr>
            <w:tcW w:w="3682" w:type="dxa"/>
          </w:tcPr>
          <w:p w14:paraId="1B7D19B6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0132A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C0700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94E" w:rsidRPr="002946AF" w14:paraId="43FFA7BF" w14:textId="77777777" w:rsidTr="002E094E">
        <w:trPr>
          <w:cantSplit/>
          <w:trHeight w:val="20"/>
        </w:trPr>
        <w:tc>
          <w:tcPr>
            <w:tcW w:w="3682" w:type="dxa"/>
          </w:tcPr>
          <w:p w14:paraId="209B6117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E8720C" w14:textId="0DE9CC75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6BF3CE" w14:textId="307E6E71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74D736" w14:textId="58A7767D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71275B" w14:textId="6E44248A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094E" w:rsidRPr="002946AF" w14:paraId="1489CD67" w14:textId="77777777" w:rsidTr="002E094E">
        <w:trPr>
          <w:cantSplit/>
          <w:trHeight w:val="20"/>
        </w:trPr>
        <w:tc>
          <w:tcPr>
            <w:tcW w:w="3682" w:type="dxa"/>
          </w:tcPr>
          <w:p w14:paraId="41D3347C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915AAD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5092B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183CBB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DEC720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E094E" w:rsidRPr="002946AF" w14:paraId="008FEB96" w14:textId="77777777" w:rsidTr="002E094E">
        <w:trPr>
          <w:cantSplit/>
          <w:trHeight w:val="20"/>
        </w:trPr>
        <w:tc>
          <w:tcPr>
            <w:tcW w:w="3682" w:type="dxa"/>
          </w:tcPr>
          <w:p w14:paraId="0599936E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9A07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4E4708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7C82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6A6F5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94E" w:rsidRPr="002946AF" w14:paraId="43973FBE" w14:textId="77777777" w:rsidTr="002E094E">
        <w:trPr>
          <w:cantSplit/>
          <w:trHeight w:val="20"/>
        </w:trPr>
        <w:tc>
          <w:tcPr>
            <w:tcW w:w="3682" w:type="dxa"/>
          </w:tcPr>
          <w:p w14:paraId="2C4D803B" w14:textId="787F724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343D2DC1" w14:textId="74824A11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52D8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vAlign w:val="center"/>
          </w:tcPr>
          <w:p w14:paraId="2A110DAF" w14:textId="61C92899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shd w:val="clear" w:color="auto" w:fill="FAFAFA"/>
          </w:tcPr>
          <w:p w14:paraId="6B46B61F" w14:textId="1E4F3E3C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52D8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</w:tcPr>
          <w:p w14:paraId="12C5A6A8" w14:textId="31920DC5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2E094E" w:rsidRPr="002946AF" w14:paraId="718ED677" w14:textId="77777777" w:rsidTr="002E094E">
        <w:trPr>
          <w:cantSplit/>
          <w:trHeight w:val="20"/>
        </w:trPr>
        <w:tc>
          <w:tcPr>
            <w:tcW w:w="3682" w:type="dxa"/>
          </w:tcPr>
          <w:p w14:paraId="1C752528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551F2DCC" w14:textId="571D9DD0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vAlign w:val="center"/>
          </w:tcPr>
          <w:p w14:paraId="282CC2C7" w14:textId="69BCA148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shd w:val="clear" w:color="auto" w:fill="FAFAFA"/>
          </w:tcPr>
          <w:p w14:paraId="583913B3" w14:textId="52BD62C1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</w:tcPr>
          <w:p w14:paraId="20B597D7" w14:textId="7972E30F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2E094E" w:rsidRPr="002946AF" w14:paraId="25FA2C27" w14:textId="77777777" w:rsidTr="002E094E">
        <w:trPr>
          <w:cantSplit/>
          <w:trHeight w:val="20"/>
        </w:trPr>
        <w:tc>
          <w:tcPr>
            <w:tcW w:w="3682" w:type="dxa"/>
          </w:tcPr>
          <w:p w14:paraId="0FC67863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</w:tcPr>
          <w:p w14:paraId="4C0529D5" w14:textId="11299684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vAlign w:val="center"/>
          </w:tcPr>
          <w:p w14:paraId="7D22AF3C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A98F5A" w14:textId="08B2033D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30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21ED4198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094E" w:rsidRPr="002946AF" w14:paraId="0F99317C" w14:textId="77777777" w:rsidTr="002E094E">
        <w:trPr>
          <w:cantSplit/>
          <w:trHeight w:val="20"/>
        </w:trPr>
        <w:tc>
          <w:tcPr>
            <w:tcW w:w="3682" w:type="dxa"/>
          </w:tcPr>
          <w:p w14:paraId="0B7B7505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ผลขาดทุนตามหลักคณิตศาสตร์ประกันภัย</w:t>
            </w:r>
          </w:p>
        </w:tc>
        <w:tc>
          <w:tcPr>
            <w:tcW w:w="1440" w:type="dxa"/>
            <w:shd w:val="clear" w:color="auto" w:fill="FAFAFA"/>
          </w:tcPr>
          <w:p w14:paraId="1A44EA41" w14:textId="3989E69C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</w:tcPr>
          <w:p w14:paraId="60DB843F" w14:textId="12AF9FC6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606D4D69" w14:textId="345C10EA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</w:tcPr>
          <w:p w14:paraId="5C3F9DE5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094E" w:rsidRPr="002946AF" w14:paraId="6C1EA2EB" w14:textId="77777777" w:rsidTr="002E094E">
        <w:trPr>
          <w:cantSplit/>
          <w:trHeight w:val="20"/>
        </w:trPr>
        <w:tc>
          <w:tcPr>
            <w:tcW w:w="3682" w:type="dxa"/>
          </w:tcPr>
          <w:p w14:paraId="030C2CFB" w14:textId="02F836B8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จ่ายชำระเงินจากโครงการ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263EE0" w14:textId="61261065" w:rsidR="002E094E" w:rsidRPr="002946AF" w:rsidRDefault="00052D81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46D8DE" w14:textId="04DD2DBF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FA7DAD" w14:textId="398ABC62" w:rsidR="002E094E" w:rsidRPr="002946AF" w:rsidRDefault="00052D81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B439EB" w14:textId="6AFEF22F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094E" w:rsidRPr="002946AF" w14:paraId="42F44C62" w14:textId="77777777" w:rsidTr="002E094E">
        <w:trPr>
          <w:cantSplit/>
          <w:trHeight w:val="20"/>
        </w:trPr>
        <w:tc>
          <w:tcPr>
            <w:tcW w:w="3682" w:type="dxa"/>
          </w:tcPr>
          <w:p w14:paraId="6E5CF433" w14:textId="4946DA14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1138D7" w14:textId="6E7A7571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52D8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BE9B19" w14:textId="531D773A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0E5D2" w14:textId="713D3756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52D8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8D9E07" w14:textId="73CF2708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</w:tbl>
    <w:p w14:paraId="31231D46" w14:textId="086A449E" w:rsidR="00AD40C2" w:rsidRPr="002946AF" w:rsidRDefault="00AD40C2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F637DD" w14:textId="1DC9E26C" w:rsidR="00F45508" w:rsidRDefault="00F45508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ขาดทุนจากการประมาณการตามหลักคณิตศาสตร์ประกันภัยที่รับรู้ในกำไรขาดทุนเบ็ดเสร็จอื่นเกิดขึ้นจาก</w:t>
      </w:r>
    </w:p>
    <w:p w14:paraId="61330AA8" w14:textId="77777777" w:rsidR="008E7180" w:rsidRPr="002946AF" w:rsidRDefault="008E7180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5508" w:rsidRPr="002946AF" w14:paraId="3B806F6C" w14:textId="77777777" w:rsidTr="008E7180">
        <w:tc>
          <w:tcPr>
            <w:tcW w:w="3690" w:type="dxa"/>
            <w:vAlign w:val="center"/>
          </w:tcPr>
          <w:p w14:paraId="0BA9EBFC" w14:textId="77777777" w:rsidR="00F45508" w:rsidRPr="002946AF" w:rsidRDefault="00F45508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EE696" w14:textId="77777777" w:rsidR="00F45508" w:rsidRPr="002946AF" w:rsidRDefault="00F45508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0B945" w14:textId="77777777" w:rsidR="00F45508" w:rsidRPr="002946AF" w:rsidRDefault="00F45508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5508" w:rsidRPr="002946AF" w14:paraId="3FC95555" w14:textId="77777777" w:rsidTr="008E7180">
        <w:tc>
          <w:tcPr>
            <w:tcW w:w="3690" w:type="dxa"/>
            <w:vAlign w:val="center"/>
          </w:tcPr>
          <w:p w14:paraId="493F56AE" w14:textId="77777777" w:rsidR="00F45508" w:rsidRPr="002946AF" w:rsidRDefault="00F45508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ED1FE3" w14:textId="773CA4EA" w:rsidR="00F45508" w:rsidRPr="002946AF" w:rsidRDefault="00F45508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ED16AA" w14:textId="5B691577" w:rsidR="00F45508" w:rsidRPr="002946AF" w:rsidRDefault="00F45508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8B5160" w14:textId="0CD1DEEF" w:rsidR="00F45508" w:rsidRPr="002946AF" w:rsidRDefault="00F45508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BD8CA4" w14:textId="5170EF7E" w:rsidR="00F45508" w:rsidRPr="002946AF" w:rsidRDefault="00F45508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45508" w:rsidRPr="002946AF" w14:paraId="6F9EE299" w14:textId="77777777" w:rsidTr="008E7180">
        <w:tc>
          <w:tcPr>
            <w:tcW w:w="3690" w:type="dxa"/>
            <w:vAlign w:val="center"/>
          </w:tcPr>
          <w:p w14:paraId="5008B157" w14:textId="77777777" w:rsidR="00F45508" w:rsidRPr="002946AF" w:rsidRDefault="00F45508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882F9E" w14:textId="1852F7C3" w:rsidR="00F45508" w:rsidRPr="002946AF" w:rsidRDefault="00F45508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97B883" w14:textId="41F7A8D0" w:rsidR="00F45508" w:rsidRPr="002946AF" w:rsidRDefault="00F45508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68E33A9" w14:textId="55141D83" w:rsidR="00F45508" w:rsidRPr="002946AF" w:rsidRDefault="00F45508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60AB78" w14:textId="7FBCFE48" w:rsidR="00F45508" w:rsidRPr="002946AF" w:rsidRDefault="00F45508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45508" w:rsidRPr="002946AF" w14:paraId="4C9C7C41" w14:textId="77777777" w:rsidTr="008E7180">
        <w:tc>
          <w:tcPr>
            <w:tcW w:w="3690" w:type="dxa"/>
            <w:vAlign w:val="center"/>
          </w:tcPr>
          <w:p w14:paraId="29DB6AFB" w14:textId="77777777" w:rsidR="00F45508" w:rsidRPr="002946AF" w:rsidRDefault="00F45508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A3F580" w14:textId="77777777" w:rsidR="00F45508" w:rsidRPr="002946AF" w:rsidRDefault="00F45508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0E12ED" w14:textId="77777777" w:rsidR="00F45508" w:rsidRPr="002946AF" w:rsidRDefault="00F45508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F90FB9" w14:textId="77777777" w:rsidR="00F45508" w:rsidRPr="002946AF" w:rsidRDefault="00F45508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DD0F30" w14:textId="77777777" w:rsidR="00F45508" w:rsidRPr="002946AF" w:rsidRDefault="00F45508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5508" w:rsidRPr="002946AF" w14:paraId="6FAE32E6" w14:textId="77777777" w:rsidTr="008E7180">
        <w:tc>
          <w:tcPr>
            <w:tcW w:w="3690" w:type="dxa"/>
            <w:vAlign w:val="bottom"/>
          </w:tcPr>
          <w:p w14:paraId="2A579EF5" w14:textId="1A25C304" w:rsidR="00F45508" w:rsidRPr="002946AF" w:rsidRDefault="00F45508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ข้อสมมติฐานด้านประชากรศาสตร์</w:t>
            </w:r>
          </w:p>
        </w:tc>
        <w:tc>
          <w:tcPr>
            <w:tcW w:w="1440" w:type="dxa"/>
            <w:shd w:val="clear" w:color="auto" w:fill="FAFAFA"/>
          </w:tcPr>
          <w:p w14:paraId="7E79F292" w14:textId="40AE51A6" w:rsidR="00F45508" w:rsidRPr="002946AF" w:rsidRDefault="00F45508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75BB584" w14:textId="3AD42F70" w:rsidR="00F45508" w:rsidRPr="002946AF" w:rsidRDefault="00204442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044F40C7" w14:textId="2ABC88A5" w:rsidR="00F45508" w:rsidRPr="002946AF" w:rsidRDefault="00F45508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F74D221" w14:textId="26970C60" w:rsidR="00F45508" w:rsidRPr="002946AF" w:rsidRDefault="00F45508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45508" w:rsidRPr="002946AF" w14:paraId="272DC028" w14:textId="77777777" w:rsidTr="008E7180">
        <w:tc>
          <w:tcPr>
            <w:tcW w:w="3690" w:type="dxa"/>
            <w:vAlign w:val="bottom"/>
          </w:tcPr>
          <w:p w14:paraId="08E38596" w14:textId="64A4D748" w:rsidR="00F45508" w:rsidRPr="002946AF" w:rsidRDefault="00F45508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ข้อสมมติฐานทางการเงิน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B8891DA" w14:textId="4D77FB1F" w:rsidR="00F45508" w:rsidRPr="002946AF" w:rsidRDefault="00204442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</w:tcPr>
          <w:p w14:paraId="6150212C" w14:textId="363ED0EE" w:rsidR="00F45508" w:rsidRPr="002946AF" w:rsidRDefault="00F45508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A15920A" w14:textId="7B7509D1" w:rsidR="00F45508" w:rsidRPr="002946AF" w:rsidRDefault="00204442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</w:tcPr>
          <w:p w14:paraId="0890698B" w14:textId="0BC284C9" w:rsidR="00F45508" w:rsidRPr="002946AF" w:rsidRDefault="00F45508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45508" w:rsidRPr="002946AF" w14:paraId="1F87149A" w14:textId="77777777" w:rsidTr="008E7180">
        <w:tc>
          <w:tcPr>
            <w:tcW w:w="3690" w:type="dxa"/>
            <w:vAlign w:val="bottom"/>
          </w:tcPr>
          <w:p w14:paraId="28B72743" w14:textId="39E10B86" w:rsidR="00F45508" w:rsidRPr="002946AF" w:rsidRDefault="00F45508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6A0C69" w14:textId="378958F1" w:rsidR="00F45508" w:rsidRPr="002946AF" w:rsidRDefault="00204442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6ACE2C" w14:textId="41CCDE45" w:rsidR="00F45508" w:rsidRPr="002946AF" w:rsidRDefault="00204442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42009" w14:textId="1C145C69" w:rsidR="00F45508" w:rsidRPr="002946AF" w:rsidRDefault="00204442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FDDFFF" w14:textId="25C5D2C8" w:rsidR="00F45508" w:rsidRPr="002946AF" w:rsidRDefault="00F45508" w:rsidP="00F4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1AF4103" w14:textId="77777777" w:rsidR="00BC7213" w:rsidRDefault="00BC7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C3F101F" w14:textId="77777777" w:rsidR="00015EAB" w:rsidRDefault="00015EAB" w:rsidP="00F4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858D11E" w14:textId="6AB0D1BD" w:rsidR="00015EAB" w:rsidRDefault="00015EAB" w:rsidP="00C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5EA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15EAB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15EAB">
        <w:rPr>
          <w:rFonts w:ascii="Browallia New" w:eastAsia="Arial Unicode MS" w:hAnsi="Browallia New" w:cs="Browallia New"/>
          <w:sz w:val="26"/>
          <w:szCs w:val="26"/>
          <w:cs/>
        </w:rPr>
        <w:t xml:space="preserve"> พระราชบัญญัติคุ้มครองแรงงานฉบับแก้ไขได้ถูกประกาศในราชกิจจา</w:t>
      </w:r>
      <w:proofErr w:type="spellStart"/>
      <w:r w:rsidRPr="00015EAB">
        <w:rPr>
          <w:rFonts w:ascii="Browallia New" w:eastAsia="Arial Unicode MS" w:hAnsi="Browallia New" w:cs="Browallia New"/>
          <w:sz w:val="26"/>
          <w:szCs w:val="26"/>
          <w:cs/>
        </w:rPr>
        <w:t>นุเ</w:t>
      </w:r>
      <w:proofErr w:type="spellEnd"/>
      <w:r w:rsidRPr="00015EAB">
        <w:rPr>
          <w:rFonts w:ascii="Browallia New" w:eastAsia="Arial Unicode MS" w:hAnsi="Browallia New" w:cs="Browallia New"/>
          <w:sz w:val="26"/>
          <w:szCs w:val="26"/>
          <w:cs/>
        </w:rPr>
        <w:t xml:space="preserve">บกษา โดยจะมีผลบังคับใช้เมื่อพ้นกำหนด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15EAB">
        <w:rPr>
          <w:rFonts w:ascii="Browallia New" w:eastAsia="Arial Unicode MS" w:hAnsi="Browallia New" w:cs="Browallia New"/>
          <w:sz w:val="26"/>
          <w:szCs w:val="26"/>
          <w:cs/>
        </w:rPr>
        <w:t xml:space="preserve"> วันนับแต่วันประกาศในราชกิจจา</w:t>
      </w:r>
      <w:proofErr w:type="spellStart"/>
      <w:r w:rsidRPr="00015EAB">
        <w:rPr>
          <w:rFonts w:ascii="Browallia New" w:eastAsia="Arial Unicode MS" w:hAnsi="Browallia New" w:cs="Browallia New"/>
          <w:sz w:val="26"/>
          <w:szCs w:val="26"/>
          <w:cs/>
        </w:rPr>
        <w:t>นุเ</w:t>
      </w:r>
      <w:proofErr w:type="spellEnd"/>
      <w:r w:rsidRPr="00015EAB">
        <w:rPr>
          <w:rFonts w:ascii="Browallia New" w:eastAsia="Arial Unicode MS" w:hAnsi="Browallia New" w:cs="Browallia New"/>
          <w:sz w:val="26"/>
          <w:szCs w:val="26"/>
          <w:cs/>
        </w:rPr>
        <w:t xml:space="preserve">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15EAB">
        <w:rPr>
          <w:rFonts w:ascii="Browallia New" w:eastAsia="Arial Unicode MS" w:hAnsi="Browallia New" w:cs="Browallia New"/>
          <w:sz w:val="26"/>
          <w:szCs w:val="26"/>
          <w:cs/>
        </w:rPr>
        <w:t xml:space="preserve"> ปีจะเปลี่ยนจากจำนวน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015EAB">
        <w:rPr>
          <w:rFonts w:ascii="Browallia New" w:eastAsia="Arial Unicode MS" w:hAnsi="Browallia New" w:cs="Browallia New"/>
          <w:sz w:val="26"/>
          <w:szCs w:val="26"/>
          <w:cs/>
        </w:rPr>
        <w:t xml:space="preserve"> วันของค่าจ้างอัตราสุดท้ายเป็น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015EAB">
        <w:rPr>
          <w:rFonts w:ascii="Browallia New" w:eastAsia="Arial Unicode MS" w:hAnsi="Browallia New" w:cs="Browallia New"/>
          <w:sz w:val="26"/>
          <w:szCs w:val="26"/>
          <w:cs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</w:p>
    <w:p w14:paraId="41F77397" w14:textId="77777777" w:rsidR="00015EAB" w:rsidRDefault="00015EAB" w:rsidP="00F4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B26DFD2" w14:textId="7C46EF57" w:rsidR="002E094E" w:rsidRPr="002946AF" w:rsidRDefault="002E094E" w:rsidP="00F4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0D654985" w14:textId="77777777" w:rsidR="002E094E" w:rsidRPr="002946AF" w:rsidRDefault="002E094E" w:rsidP="002E094E">
      <w:pPr>
        <w:pStyle w:val="a5"/>
        <w:ind w:left="9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530"/>
        <w:gridCol w:w="1530"/>
        <w:gridCol w:w="1530"/>
      </w:tblGrid>
      <w:tr w:rsidR="002E094E" w:rsidRPr="002946AF" w14:paraId="1E8CC673" w14:textId="77777777" w:rsidTr="008E7180">
        <w:tc>
          <w:tcPr>
            <w:tcW w:w="3330" w:type="dxa"/>
            <w:vAlign w:val="center"/>
          </w:tcPr>
          <w:p w14:paraId="01C218B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3AA3BC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A81DD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94E" w:rsidRPr="002946AF" w14:paraId="53CB6DBF" w14:textId="77777777" w:rsidTr="008E7180">
        <w:tc>
          <w:tcPr>
            <w:tcW w:w="3330" w:type="dxa"/>
            <w:vAlign w:val="center"/>
          </w:tcPr>
          <w:p w14:paraId="19A5F66F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EEBACD6" w14:textId="558A007B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2523D2D" w14:textId="2462DB8B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8019A00" w14:textId="68266188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7DC3BF" w14:textId="6569985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094E" w:rsidRPr="002946AF" w14:paraId="3C7B8E8C" w14:textId="77777777" w:rsidTr="008E7180">
        <w:tc>
          <w:tcPr>
            <w:tcW w:w="3330" w:type="dxa"/>
            <w:vAlign w:val="center"/>
          </w:tcPr>
          <w:p w14:paraId="3E3E1FCA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0565555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B148CA0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E639B9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6E548B94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660C5" w:rsidRPr="002946AF" w14:paraId="22C5F0AA" w14:textId="77777777" w:rsidTr="008E7180">
        <w:tc>
          <w:tcPr>
            <w:tcW w:w="3330" w:type="dxa"/>
            <w:vAlign w:val="bottom"/>
          </w:tcPr>
          <w:p w14:paraId="6B186C58" w14:textId="77777777" w:rsidR="004660C5" w:rsidRPr="002946AF" w:rsidRDefault="004660C5" w:rsidP="0046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  <w:shd w:val="clear" w:color="auto" w:fill="FAFAFA"/>
          </w:tcPr>
          <w:p w14:paraId="230163DB" w14:textId="66FF191E" w:rsidR="004660C5" w:rsidRPr="002946AF" w:rsidRDefault="00592AA1" w:rsidP="0046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30" w:type="dxa"/>
          </w:tcPr>
          <w:p w14:paraId="07609404" w14:textId="5B911F99" w:rsidR="004660C5" w:rsidRPr="002946AF" w:rsidRDefault="00A45AA5" w:rsidP="0046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30" w:type="dxa"/>
            <w:shd w:val="clear" w:color="auto" w:fill="FAFAFA"/>
          </w:tcPr>
          <w:p w14:paraId="1F1B0D8F" w14:textId="5F4E316F" w:rsidR="004660C5" w:rsidRPr="002946AF" w:rsidRDefault="00A45AA5" w:rsidP="0046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30" w:type="dxa"/>
          </w:tcPr>
          <w:p w14:paraId="6BE3F1F3" w14:textId="70834284" w:rsidR="004660C5" w:rsidRPr="002946AF" w:rsidRDefault="00A45AA5" w:rsidP="0046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354584" w:rsidRPr="002946AF" w14:paraId="40C2D534" w14:textId="77777777" w:rsidTr="008E7180">
        <w:tc>
          <w:tcPr>
            <w:tcW w:w="3330" w:type="dxa"/>
            <w:vAlign w:val="bottom"/>
          </w:tcPr>
          <w:p w14:paraId="1EAE6720" w14:textId="77777777" w:rsidR="00354584" w:rsidRPr="002946AF" w:rsidRDefault="00354584" w:rsidP="003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  <w:shd w:val="clear" w:color="auto" w:fill="FAFAFA"/>
          </w:tcPr>
          <w:p w14:paraId="23B70766" w14:textId="16C0D0DB" w:rsidR="00354584" w:rsidRPr="002946AF" w:rsidRDefault="00354584" w:rsidP="003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="00204442"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</w:p>
        </w:tc>
        <w:tc>
          <w:tcPr>
            <w:tcW w:w="1530" w:type="dxa"/>
          </w:tcPr>
          <w:p w14:paraId="3FA3A68D" w14:textId="25DB0E54" w:rsidR="00354584" w:rsidRPr="002946AF" w:rsidRDefault="00354584" w:rsidP="003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="00204442"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</w:p>
        </w:tc>
        <w:tc>
          <w:tcPr>
            <w:tcW w:w="1530" w:type="dxa"/>
            <w:shd w:val="clear" w:color="auto" w:fill="FAFAFA"/>
          </w:tcPr>
          <w:p w14:paraId="0439488B" w14:textId="1ACB4B15" w:rsidR="00354584" w:rsidRPr="002946AF" w:rsidRDefault="00354584" w:rsidP="003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="00204442"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</w:p>
        </w:tc>
        <w:tc>
          <w:tcPr>
            <w:tcW w:w="1530" w:type="dxa"/>
          </w:tcPr>
          <w:p w14:paraId="24A09D64" w14:textId="61EB341D" w:rsidR="00354584" w:rsidRPr="002946AF" w:rsidRDefault="00354584" w:rsidP="003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="00204442"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</w:p>
        </w:tc>
      </w:tr>
      <w:tr w:rsidR="00354584" w:rsidRPr="002946AF" w14:paraId="17BCEEFB" w14:textId="77777777" w:rsidTr="008E7180">
        <w:tc>
          <w:tcPr>
            <w:tcW w:w="3330" w:type="dxa"/>
            <w:vAlign w:val="bottom"/>
          </w:tcPr>
          <w:p w14:paraId="0D79F77F" w14:textId="77777777" w:rsidR="00354584" w:rsidRPr="002946AF" w:rsidRDefault="00354584" w:rsidP="003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30" w:type="dxa"/>
            <w:shd w:val="clear" w:color="auto" w:fill="FAFAFA"/>
          </w:tcPr>
          <w:p w14:paraId="1B18812E" w14:textId="6003DEBE" w:rsidR="00354584" w:rsidRPr="002946AF" w:rsidRDefault="00354584" w:rsidP="003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30" w:type="dxa"/>
          </w:tcPr>
          <w:p w14:paraId="1620847A" w14:textId="7C37BD59" w:rsidR="00354584" w:rsidRPr="002946AF" w:rsidRDefault="00354584" w:rsidP="003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30" w:type="dxa"/>
            <w:shd w:val="clear" w:color="auto" w:fill="FAFAFA"/>
          </w:tcPr>
          <w:p w14:paraId="7886E9B9" w14:textId="0ECB709F" w:rsidR="00354584" w:rsidRPr="002946AF" w:rsidRDefault="00354584" w:rsidP="003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30" w:type="dxa"/>
          </w:tcPr>
          <w:p w14:paraId="6AC16141" w14:textId="44768953" w:rsidR="00354584" w:rsidRPr="002946AF" w:rsidRDefault="00354584" w:rsidP="003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</w:tbl>
    <w:p w14:paraId="4628CA08" w14:textId="77777777" w:rsidR="002E094E" w:rsidRPr="002946AF" w:rsidRDefault="002E094E" w:rsidP="002E094E">
      <w:pPr>
        <w:pStyle w:val="a5"/>
        <w:ind w:left="9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FAE9A5" w14:textId="7D9FE843" w:rsidR="002E094E" w:rsidRPr="002946AF" w:rsidRDefault="002E094E" w:rsidP="001D2615">
      <w:pPr>
        <w:pStyle w:val="a5"/>
        <w:ind w:left="9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4DE23E06" w14:textId="77777777" w:rsidR="002E094E" w:rsidRPr="002946AF" w:rsidRDefault="002E094E" w:rsidP="002E094E">
      <w:pPr>
        <w:pStyle w:val="a5"/>
        <w:ind w:left="9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725959" w14:textId="77777777" w:rsidR="002E094E" w:rsidRPr="002946AF" w:rsidRDefault="002E094E" w:rsidP="002E094E">
      <w:pPr>
        <w:pStyle w:val="a5"/>
        <w:ind w:left="9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การวิเคราะห์ความอ่อนไหวของข้อสมมติฐานหลักในการประมาณการตามหลักคณิตศาสตร์ประกันภัยเป็นดังนี้</w:t>
      </w:r>
    </w:p>
    <w:p w14:paraId="6CDA9E1F" w14:textId="77777777" w:rsidR="002E094E" w:rsidRPr="002946AF" w:rsidRDefault="002E094E" w:rsidP="002E094E">
      <w:pPr>
        <w:pStyle w:val="a5"/>
        <w:ind w:left="9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2678"/>
        <w:gridCol w:w="1150"/>
        <w:gridCol w:w="1152"/>
        <w:gridCol w:w="1080"/>
        <w:gridCol w:w="1148"/>
        <w:gridCol w:w="1053"/>
        <w:gridCol w:w="1216"/>
      </w:tblGrid>
      <w:tr w:rsidR="006C06AF" w:rsidRPr="002946AF" w14:paraId="7EAF9D0B" w14:textId="77777777" w:rsidTr="00476AB7">
        <w:tc>
          <w:tcPr>
            <w:tcW w:w="2678" w:type="dxa"/>
            <w:vAlign w:val="bottom"/>
          </w:tcPr>
          <w:p w14:paraId="194E4857" w14:textId="77777777" w:rsidR="006C06AF" w:rsidRPr="002946AF" w:rsidRDefault="006C06AF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A4617" w14:textId="76C715F4" w:rsidR="006C06AF" w:rsidRPr="002946AF" w:rsidRDefault="006C06AF" w:rsidP="006C0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C06AF" w:rsidRPr="002946AF" w14:paraId="139A0A44" w14:textId="77777777" w:rsidTr="00476AB7">
        <w:tc>
          <w:tcPr>
            <w:tcW w:w="2678" w:type="dxa"/>
            <w:vAlign w:val="bottom"/>
          </w:tcPr>
          <w:p w14:paraId="57423359" w14:textId="77777777" w:rsidR="006C06AF" w:rsidRPr="002946AF" w:rsidRDefault="006C06AF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FCEB7" w14:textId="2AAFAC9D" w:rsidR="006C06AF" w:rsidRPr="002946AF" w:rsidRDefault="006C06AF" w:rsidP="006C0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E094E" w:rsidRPr="002946AF" w14:paraId="566B77C4" w14:textId="77777777" w:rsidTr="002E094E">
        <w:tc>
          <w:tcPr>
            <w:tcW w:w="2678" w:type="dxa"/>
            <w:vAlign w:val="bottom"/>
          </w:tcPr>
          <w:p w14:paraId="58068C4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0AAEF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A4134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45270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2E094E" w:rsidRPr="002946AF" w14:paraId="10993FED" w14:textId="77777777" w:rsidTr="002E094E">
        <w:tc>
          <w:tcPr>
            <w:tcW w:w="2678" w:type="dxa"/>
            <w:vAlign w:val="bottom"/>
          </w:tcPr>
          <w:p w14:paraId="73DE7563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84A5957" w14:textId="4E0634A5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523A8C" w14:textId="32895B6D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9CBB77" w14:textId="45C75434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FD09D52" w14:textId="1FE466DA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41302B81" w14:textId="7A3D93E5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7001D019" w14:textId="1CE45B71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2E094E" w:rsidRPr="002946AF" w14:paraId="22BDF885" w14:textId="77777777" w:rsidTr="002E094E">
        <w:tc>
          <w:tcPr>
            <w:tcW w:w="2678" w:type="dxa"/>
            <w:vAlign w:val="bottom"/>
          </w:tcPr>
          <w:p w14:paraId="62362FDA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53D6A658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B86A3D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D0920E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180128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952BC9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361A1C57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2E094E" w:rsidRPr="002946AF" w14:paraId="7A983FE3" w14:textId="77777777" w:rsidTr="002E094E">
        <w:tc>
          <w:tcPr>
            <w:tcW w:w="2678" w:type="dxa"/>
            <w:vAlign w:val="bottom"/>
          </w:tcPr>
          <w:p w14:paraId="6CF3C1A8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5944D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1B2BADB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739B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02E6A10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7CB5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232FC4A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E094E" w:rsidRPr="002946AF" w14:paraId="50AC277B" w14:textId="77777777" w:rsidTr="002E094E">
        <w:tc>
          <w:tcPr>
            <w:tcW w:w="2678" w:type="dxa"/>
            <w:vAlign w:val="bottom"/>
          </w:tcPr>
          <w:p w14:paraId="3DD7E605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0" w:type="dxa"/>
            <w:shd w:val="clear" w:color="auto" w:fill="FAFAFA"/>
          </w:tcPr>
          <w:p w14:paraId="1EA01FB7" w14:textId="04DF3863" w:rsidR="002E094E" w:rsidRPr="002946AF" w:rsidRDefault="00204442" w:rsidP="006C0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7FED7768" w14:textId="73AD6B19" w:rsidR="002E094E" w:rsidRPr="002946AF" w:rsidRDefault="00204442" w:rsidP="006C0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0ADF5E" w14:textId="7BD83DEB" w:rsidR="002E094E" w:rsidRPr="002946AF" w:rsidRDefault="008E300D" w:rsidP="006C0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414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40280C77" w14:textId="4E0AD3BC" w:rsidR="002E094E" w:rsidRPr="002946AF" w:rsidRDefault="002E094E" w:rsidP="006C0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299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3" w:type="dxa"/>
            <w:shd w:val="clear" w:color="auto" w:fill="FAFAFA"/>
          </w:tcPr>
          <w:p w14:paraId="5B72F99C" w14:textId="0A0BCFF2" w:rsidR="002E094E" w:rsidRPr="002946AF" w:rsidRDefault="00204442" w:rsidP="006C0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16" w:type="dxa"/>
            <w:shd w:val="clear" w:color="auto" w:fill="auto"/>
          </w:tcPr>
          <w:p w14:paraId="64DEC158" w14:textId="4619D042" w:rsidR="002E094E" w:rsidRPr="002946AF" w:rsidRDefault="00204442" w:rsidP="006C0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</w:p>
        </w:tc>
      </w:tr>
      <w:tr w:rsidR="002E094E" w:rsidRPr="002946AF" w14:paraId="66156E99" w14:textId="77777777" w:rsidTr="002E094E">
        <w:tc>
          <w:tcPr>
            <w:tcW w:w="2678" w:type="dxa"/>
            <w:vAlign w:val="bottom"/>
          </w:tcPr>
          <w:p w14:paraId="777383B4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50" w:type="dxa"/>
            <w:shd w:val="clear" w:color="auto" w:fill="FAFAFA"/>
          </w:tcPr>
          <w:p w14:paraId="2590916B" w14:textId="31DA4595" w:rsidR="002E094E" w:rsidRPr="002946AF" w:rsidRDefault="00204442" w:rsidP="006C0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3627879E" w14:textId="6F7215E2" w:rsidR="002E094E" w:rsidRPr="002946AF" w:rsidRDefault="00204442" w:rsidP="006C0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8A98C2" w14:textId="1BF7D519" w:rsidR="002E094E" w:rsidRPr="002946AF" w:rsidRDefault="00204442" w:rsidP="006C0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512</w:t>
            </w:r>
          </w:p>
        </w:tc>
        <w:tc>
          <w:tcPr>
            <w:tcW w:w="1148" w:type="dxa"/>
            <w:shd w:val="clear" w:color="auto" w:fill="auto"/>
          </w:tcPr>
          <w:p w14:paraId="51131494" w14:textId="089F6389" w:rsidR="002E094E" w:rsidRPr="002946AF" w:rsidRDefault="00204442" w:rsidP="006C0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</w:p>
        </w:tc>
        <w:tc>
          <w:tcPr>
            <w:tcW w:w="1053" w:type="dxa"/>
            <w:shd w:val="clear" w:color="auto" w:fill="FAFAFA"/>
          </w:tcPr>
          <w:p w14:paraId="64096441" w14:textId="0255DD40" w:rsidR="002E094E" w:rsidRPr="002946AF" w:rsidRDefault="008E300D" w:rsidP="006C0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448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6" w:type="dxa"/>
            <w:shd w:val="clear" w:color="auto" w:fill="auto"/>
          </w:tcPr>
          <w:p w14:paraId="5758006E" w14:textId="3E3A3471" w:rsidR="002E094E" w:rsidRPr="002946AF" w:rsidRDefault="002E094E" w:rsidP="006C0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354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4087A356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646"/>
        <w:gridCol w:w="1152"/>
        <w:gridCol w:w="1164"/>
        <w:gridCol w:w="1068"/>
        <w:gridCol w:w="1161"/>
        <w:gridCol w:w="1089"/>
        <w:gridCol w:w="1179"/>
      </w:tblGrid>
      <w:tr w:rsidR="002E094E" w:rsidRPr="002946AF" w14:paraId="460F3831" w14:textId="77777777" w:rsidTr="002E094E">
        <w:trPr>
          <w:trHeight w:val="312"/>
        </w:trPr>
        <w:tc>
          <w:tcPr>
            <w:tcW w:w="2646" w:type="dxa"/>
            <w:vAlign w:val="bottom"/>
          </w:tcPr>
          <w:p w14:paraId="31FCC7E7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DBDF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49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D666C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094E" w:rsidRPr="002946AF" w14:paraId="0A82A376" w14:textId="77777777" w:rsidTr="002E094E">
        <w:tc>
          <w:tcPr>
            <w:tcW w:w="2646" w:type="dxa"/>
            <w:vAlign w:val="bottom"/>
          </w:tcPr>
          <w:p w14:paraId="50EB8C6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6857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9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B009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E094E" w:rsidRPr="002946AF" w14:paraId="5A8C70F9" w14:textId="77777777" w:rsidTr="002E094E">
        <w:tc>
          <w:tcPr>
            <w:tcW w:w="2646" w:type="dxa"/>
            <w:vAlign w:val="bottom"/>
          </w:tcPr>
          <w:p w14:paraId="50C589FB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B5127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51F6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1C0C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2E094E" w:rsidRPr="002946AF" w14:paraId="46365F44" w14:textId="77777777" w:rsidTr="002E094E">
        <w:tc>
          <w:tcPr>
            <w:tcW w:w="2646" w:type="dxa"/>
            <w:vAlign w:val="bottom"/>
          </w:tcPr>
          <w:p w14:paraId="58D6D78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170C11" w14:textId="4E573C9A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036C098" w14:textId="797844F8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6F874794" w14:textId="5209D3FB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33D1FA18" w14:textId="14731C5C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197431FA" w14:textId="5137A63C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9AE13B2" w14:textId="636BD953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2E094E" w:rsidRPr="002946AF" w14:paraId="1E90ECF8" w14:textId="77777777" w:rsidTr="002E094E">
        <w:tc>
          <w:tcPr>
            <w:tcW w:w="2646" w:type="dxa"/>
            <w:vAlign w:val="bottom"/>
          </w:tcPr>
          <w:p w14:paraId="2EF1981C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5652CF0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1579A09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7612C3E7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8F26935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6BAEC80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C0FA09A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2E094E" w:rsidRPr="002946AF" w14:paraId="0B178B21" w14:textId="77777777" w:rsidTr="002E094E">
        <w:tc>
          <w:tcPr>
            <w:tcW w:w="2646" w:type="dxa"/>
            <w:vAlign w:val="bottom"/>
          </w:tcPr>
          <w:p w14:paraId="38DFA25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39894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65E14FB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BF354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38729ACF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9C102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E5E19FB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E094E" w:rsidRPr="002946AF" w14:paraId="7B4CD8B7" w14:textId="77777777" w:rsidTr="002E094E">
        <w:tc>
          <w:tcPr>
            <w:tcW w:w="2646" w:type="dxa"/>
            <w:vAlign w:val="bottom"/>
          </w:tcPr>
          <w:p w14:paraId="21411568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58DEF4E5" w14:textId="667ADDEE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64" w:type="dxa"/>
          </w:tcPr>
          <w:p w14:paraId="7C65E548" w14:textId="3FC55F91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6C19F12A" w14:textId="4EE070FB" w:rsidR="002E094E" w:rsidRPr="002946AF" w:rsidRDefault="00A241B4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326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1" w:type="dxa"/>
            <w:shd w:val="clear" w:color="auto" w:fill="auto"/>
          </w:tcPr>
          <w:p w14:paraId="3A45DBC2" w14:textId="1C07B720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9" w:type="dxa"/>
            <w:shd w:val="clear" w:color="auto" w:fill="FAFAFA"/>
          </w:tcPr>
          <w:p w14:paraId="250C72ED" w14:textId="2CE06CBD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179" w:type="dxa"/>
            <w:shd w:val="clear" w:color="auto" w:fill="auto"/>
          </w:tcPr>
          <w:p w14:paraId="69A1B294" w14:textId="5BC5EFC8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285</w:t>
            </w:r>
          </w:p>
        </w:tc>
      </w:tr>
      <w:tr w:rsidR="002E094E" w:rsidRPr="002946AF" w14:paraId="6070D15F" w14:textId="77777777" w:rsidTr="002E094E">
        <w:tc>
          <w:tcPr>
            <w:tcW w:w="2646" w:type="dxa"/>
            <w:vAlign w:val="bottom"/>
          </w:tcPr>
          <w:p w14:paraId="4E22D57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29645980" w14:textId="3FC37728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64" w:type="dxa"/>
          </w:tcPr>
          <w:p w14:paraId="09CA557A" w14:textId="63712B0A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323DD1DC" w14:textId="73564AE2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441</w:t>
            </w:r>
          </w:p>
        </w:tc>
        <w:tc>
          <w:tcPr>
            <w:tcW w:w="1161" w:type="dxa"/>
            <w:shd w:val="clear" w:color="auto" w:fill="auto"/>
          </w:tcPr>
          <w:p w14:paraId="08A8A2AB" w14:textId="135D4165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1089" w:type="dxa"/>
            <w:shd w:val="clear" w:color="auto" w:fill="FAFAFA"/>
          </w:tcPr>
          <w:p w14:paraId="48752102" w14:textId="448AE233" w:rsidR="002E094E" w:rsidRPr="002946AF" w:rsidRDefault="00A241B4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9" w:type="dxa"/>
            <w:shd w:val="clear" w:color="auto" w:fill="auto"/>
          </w:tcPr>
          <w:p w14:paraId="50802DFB" w14:textId="76ACE2B8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  <w:r w:rsidRPr="002946A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1000C7DF" w14:textId="7B03EB2F" w:rsidR="00AF770B" w:rsidRDefault="00AF770B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0625E49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0061EC" w14:textId="59781200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Projected Unit Credit Method)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ณ วันสิ้นรอบระยะเวลารายงาน ในการคำนวณหนี้สินบำเหน็จบำนาญที่รับรู้ในงบแสดงฐานะการเงินรวม วิธีการและประมาณการ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404ED3E" w14:textId="77777777" w:rsidR="005D23FE" w:rsidRPr="002946AF" w:rsidRDefault="005D23FE" w:rsidP="001D2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F7D71E" w14:textId="2FA3ADE9" w:rsidR="008E7180" w:rsidRDefault="002E094E" w:rsidP="008E7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</w:t>
      </w:r>
      <w:r w:rsidR="005D23FE" w:rsidRPr="002946AF">
        <w:rPr>
          <w:rFonts w:ascii="Browallia New" w:eastAsia="Arial Unicode MS" w:hAnsi="Browallia New" w:cs="Browallia New"/>
          <w:sz w:val="26"/>
          <w:szCs w:val="26"/>
          <w:cs/>
        </w:rPr>
        <w:t>ะโยชน์ของกลุ่มกิจการอยู่</w:t>
      </w:r>
      <w:r w:rsidR="005D23FE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 </w:t>
      </w:r>
      <w:r w:rsidR="00204442" w:rsidRPr="00204442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="005D23FE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(พ.ศ.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CA5D2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A5D2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ระยะเวลา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6528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D23FE" w:rsidRPr="002946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3D5415DA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2E094E" w:rsidRPr="002946AF" w14:paraId="231CEA75" w14:textId="77777777" w:rsidTr="002E094E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5DD72E6D" w14:textId="746C6308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ทุนเรือนหุ้นและส่วนเกินมูลค่าหุ้น</w:t>
            </w:r>
          </w:p>
        </w:tc>
      </w:tr>
    </w:tbl>
    <w:p w14:paraId="275B62B2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3556"/>
        <w:gridCol w:w="1442"/>
        <w:gridCol w:w="1440"/>
        <w:gridCol w:w="1585"/>
        <w:gridCol w:w="1436"/>
      </w:tblGrid>
      <w:tr w:rsidR="002E094E" w:rsidRPr="002946AF" w14:paraId="768321B7" w14:textId="77777777" w:rsidTr="002E094E">
        <w:trPr>
          <w:cantSplit/>
          <w:tblHeader/>
        </w:trPr>
        <w:tc>
          <w:tcPr>
            <w:tcW w:w="1880" w:type="pct"/>
          </w:tcPr>
          <w:p w14:paraId="77E6187C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left="-72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9" w:name="OLE_LINK8"/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5146345F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left="-108" w:right="-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0D540CF0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left="-108" w:right="-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center"/>
          </w:tcPr>
          <w:p w14:paraId="6C81004B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left="-108" w:right="-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ส่วนเกินมูลค่าหุ้น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center"/>
          </w:tcPr>
          <w:p w14:paraId="2BF5246D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left="-108" w:right="-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E094E" w:rsidRPr="002946AF" w14:paraId="30B2AC76" w14:textId="77777777" w:rsidTr="002E094E">
        <w:trPr>
          <w:cantSplit/>
          <w:tblHeader/>
        </w:trPr>
        <w:tc>
          <w:tcPr>
            <w:tcW w:w="1880" w:type="pct"/>
          </w:tcPr>
          <w:p w14:paraId="1FB16B8F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left="-72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74780D03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left="-108" w:right="-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ล้านหุ้น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3C98118B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left="-108" w:right="-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14:paraId="30E5D93D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left="-108" w:right="-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7CCBC788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left="-108" w:right="-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2E094E" w:rsidRPr="002946AF" w14:paraId="5713CFF8" w14:textId="77777777" w:rsidTr="00DD23A7">
        <w:trPr>
          <w:cantSplit/>
          <w:tblHeader/>
        </w:trPr>
        <w:tc>
          <w:tcPr>
            <w:tcW w:w="1880" w:type="pct"/>
          </w:tcPr>
          <w:p w14:paraId="518EEEAD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left="-72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73674B72" w14:textId="77777777" w:rsidR="002E094E" w:rsidRPr="002946AF" w:rsidRDefault="002E094E" w:rsidP="00CC28F2">
            <w:pPr>
              <w:pStyle w:val="3"/>
              <w:tabs>
                <w:tab w:val="clear" w:pos="360"/>
                <w:tab w:val="clear" w:pos="720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61" w:type="pct"/>
            <w:shd w:val="clear" w:color="auto" w:fill="FAFAFA"/>
            <w:vAlign w:val="center"/>
          </w:tcPr>
          <w:p w14:paraId="5CC64421" w14:textId="77777777" w:rsidR="002E094E" w:rsidRPr="002946AF" w:rsidRDefault="002E094E" w:rsidP="00CC28F2">
            <w:pPr>
              <w:pStyle w:val="3"/>
              <w:tabs>
                <w:tab w:val="clear" w:pos="360"/>
                <w:tab w:val="clear" w:pos="720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38" w:type="pct"/>
            <w:shd w:val="clear" w:color="auto" w:fill="FAFAFA"/>
            <w:vAlign w:val="center"/>
          </w:tcPr>
          <w:p w14:paraId="3D309F99" w14:textId="77777777" w:rsidR="002E094E" w:rsidRPr="002946AF" w:rsidRDefault="002E094E" w:rsidP="00CC28F2">
            <w:pPr>
              <w:pStyle w:val="3"/>
              <w:tabs>
                <w:tab w:val="clear" w:pos="360"/>
                <w:tab w:val="clear" w:pos="720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59" w:type="pct"/>
            <w:shd w:val="clear" w:color="auto" w:fill="FAFAFA"/>
            <w:vAlign w:val="center"/>
          </w:tcPr>
          <w:p w14:paraId="0D6782DB" w14:textId="77777777" w:rsidR="002E094E" w:rsidRPr="002946AF" w:rsidRDefault="002E094E" w:rsidP="00CC28F2">
            <w:pPr>
              <w:pStyle w:val="3"/>
              <w:tabs>
                <w:tab w:val="clear" w:pos="360"/>
                <w:tab w:val="clear" w:pos="720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2E094E" w:rsidRPr="002946AF" w14:paraId="4BF6A308" w14:textId="77777777" w:rsidTr="00DD23A7">
        <w:trPr>
          <w:cantSplit/>
        </w:trPr>
        <w:tc>
          <w:tcPr>
            <w:tcW w:w="1880" w:type="pct"/>
          </w:tcPr>
          <w:p w14:paraId="2E1E30B7" w14:textId="7FABD81A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="00F302DA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3FAB3B" w14:textId="6741DB6E" w:rsidR="002E094E" w:rsidRPr="002946AF" w:rsidRDefault="00204442" w:rsidP="00CC28F2">
            <w:pPr>
              <w:pStyle w:val="3"/>
              <w:tabs>
                <w:tab w:val="clear" w:pos="360"/>
                <w:tab w:val="clear" w:pos="720"/>
              </w:tabs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98CC9A" w14:textId="671FEF45" w:rsidR="002E094E" w:rsidRPr="002946AF" w:rsidRDefault="00204442" w:rsidP="00CC28F2">
            <w:pPr>
              <w:pStyle w:val="3"/>
              <w:tabs>
                <w:tab w:val="clear" w:pos="360"/>
                <w:tab w:val="clear" w:pos="720"/>
              </w:tabs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EE0570" w14:textId="33AEF462" w:rsidR="002E094E" w:rsidRPr="002946AF" w:rsidRDefault="00204442" w:rsidP="00CC28F2">
            <w:pPr>
              <w:pStyle w:val="3"/>
              <w:tabs>
                <w:tab w:val="clear" w:pos="360"/>
                <w:tab w:val="clear" w:pos="720"/>
              </w:tabs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537D32" w14:textId="5681E1A0" w:rsidR="002E094E" w:rsidRPr="002946AF" w:rsidRDefault="00204442" w:rsidP="00CC28F2">
            <w:pPr>
              <w:pStyle w:val="3"/>
              <w:tabs>
                <w:tab w:val="clear" w:pos="360"/>
                <w:tab w:val="clear" w:pos="720"/>
              </w:tabs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bookmarkEnd w:id="19"/>
    </w:tbl>
    <w:p w14:paraId="4FD948C4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C95F64" w14:textId="05929F73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หุ้นสามัญจดทะเบียนทั้งหมดมีจำนวน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040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ซึ่งมีมูลค่าที่ตราไว้หุ้นละ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หุ้นทั้งหมดได้ออกและชำระเต็มมูลค่าแล้ว</w:t>
      </w:r>
    </w:p>
    <w:p w14:paraId="115D7784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BEC3EA" w14:textId="6B766F8C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มาตรา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บริษัทต้องนำค่าหุ้นส่วนเกินนี้ตั้งเป็นทุนสำรอง (ส่วนเกินมูลค่าหุ้น) และส่วนเกินมูลค่าหุ้นนี้จะนำไปจ่ายเงินปันผลไม่ได้</w:t>
      </w:r>
    </w:p>
    <w:p w14:paraId="366ED45B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E094E" w:rsidRPr="002946AF" w14:paraId="1BBF2040" w14:textId="77777777" w:rsidTr="002E094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4D5738F" w14:textId="547E0295" w:rsidR="002E094E" w:rsidRPr="002946AF" w:rsidRDefault="00204442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F402A8" w:rsidRPr="002946A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 </w:t>
            </w:r>
            <w:r w:rsidR="00F402A8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สำรองตาม</w:t>
            </w:r>
            <w:proofErr w:type="spellStart"/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กฏหมาย</w:t>
            </w:r>
            <w:proofErr w:type="spellEnd"/>
          </w:p>
        </w:tc>
      </w:tr>
    </w:tbl>
    <w:p w14:paraId="0E44EEED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19ED2C0" w14:textId="215F0EEC" w:rsidR="002E094E" w:rsidRPr="002946AF" w:rsidRDefault="002E094E" w:rsidP="006C0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ตามพระราชบัญญัติบริษัทมหาชนจำกัด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.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บริษัทต้องตั้งสำรองตามกฎหมายอย่างน้อยร้อยละ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ของกำไรสุทธิหลังจาก</w:t>
      </w:r>
      <w:r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หักส่วนของขาดทุนสะสมยกมา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ถ้ามี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จนกว่าสำรองนี้จะมีมูลค่าไม่น้อยกว่าร้อยละ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สำรองตามกฎหมาย</w:t>
      </w:r>
      <w:r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ไม่สามารถจัดสรรได้</w:t>
      </w:r>
    </w:p>
    <w:p w14:paraId="4507C147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58E9D1B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2E094E" w:rsidRPr="002946AF" w14:paraId="0C9F02AD" w14:textId="77777777" w:rsidTr="002E094E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5B2DF1B8" w14:textId="0D80D637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ส่วนได้เสียที่ไม่มีอำนาจควบคุม</w:t>
            </w:r>
          </w:p>
        </w:tc>
      </w:tr>
    </w:tbl>
    <w:p w14:paraId="4B3670BA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FF0000"/>
          <w:sz w:val="26"/>
          <w:szCs w:val="26"/>
        </w:rPr>
      </w:pPr>
    </w:p>
    <w:p w14:paraId="028F6D29" w14:textId="504D26CE" w:rsidR="002E094E" w:rsidRDefault="002E094E" w:rsidP="002E094E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Browallia New" w:hAnsi="Browallia New" w:cs="Browallia New"/>
        </w:rPr>
      </w:pPr>
      <w:r w:rsidRPr="002946AF">
        <w:rPr>
          <w:rFonts w:ascii="Browallia New" w:hAnsi="Browallia New" w:cs="Browallia New"/>
          <w:cs/>
        </w:rPr>
        <w:t>การเปลี่ยนแปลงสำหรับส่วนได้เสียที่ไม่มีอำนาจควบคุม มีดังต่อไปนี้</w:t>
      </w:r>
    </w:p>
    <w:p w14:paraId="3AD686E6" w14:textId="77777777" w:rsidR="008E7180" w:rsidRPr="002946AF" w:rsidRDefault="008E7180" w:rsidP="002E094E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Browallia New" w:hAnsi="Browallia New" w:cs="Browallia New"/>
          <w:cs/>
        </w:rPr>
      </w:pPr>
    </w:p>
    <w:tbl>
      <w:tblPr>
        <w:tblW w:w="5052" w:type="pct"/>
        <w:tblInd w:w="-99" w:type="dxa"/>
        <w:tblLook w:val="0000" w:firstRow="0" w:lastRow="0" w:firstColumn="0" w:lastColumn="0" w:noHBand="0" w:noVBand="0"/>
      </w:tblPr>
      <w:tblGrid>
        <w:gridCol w:w="6909"/>
        <w:gridCol w:w="1325"/>
        <w:gridCol w:w="1325"/>
      </w:tblGrid>
      <w:tr w:rsidR="002E094E" w:rsidRPr="002946AF" w14:paraId="5FC713CA" w14:textId="77777777" w:rsidTr="002E094E">
        <w:tc>
          <w:tcPr>
            <w:tcW w:w="3614" w:type="pct"/>
            <w:vAlign w:val="center"/>
          </w:tcPr>
          <w:p w14:paraId="535B6C59" w14:textId="77777777" w:rsidR="002E094E" w:rsidRPr="002946AF" w:rsidRDefault="002E094E" w:rsidP="002E094E">
            <w:pPr>
              <w:ind w:left="2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883D9" w14:textId="77777777" w:rsidR="002E094E" w:rsidRPr="002946AF" w:rsidRDefault="002E094E" w:rsidP="002E09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094E" w:rsidRPr="008E7180" w14:paraId="75F996A8" w14:textId="77777777" w:rsidTr="002E094E">
        <w:tc>
          <w:tcPr>
            <w:tcW w:w="3614" w:type="pct"/>
            <w:vAlign w:val="center"/>
          </w:tcPr>
          <w:p w14:paraId="734F253D" w14:textId="17A6037A" w:rsidR="002E094E" w:rsidRPr="008E7180" w:rsidRDefault="002E094E" w:rsidP="002E094E">
            <w:pPr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71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71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E71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3E5494D7" w14:textId="79F36933" w:rsidR="002E094E" w:rsidRPr="008E7180" w:rsidRDefault="002E094E" w:rsidP="002E09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1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4DDEC35D" w14:textId="4D132325" w:rsidR="002E094E" w:rsidRPr="008E7180" w:rsidRDefault="002E094E" w:rsidP="002E09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71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094E" w:rsidRPr="008E7180" w14:paraId="41776E37" w14:textId="77777777" w:rsidTr="002E094E">
        <w:tc>
          <w:tcPr>
            <w:tcW w:w="3614" w:type="pct"/>
            <w:vAlign w:val="center"/>
          </w:tcPr>
          <w:p w14:paraId="03159D00" w14:textId="77777777" w:rsidR="002E094E" w:rsidRPr="008E7180" w:rsidRDefault="002E094E" w:rsidP="002E094E">
            <w:pPr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6F34C71D" w14:textId="77777777" w:rsidR="002E094E" w:rsidRPr="008E7180" w:rsidRDefault="002E094E" w:rsidP="002E09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71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56C793A1" w14:textId="77777777" w:rsidR="002E094E" w:rsidRPr="008E7180" w:rsidRDefault="002E094E" w:rsidP="002E09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71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E094E" w:rsidRPr="008E7180" w14:paraId="438443BE" w14:textId="77777777" w:rsidTr="002E094E">
        <w:tc>
          <w:tcPr>
            <w:tcW w:w="3614" w:type="pct"/>
            <w:vAlign w:val="center"/>
          </w:tcPr>
          <w:p w14:paraId="1DCC0EF2" w14:textId="77777777" w:rsidR="002E094E" w:rsidRPr="008E7180" w:rsidRDefault="002E094E" w:rsidP="002E094E">
            <w:pPr>
              <w:ind w:left="2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</w:tcPr>
          <w:p w14:paraId="38662106" w14:textId="77777777" w:rsidR="002E094E" w:rsidRPr="008E7180" w:rsidRDefault="002E094E" w:rsidP="002E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center"/>
          </w:tcPr>
          <w:p w14:paraId="410DA51E" w14:textId="77777777" w:rsidR="002E094E" w:rsidRPr="008E7180" w:rsidRDefault="002E094E" w:rsidP="002E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094E" w:rsidRPr="008E7180" w14:paraId="34DC3F7B" w14:textId="77777777" w:rsidTr="002E094E">
        <w:tc>
          <w:tcPr>
            <w:tcW w:w="3614" w:type="pct"/>
          </w:tcPr>
          <w:p w14:paraId="4427B3AE" w14:textId="77777777" w:rsidR="002E094E" w:rsidRPr="008E7180" w:rsidRDefault="002E094E" w:rsidP="002E094E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E718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693" w:type="pct"/>
            <w:shd w:val="clear" w:color="auto" w:fill="FAFAFA"/>
          </w:tcPr>
          <w:p w14:paraId="4224E404" w14:textId="3C8AF387" w:rsidR="002E094E" w:rsidRPr="008E7180" w:rsidRDefault="00204442" w:rsidP="002E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094E" w:rsidRPr="008E7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693" w:type="pct"/>
          </w:tcPr>
          <w:p w14:paraId="1C4C4413" w14:textId="5DC87096" w:rsidR="002E094E" w:rsidRPr="008E7180" w:rsidRDefault="00204442" w:rsidP="002E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094E" w:rsidRPr="008E71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2E094E" w:rsidRPr="008E7180" w14:paraId="6B21D7F6" w14:textId="77777777" w:rsidTr="002E094E">
        <w:tc>
          <w:tcPr>
            <w:tcW w:w="3614" w:type="pct"/>
          </w:tcPr>
          <w:p w14:paraId="007C1C77" w14:textId="6C5EFF96" w:rsidR="002E094E" w:rsidRPr="008E7180" w:rsidRDefault="002E094E" w:rsidP="002E094E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A"/>
          </w:tcPr>
          <w:p w14:paraId="345CBF59" w14:textId="77777777" w:rsidR="002E094E" w:rsidRPr="008E7180" w:rsidRDefault="002E094E" w:rsidP="002E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3" w:type="pct"/>
          </w:tcPr>
          <w:p w14:paraId="65258310" w14:textId="77777777" w:rsidR="002E094E" w:rsidRPr="008E7180" w:rsidRDefault="002E094E" w:rsidP="002E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094E" w:rsidRPr="008E7180" w14:paraId="16E372E1" w14:textId="77777777" w:rsidTr="002E094E">
        <w:tc>
          <w:tcPr>
            <w:tcW w:w="3614" w:type="pct"/>
          </w:tcPr>
          <w:p w14:paraId="0C66E41E" w14:textId="77777777" w:rsidR="002E094E" w:rsidRPr="008E7180" w:rsidRDefault="002E094E" w:rsidP="002E094E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180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การเปลี่ยนแปลงสัดส่วนการลงทุนในบริษัทย่อย</w:t>
            </w:r>
          </w:p>
        </w:tc>
        <w:tc>
          <w:tcPr>
            <w:tcW w:w="693" w:type="pct"/>
            <w:shd w:val="clear" w:color="auto" w:fill="FAFAFA"/>
          </w:tcPr>
          <w:p w14:paraId="624A0E2A" w14:textId="137FFD41" w:rsidR="002E094E" w:rsidRPr="008E7180" w:rsidRDefault="00741C2F" w:rsidP="002E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93" w:type="pct"/>
          </w:tcPr>
          <w:p w14:paraId="4E0E5519" w14:textId="092D03E5" w:rsidR="002E094E" w:rsidRPr="008E7180" w:rsidRDefault="002E094E" w:rsidP="002E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1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8E71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2E91" w:rsidRPr="008E7180" w14:paraId="57A7FB51" w14:textId="77777777" w:rsidTr="002E094E">
        <w:tc>
          <w:tcPr>
            <w:tcW w:w="3614" w:type="pct"/>
          </w:tcPr>
          <w:p w14:paraId="3002F7A2" w14:textId="6980BE26" w:rsidR="004F2E91" w:rsidRPr="00F632E8" w:rsidRDefault="00741C2F" w:rsidP="002E094E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เพิ่มขึ้นจากการรวมธุรกิจ (หมายเหตุฯ ข้อ 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2206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93" w:type="pct"/>
            <w:shd w:val="clear" w:color="auto" w:fill="FAFAFA"/>
          </w:tcPr>
          <w:p w14:paraId="7CE2E188" w14:textId="70C4852C" w:rsidR="004F2E91" w:rsidRPr="008E7180" w:rsidRDefault="00204442" w:rsidP="002E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693" w:type="pct"/>
          </w:tcPr>
          <w:p w14:paraId="26F31CE3" w14:textId="17FEDDBD" w:rsidR="004F2E91" w:rsidRPr="008E7180" w:rsidRDefault="00741C2F" w:rsidP="002E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094E" w:rsidRPr="008E7180" w14:paraId="3A89B7AF" w14:textId="77777777" w:rsidTr="002E094E">
        <w:tc>
          <w:tcPr>
            <w:tcW w:w="3614" w:type="pct"/>
          </w:tcPr>
          <w:p w14:paraId="2EBAF090" w14:textId="77777777" w:rsidR="002E094E" w:rsidRPr="008E7180" w:rsidRDefault="002E094E" w:rsidP="002E094E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180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เงินปันผลจ่ายจากบริษัทย่อย</w:t>
            </w:r>
          </w:p>
        </w:tc>
        <w:tc>
          <w:tcPr>
            <w:tcW w:w="693" w:type="pct"/>
            <w:shd w:val="clear" w:color="auto" w:fill="FAFAFA"/>
          </w:tcPr>
          <w:p w14:paraId="54ABA173" w14:textId="59387F54" w:rsidR="002E094E" w:rsidRPr="008E7180" w:rsidRDefault="00054BFD" w:rsidP="002E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1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8E71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3" w:type="pct"/>
          </w:tcPr>
          <w:p w14:paraId="575D8A26" w14:textId="6639F739" w:rsidR="002E094E" w:rsidRPr="008E7180" w:rsidRDefault="002E094E" w:rsidP="002E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1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8E71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094E" w:rsidRPr="008E7180" w14:paraId="46E93100" w14:textId="77777777" w:rsidTr="002E094E">
        <w:tc>
          <w:tcPr>
            <w:tcW w:w="3614" w:type="pct"/>
          </w:tcPr>
          <w:p w14:paraId="50589348" w14:textId="504A832C" w:rsidR="002E094E" w:rsidRPr="008E7180" w:rsidRDefault="002E094E" w:rsidP="002E094E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18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  <w:r w:rsidR="00741C2F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ขาดทุนเบ็ดเสร็จรวม</w:t>
            </w:r>
            <w:r w:rsidRPr="008E7180">
              <w:rPr>
                <w:rFonts w:ascii="Browallia New" w:hAnsi="Browallia New" w:cs="Browallia New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693" w:type="pct"/>
            <w:shd w:val="clear" w:color="auto" w:fill="FAFAFA"/>
          </w:tcPr>
          <w:p w14:paraId="711721C5" w14:textId="26F7A661" w:rsidR="002E094E" w:rsidRPr="008E7180" w:rsidRDefault="00204442" w:rsidP="002E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693" w:type="pct"/>
          </w:tcPr>
          <w:p w14:paraId="1F7782FF" w14:textId="6F222FB7" w:rsidR="002E094E" w:rsidRPr="008E7180" w:rsidRDefault="00204442" w:rsidP="002E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2E094E" w:rsidRPr="008E7180" w14:paraId="106608B7" w14:textId="77777777" w:rsidTr="002E094E">
        <w:tc>
          <w:tcPr>
            <w:tcW w:w="3614" w:type="pct"/>
          </w:tcPr>
          <w:p w14:paraId="7B09A7F6" w14:textId="4BE109DF" w:rsidR="002E094E" w:rsidRPr="008E7180" w:rsidRDefault="00537739" w:rsidP="002E094E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180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ส่วนแบ่งขาดทุนจากการเปลี่ยนแปลงในสินทรัพย์สุทธิของบริษัทร่วม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FAFAFA"/>
          </w:tcPr>
          <w:p w14:paraId="3C7D75D7" w14:textId="70BC214F" w:rsidR="002E094E" w:rsidRPr="008E7180" w:rsidRDefault="006D67E2" w:rsidP="002E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1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035638" w:rsidRPr="008E71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341E7B1E" w14:textId="766F9C1E" w:rsidR="002E094E" w:rsidRPr="008E7180" w:rsidRDefault="00537739" w:rsidP="002E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1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094E" w:rsidRPr="002946AF" w14:paraId="75089ACB" w14:textId="77777777" w:rsidTr="002E094E">
        <w:tc>
          <w:tcPr>
            <w:tcW w:w="3614" w:type="pct"/>
          </w:tcPr>
          <w:p w14:paraId="35690DA7" w14:textId="77777777" w:rsidR="002E094E" w:rsidRPr="002946AF" w:rsidRDefault="002E094E" w:rsidP="002E094E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6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3D89DA" w14:textId="7C628D0E" w:rsidR="002E094E" w:rsidRPr="002946AF" w:rsidRDefault="00204442" w:rsidP="002E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5638" w:rsidRPr="00294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45DE1CED" w14:textId="385E2733" w:rsidR="002E094E" w:rsidRPr="002946AF" w:rsidRDefault="00204442" w:rsidP="002E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094E" w:rsidRPr="002946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</w:tbl>
    <w:p w14:paraId="5A87E3FE" w14:textId="77777777" w:rsidR="00537739" w:rsidRPr="002946AF" w:rsidRDefault="00537739" w:rsidP="0053773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D7A5D0C" w14:textId="7E388D0B" w:rsidR="00537739" w:rsidRPr="002946AF" w:rsidRDefault="00537739" w:rsidP="0053773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2946A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การเปลี่ยนแปลงในสินทรัพย์สุทธิของบริษัทร่วม</w:t>
      </w:r>
    </w:p>
    <w:p w14:paraId="3A507FAF" w14:textId="1403F8F1" w:rsidR="00537739" w:rsidRPr="002946AF" w:rsidRDefault="00537739" w:rsidP="0053773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313D2C35" w14:textId="594C2911" w:rsidR="00537739" w:rsidRPr="00F632E8" w:rsidRDefault="00DC328F" w:rsidP="00DD23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946AF">
        <w:rPr>
          <w:rFonts w:ascii="Browallia New" w:hAnsi="Browallia New" w:cs="Browallia New" w:hint="cs"/>
          <w:color w:val="000000"/>
          <w:sz w:val="26"/>
          <w:szCs w:val="26"/>
          <w:cs/>
        </w:rPr>
        <w:t>ตามที่กล่าวในหมายเหตุฯ</w:t>
      </w:r>
      <w:r w:rsidR="006A584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6A5842">
        <w:rPr>
          <w:rFonts w:ascii="Browallia New" w:hAnsi="Browallia New" w:cs="Browallia New" w:hint="cs"/>
          <w:sz w:val="26"/>
          <w:szCs w:val="26"/>
          <w:cs/>
        </w:rPr>
        <w:t xml:space="preserve">ข้อ </w:t>
      </w:r>
      <w:r w:rsidR="00204442" w:rsidRPr="00204442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Pr="002946A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37739" w:rsidRPr="002946AF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กลุ่มกิจการได้รับรู้ส่วนแบ่งขาดทุน</w:t>
      </w:r>
      <w:r w:rsidR="00537739" w:rsidRPr="002946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จากการเปลี่ยนแปลงสินทรัพย์สุทธิในบริษัทร่วม</w:t>
      </w:r>
      <w:r w:rsidR="001C6B9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ในส่วนของเจ้าของ</w:t>
      </w:r>
      <w:r w:rsidR="00537739" w:rsidRPr="002946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ซึ่งเป็นผลมาจากการเปลี่ยนแปลงสัดส่วนการถือหุ้นใน</w:t>
      </w:r>
      <w:r w:rsidR="00537739" w:rsidRPr="002946A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GLOW </w:t>
      </w:r>
      <w:r w:rsidR="00537739" w:rsidRPr="002946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537739" w:rsidRPr="002946A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04442" w:rsidRPr="002044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1C6B9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04442" w:rsidRPr="002044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452</w:t>
      </w:r>
      <w:r w:rsidR="00537739" w:rsidRPr="002946A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37739" w:rsidRPr="002946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2946A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95B6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และค่าใช้จ่ายในการออกหุ้นเพิ่มทุนจำนวน </w:t>
      </w:r>
      <w:r w:rsidR="006E5A9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29</w:t>
      </w:r>
      <w:r w:rsidR="00595B6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95B6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ล้านบาท </w:t>
      </w:r>
      <w:r w:rsidRPr="002946AF">
        <w:rPr>
          <w:rFonts w:ascii="Browallia New" w:hAnsi="Browallia New" w:cs="Browallia New" w:hint="cs"/>
          <w:color w:val="000000"/>
          <w:sz w:val="26"/>
          <w:szCs w:val="26"/>
          <w:cs/>
        </w:rPr>
        <w:t>ส่งผลให้</w:t>
      </w:r>
      <w:r w:rsidR="001C6B9F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2946AF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รับรู้ส่วนแบ่งขาดทุนเพิ่มขึ้นกับส่วนได้เสียที่ไม่มีอำนาจควบคุมจำนวน </w:t>
      </w:r>
      <w:r w:rsidR="00204442" w:rsidRPr="00204442">
        <w:rPr>
          <w:rFonts w:ascii="Browallia New" w:hAnsi="Browallia New" w:cs="Browallia New"/>
          <w:color w:val="000000"/>
          <w:sz w:val="26"/>
          <w:szCs w:val="26"/>
          <w:lang w:val="en-GB"/>
        </w:rPr>
        <w:t>815</w:t>
      </w:r>
      <w:r w:rsidRPr="002946A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946AF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</w:t>
      </w:r>
      <w:r w:rsidR="00395C94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</w:p>
    <w:p w14:paraId="2200CAC8" w14:textId="26B4A6D5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FF0000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94E" w:rsidRPr="002946AF" w14:paraId="51DD0658" w14:textId="77777777" w:rsidTr="008E71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702F8E" w14:textId="0787C7F5" w:rsidR="002E094E" w:rsidRPr="002946AF" w:rsidRDefault="00922069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29</w:t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27493ACF" w14:textId="77777777" w:rsidR="002E094E" w:rsidRPr="002946AF" w:rsidRDefault="002E094E" w:rsidP="002E094E">
      <w:pPr>
        <w:pStyle w:val="BodyText2"/>
        <w:spacing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040"/>
        <w:gridCol w:w="1342"/>
        <w:gridCol w:w="1368"/>
        <w:gridCol w:w="1343"/>
        <w:gridCol w:w="1368"/>
      </w:tblGrid>
      <w:tr w:rsidR="002E094E" w:rsidRPr="002946AF" w14:paraId="7B10CE73" w14:textId="77777777" w:rsidTr="002E094E">
        <w:trPr>
          <w:cantSplit/>
          <w:jc w:val="center"/>
        </w:trPr>
        <w:tc>
          <w:tcPr>
            <w:tcW w:w="2135" w:type="pct"/>
          </w:tcPr>
          <w:p w14:paraId="3F61CCB3" w14:textId="77777777" w:rsidR="002E094E" w:rsidRPr="002946AF" w:rsidRDefault="002E094E" w:rsidP="002E094E">
            <w:pPr>
              <w:pStyle w:val="NoSpacing"/>
              <w:tabs>
                <w:tab w:val="clear" w:pos="56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43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6BD08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E92C2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94E" w:rsidRPr="008E7180" w14:paraId="42D72298" w14:textId="77777777" w:rsidTr="002E094E">
        <w:trPr>
          <w:cantSplit/>
          <w:jc w:val="center"/>
        </w:trPr>
        <w:tc>
          <w:tcPr>
            <w:tcW w:w="2135" w:type="pct"/>
          </w:tcPr>
          <w:p w14:paraId="4ECD17E6" w14:textId="46AF93EB" w:rsidR="002E094E" w:rsidRPr="008E7180" w:rsidRDefault="002E094E" w:rsidP="002E094E">
            <w:pPr>
              <w:pStyle w:val="NoSpacing"/>
              <w:tabs>
                <w:tab w:val="clear" w:pos="56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7180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E718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8E718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center"/>
          </w:tcPr>
          <w:p w14:paraId="2D1AB1CA" w14:textId="193C22D7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E7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7423670D" w14:textId="3C44CD29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10" w:type="pct"/>
            <w:tcBorders>
              <w:top w:val="single" w:sz="4" w:space="0" w:color="auto"/>
            </w:tcBorders>
            <w:vAlign w:val="center"/>
          </w:tcPr>
          <w:p w14:paraId="0D35414E" w14:textId="4FABE0CD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E7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4F17103F" w14:textId="0458F3D3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E7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094E" w:rsidRPr="008E7180" w14:paraId="7CF6FE84" w14:textId="77777777" w:rsidTr="002E094E">
        <w:trPr>
          <w:cantSplit/>
          <w:jc w:val="center"/>
        </w:trPr>
        <w:tc>
          <w:tcPr>
            <w:tcW w:w="2135" w:type="pct"/>
          </w:tcPr>
          <w:p w14:paraId="5256F5AA" w14:textId="77777777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6D1B496E" w14:textId="77777777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ADCF686" w14:textId="77777777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19EA4C5F" w14:textId="77777777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C809C3F" w14:textId="77777777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E094E" w:rsidRPr="008E7180" w14:paraId="7CB9FF35" w14:textId="77777777" w:rsidTr="002E094E">
        <w:trPr>
          <w:cantSplit/>
          <w:jc w:val="center"/>
        </w:trPr>
        <w:tc>
          <w:tcPr>
            <w:tcW w:w="2135" w:type="pct"/>
          </w:tcPr>
          <w:p w14:paraId="2A8F01CB" w14:textId="77777777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pct"/>
            <w:shd w:val="clear" w:color="auto" w:fill="FAFAFA"/>
          </w:tcPr>
          <w:p w14:paraId="4B449BB1" w14:textId="77777777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</w:tcPr>
          <w:p w14:paraId="2215B210" w14:textId="77777777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0" w:type="pct"/>
            <w:shd w:val="clear" w:color="auto" w:fill="FAFAFA"/>
          </w:tcPr>
          <w:p w14:paraId="355CE4B5" w14:textId="77777777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</w:tcPr>
          <w:p w14:paraId="47BEC5E0" w14:textId="77777777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E094E" w:rsidRPr="008E7180" w14:paraId="1BFC0E89" w14:textId="77777777" w:rsidTr="002E094E">
        <w:trPr>
          <w:cantSplit/>
          <w:jc w:val="center"/>
        </w:trPr>
        <w:tc>
          <w:tcPr>
            <w:tcW w:w="2135" w:type="pct"/>
          </w:tcPr>
          <w:p w14:paraId="0680967C" w14:textId="77777777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1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709" w:type="pct"/>
            <w:shd w:val="clear" w:color="auto" w:fill="FAFAFA"/>
          </w:tcPr>
          <w:p w14:paraId="0E19BAD6" w14:textId="5985278A" w:rsidR="002E094E" w:rsidRPr="008E7180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23" w:type="pct"/>
          </w:tcPr>
          <w:p w14:paraId="0C216888" w14:textId="6440C2BD" w:rsidR="002E094E" w:rsidRPr="008E7180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10" w:type="pct"/>
            <w:shd w:val="clear" w:color="auto" w:fill="FAFAFA"/>
          </w:tcPr>
          <w:p w14:paraId="78B3D323" w14:textId="3C812D7E" w:rsidR="002E094E" w:rsidRPr="008E7180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723" w:type="pct"/>
          </w:tcPr>
          <w:p w14:paraId="25B7EC96" w14:textId="3C1D9949" w:rsidR="002E094E" w:rsidRPr="008E7180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</w:tr>
      <w:tr w:rsidR="002E094E" w:rsidRPr="008E7180" w14:paraId="62EF8CC8" w14:textId="77777777" w:rsidTr="002E094E">
        <w:trPr>
          <w:cantSplit/>
          <w:jc w:val="center"/>
        </w:trPr>
        <w:tc>
          <w:tcPr>
            <w:tcW w:w="2135" w:type="pct"/>
          </w:tcPr>
          <w:p w14:paraId="2FC661A8" w14:textId="77777777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1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709" w:type="pct"/>
            <w:shd w:val="clear" w:color="auto" w:fill="FAFAFA"/>
          </w:tcPr>
          <w:p w14:paraId="689D333C" w14:textId="700B5EDD" w:rsidR="002E094E" w:rsidRPr="008E7180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7FF9" w:rsidRPr="008E71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723" w:type="pct"/>
          </w:tcPr>
          <w:p w14:paraId="71C37064" w14:textId="1B15FF1C" w:rsidR="002E094E" w:rsidRPr="008E7180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094E" w:rsidRPr="008E71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710" w:type="pct"/>
            <w:shd w:val="clear" w:color="auto" w:fill="FAFAFA"/>
          </w:tcPr>
          <w:p w14:paraId="71BBA63C" w14:textId="1ED9AC7B" w:rsidR="002E094E" w:rsidRPr="008E7180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7FF9" w:rsidRPr="008E71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723" w:type="pct"/>
          </w:tcPr>
          <w:p w14:paraId="46E53A04" w14:textId="380AF4BB" w:rsidR="002E094E" w:rsidRPr="008E7180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094E" w:rsidRPr="008E71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2E094E" w:rsidRPr="002946AF" w14:paraId="09960C05" w14:textId="77777777" w:rsidTr="002E094E">
        <w:trPr>
          <w:cantSplit/>
          <w:jc w:val="center"/>
        </w:trPr>
        <w:tc>
          <w:tcPr>
            <w:tcW w:w="2135" w:type="pct"/>
          </w:tcPr>
          <w:p w14:paraId="1AF8D2FD" w14:textId="4F2110D2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รายได้ค่าบริการและอื่น</w:t>
            </w:r>
            <w:r w:rsidR="001238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2388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ๆ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FAFAFA"/>
          </w:tcPr>
          <w:p w14:paraId="56C2F0D3" w14:textId="604E6B75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F9DC258" w14:textId="2D25D13E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FAFAFA"/>
          </w:tcPr>
          <w:p w14:paraId="32356ED4" w14:textId="14899E28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E7FF9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6E99215" w14:textId="5CCCE2B9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2E094E" w:rsidRPr="002946AF" w14:paraId="6744FA37" w14:textId="77777777" w:rsidTr="002E094E">
        <w:trPr>
          <w:cantSplit/>
          <w:jc w:val="center"/>
        </w:trPr>
        <w:tc>
          <w:tcPr>
            <w:tcW w:w="2135" w:type="pct"/>
          </w:tcPr>
          <w:p w14:paraId="5C57CDDE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81A460" w14:textId="5F556559" w:rsidR="002E094E" w:rsidRPr="002946AF" w:rsidRDefault="00204442" w:rsidP="005E7FF9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7FF9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1B8BD1D7" w14:textId="3EEA9949" w:rsidR="002E094E" w:rsidRPr="002946AF" w:rsidRDefault="00204442" w:rsidP="005E7FF9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FDEC36" w14:textId="175DD41E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E7FF9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715BBBEA" w14:textId="4909C622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</w:tbl>
    <w:p w14:paraId="5C3FF3B5" w14:textId="777D9CFC" w:rsidR="00537739" w:rsidRPr="002946AF" w:rsidRDefault="00537739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28FC7A3E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E094E" w:rsidRPr="002946AF" w14:paraId="60511AE8" w14:textId="77777777" w:rsidTr="002E094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86F4904" w14:textId="70A2F4E2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0</w:t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ค่าใช้จ่ายผลประโยชน์พนักงาน</w:t>
            </w:r>
          </w:p>
        </w:tc>
      </w:tr>
    </w:tbl>
    <w:p w14:paraId="22822B3F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040"/>
        <w:gridCol w:w="1342"/>
        <w:gridCol w:w="1368"/>
        <w:gridCol w:w="1343"/>
        <w:gridCol w:w="1368"/>
      </w:tblGrid>
      <w:tr w:rsidR="002E094E" w:rsidRPr="002946AF" w14:paraId="7BD35C73" w14:textId="77777777" w:rsidTr="002E094E">
        <w:trPr>
          <w:cantSplit/>
          <w:jc w:val="center"/>
        </w:trPr>
        <w:tc>
          <w:tcPr>
            <w:tcW w:w="2135" w:type="pct"/>
          </w:tcPr>
          <w:p w14:paraId="76C1D81D" w14:textId="77777777" w:rsidR="002E094E" w:rsidRPr="002946AF" w:rsidRDefault="002E094E" w:rsidP="002E094E">
            <w:pPr>
              <w:pStyle w:val="NoSpacing"/>
              <w:tabs>
                <w:tab w:val="clear" w:pos="56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43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CD4A3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2DB0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94E" w:rsidRPr="002946AF" w14:paraId="784A1C45" w14:textId="77777777" w:rsidTr="002E094E">
        <w:trPr>
          <w:cantSplit/>
          <w:jc w:val="center"/>
        </w:trPr>
        <w:tc>
          <w:tcPr>
            <w:tcW w:w="2135" w:type="pct"/>
          </w:tcPr>
          <w:p w14:paraId="768EABB9" w14:textId="1E02259C" w:rsidR="002E094E" w:rsidRPr="002946AF" w:rsidRDefault="002E094E" w:rsidP="002E094E">
            <w:pPr>
              <w:pStyle w:val="NoSpacing"/>
              <w:tabs>
                <w:tab w:val="clear" w:pos="56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hAnsi="Browallia New" w:cs="Browallia New"/>
                <w:cs/>
                <w:lang w:val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946A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2946AF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center"/>
          </w:tcPr>
          <w:p w14:paraId="5A5ED376" w14:textId="5660A760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02E34E6E" w14:textId="46201DC6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10" w:type="pct"/>
            <w:tcBorders>
              <w:top w:val="single" w:sz="4" w:space="0" w:color="auto"/>
            </w:tcBorders>
            <w:vAlign w:val="center"/>
          </w:tcPr>
          <w:p w14:paraId="65448F66" w14:textId="2E4E4C05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123E3A2A" w14:textId="4ED2DD30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094E" w:rsidRPr="002946AF" w14:paraId="015BD62D" w14:textId="77777777" w:rsidTr="002E094E">
        <w:trPr>
          <w:cantSplit/>
          <w:jc w:val="center"/>
        </w:trPr>
        <w:tc>
          <w:tcPr>
            <w:tcW w:w="2135" w:type="pct"/>
          </w:tcPr>
          <w:p w14:paraId="4E2B7A0D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74F62FA4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38EAE80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33C92B2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7898262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E094E" w:rsidRPr="00BC7213" w14:paraId="1D2983EC" w14:textId="77777777" w:rsidTr="002E094E">
        <w:trPr>
          <w:cantSplit/>
          <w:jc w:val="center"/>
        </w:trPr>
        <w:tc>
          <w:tcPr>
            <w:tcW w:w="2135" w:type="pct"/>
          </w:tcPr>
          <w:p w14:paraId="3B343764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09" w:type="pct"/>
            <w:shd w:val="clear" w:color="auto" w:fill="FAFAFA"/>
          </w:tcPr>
          <w:p w14:paraId="5D3DD643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3" w:type="pct"/>
          </w:tcPr>
          <w:p w14:paraId="2851B2F7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0" w:type="pct"/>
            <w:shd w:val="clear" w:color="auto" w:fill="FAFAFA"/>
          </w:tcPr>
          <w:p w14:paraId="614B7369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3" w:type="pct"/>
          </w:tcPr>
          <w:p w14:paraId="26978080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2E094E" w:rsidRPr="002946AF" w14:paraId="0F12BFB5" w14:textId="77777777" w:rsidTr="002E094E">
        <w:trPr>
          <w:cantSplit/>
          <w:jc w:val="center"/>
        </w:trPr>
        <w:tc>
          <w:tcPr>
            <w:tcW w:w="2135" w:type="pct"/>
          </w:tcPr>
          <w:p w14:paraId="5CB6AAE8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709" w:type="pct"/>
            <w:shd w:val="clear" w:color="auto" w:fill="FAFAFA"/>
          </w:tcPr>
          <w:p w14:paraId="66C76CA2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</w:tcPr>
          <w:p w14:paraId="0B9F6157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FAFAFA"/>
          </w:tcPr>
          <w:p w14:paraId="7C65FBF3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</w:tcPr>
          <w:p w14:paraId="6F7FA61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94E" w:rsidRPr="002946AF" w14:paraId="560937A3" w14:textId="77777777" w:rsidTr="002E094E">
        <w:trPr>
          <w:cantSplit/>
          <w:jc w:val="center"/>
        </w:trPr>
        <w:tc>
          <w:tcPr>
            <w:tcW w:w="2135" w:type="pct"/>
          </w:tcPr>
          <w:p w14:paraId="5D513B0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เงินเดือนและค่าแรง</w:t>
            </w:r>
          </w:p>
        </w:tc>
        <w:tc>
          <w:tcPr>
            <w:tcW w:w="709" w:type="pct"/>
            <w:shd w:val="clear" w:color="auto" w:fill="FAFAFA"/>
          </w:tcPr>
          <w:p w14:paraId="10523ED5" w14:textId="617D19A6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723" w:type="pct"/>
          </w:tcPr>
          <w:p w14:paraId="3E412933" w14:textId="17197B72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710" w:type="pct"/>
            <w:shd w:val="clear" w:color="auto" w:fill="FAFAFA"/>
          </w:tcPr>
          <w:p w14:paraId="64D66FBA" w14:textId="62825EF0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723" w:type="pct"/>
          </w:tcPr>
          <w:p w14:paraId="1189297C" w14:textId="7948E2E5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2E094E" w:rsidRPr="002946AF" w14:paraId="5E44AF2F" w14:textId="77777777" w:rsidTr="002E094E">
        <w:trPr>
          <w:cantSplit/>
          <w:jc w:val="center"/>
        </w:trPr>
        <w:tc>
          <w:tcPr>
            <w:tcW w:w="2135" w:type="pct"/>
          </w:tcPr>
          <w:p w14:paraId="3AA84DE5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709" w:type="pct"/>
            <w:shd w:val="clear" w:color="auto" w:fill="FAFAFA"/>
          </w:tcPr>
          <w:p w14:paraId="65C11053" w14:textId="66C2D3BE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23" w:type="pct"/>
          </w:tcPr>
          <w:p w14:paraId="3A9C1A97" w14:textId="121A8B69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710" w:type="pct"/>
            <w:shd w:val="clear" w:color="auto" w:fill="FAFAFA"/>
          </w:tcPr>
          <w:p w14:paraId="11B4F5EA" w14:textId="27A81BFA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723" w:type="pct"/>
          </w:tcPr>
          <w:p w14:paraId="664ACA6D" w14:textId="224C6ADF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2E094E" w:rsidRPr="002946AF" w14:paraId="450E3981" w14:textId="77777777" w:rsidTr="002E094E">
        <w:trPr>
          <w:cantSplit/>
          <w:jc w:val="center"/>
        </w:trPr>
        <w:tc>
          <w:tcPr>
            <w:tcW w:w="2135" w:type="pct"/>
          </w:tcPr>
          <w:p w14:paraId="0C017405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เงินสมทบกองทุนเงินบำเหน็จ</w:t>
            </w:r>
          </w:p>
        </w:tc>
        <w:tc>
          <w:tcPr>
            <w:tcW w:w="709" w:type="pct"/>
            <w:shd w:val="clear" w:color="auto" w:fill="FAFAFA"/>
          </w:tcPr>
          <w:p w14:paraId="2ECCA468" w14:textId="41E069B8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723" w:type="pct"/>
          </w:tcPr>
          <w:p w14:paraId="7BCBF348" w14:textId="53FAD8F3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710" w:type="pct"/>
            <w:shd w:val="clear" w:color="auto" w:fill="FAFAFA"/>
          </w:tcPr>
          <w:p w14:paraId="5A4118A0" w14:textId="37B52B50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723" w:type="pct"/>
          </w:tcPr>
          <w:p w14:paraId="0E5A9B8D" w14:textId="18E47542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2E094E" w:rsidRPr="002946AF" w14:paraId="6E11CB90" w14:textId="77777777" w:rsidTr="002E094E">
        <w:trPr>
          <w:cantSplit/>
          <w:jc w:val="center"/>
        </w:trPr>
        <w:tc>
          <w:tcPr>
            <w:tcW w:w="2135" w:type="pct"/>
          </w:tcPr>
          <w:p w14:paraId="4DC0D611" w14:textId="346ABC72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 w:rsidR="00A333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FAFAFA"/>
          </w:tcPr>
          <w:p w14:paraId="79E11999" w14:textId="44ADB58F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B9FF11A" w14:textId="3761204C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FAFAFA"/>
          </w:tcPr>
          <w:p w14:paraId="51F14949" w14:textId="3C800B79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095635E" w14:textId="1C0AAEC4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2E094E" w:rsidRPr="002946AF" w14:paraId="1D067CCF" w14:textId="77777777" w:rsidTr="002E094E">
        <w:trPr>
          <w:cantSplit/>
          <w:jc w:val="center"/>
        </w:trPr>
        <w:tc>
          <w:tcPr>
            <w:tcW w:w="2135" w:type="pct"/>
          </w:tcPr>
          <w:p w14:paraId="3BBB38EA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34E8A" w14:textId="62F68DAA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0068BC55" w14:textId="03DBA3BE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0DC532" w14:textId="49931598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2452F179" w14:textId="0624AE13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2E094E" w:rsidRPr="002946AF" w14:paraId="05A00B9C" w14:textId="77777777" w:rsidTr="002E094E">
        <w:trPr>
          <w:cantSplit/>
          <w:jc w:val="center"/>
        </w:trPr>
        <w:tc>
          <w:tcPr>
            <w:tcW w:w="2135" w:type="pct"/>
          </w:tcPr>
          <w:p w14:paraId="1CEEE07A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พนักงานอื่น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FAFAFA"/>
          </w:tcPr>
          <w:p w14:paraId="1326628B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429F2724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6EAD7634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F9C98D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94E" w:rsidRPr="002946AF" w14:paraId="33D8605F" w14:textId="77777777" w:rsidTr="002E094E">
        <w:trPr>
          <w:cantSplit/>
          <w:jc w:val="center"/>
        </w:trPr>
        <w:tc>
          <w:tcPr>
            <w:tcW w:w="2135" w:type="pct"/>
          </w:tcPr>
          <w:p w14:paraId="67EA062F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เงินเดือนและค่าแรง</w:t>
            </w:r>
          </w:p>
        </w:tc>
        <w:tc>
          <w:tcPr>
            <w:tcW w:w="709" w:type="pct"/>
            <w:shd w:val="clear" w:color="auto" w:fill="FAFAFA"/>
          </w:tcPr>
          <w:p w14:paraId="17FC20DA" w14:textId="56D09856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126E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723" w:type="pct"/>
          </w:tcPr>
          <w:p w14:paraId="3E8514A0" w14:textId="0053B273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710" w:type="pct"/>
            <w:shd w:val="clear" w:color="auto" w:fill="FAFAFA"/>
          </w:tcPr>
          <w:p w14:paraId="12751844" w14:textId="49446FB4" w:rsidR="002E094E" w:rsidRPr="002946AF" w:rsidRDefault="00204442" w:rsidP="0011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26E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723" w:type="pct"/>
          </w:tcPr>
          <w:p w14:paraId="3130AFE3" w14:textId="62D126E0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2E094E" w:rsidRPr="002946AF" w14:paraId="7539D5F4" w14:textId="77777777" w:rsidTr="002E094E">
        <w:trPr>
          <w:cantSplit/>
          <w:jc w:val="center"/>
        </w:trPr>
        <w:tc>
          <w:tcPr>
            <w:tcW w:w="2135" w:type="pct"/>
          </w:tcPr>
          <w:p w14:paraId="0EF5EC3D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709" w:type="pct"/>
            <w:shd w:val="clear" w:color="auto" w:fill="FAFAFA"/>
          </w:tcPr>
          <w:p w14:paraId="0B749DD4" w14:textId="3AB3A6A6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723" w:type="pct"/>
          </w:tcPr>
          <w:p w14:paraId="13D7944D" w14:textId="1C62E820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710" w:type="pct"/>
            <w:shd w:val="clear" w:color="auto" w:fill="FAFAFA"/>
          </w:tcPr>
          <w:p w14:paraId="50610FFC" w14:textId="40C9A8E1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723" w:type="pct"/>
          </w:tcPr>
          <w:p w14:paraId="36AF115C" w14:textId="56436D68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2E094E" w:rsidRPr="002946AF" w14:paraId="22755D0C" w14:textId="77777777" w:rsidTr="002E094E">
        <w:trPr>
          <w:cantSplit/>
          <w:jc w:val="center"/>
        </w:trPr>
        <w:tc>
          <w:tcPr>
            <w:tcW w:w="2135" w:type="pct"/>
          </w:tcPr>
          <w:p w14:paraId="46D1E22F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เงินสมทบกองทุนเงินบำเหน็จ</w:t>
            </w:r>
          </w:p>
        </w:tc>
        <w:tc>
          <w:tcPr>
            <w:tcW w:w="709" w:type="pct"/>
            <w:shd w:val="clear" w:color="auto" w:fill="FAFAFA"/>
          </w:tcPr>
          <w:p w14:paraId="7CDEF851" w14:textId="40B9627A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723" w:type="pct"/>
          </w:tcPr>
          <w:p w14:paraId="10E93410" w14:textId="246000B8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710" w:type="pct"/>
            <w:shd w:val="clear" w:color="auto" w:fill="FAFAFA"/>
          </w:tcPr>
          <w:p w14:paraId="5D7F0E5F" w14:textId="60874BE0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723" w:type="pct"/>
          </w:tcPr>
          <w:p w14:paraId="6E573411" w14:textId="13E24963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2E094E" w:rsidRPr="002946AF" w14:paraId="607B6CC6" w14:textId="77777777" w:rsidTr="002E094E">
        <w:trPr>
          <w:cantSplit/>
          <w:jc w:val="center"/>
        </w:trPr>
        <w:tc>
          <w:tcPr>
            <w:tcW w:w="2135" w:type="pct"/>
          </w:tcPr>
          <w:p w14:paraId="0B7F6C5B" w14:textId="73BD2A14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 w:rsidR="00A333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FAFAFA"/>
          </w:tcPr>
          <w:p w14:paraId="326C8E1D" w14:textId="579F367D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994CB13" w14:textId="06983CAE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FAFAFA"/>
          </w:tcPr>
          <w:p w14:paraId="2C3F57E5" w14:textId="4955CFD9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51BA451" w14:textId="761A71B2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2E094E" w:rsidRPr="002946AF" w14:paraId="085E8D13" w14:textId="77777777" w:rsidTr="002E094E">
        <w:trPr>
          <w:cantSplit/>
          <w:jc w:val="center"/>
        </w:trPr>
        <w:tc>
          <w:tcPr>
            <w:tcW w:w="2135" w:type="pct"/>
          </w:tcPr>
          <w:p w14:paraId="7A08CE5A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E15E83" w14:textId="646CF337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126E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66F39F54" w14:textId="12489B06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344E41" w14:textId="021069C4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126EE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10AAED4E" w14:textId="0DC48C23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2E094E" w:rsidRPr="002946AF" w14:paraId="2F1D1A14" w14:textId="77777777" w:rsidTr="002E094E">
        <w:trPr>
          <w:cantSplit/>
          <w:jc w:val="center"/>
        </w:trPr>
        <w:tc>
          <w:tcPr>
            <w:tcW w:w="2135" w:type="pct"/>
          </w:tcPr>
          <w:p w14:paraId="2E56CD2C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FAFAFA"/>
          </w:tcPr>
          <w:p w14:paraId="5309DE7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3CA827AA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1A06739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48CF845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094E" w:rsidRPr="002946AF" w14:paraId="53CA865E" w14:textId="77777777" w:rsidTr="002E094E">
        <w:trPr>
          <w:cantSplit/>
          <w:jc w:val="center"/>
        </w:trPr>
        <w:tc>
          <w:tcPr>
            <w:tcW w:w="2135" w:type="pct"/>
          </w:tcPr>
          <w:p w14:paraId="0A7E2EC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FAFAFA"/>
          </w:tcPr>
          <w:p w14:paraId="25D58D5E" w14:textId="51218DD7" w:rsidR="002E094E" w:rsidRPr="002946AF" w:rsidRDefault="00204442" w:rsidP="001126EE">
            <w:pPr>
              <w:pStyle w:val="3"/>
              <w:tabs>
                <w:tab w:val="clear" w:pos="360"/>
                <w:tab w:val="clear" w:pos="720"/>
              </w:tabs>
              <w:ind w:left="-18" w:right="-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126E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C9D1968" w14:textId="1BD96EE9" w:rsidR="002E094E" w:rsidRPr="002946AF" w:rsidRDefault="00204442" w:rsidP="001126EE">
            <w:pPr>
              <w:pStyle w:val="3"/>
              <w:tabs>
                <w:tab w:val="clear" w:pos="360"/>
                <w:tab w:val="clear" w:pos="720"/>
              </w:tabs>
              <w:ind w:left="-18" w:right="-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FAFAFA"/>
          </w:tcPr>
          <w:p w14:paraId="01E45E7C" w14:textId="7C12DE5D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left="-18" w:right="-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126E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1097B43" w14:textId="56281BDA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left="-18" w:right="-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</w:tbl>
    <w:p w14:paraId="1B91AA81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E46CEFC" w14:textId="3094A7CD" w:rsidR="002E094E" w:rsidRPr="002946AF" w:rsidRDefault="002E094E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จัดตั้งกองทุนสำรองเลี้ยงชีพสำหรับพนักงานของกลุ่มกิจการบนพื้นฐานความสมัครใจของพนักงานในการเข้าเป็นสมาชิกของกองทุน โดยพนักงานจ่ายเงินสะสมในอัตราระหว่างร้อยละ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ถึงอัตราร้อยละ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ของเงินเดือนทุกเดือน และกลุ่มกิจการ</w:t>
      </w:r>
      <w:r w:rsidR="00F402A8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จะ</w:t>
      </w:r>
      <w:r w:rsidR="003E1F26" w:rsidRPr="002946AF">
        <w:rPr>
          <w:rFonts w:ascii="Browallia New" w:eastAsia="Arial Unicode MS" w:hAnsi="Browallia New" w:cs="Browallia New"/>
          <w:sz w:val="26"/>
          <w:szCs w:val="26"/>
          <w:cs/>
        </w:rPr>
        <w:t>จ่าย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เงินสมทบเป็นรายเดือนในอัตราระหว่างร้อยละ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ถึงอัตราร้อยละ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ของเงินเดือนของพนักงาน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 และ</w:t>
      </w:r>
      <w:r w:rsidR="00DC3C1A">
        <w:rPr>
          <w:rFonts w:ascii="Browallia New" w:eastAsia="Arial Unicode MS" w:hAnsi="Browallia New" w:cs="Browallia New" w:hint="cs"/>
          <w:sz w:val="26"/>
          <w:szCs w:val="26"/>
          <w:cs/>
        </w:rPr>
        <w:t>มีการ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จัดการกองทุนโดยผู้จัดการกองทุนที่ได้รับอนุญาต</w:t>
      </w:r>
    </w:p>
    <w:p w14:paraId="7C1C3C77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2E094E" w:rsidRPr="002946AF" w14:paraId="01D393E0" w14:textId="77777777" w:rsidTr="002E094E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5DC24B67" w14:textId="359F7055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ค่าใช้จ่ายตามลักษณะ</w:t>
            </w:r>
          </w:p>
        </w:tc>
      </w:tr>
    </w:tbl>
    <w:p w14:paraId="2CDCA99B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8635FC0" w14:textId="5CC80541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</w:t>
      </w:r>
      <w:r w:rsidR="003F26CB">
        <w:rPr>
          <w:rFonts w:ascii="Browallia New" w:eastAsia="Arial Unicode MS" w:hAnsi="Browallia New" w:cs="Browallia New" w:hint="cs"/>
          <w:sz w:val="26"/>
          <w:szCs w:val="26"/>
          <w:cs/>
        </w:rPr>
        <w:t>แสดงโดยการ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วิเคราะห์ค่าใช้จ่ายตามหน้าที่ สำหรับค่าใช้จ่ายตามลักษณะที่สำคัญมีรายละเอียดดังนี้</w:t>
      </w:r>
    </w:p>
    <w:p w14:paraId="075D1B53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2E094E" w:rsidRPr="002946AF" w14:paraId="5FB6B22E" w14:textId="77777777" w:rsidTr="002A2A1C">
        <w:trPr>
          <w:cantSplit/>
        </w:trPr>
        <w:tc>
          <w:tcPr>
            <w:tcW w:w="1952" w:type="pct"/>
          </w:tcPr>
          <w:p w14:paraId="19EDF913" w14:textId="77777777" w:rsidR="002E094E" w:rsidRPr="002946AF" w:rsidRDefault="002E094E" w:rsidP="002E094E">
            <w:pPr>
              <w:pStyle w:val="NoSpacing"/>
              <w:tabs>
                <w:tab w:val="clear" w:pos="56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9110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F7CE2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94E" w:rsidRPr="008E7180" w14:paraId="69DF162C" w14:textId="77777777" w:rsidTr="002A2A1C">
        <w:trPr>
          <w:cantSplit/>
        </w:trPr>
        <w:tc>
          <w:tcPr>
            <w:tcW w:w="1952" w:type="pct"/>
          </w:tcPr>
          <w:p w14:paraId="7EDE84DF" w14:textId="3D8E767A" w:rsidR="002E094E" w:rsidRPr="008E7180" w:rsidRDefault="002E094E" w:rsidP="002E094E">
            <w:pPr>
              <w:pStyle w:val="NoSpacing"/>
              <w:tabs>
                <w:tab w:val="clear" w:pos="56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hAnsi="Browallia New" w:cs="Browallia New"/>
                <w:cs/>
                <w:lang w:val="th-TH"/>
              </w:rPr>
            </w:pPr>
            <w:r w:rsidRPr="008E7180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E718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8E718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99C4A03" w14:textId="6966A161" w:rsidR="002E094E" w:rsidRPr="008E7180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7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BD01741" w14:textId="2CA4543B" w:rsidR="002E094E" w:rsidRPr="008E7180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7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918DB00" w14:textId="3057C902" w:rsidR="002E094E" w:rsidRPr="008E7180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7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996664C" w14:textId="19951CC1" w:rsidR="002E094E" w:rsidRPr="008E7180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7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094E" w:rsidRPr="008E7180" w14:paraId="700C28BB" w14:textId="77777777" w:rsidTr="002A2A1C">
        <w:trPr>
          <w:cantSplit/>
        </w:trPr>
        <w:tc>
          <w:tcPr>
            <w:tcW w:w="1952" w:type="pct"/>
          </w:tcPr>
          <w:p w14:paraId="2E628867" w14:textId="77777777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51798E9" w14:textId="77777777" w:rsidR="002E094E" w:rsidRPr="008E7180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7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551CCAE" w14:textId="77777777" w:rsidR="002E094E" w:rsidRPr="008E7180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7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E26053A" w14:textId="77777777" w:rsidR="002E094E" w:rsidRPr="008E7180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7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3A36FFD" w14:textId="77777777" w:rsidR="002E094E" w:rsidRPr="008E7180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7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2E094E" w:rsidRPr="00BC7213" w14:paraId="31F314CE" w14:textId="77777777" w:rsidTr="002A2A1C">
        <w:trPr>
          <w:cantSplit/>
        </w:trPr>
        <w:tc>
          <w:tcPr>
            <w:tcW w:w="1952" w:type="pct"/>
          </w:tcPr>
          <w:p w14:paraId="1D837663" w14:textId="77777777" w:rsidR="002E094E" w:rsidRPr="00BC7213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2" w:type="pct"/>
            <w:shd w:val="clear" w:color="auto" w:fill="FAFAFA"/>
          </w:tcPr>
          <w:p w14:paraId="57616F88" w14:textId="77777777" w:rsidR="002E094E" w:rsidRPr="00BC7213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762" w:type="pct"/>
          </w:tcPr>
          <w:p w14:paraId="50009DC1" w14:textId="77777777" w:rsidR="002E094E" w:rsidRPr="00BC7213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762" w:type="pct"/>
            <w:shd w:val="clear" w:color="auto" w:fill="FAFAFA"/>
          </w:tcPr>
          <w:p w14:paraId="42B0DDCA" w14:textId="77777777" w:rsidR="002E094E" w:rsidRPr="00BC7213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762" w:type="pct"/>
          </w:tcPr>
          <w:p w14:paraId="16395EB5" w14:textId="77777777" w:rsidR="002E094E" w:rsidRPr="00BC7213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</w:tr>
      <w:tr w:rsidR="002E094E" w:rsidRPr="008E7180" w14:paraId="648887FF" w14:textId="77777777" w:rsidTr="002A2A1C">
        <w:trPr>
          <w:cantSplit/>
        </w:trPr>
        <w:tc>
          <w:tcPr>
            <w:tcW w:w="1952" w:type="pct"/>
          </w:tcPr>
          <w:p w14:paraId="5571EE83" w14:textId="77777777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1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762" w:type="pct"/>
            <w:shd w:val="clear" w:color="auto" w:fill="FAFAFA"/>
          </w:tcPr>
          <w:p w14:paraId="0ED802F7" w14:textId="77777777" w:rsidR="002E094E" w:rsidRPr="008E7180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</w:tcPr>
          <w:p w14:paraId="0FF67C60" w14:textId="77777777" w:rsidR="002E094E" w:rsidRPr="008E7180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FAFAFA"/>
          </w:tcPr>
          <w:p w14:paraId="7E0E1CA7" w14:textId="77777777" w:rsidR="002E094E" w:rsidRPr="008E7180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</w:tcPr>
          <w:p w14:paraId="7E6E3231" w14:textId="77777777" w:rsidR="002E094E" w:rsidRPr="008E7180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E094E" w:rsidRPr="008E7180" w14:paraId="7C2FD99A" w14:textId="77777777" w:rsidTr="002A2A1C">
        <w:trPr>
          <w:cantSplit/>
        </w:trPr>
        <w:tc>
          <w:tcPr>
            <w:tcW w:w="1952" w:type="pct"/>
          </w:tcPr>
          <w:p w14:paraId="64D627C3" w14:textId="77777777" w:rsidR="002E094E" w:rsidRPr="008E7180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1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และสินค้าระหว่างผลิต</w:t>
            </w:r>
          </w:p>
        </w:tc>
        <w:tc>
          <w:tcPr>
            <w:tcW w:w="762" w:type="pct"/>
            <w:shd w:val="clear" w:color="auto" w:fill="FAFAFA"/>
          </w:tcPr>
          <w:p w14:paraId="06C053C9" w14:textId="794DB148" w:rsidR="002E094E" w:rsidRPr="008E7180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B2B53" w:rsidRPr="008E71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77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762" w:type="pct"/>
          </w:tcPr>
          <w:p w14:paraId="1B5B07BC" w14:textId="25D26BA3" w:rsidR="002E094E" w:rsidRPr="008E7180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94E" w:rsidRPr="008E71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762" w:type="pct"/>
            <w:shd w:val="clear" w:color="auto" w:fill="FAFAFA"/>
          </w:tcPr>
          <w:p w14:paraId="0E44763D" w14:textId="5FBA74A6" w:rsidR="002E094E" w:rsidRPr="008E7180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55E2C" w:rsidRPr="008E71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762" w:type="pct"/>
          </w:tcPr>
          <w:p w14:paraId="7378CBD0" w14:textId="27464648" w:rsidR="002E094E" w:rsidRPr="008E7180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94E" w:rsidRPr="008E71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2E094E" w:rsidRPr="002946AF" w14:paraId="60F1AF32" w14:textId="77777777" w:rsidTr="002A2A1C">
        <w:trPr>
          <w:cantSplit/>
        </w:trPr>
        <w:tc>
          <w:tcPr>
            <w:tcW w:w="1952" w:type="pct"/>
          </w:tcPr>
          <w:p w14:paraId="52BBF0A4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ซื้อสินค้าและวัตถุดิบที่ใช้ไป</w:t>
            </w:r>
          </w:p>
        </w:tc>
        <w:tc>
          <w:tcPr>
            <w:tcW w:w="762" w:type="pct"/>
            <w:shd w:val="clear" w:color="auto" w:fill="FAFAFA"/>
          </w:tcPr>
          <w:p w14:paraId="0F0B9B9F" w14:textId="61D3659A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1347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D7F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3D7F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762" w:type="pct"/>
          </w:tcPr>
          <w:p w14:paraId="4B5DE6A5" w14:textId="43A10641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762" w:type="pct"/>
            <w:shd w:val="clear" w:color="auto" w:fill="FAFAFA"/>
          </w:tcPr>
          <w:p w14:paraId="6C663782" w14:textId="7FF36EBC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1347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762" w:type="pct"/>
          </w:tcPr>
          <w:p w14:paraId="286C61D3" w14:textId="3961819B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2E094E" w:rsidRPr="002946AF" w14:paraId="568DF472" w14:textId="77777777" w:rsidTr="002A2A1C">
        <w:trPr>
          <w:cantSplit/>
        </w:trPr>
        <w:tc>
          <w:tcPr>
            <w:tcW w:w="1952" w:type="pct"/>
          </w:tcPr>
          <w:p w14:paraId="32DAFF4F" w14:textId="5CB5E8D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ค่าก๊าซธรรมชาติ</w:t>
            </w:r>
            <w:r w:rsidR="003F391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ใช้ไป</w:t>
            </w:r>
          </w:p>
        </w:tc>
        <w:tc>
          <w:tcPr>
            <w:tcW w:w="762" w:type="pct"/>
            <w:shd w:val="clear" w:color="auto" w:fill="FAFAFA"/>
          </w:tcPr>
          <w:p w14:paraId="168153FE" w14:textId="04495DCF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B2B53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762" w:type="pct"/>
          </w:tcPr>
          <w:p w14:paraId="7A7FE607" w14:textId="1DE1E98F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762" w:type="pct"/>
            <w:shd w:val="clear" w:color="auto" w:fill="FAFAFA"/>
          </w:tcPr>
          <w:p w14:paraId="17A88192" w14:textId="0E4254B0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55E2C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762" w:type="pct"/>
          </w:tcPr>
          <w:p w14:paraId="367F8E96" w14:textId="0AF24128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2E094E" w:rsidRPr="002946AF" w14:paraId="502E4F66" w14:textId="77777777" w:rsidTr="002A2A1C">
        <w:trPr>
          <w:cantSplit/>
        </w:trPr>
        <w:tc>
          <w:tcPr>
            <w:tcW w:w="1952" w:type="pct"/>
          </w:tcPr>
          <w:p w14:paraId="1EE79F18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762" w:type="pct"/>
            <w:shd w:val="clear" w:color="auto" w:fill="FAFAFA"/>
          </w:tcPr>
          <w:p w14:paraId="36CF21DA" w14:textId="0C1606F9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B2B53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D7F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2" w:type="pct"/>
          </w:tcPr>
          <w:p w14:paraId="435282A2" w14:textId="612E606F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762" w:type="pct"/>
            <w:shd w:val="clear" w:color="auto" w:fill="FAFAFA"/>
          </w:tcPr>
          <w:p w14:paraId="4F6A63E8" w14:textId="5367D787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55E2C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762" w:type="pct"/>
          </w:tcPr>
          <w:p w14:paraId="3F879A11" w14:textId="254B497D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2E094E" w:rsidRPr="002946AF" w14:paraId="479E8EE0" w14:textId="77777777" w:rsidTr="002A2A1C">
        <w:trPr>
          <w:cantSplit/>
        </w:trPr>
        <w:tc>
          <w:tcPr>
            <w:tcW w:w="1952" w:type="pct"/>
          </w:tcPr>
          <w:p w14:paraId="1BA8D200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762" w:type="pct"/>
            <w:shd w:val="clear" w:color="auto" w:fill="FAFAFA"/>
          </w:tcPr>
          <w:p w14:paraId="368D0A97" w14:textId="7FE20445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B2B53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762" w:type="pct"/>
          </w:tcPr>
          <w:p w14:paraId="5BDC0C5C" w14:textId="6775B04C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762" w:type="pct"/>
            <w:shd w:val="clear" w:color="auto" w:fill="FAFAFA"/>
          </w:tcPr>
          <w:p w14:paraId="23D30688" w14:textId="5E04F8A7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55E2C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762" w:type="pct"/>
          </w:tcPr>
          <w:p w14:paraId="71AE5277" w14:textId="5591F269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2E094E" w:rsidRPr="002946AF" w14:paraId="24686DC4" w14:textId="77777777" w:rsidTr="002A2A1C">
        <w:trPr>
          <w:cantSplit/>
        </w:trPr>
        <w:tc>
          <w:tcPr>
            <w:tcW w:w="1952" w:type="pct"/>
          </w:tcPr>
          <w:p w14:paraId="28DBF3BB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ภาษีสรรพสามิต</w:t>
            </w:r>
          </w:p>
        </w:tc>
        <w:tc>
          <w:tcPr>
            <w:tcW w:w="762" w:type="pct"/>
            <w:shd w:val="clear" w:color="auto" w:fill="FAFAFA"/>
          </w:tcPr>
          <w:p w14:paraId="192203EF" w14:textId="1A0EB104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7B2B53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762" w:type="pct"/>
          </w:tcPr>
          <w:p w14:paraId="48FDA7BD" w14:textId="4A2EDB55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762" w:type="pct"/>
            <w:shd w:val="clear" w:color="auto" w:fill="FAFAFA"/>
          </w:tcPr>
          <w:p w14:paraId="4618D52D" w14:textId="149764EC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355E2C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762" w:type="pct"/>
          </w:tcPr>
          <w:p w14:paraId="41B6FF2E" w14:textId="7CEB8199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134724" w:rsidRPr="002946AF" w14:paraId="5D5C405B" w14:textId="77777777" w:rsidTr="002A2A1C">
        <w:trPr>
          <w:cantSplit/>
        </w:trPr>
        <w:tc>
          <w:tcPr>
            <w:tcW w:w="1952" w:type="pct"/>
          </w:tcPr>
          <w:p w14:paraId="7EC24FA7" w14:textId="4D7560D0" w:rsidR="00134724" w:rsidRPr="002946AF" w:rsidRDefault="00134724" w:rsidP="00134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กองทุนน้ำมันเชื้อเพลิง/กองทุนอนุรักษ์พลังงาน</w:t>
            </w:r>
          </w:p>
        </w:tc>
        <w:tc>
          <w:tcPr>
            <w:tcW w:w="762" w:type="pct"/>
            <w:shd w:val="clear" w:color="auto" w:fill="FAFAFA"/>
          </w:tcPr>
          <w:p w14:paraId="7F76AF74" w14:textId="7092CA12" w:rsidR="00134724" w:rsidRPr="007333CA" w:rsidRDefault="00204442" w:rsidP="001347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347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762" w:type="pct"/>
          </w:tcPr>
          <w:p w14:paraId="0735E3AA" w14:textId="2FABDB74" w:rsidR="00134724" w:rsidRPr="007333CA" w:rsidRDefault="00204442" w:rsidP="001347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347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762" w:type="pct"/>
            <w:shd w:val="clear" w:color="auto" w:fill="FAFAFA"/>
          </w:tcPr>
          <w:p w14:paraId="396BA13D" w14:textId="39A091BE" w:rsidR="00134724" w:rsidRPr="007333CA" w:rsidRDefault="00204442" w:rsidP="001347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347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762" w:type="pct"/>
          </w:tcPr>
          <w:p w14:paraId="711568A4" w14:textId="23ADC674" w:rsidR="00134724" w:rsidRPr="007333CA" w:rsidRDefault="00204442" w:rsidP="001347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347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</w:tbl>
    <w:p w14:paraId="687D86D1" w14:textId="5FFBE79E" w:rsidR="00537739" w:rsidRPr="00BC7213" w:rsidRDefault="00537739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b/>
          <w:bCs/>
          <w:sz w:val="16"/>
          <w:szCs w:val="16"/>
        </w:rPr>
      </w:pPr>
      <w:r w:rsidRPr="00BC7213">
        <w:rPr>
          <w:rFonts w:ascii="Browallia New" w:eastAsia="Arial Unicode MS" w:hAnsi="Browallia New" w:cs="Browallia New"/>
          <w:b/>
          <w:bCs/>
          <w:sz w:val="16"/>
          <w:szCs w:val="16"/>
        </w:rPr>
        <w:br w:type="page"/>
      </w:r>
    </w:p>
    <w:p w14:paraId="5DF185F1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94E" w:rsidRPr="002946AF" w14:paraId="3A8F74CE" w14:textId="77777777" w:rsidTr="00BC721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A9E3A8" w14:textId="1D1B8F19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2C80D555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2E094E" w:rsidRPr="002946AF" w14:paraId="68DFA0C6" w14:textId="77777777" w:rsidTr="002A2A1C">
        <w:trPr>
          <w:cantSplit/>
        </w:trPr>
        <w:tc>
          <w:tcPr>
            <w:tcW w:w="1952" w:type="pct"/>
          </w:tcPr>
          <w:p w14:paraId="6584F731" w14:textId="77777777" w:rsidR="002E094E" w:rsidRPr="002946AF" w:rsidRDefault="002E094E" w:rsidP="002E094E">
            <w:pPr>
              <w:pStyle w:val="NoSpacing"/>
              <w:tabs>
                <w:tab w:val="clear" w:pos="56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C006C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8FF1C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94E" w:rsidRPr="002946AF" w14:paraId="1F05F232" w14:textId="77777777" w:rsidTr="002A2A1C">
        <w:trPr>
          <w:cantSplit/>
        </w:trPr>
        <w:tc>
          <w:tcPr>
            <w:tcW w:w="1952" w:type="pct"/>
          </w:tcPr>
          <w:p w14:paraId="6627B055" w14:textId="3DD19E30" w:rsidR="002E094E" w:rsidRPr="002946AF" w:rsidRDefault="002E094E" w:rsidP="002E094E">
            <w:pPr>
              <w:pStyle w:val="NoSpacing"/>
              <w:tabs>
                <w:tab w:val="clear" w:pos="56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hAnsi="Browallia New" w:cs="Browallia New"/>
                <w:cs/>
                <w:lang w:val="th-TH"/>
              </w:rPr>
            </w:pPr>
            <w:r w:rsidRPr="002946AF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946A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2946AF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1BA49601" w14:textId="13578132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141B7823" w14:textId="7D72900D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7CDC8D09" w14:textId="2B6E489B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41B868F" w14:textId="0A07A77A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094E" w:rsidRPr="002946AF" w14:paraId="212A218F" w14:textId="77777777" w:rsidTr="002A2A1C">
        <w:trPr>
          <w:cantSplit/>
        </w:trPr>
        <w:tc>
          <w:tcPr>
            <w:tcW w:w="1952" w:type="pct"/>
          </w:tcPr>
          <w:p w14:paraId="42291E43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E7ACFB9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87FCED1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A2DDCE7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C804D81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2E094E" w:rsidRPr="002946AF" w14:paraId="4D119C28" w14:textId="77777777" w:rsidTr="002A2A1C">
        <w:trPr>
          <w:cantSplit/>
        </w:trPr>
        <w:tc>
          <w:tcPr>
            <w:tcW w:w="1952" w:type="pct"/>
          </w:tcPr>
          <w:p w14:paraId="685640AA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</w:tcPr>
          <w:p w14:paraId="4FFBB22B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</w:tcPr>
          <w:p w14:paraId="05EEF17E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  <w:shd w:val="clear" w:color="auto" w:fill="FAFAFA"/>
          </w:tcPr>
          <w:p w14:paraId="3AB32865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</w:tcPr>
          <w:p w14:paraId="06217852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2E094E" w:rsidRPr="002946AF" w14:paraId="739DC9F7" w14:textId="77777777" w:rsidTr="002A2A1C">
        <w:trPr>
          <w:cantSplit/>
        </w:trPr>
        <w:tc>
          <w:tcPr>
            <w:tcW w:w="1952" w:type="pct"/>
          </w:tcPr>
          <w:p w14:paraId="37A0977A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ภาษีเงินได้งวดปัจจุบัน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26E00135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7A9B1894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2B0AED2A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center"/>
          </w:tcPr>
          <w:p w14:paraId="5D39206C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E094E" w:rsidRPr="002946AF" w14:paraId="11D3B51E" w14:textId="77777777" w:rsidTr="002A2A1C">
        <w:trPr>
          <w:cantSplit/>
        </w:trPr>
        <w:tc>
          <w:tcPr>
            <w:tcW w:w="1952" w:type="pct"/>
          </w:tcPr>
          <w:p w14:paraId="0759F6CE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</w:t>
            </w:r>
          </w:p>
          <w:p w14:paraId="215DE9DF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ทางภาษีสำหรับปี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AE1C9DC" w14:textId="150E2C5D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123A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762" w:type="pct"/>
            <w:vAlign w:val="bottom"/>
          </w:tcPr>
          <w:p w14:paraId="3309B917" w14:textId="7A26D882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70E7BBA" w14:textId="3D80DD42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762" w:type="pct"/>
            <w:vAlign w:val="bottom"/>
          </w:tcPr>
          <w:p w14:paraId="21AD5647" w14:textId="3DD8D09D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2E094E" w:rsidRPr="002946AF" w14:paraId="6F81AA0F" w14:textId="77777777" w:rsidTr="002A2A1C">
        <w:trPr>
          <w:cantSplit/>
        </w:trPr>
        <w:tc>
          <w:tcPr>
            <w:tcW w:w="1952" w:type="pct"/>
          </w:tcPr>
          <w:p w14:paraId="01D7F2C7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54897C95" w14:textId="4C505350" w:rsidR="002E094E" w:rsidRPr="002946AF" w:rsidRDefault="00B22C54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vAlign w:val="bottom"/>
          </w:tcPr>
          <w:p w14:paraId="397D3420" w14:textId="4596D3E9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34591DC" w14:textId="30DE708C" w:rsidR="002E094E" w:rsidRPr="002946AF" w:rsidRDefault="00B22C54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</w:tcPr>
          <w:p w14:paraId="6EF95D6A" w14:textId="7BE6EFAC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E094E" w:rsidRPr="002946AF" w14:paraId="63CD43E5" w14:textId="77777777" w:rsidTr="002A2A1C">
        <w:trPr>
          <w:cantSplit/>
        </w:trPr>
        <w:tc>
          <w:tcPr>
            <w:tcW w:w="1952" w:type="pct"/>
          </w:tcPr>
          <w:p w14:paraId="5C65F9B5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29831F" w14:textId="1FB061B3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123A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82B76" w14:textId="2BB1F3E8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C7F043" w14:textId="0862CE3D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F58FC21" w14:textId="61DC5879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2E094E" w:rsidRPr="002946AF" w14:paraId="6FD132DC" w14:textId="77777777" w:rsidTr="00DB2141">
        <w:trPr>
          <w:cantSplit/>
        </w:trPr>
        <w:tc>
          <w:tcPr>
            <w:tcW w:w="1952" w:type="pct"/>
          </w:tcPr>
          <w:p w14:paraId="54B2941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E7FF69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1C3E3CCF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AF86A0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5ACC6F28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E094E" w:rsidRPr="002946AF" w14:paraId="68381293" w14:textId="77777777" w:rsidTr="00DB2141">
        <w:trPr>
          <w:cantSplit/>
        </w:trPr>
        <w:tc>
          <w:tcPr>
            <w:tcW w:w="1952" w:type="pct"/>
          </w:tcPr>
          <w:p w14:paraId="47992040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58771AAE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</w:tcPr>
          <w:p w14:paraId="6C476079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094CE4F1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center"/>
          </w:tcPr>
          <w:p w14:paraId="65F7A314" w14:textId="77777777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E094E" w:rsidRPr="002946AF" w14:paraId="49E34E1C" w14:textId="77777777" w:rsidTr="00DB2141">
        <w:trPr>
          <w:cantSplit/>
        </w:trPr>
        <w:tc>
          <w:tcPr>
            <w:tcW w:w="1952" w:type="pct"/>
          </w:tcPr>
          <w:p w14:paraId="501C33B7" w14:textId="39D2C8D8" w:rsidR="002E094E" w:rsidRPr="00F632E8" w:rsidRDefault="00C45928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การเปลี่ยนแปลงของผลต่างชั่วคราว </w:t>
            </w:r>
            <w:r w:rsidR="001C23F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1C23F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(หมายเหตุฯ ข้อ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F8CC32" w14:textId="23598A4A" w:rsidR="002E094E" w:rsidRPr="002946AF" w:rsidRDefault="001C23FA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7BE7667" w14:textId="696811A0" w:rsidR="002E094E" w:rsidRPr="002946AF" w:rsidRDefault="001C23FA" w:rsidP="002E094E">
            <w:pPr>
              <w:pStyle w:val="3"/>
              <w:tabs>
                <w:tab w:val="clear" w:pos="360"/>
                <w:tab w:val="clear" w:pos="720"/>
              </w:tabs>
              <w:ind w:left="-18" w:right="-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2946AF" w:rsidDel="001C2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D117E6" w14:textId="50798E19" w:rsidR="002E094E" w:rsidRPr="002946AF" w:rsidRDefault="001C23FA" w:rsidP="002E094E">
            <w:pPr>
              <w:pStyle w:val="a0"/>
              <w:ind w:left="-18" w:right="-2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08E9B2A" w14:textId="6A549020" w:rsidR="002E094E" w:rsidRPr="002946AF" w:rsidRDefault="001C23FA" w:rsidP="002E094E">
            <w:pPr>
              <w:pStyle w:val="3"/>
              <w:tabs>
                <w:tab w:val="clear" w:pos="360"/>
                <w:tab w:val="clear" w:pos="720"/>
              </w:tabs>
              <w:ind w:left="-18" w:right="-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094E" w:rsidRPr="002946AF" w14:paraId="1A888A45" w14:textId="77777777" w:rsidTr="002A2A1C">
        <w:trPr>
          <w:cantSplit/>
        </w:trPr>
        <w:tc>
          <w:tcPr>
            <w:tcW w:w="1952" w:type="pct"/>
          </w:tcPr>
          <w:p w14:paraId="30385653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5472EF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ECA314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D19E1A" w14:textId="77777777" w:rsidR="002E094E" w:rsidRPr="002946AF" w:rsidRDefault="002E094E" w:rsidP="002E094E">
            <w:pPr>
              <w:pStyle w:val="a0"/>
              <w:ind w:left="-18" w:right="-2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2DAB2A75" w14:textId="77777777" w:rsidR="002E094E" w:rsidRPr="002946AF" w:rsidRDefault="002E094E" w:rsidP="002E094E">
            <w:pPr>
              <w:pStyle w:val="a0"/>
              <w:ind w:left="-18" w:right="-2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E094E" w:rsidRPr="002946AF" w14:paraId="26ECC56A" w14:textId="77777777" w:rsidTr="002A2A1C">
        <w:trPr>
          <w:cantSplit/>
        </w:trPr>
        <w:tc>
          <w:tcPr>
            <w:tcW w:w="1952" w:type="pct"/>
          </w:tcPr>
          <w:p w14:paraId="032D42A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629C03" w14:textId="369F6476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123A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34082AC2" w14:textId="28ED42FD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5D3536" w14:textId="4EB55AD2" w:rsidR="002E094E" w:rsidRPr="002946AF" w:rsidRDefault="00204442" w:rsidP="002E094E">
            <w:pPr>
              <w:pStyle w:val="a0"/>
              <w:ind w:left="-18" w:right="-2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6ACF1F33" w14:textId="0D4D7A6B" w:rsidR="002E094E" w:rsidRPr="002946AF" w:rsidRDefault="00204442" w:rsidP="002E094E">
            <w:pPr>
              <w:pStyle w:val="a0"/>
              <w:ind w:left="-18" w:right="-2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</w:tbl>
    <w:p w14:paraId="78B7C746" w14:textId="6564CF0E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64BC92" w14:textId="1B294353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เงินได้ของกลุ่มกิจการมียอดจำนวนเงินที่แตกต่างจากการคำนวณกำไรทางบัญชีคูณกับอัตราภาษีของประเทศที่บริษัทใหญ่ตั้งอยู่ โดยมีรายละเอียดดังนี้</w:t>
      </w:r>
    </w:p>
    <w:p w14:paraId="5CA2F57E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47"/>
        <w:gridCol w:w="1429"/>
        <w:gridCol w:w="1429"/>
        <w:gridCol w:w="1429"/>
        <w:gridCol w:w="1427"/>
      </w:tblGrid>
      <w:tr w:rsidR="002E094E" w:rsidRPr="002946AF" w14:paraId="3C1125A7" w14:textId="77777777" w:rsidTr="00E52955">
        <w:tc>
          <w:tcPr>
            <w:tcW w:w="1980" w:type="pct"/>
          </w:tcPr>
          <w:p w14:paraId="72B0D569" w14:textId="77777777" w:rsidR="002E094E" w:rsidRPr="002946AF" w:rsidRDefault="002E094E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819E7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67707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94E" w:rsidRPr="002946AF" w14:paraId="52C05406" w14:textId="77777777" w:rsidTr="00E52955">
        <w:tc>
          <w:tcPr>
            <w:tcW w:w="1980" w:type="pct"/>
          </w:tcPr>
          <w:p w14:paraId="78DE56E6" w14:textId="50BA904D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04B8B097" w14:textId="62A36960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3C5B4E39" w14:textId="70D52C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15D4B17C" w14:textId="513E3586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1BA98E2F" w14:textId="1A91FC6F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094E" w:rsidRPr="002946AF" w14:paraId="70FD9902" w14:textId="77777777" w:rsidTr="00E52955">
        <w:tc>
          <w:tcPr>
            <w:tcW w:w="1980" w:type="pct"/>
          </w:tcPr>
          <w:p w14:paraId="376457CD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1F89235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6B1DD8EF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73182D3A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018BF333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E094E" w:rsidRPr="002946AF" w14:paraId="101FB599" w14:textId="77777777" w:rsidTr="00E52955">
        <w:tc>
          <w:tcPr>
            <w:tcW w:w="1980" w:type="pct"/>
          </w:tcPr>
          <w:p w14:paraId="4BE3C562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</w:tcPr>
          <w:p w14:paraId="7C1815F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430EBA7B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</w:tcPr>
          <w:p w14:paraId="2714EB4F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6893FB6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E094E" w:rsidRPr="002946AF" w14:paraId="1E68556A" w14:textId="77777777" w:rsidTr="00E52955">
        <w:tc>
          <w:tcPr>
            <w:tcW w:w="1980" w:type="pct"/>
          </w:tcPr>
          <w:p w14:paraId="2B865DA3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</w:tcPr>
          <w:p w14:paraId="5CC312C0" w14:textId="2FD31A28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13EF5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42B3361A" w14:textId="07BEA9AA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</w:tcPr>
          <w:p w14:paraId="702F61ED" w14:textId="76BD27A2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13EF5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64CCC32C" w14:textId="561FF76E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2E094E" w:rsidRPr="002946AF" w14:paraId="1E6D8EAC" w14:textId="77777777" w:rsidTr="00E52955">
        <w:tc>
          <w:tcPr>
            <w:tcW w:w="1980" w:type="pct"/>
          </w:tcPr>
          <w:p w14:paraId="23A18299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</w:tcPr>
          <w:p w14:paraId="061BFF2D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7B1921C8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</w:tcPr>
          <w:p w14:paraId="0E31FDF4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2EE83CB4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094E" w:rsidRPr="002946AF" w14:paraId="32A4A2E0" w14:textId="77777777" w:rsidTr="00E52955">
        <w:tc>
          <w:tcPr>
            <w:tcW w:w="1980" w:type="pct"/>
          </w:tcPr>
          <w:p w14:paraId="6C0728AF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755" w:type="pct"/>
            <w:shd w:val="clear" w:color="auto" w:fill="FAFAFA"/>
          </w:tcPr>
          <w:p w14:paraId="69B0B75C" w14:textId="68D0EC5A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55" w:type="pct"/>
          </w:tcPr>
          <w:p w14:paraId="3B7732F1" w14:textId="7CC2BC0F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55" w:type="pct"/>
            <w:shd w:val="clear" w:color="auto" w:fill="FAFAFA"/>
          </w:tcPr>
          <w:p w14:paraId="66EA1E51" w14:textId="2DE6F802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54" w:type="pct"/>
          </w:tcPr>
          <w:p w14:paraId="3E99F04E" w14:textId="759FE4A7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2E094E" w:rsidRPr="002946AF" w14:paraId="0AF1F703" w14:textId="77777777" w:rsidTr="00E52955">
        <w:tc>
          <w:tcPr>
            <w:tcW w:w="1980" w:type="pct"/>
          </w:tcPr>
          <w:p w14:paraId="71092A3D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755" w:type="pct"/>
            <w:shd w:val="clear" w:color="auto" w:fill="FAFAFA"/>
          </w:tcPr>
          <w:p w14:paraId="07A64F37" w14:textId="716E7B53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3EF5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755" w:type="pct"/>
          </w:tcPr>
          <w:p w14:paraId="12399792" w14:textId="11F72F84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755" w:type="pct"/>
            <w:shd w:val="clear" w:color="auto" w:fill="FAFAFA"/>
          </w:tcPr>
          <w:p w14:paraId="4678846B" w14:textId="58B0892C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3EF5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754" w:type="pct"/>
          </w:tcPr>
          <w:p w14:paraId="187CE88C" w14:textId="526688D0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2E094E" w:rsidRPr="002946AF" w14:paraId="329B5871" w14:textId="77777777" w:rsidTr="00E52955">
        <w:tc>
          <w:tcPr>
            <w:tcW w:w="1980" w:type="pct"/>
          </w:tcPr>
          <w:p w14:paraId="7F9DF1BF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5" w:type="pct"/>
            <w:shd w:val="clear" w:color="auto" w:fill="FAFAFA"/>
          </w:tcPr>
          <w:p w14:paraId="69502D6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5" w:type="pct"/>
          </w:tcPr>
          <w:p w14:paraId="43EB0D4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5" w:type="pct"/>
            <w:shd w:val="clear" w:color="auto" w:fill="FAFAFA"/>
          </w:tcPr>
          <w:p w14:paraId="2B6856F9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4" w:type="pct"/>
          </w:tcPr>
          <w:p w14:paraId="5CDD588F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094E" w:rsidRPr="002946AF" w14:paraId="78B3BFAD" w14:textId="77777777" w:rsidTr="00E52955">
        <w:tc>
          <w:tcPr>
            <w:tcW w:w="1980" w:type="pct"/>
          </w:tcPr>
          <w:p w14:paraId="0C9CAF83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755" w:type="pct"/>
            <w:shd w:val="clear" w:color="auto" w:fill="FAFAFA"/>
          </w:tcPr>
          <w:p w14:paraId="7205DA80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</w:tcPr>
          <w:p w14:paraId="659C5D4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shd w:val="clear" w:color="auto" w:fill="FAFAFA"/>
          </w:tcPr>
          <w:p w14:paraId="3AB27116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</w:tcPr>
          <w:p w14:paraId="6AA9371A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94E" w:rsidRPr="002946AF" w14:paraId="578CFA02" w14:textId="77777777" w:rsidTr="00E52955">
        <w:tc>
          <w:tcPr>
            <w:tcW w:w="1980" w:type="pct"/>
          </w:tcPr>
          <w:p w14:paraId="0C623CA4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755" w:type="pct"/>
            <w:shd w:val="clear" w:color="auto" w:fill="FAFAFA"/>
          </w:tcPr>
          <w:p w14:paraId="2FBD25B6" w14:textId="05CA0C4F" w:rsidR="002E094E" w:rsidRPr="002946AF" w:rsidRDefault="00F13EF5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shd w:val="clear" w:color="auto" w:fill="auto"/>
          </w:tcPr>
          <w:p w14:paraId="065C918F" w14:textId="70521662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5" w:type="pct"/>
            <w:shd w:val="clear" w:color="auto" w:fill="FAFAFA"/>
          </w:tcPr>
          <w:p w14:paraId="2848D7A5" w14:textId="6F14D522" w:rsidR="002E094E" w:rsidRPr="002946AF" w:rsidRDefault="00F13EF5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4" w:type="pct"/>
            <w:shd w:val="clear" w:color="auto" w:fill="auto"/>
          </w:tcPr>
          <w:p w14:paraId="0D858D5E" w14:textId="632AB2C6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094E" w:rsidRPr="002946AF" w14:paraId="5D87F81C" w14:textId="77777777" w:rsidTr="00E52955">
        <w:tc>
          <w:tcPr>
            <w:tcW w:w="1980" w:type="pct"/>
          </w:tcPr>
          <w:p w14:paraId="565FF4AB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755" w:type="pct"/>
            <w:shd w:val="clear" w:color="auto" w:fill="FAFAFA"/>
          </w:tcPr>
          <w:p w14:paraId="3A3A2B13" w14:textId="4132C6F1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755" w:type="pct"/>
            <w:shd w:val="clear" w:color="auto" w:fill="auto"/>
          </w:tcPr>
          <w:p w14:paraId="64934168" w14:textId="7B331440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755" w:type="pct"/>
            <w:shd w:val="clear" w:color="auto" w:fill="FAFAFA"/>
          </w:tcPr>
          <w:p w14:paraId="004113E4" w14:textId="40B9EC3B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754" w:type="pct"/>
            <w:shd w:val="clear" w:color="auto" w:fill="auto"/>
          </w:tcPr>
          <w:p w14:paraId="5BA4D4E3" w14:textId="29E8447D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2E094E" w:rsidRPr="002946AF" w14:paraId="096C3629" w14:textId="77777777" w:rsidTr="00E52955">
        <w:tc>
          <w:tcPr>
            <w:tcW w:w="1980" w:type="pct"/>
          </w:tcPr>
          <w:p w14:paraId="4112241B" w14:textId="35333252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75294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755" w:type="pct"/>
            <w:shd w:val="clear" w:color="auto" w:fill="FAFAFA"/>
          </w:tcPr>
          <w:p w14:paraId="6FFFEB42" w14:textId="7216CE85" w:rsidR="002E094E" w:rsidRPr="002946AF" w:rsidRDefault="00F13EF5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shd w:val="clear" w:color="auto" w:fill="auto"/>
          </w:tcPr>
          <w:p w14:paraId="47F13FCF" w14:textId="1C786661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shd w:val="clear" w:color="auto" w:fill="FAFAFA"/>
          </w:tcPr>
          <w:p w14:paraId="0D29B35B" w14:textId="3C19BB9A" w:rsidR="002E094E" w:rsidRPr="002946AF" w:rsidRDefault="00F13EF5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shd w:val="clear" w:color="auto" w:fill="auto"/>
          </w:tcPr>
          <w:p w14:paraId="13D264A8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094E" w:rsidRPr="002946AF" w14:paraId="75604C56" w14:textId="77777777" w:rsidTr="00E52955">
        <w:tc>
          <w:tcPr>
            <w:tcW w:w="1980" w:type="pct"/>
          </w:tcPr>
          <w:p w14:paraId="17666E0E" w14:textId="77777777" w:rsidR="002E094E" w:rsidRPr="002946AF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</w:tcPr>
          <w:p w14:paraId="4F98DA8A" w14:textId="430E101F" w:rsidR="002E094E" w:rsidRPr="002946AF" w:rsidRDefault="00F13EF5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</w:tcPr>
          <w:p w14:paraId="3604B69A" w14:textId="57BC954A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</w:tcPr>
          <w:p w14:paraId="6DDDFCF2" w14:textId="5041ACF5" w:rsidR="002E094E" w:rsidRPr="002946AF" w:rsidRDefault="00F13EF5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</w:tcPr>
          <w:p w14:paraId="783DC94B" w14:textId="4858FA35" w:rsidR="002E094E" w:rsidRPr="002946AF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094E" w:rsidRPr="002946AF" w14:paraId="47B02424" w14:textId="77777777" w:rsidTr="00E52955">
        <w:tc>
          <w:tcPr>
            <w:tcW w:w="1980" w:type="pct"/>
          </w:tcPr>
          <w:p w14:paraId="0A5D7675" w14:textId="4C6F74CE" w:rsidR="002E094E" w:rsidRPr="002946AF" w:rsidRDefault="004D5C51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9619AE" w14:textId="280954FF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3EF5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40460" w14:textId="0AD9923E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089A62" w14:textId="2E92C42E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</w:tcPr>
          <w:p w14:paraId="741794B0" w14:textId="4B94E011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</w:tbl>
    <w:p w14:paraId="4B674AD3" w14:textId="7477204B" w:rsidR="0022434D" w:rsidRPr="00F632E8" w:rsidRDefault="0022434D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6B7BCD" w14:textId="77777777" w:rsidR="0022434D" w:rsidRDefault="00224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2"/>
          <w:szCs w:val="22"/>
          <w:cs/>
        </w:rPr>
      </w:pPr>
      <w:r>
        <w:rPr>
          <w:rFonts w:ascii="Browallia New" w:eastAsia="Arial Unicode MS" w:hAnsi="Browallia New" w:cs="Browallia New"/>
          <w:sz w:val="22"/>
          <w:szCs w:val="22"/>
          <w:cs/>
        </w:rPr>
        <w:br w:type="page"/>
      </w:r>
    </w:p>
    <w:p w14:paraId="659BC97A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7E559F" w14:textId="186F6BC0" w:rsidR="00344574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อัตราภาษีเงินได้ที่แท้จริงถัวเฉลี่ยที่ใช้สำหรับกลุ่ม</w:t>
      </w:r>
      <w:r w:rsidR="002D02BC"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กิจการและบริษัท คือ อัตราร้อยละ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2D02BC" w:rsidRPr="00BC7213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="002D02BC"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และร้อยละ</w:t>
      </w:r>
      <w:r w:rsidR="002D02BC" w:rsidRPr="00BC72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2D02BC" w:rsidRPr="00BC7213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 (พ.ศ.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BC72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C7213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C7213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ตามลำดับ)</w:t>
      </w:r>
    </w:p>
    <w:p w14:paraId="255DB942" w14:textId="77777777" w:rsidR="00344574" w:rsidRPr="00BC7213" w:rsidRDefault="00344574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98E27C" w14:textId="1FF4A277" w:rsidR="00344574" w:rsidRPr="00BC7213" w:rsidRDefault="00344574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7213">
        <w:rPr>
          <w:rFonts w:ascii="Browallia New" w:eastAsia="Arial Unicode MS" w:hAnsi="Browallia New" w:cs="Browallia New" w:hint="cs"/>
          <w:sz w:val="26"/>
          <w:szCs w:val="26"/>
          <w:cs/>
        </w:rPr>
        <w:t>รายได้ กำไรก่อนต้นทุนทางการเงินและค่าใช้จ่ายภาษีเงินได้ และค่าใช้จ่ายภาษีเงินได้จากการดำเนินธุรกิจในต่างประเทศของ</w:t>
      </w:r>
      <w:r w:rsidR="0022434D" w:rsidRPr="00BC721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C7213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="00E52955" w:rsidRPr="00BC7213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BC72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สำหรับปีสิ้นสุดวันที่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C72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C7213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พ</w:t>
      </w:r>
      <w:r w:rsidRPr="00BC7213">
        <w:rPr>
          <w:rFonts w:ascii="Browallia New" w:eastAsia="Arial Unicode MS" w:hAnsi="Browallia New" w:cs="Browallia New"/>
          <w:sz w:val="26"/>
          <w:szCs w:val="26"/>
        </w:rPr>
        <w:t>.</w:t>
      </w:r>
      <w:r w:rsidRPr="00BC721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BC7213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E52955" w:rsidRPr="00BC72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มีดังนี้</w:t>
      </w:r>
    </w:p>
    <w:p w14:paraId="2FAD79FA" w14:textId="77777777" w:rsidR="00344574" w:rsidRPr="00BC7213" w:rsidRDefault="00344574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09"/>
        <w:gridCol w:w="1485"/>
        <w:gridCol w:w="2244"/>
        <w:gridCol w:w="1423"/>
      </w:tblGrid>
      <w:tr w:rsidR="00344574" w:rsidRPr="002946AF" w14:paraId="05D361CA" w14:textId="77777777" w:rsidTr="002A2A1C">
        <w:tc>
          <w:tcPr>
            <w:tcW w:w="2277" w:type="pct"/>
          </w:tcPr>
          <w:p w14:paraId="4964834D" w14:textId="77777777" w:rsidR="00344574" w:rsidRPr="002946AF" w:rsidRDefault="00344574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6EC3576B" w14:textId="77777777" w:rsidR="00BC7213" w:rsidRDefault="00BC7213" w:rsidP="0034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7C38A4E" w14:textId="77777777" w:rsidR="00BC7213" w:rsidRDefault="00BC7213" w:rsidP="0034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0E0A19" w14:textId="1E14C42C" w:rsidR="00344574" w:rsidRPr="002946AF" w:rsidRDefault="00344574" w:rsidP="0034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รายได้ </w:t>
            </w:r>
            <w:r w:rsidR="002A2A1C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1</w:t>
            </w:r>
            <w:r w:rsidR="002A2A1C"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86" w:type="pct"/>
            <w:tcBorders>
              <w:top w:val="single" w:sz="4" w:space="0" w:color="auto"/>
            </w:tcBorders>
          </w:tcPr>
          <w:p w14:paraId="6EB43D1A" w14:textId="77777777" w:rsidR="00344574" w:rsidRPr="002946AF" w:rsidRDefault="00344574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กำไรก่อน</w:t>
            </w:r>
          </w:p>
          <w:p w14:paraId="3C5280E4" w14:textId="77777777" w:rsidR="00344574" w:rsidRPr="002946AF" w:rsidRDefault="00344574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  <w:p w14:paraId="25A634DB" w14:textId="44278292" w:rsidR="00344574" w:rsidRPr="002946AF" w:rsidRDefault="00344574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และค่าใช้จ่ายภาษีเงินได้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413869DD" w14:textId="77777777" w:rsidR="00BC7213" w:rsidRDefault="00BC7213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C2282FC" w14:textId="53280443" w:rsidR="00344574" w:rsidRPr="002946AF" w:rsidRDefault="00344574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ค่าใช้จ่าย</w:t>
            </w:r>
          </w:p>
          <w:p w14:paraId="74466BE1" w14:textId="0307FF2D" w:rsidR="00344574" w:rsidRPr="002946AF" w:rsidRDefault="00344574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  <w:tr w:rsidR="00344574" w:rsidRPr="002946AF" w14:paraId="5FD9516D" w14:textId="77777777" w:rsidTr="002A2A1C">
        <w:tc>
          <w:tcPr>
            <w:tcW w:w="2277" w:type="pct"/>
          </w:tcPr>
          <w:p w14:paraId="7A55B296" w14:textId="139903F0" w:rsidR="00344574" w:rsidRPr="002946AF" w:rsidRDefault="00344574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44B12658" w14:textId="64D51E1D" w:rsidR="00344574" w:rsidRPr="002946AF" w:rsidRDefault="00344574" w:rsidP="00F6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6" w:type="pct"/>
            <w:tcBorders>
              <w:top w:val="single" w:sz="4" w:space="0" w:color="auto"/>
            </w:tcBorders>
          </w:tcPr>
          <w:p w14:paraId="5B18CF90" w14:textId="640A0EFC" w:rsidR="00344574" w:rsidRPr="002946AF" w:rsidRDefault="00344574" w:rsidP="00F6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61DFC018" w14:textId="70EDCD29" w:rsidR="00344574" w:rsidRPr="002946AF" w:rsidRDefault="00344574" w:rsidP="00F6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44574" w:rsidRPr="002946AF" w14:paraId="2FDD8767" w14:textId="77777777" w:rsidTr="00556058">
        <w:tc>
          <w:tcPr>
            <w:tcW w:w="2277" w:type="pct"/>
          </w:tcPr>
          <w:p w14:paraId="195B387C" w14:textId="77777777" w:rsidR="00344574" w:rsidRPr="002946AF" w:rsidRDefault="00344574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FAFAFA"/>
          </w:tcPr>
          <w:p w14:paraId="5B92A611" w14:textId="77777777" w:rsidR="00344574" w:rsidRPr="002946AF" w:rsidRDefault="00344574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86" w:type="pct"/>
            <w:tcBorders>
              <w:top w:val="single" w:sz="4" w:space="0" w:color="auto"/>
            </w:tcBorders>
            <w:shd w:val="clear" w:color="auto" w:fill="FAFAFA"/>
          </w:tcPr>
          <w:p w14:paraId="23F9BCC9" w14:textId="77777777" w:rsidR="00344574" w:rsidRPr="002946AF" w:rsidRDefault="00344574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</w:tcPr>
          <w:p w14:paraId="3ECC1FFF" w14:textId="71DF6A3B" w:rsidR="00344574" w:rsidRPr="002946AF" w:rsidRDefault="00344574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44574" w:rsidRPr="002946AF" w14:paraId="0A14F959" w14:textId="77777777" w:rsidTr="00556058">
        <w:trPr>
          <w:trHeight w:val="127"/>
        </w:trPr>
        <w:tc>
          <w:tcPr>
            <w:tcW w:w="2277" w:type="pct"/>
          </w:tcPr>
          <w:p w14:paraId="012F20C4" w14:textId="1B1C7D09" w:rsidR="00344574" w:rsidRPr="002946AF" w:rsidRDefault="00861C3B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785" w:type="pct"/>
            <w:shd w:val="clear" w:color="auto" w:fill="FAFAFA"/>
          </w:tcPr>
          <w:p w14:paraId="502335BD" w14:textId="5B7A85E6" w:rsidR="00344574" w:rsidRPr="002946AF" w:rsidRDefault="00204442" w:rsidP="00A1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4F603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186" w:type="pct"/>
            <w:shd w:val="clear" w:color="auto" w:fill="FAFAFA"/>
          </w:tcPr>
          <w:p w14:paraId="0A474A5E" w14:textId="5C1D0427" w:rsidR="00344574" w:rsidRPr="002946AF" w:rsidRDefault="00204442" w:rsidP="00A15D91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15D91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752" w:type="pct"/>
            <w:shd w:val="clear" w:color="auto" w:fill="FAFAFA"/>
          </w:tcPr>
          <w:p w14:paraId="56DDEFF8" w14:textId="6A371C7A" w:rsidR="00344574" w:rsidRPr="002946AF" w:rsidRDefault="00204442" w:rsidP="00A15D91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D91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344574" w:rsidRPr="002946AF" w14:paraId="55222E26" w14:textId="77777777" w:rsidTr="00556058">
        <w:tc>
          <w:tcPr>
            <w:tcW w:w="2277" w:type="pct"/>
          </w:tcPr>
          <w:p w14:paraId="3CE8C3B7" w14:textId="6CCD05B2" w:rsidR="00344574" w:rsidRPr="002946AF" w:rsidRDefault="00861C3B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เวียดนาม</w:t>
            </w:r>
            <w:r w:rsidR="002A2A1C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A2A1C" w:rsidRPr="002946A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2</w:t>
            </w:r>
            <w:r w:rsidR="002A2A1C" w:rsidRPr="002946A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 xml:space="preserve">) </w:t>
            </w:r>
          </w:p>
        </w:tc>
        <w:tc>
          <w:tcPr>
            <w:tcW w:w="785" w:type="pct"/>
            <w:shd w:val="clear" w:color="auto" w:fill="FAFAFA"/>
          </w:tcPr>
          <w:p w14:paraId="18FF39AC" w14:textId="457E62CF" w:rsidR="00344574" w:rsidRPr="002946AF" w:rsidRDefault="00204442" w:rsidP="00A1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F6032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186" w:type="pct"/>
            <w:shd w:val="clear" w:color="auto" w:fill="FAFAFA"/>
          </w:tcPr>
          <w:p w14:paraId="46157CF3" w14:textId="2C7B11D4" w:rsidR="00344574" w:rsidRPr="002946AF" w:rsidRDefault="00204442" w:rsidP="00A15D91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752" w:type="pct"/>
            <w:shd w:val="clear" w:color="auto" w:fill="FAFAFA"/>
          </w:tcPr>
          <w:p w14:paraId="31AD7543" w14:textId="40F1D215" w:rsidR="00344574" w:rsidRPr="002946AF" w:rsidRDefault="00A15D91" w:rsidP="00A15D91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F7136" w:rsidRPr="002946AF" w14:paraId="30DC2B0E" w14:textId="77777777" w:rsidTr="00556058">
        <w:tc>
          <w:tcPr>
            <w:tcW w:w="2277" w:type="pct"/>
          </w:tcPr>
          <w:p w14:paraId="41BAE6F6" w14:textId="2CC43A92" w:rsidR="005F7136" w:rsidRPr="002946AF" w:rsidRDefault="005F7136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785" w:type="pct"/>
            <w:shd w:val="clear" w:color="auto" w:fill="FAFAFA"/>
          </w:tcPr>
          <w:p w14:paraId="3A3B55FE" w14:textId="02A18EBA" w:rsidR="005F7136" w:rsidRPr="007333CA" w:rsidRDefault="00204442" w:rsidP="00A1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186" w:type="pct"/>
            <w:shd w:val="clear" w:color="auto" w:fill="FAFAFA"/>
          </w:tcPr>
          <w:p w14:paraId="115EB6F6" w14:textId="4AF297B4" w:rsidR="005F7136" w:rsidRPr="007333CA" w:rsidRDefault="005F7136" w:rsidP="00A15D91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2" w:type="pct"/>
            <w:shd w:val="clear" w:color="auto" w:fill="FAFAFA"/>
          </w:tcPr>
          <w:p w14:paraId="799DABFE" w14:textId="595E0EC7" w:rsidR="005F7136" w:rsidRPr="002946AF" w:rsidRDefault="005F7136" w:rsidP="00A15D91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61C3B" w:rsidRPr="002946AF" w14:paraId="6087A6EF" w14:textId="77777777" w:rsidTr="00556058">
        <w:tc>
          <w:tcPr>
            <w:tcW w:w="2277" w:type="pct"/>
          </w:tcPr>
          <w:p w14:paraId="5EB9EB4E" w14:textId="0C167B02" w:rsidR="00861C3B" w:rsidRPr="002946AF" w:rsidRDefault="00861C3B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สิงคโปร์</w:t>
            </w:r>
            <w:r w:rsidR="002A2A1C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A2A1C" w:rsidRPr="002946A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3</w:t>
            </w:r>
            <w:r w:rsidR="002A2A1C" w:rsidRPr="002946A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FAFAFA"/>
          </w:tcPr>
          <w:p w14:paraId="1D84E548" w14:textId="297F119B" w:rsidR="00861C3B" w:rsidRPr="002946AF" w:rsidRDefault="004F6032" w:rsidP="00A1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6" w:type="pct"/>
            <w:tcBorders>
              <w:bottom w:val="single" w:sz="4" w:space="0" w:color="auto"/>
            </w:tcBorders>
            <w:shd w:val="clear" w:color="auto" w:fill="FAFAFA"/>
          </w:tcPr>
          <w:p w14:paraId="0E5CBBBF" w14:textId="4452C54E" w:rsidR="00861C3B" w:rsidRPr="002946AF" w:rsidRDefault="00204442" w:rsidP="00A15D91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</w:tcPr>
          <w:p w14:paraId="169B57E5" w14:textId="18154A85" w:rsidR="00861C3B" w:rsidRPr="002946AF" w:rsidRDefault="00A15D91" w:rsidP="00A15D91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44574" w:rsidRPr="002946AF" w14:paraId="42343440" w14:textId="77777777" w:rsidTr="00556058">
        <w:tc>
          <w:tcPr>
            <w:tcW w:w="2277" w:type="pct"/>
          </w:tcPr>
          <w:p w14:paraId="47C0AEAA" w14:textId="0B6C559D" w:rsidR="00344574" w:rsidRPr="002946AF" w:rsidRDefault="00861C3B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9930A" w14:textId="776E602B" w:rsidR="00344574" w:rsidRPr="002946AF" w:rsidRDefault="00204442" w:rsidP="00A1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A15D91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1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8AB3F6" w14:textId="201CBF6D" w:rsidR="00344574" w:rsidRPr="002946AF" w:rsidRDefault="00204442" w:rsidP="00A15D91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15D91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6A939" w14:textId="3383C051" w:rsidR="00344574" w:rsidRPr="002946AF" w:rsidRDefault="00204442" w:rsidP="00A15D91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D91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2D2D382C" w14:textId="77777777" w:rsidR="00344574" w:rsidRPr="002946AF" w:rsidRDefault="00344574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F9A7EB" w14:textId="77777777" w:rsidR="00A15D91" w:rsidRPr="002946AF" w:rsidRDefault="00A15D91" w:rsidP="00A15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หมายเหตุ:</w:t>
      </w:r>
    </w:p>
    <w:p w14:paraId="75077C81" w14:textId="3DCA9569" w:rsidR="007217BD" w:rsidRPr="002946AF" w:rsidRDefault="00A15D91" w:rsidP="00BC7213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รายได้ที่ต้องเสียภาษีประกอบด้วย รายได้จากการขายและการให้บริการ </w:t>
      </w:r>
      <w:r w:rsidR="00E5295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เงินชดเชยจากกองทุนน้ำมันเชื้อเพลิง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เงินปันผลรับ กำไรจากอนุพันธ์เพื่อประกันความเสี่ยงสุทธิ กำไรจากอัตราแลกเปลี่ยนสุทธิ และรายได้อื่น เป็นต้น</w:t>
      </w:r>
    </w:p>
    <w:p w14:paraId="6B66BBAC" w14:textId="43C6F15A" w:rsidR="00A15D91" w:rsidRPr="002946AF" w:rsidRDefault="00A15D91" w:rsidP="00BC7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32E8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2</w:t>
      </w:r>
      <w:r w:rsidRPr="00F632E8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)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ab/>
        <w:t>ไม่มีค่าใช้จ่ายภาษีเงินได้ เนื่องจากมีขาดทุนทางภาษีที่ยังไม่ได้ใช้ยกมาจากปีก่อน</w:t>
      </w:r>
    </w:p>
    <w:p w14:paraId="5F3AA341" w14:textId="2E30A8B9" w:rsidR="00A15D91" w:rsidRPr="00BC7213" w:rsidRDefault="00A15D91" w:rsidP="00BC7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7213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3</w:t>
      </w:r>
      <w:r w:rsidRPr="00BC7213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)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ab/>
        <w:t>ไม่มีค่าใช้จ่ายภาษีเงินได้ เนื่องจากเป็นธุรกิจที่ได้รับยกเว้นการเก็บภาษีจากรัฐบาลประเทศสิงคโปร์</w:t>
      </w:r>
    </w:p>
    <w:p w14:paraId="40CC7A32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2E094E" w:rsidRPr="00BC7213" w14:paraId="5110B1B3" w14:textId="77777777" w:rsidTr="002E094E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7F789C4A" w14:textId="496E2062" w:rsidR="002E094E" w:rsidRPr="00BC7213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2E094E" w:rsidRPr="00BC72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BC72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สิทธิประโยชน์จากการส่งเสริมการลงทุน</w:t>
            </w:r>
          </w:p>
        </w:tc>
      </w:tr>
    </w:tbl>
    <w:p w14:paraId="087E12BF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A1E062" w14:textId="6EFE6A53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ในประเทศหลายแห่งได้รับบัตรส่งเสริมการลงทุนจากสำนักงานคณะกรรมการส่งเสริมการลงทุนสำหรับกิจการผลิตกระแสไฟฟ้าและไอน้ำ การผลิตผลิตภัณฑ์จากปิโตรเคมี การผลิตผลิตภัณฑ์เคมี การผลิตเอทานอล การให้บริการขนส่งทางเรือ 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br/>
        <w:t>การให้บริการทุ่นรับน้ำมันดิบกลางทะเล และเขตอุตสาหกรรม โดยบริษัทย่อยหลายแห่งได้รับสิทธิและประโยชน์จากการได้รับยกเว้นภาษีอากรต่าง</w:t>
      </w:r>
      <w:r w:rsidR="00E52955" w:rsidRPr="00BC72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>ๆ หลายประการ ซึ่งพอสรุปสาระสำคัญได้ดังนี้</w:t>
      </w:r>
    </w:p>
    <w:p w14:paraId="4829F5E1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CA9042" w14:textId="77777777" w:rsidR="002E094E" w:rsidRPr="00BC7213" w:rsidRDefault="002E094E" w:rsidP="00BC7213">
      <w:pPr>
        <w:pStyle w:val="BodyText2"/>
        <w:numPr>
          <w:ilvl w:val="0"/>
          <w:numId w:val="39"/>
        </w:numPr>
        <w:spacing w:line="240" w:lineRule="auto"/>
        <w:ind w:left="450" w:hanging="44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721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ให้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>ได้รับยกเว้นอากรขาเข้าและภาษีสำหรับเครื่องจักรและอุปกรณ์ที่ได้รับอนุมัติโดยคณะกรรมการส่งเสริมการลงทุน</w:t>
      </w:r>
    </w:p>
    <w:p w14:paraId="520CED72" w14:textId="094FA492" w:rsidR="002E094E" w:rsidRPr="00BC7213" w:rsidRDefault="002E094E" w:rsidP="00BC7213">
      <w:pPr>
        <w:pStyle w:val="BodyText2"/>
        <w:numPr>
          <w:ilvl w:val="0"/>
          <w:numId w:val="39"/>
        </w:numPr>
        <w:spacing w:line="240" w:lineRule="auto"/>
        <w:ind w:left="450" w:hanging="44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4F3500"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 ปี </w:t>
      </w:r>
      <w:r w:rsidR="0022434D" w:rsidRPr="00BC721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นับแต่วันที่เริ่มมีรายได้จากการประกอบกิจการนั้นหรือระยะเวลา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 ปีนับจากวันที่มีรายได้ภายหลังจากการได้รับการส่งเสริม</w:t>
      </w:r>
    </w:p>
    <w:p w14:paraId="54FE1477" w14:textId="7D10EBFF" w:rsidR="002E094E" w:rsidRPr="00BC7213" w:rsidRDefault="002E094E" w:rsidP="00BC7213">
      <w:pPr>
        <w:pStyle w:val="BodyText2"/>
        <w:numPr>
          <w:ilvl w:val="0"/>
          <w:numId w:val="39"/>
        </w:numPr>
        <w:spacing w:line="240" w:lineRule="auto"/>
        <w:ind w:left="450" w:hanging="44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ให้ได้รับลดหย่อนภาษีเงินได้นิติบุคคลในอัตราร้อยละ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สำหรับกำไรสุทธิที่ได้จากการประกอบกิจการที่ได้รับการส่งเสริม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มีกำหนดเวลา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นับแต่วันที่สิ้นสุดสิทธิประโยชน์ตามข้อ (ข)</w:t>
      </w:r>
    </w:p>
    <w:p w14:paraId="32640235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81DC07" w14:textId="77777777" w:rsidR="000705B7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7213">
        <w:rPr>
          <w:rFonts w:ascii="Browallia New" w:eastAsia="Arial Unicode MS" w:hAnsi="Browallia New" w:cs="Browallia New"/>
          <w:sz w:val="26"/>
          <w:szCs w:val="26"/>
          <w:cs/>
        </w:rPr>
        <w:t>เนื่องจากเป็นกิจการที่ได้รับการส่งเสริมการลงทุน บริษัทย่อยดังกล่าวจะต้องปฏิบัติตามเงื่อนไขและข้อกำหนดตามที่ระบุไว้ในบัตรส่งเสริมการลงทุน</w:t>
      </w:r>
    </w:p>
    <w:p w14:paraId="68C03DEB" w14:textId="77777777" w:rsidR="002E094E" w:rsidRPr="00BC7213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C97068" w14:textId="77777777" w:rsidR="0022434D" w:rsidRPr="00BC7213" w:rsidRDefault="00224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BC721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3338F49" w14:textId="77777777" w:rsidR="0022434D" w:rsidRPr="006C58D7" w:rsidRDefault="0022434D" w:rsidP="003B6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E3EEEE" w14:textId="3FA6FE1B" w:rsidR="002E094E" w:rsidRPr="006C58D7" w:rsidRDefault="002E094E" w:rsidP="003B6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>รายได้ที่ได้รับการส่งเสริมการลงทุนสรุปได้ดังนี้</w:t>
      </w:r>
    </w:p>
    <w:p w14:paraId="7006999D" w14:textId="77777777" w:rsidR="00E6121B" w:rsidRPr="006C58D7" w:rsidRDefault="00E6121B" w:rsidP="003B6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6733"/>
        <w:gridCol w:w="1364"/>
        <w:gridCol w:w="1364"/>
      </w:tblGrid>
      <w:tr w:rsidR="002E094E" w:rsidRPr="006C58D7" w14:paraId="79841E59" w14:textId="77777777" w:rsidTr="00B93E14">
        <w:tc>
          <w:tcPr>
            <w:tcW w:w="3558" w:type="pct"/>
          </w:tcPr>
          <w:p w14:paraId="5351FFC5" w14:textId="77777777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CE0435" w14:textId="77777777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5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094E" w:rsidRPr="006C58D7" w14:paraId="57653EEE" w14:textId="77777777" w:rsidTr="00B93E14">
        <w:tc>
          <w:tcPr>
            <w:tcW w:w="3558" w:type="pct"/>
          </w:tcPr>
          <w:p w14:paraId="5C8D25E8" w14:textId="77777777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2DF40C93" w14:textId="34EE61EB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5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06932E56" w14:textId="0A8A7746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5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545581" w:rsidRPr="006C58D7" w14:paraId="048EC7D0" w14:textId="77777777" w:rsidTr="00B93E14">
        <w:tc>
          <w:tcPr>
            <w:tcW w:w="3558" w:type="pct"/>
          </w:tcPr>
          <w:p w14:paraId="2CFC6658" w14:textId="77777777" w:rsidR="00545581" w:rsidRPr="006C58D7" w:rsidRDefault="00545581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2919E54B" w14:textId="77777777" w:rsidR="00545581" w:rsidRPr="006C58D7" w:rsidRDefault="00545581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5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3EC8A9E" w14:textId="77777777" w:rsidR="00545581" w:rsidRPr="006C58D7" w:rsidRDefault="00545581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5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5581" w:rsidRPr="006C58D7" w14:paraId="0A2553C9" w14:textId="77777777" w:rsidTr="00BC7213">
        <w:tc>
          <w:tcPr>
            <w:tcW w:w="3558" w:type="pct"/>
          </w:tcPr>
          <w:p w14:paraId="74942610" w14:textId="77777777" w:rsidR="00545581" w:rsidRPr="006C58D7" w:rsidRDefault="00545581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FAFAFA"/>
          </w:tcPr>
          <w:p w14:paraId="4D5E22FE" w14:textId="77777777" w:rsidR="00545581" w:rsidRPr="006C58D7" w:rsidRDefault="00545581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3C8D0C80" w14:textId="77777777" w:rsidR="00545581" w:rsidRPr="006C58D7" w:rsidRDefault="00545581" w:rsidP="002E094E">
            <w:pPr>
              <w:pStyle w:val="3"/>
              <w:tabs>
                <w:tab w:val="clear" w:pos="360"/>
                <w:tab w:val="clear" w:pos="720"/>
              </w:tabs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45581" w:rsidRPr="006C58D7" w14:paraId="3F44F149" w14:textId="77777777" w:rsidTr="00BC7213">
        <w:tc>
          <w:tcPr>
            <w:tcW w:w="3558" w:type="pct"/>
          </w:tcPr>
          <w:p w14:paraId="550BEBDB" w14:textId="1F4E8CD5" w:rsidR="00545581" w:rsidRPr="006C58D7" w:rsidRDefault="0067479C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8D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721" w:type="pct"/>
            <w:shd w:val="clear" w:color="auto" w:fill="FAFAFA"/>
          </w:tcPr>
          <w:p w14:paraId="19C04E2E" w14:textId="20EA7FDE" w:rsidR="00545581" w:rsidRPr="006C58D7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545581" w:rsidRPr="006C5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721" w:type="pct"/>
          </w:tcPr>
          <w:p w14:paraId="06EFF98B" w14:textId="2CFE5F74" w:rsidR="00545581" w:rsidRPr="006C58D7" w:rsidRDefault="00204442" w:rsidP="002E094E">
            <w:pPr>
              <w:pStyle w:val="3"/>
              <w:tabs>
                <w:tab w:val="clear" w:pos="360"/>
                <w:tab w:val="clear" w:pos="720"/>
              </w:tabs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67479C" w:rsidRPr="006C5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</w:tbl>
    <w:p w14:paraId="2B8E8C54" w14:textId="35B250CC" w:rsidR="002E094E" w:rsidRPr="006C58D7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C23F4B" w14:textId="77777777" w:rsidR="000C036C" w:rsidRPr="006C58D7" w:rsidRDefault="000C036C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2E094E" w:rsidRPr="006C58D7" w14:paraId="7EA86952" w14:textId="77777777" w:rsidTr="002E094E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7A0721CB" w14:textId="5F15CB06" w:rsidR="002E094E" w:rsidRPr="006C58D7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2E094E" w:rsidRPr="006C5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6C5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กำไรต่อหุ้นขั้นพื้นฐาน</w:t>
            </w:r>
          </w:p>
        </w:tc>
      </w:tr>
    </w:tbl>
    <w:p w14:paraId="1DDD634E" w14:textId="77777777" w:rsidR="002E094E" w:rsidRPr="006C58D7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" w:firstLine="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376C32" w14:textId="7AB9CC63" w:rsidR="002E094E" w:rsidRPr="006C58D7" w:rsidRDefault="002E094E" w:rsidP="00CB1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" w:firstLine="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ต่อหุ้นขั้นพื้นฐานที่เป็นของผู้เป็นเจ้าของของบริษัทใหญ่คำนวณโดยการหารกำไรส่วนที่เป็นของผู้เป็นเจ้าของของบริษัทใหญ่ด้วยจำนวนหุ้นสามัญถัวเฉลี่ยถ่วงน้ำหนักที่ถือโดยผู้ถือหุ้นตามจำนวนหุ้นที่ออกจำหน่ายในระหว่างปี </w:t>
      </w:r>
    </w:p>
    <w:p w14:paraId="563E913B" w14:textId="77777777" w:rsidR="002E094E" w:rsidRPr="006C58D7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" w:firstLine="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094E" w:rsidRPr="006C58D7" w14:paraId="5A5869DC" w14:textId="77777777" w:rsidTr="00BC7213">
        <w:tc>
          <w:tcPr>
            <w:tcW w:w="3989" w:type="dxa"/>
          </w:tcPr>
          <w:p w14:paraId="395660D2" w14:textId="77777777" w:rsidR="002E094E" w:rsidRPr="006C58D7" w:rsidRDefault="002E094E" w:rsidP="00BC72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D30B4" w14:textId="77777777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5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2501D" w14:textId="77777777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5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94E" w:rsidRPr="006C58D7" w14:paraId="20C39AD6" w14:textId="77777777" w:rsidTr="00BC7213">
        <w:tc>
          <w:tcPr>
            <w:tcW w:w="3989" w:type="dxa"/>
          </w:tcPr>
          <w:p w14:paraId="0CE20A8C" w14:textId="77777777" w:rsidR="002E094E" w:rsidRPr="006C58D7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BB465E" w14:textId="0458C37A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5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87761D" w14:textId="7E81A054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5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CB1AF1" w14:textId="25904EC0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5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D5524F" w14:textId="5C898406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5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094E" w:rsidRPr="006C58D7" w14:paraId="0C1BA24C" w14:textId="77777777" w:rsidTr="00BC7213">
        <w:tc>
          <w:tcPr>
            <w:tcW w:w="3989" w:type="dxa"/>
          </w:tcPr>
          <w:p w14:paraId="0B17BA12" w14:textId="77777777" w:rsidR="002E094E" w:rsidRPr="006C58D7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49EC1A" w14:textId="77777777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F377B0" w14:textId="77777777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437766" w14:textId="77777777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48636F" w14:textId="77777777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94E" w:rsidRPr="006C58D7" w14:paraId="1FC61578" w14:textId="77777777" w:rsidTr="00BC7213">
        <w:tc>
          <w:tcPr>
            <w:tcW w:w="3989" w:type="dxa"/>
          </w:tcPr>
          <w:p w14:paraId="1B2DF296" w14:textId="77777777" w:rsidR="002E094E" w:rsidRPr="006C58D7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กำไรส่วนที่เป็นของผู้เป็นเจ้าของของบริษัทใหญ่ </w:t>
            </w:r>
          </w:p>
          <w:p w14:paraId="4CC02814" w14:textId="77777777" w:rsidR="002E094E" w:rsidRPr="006C58D7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5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(ล้านบาท)</w:t>
            </w:r>
          </w:p>
        </w:tc>
        <w:tc>
          <w:tcPr>
            <w:tcW w:w="1368" w:type="dxa"/>
            <w:shd w:val="clear" w:color="auto" w:fill="FAFAFA"/>
          </w:tcPr>
          <w:p w14:paraId="56B6EE69" w14:textId="77777777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2CE5AF7" w14:textId="1BECC687" w:rsidR="005758ED" w:rsidRPr="006C58D7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758ED" w:rsidRPr="006C5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</w:tcPr>
          <w:p w14:paraId="41846516" w14:textId="77777777" w:rsidR="002E094E" w:rsidRPr="006C58D7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F26CF0B" w14:textId="08EAEFFA" w:rsidR="002E094E" w:rsidRPr="006C58D7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E094E" w:rsidRPr="006C5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shd w:val="clear" w:color="auto" w:fill="FAFAFA"/>
          </w:tcPr>
          <w:p w14:paraId="1254BA9A" w14:textId="77777777" w:rsidR="002E094E" w:rsidRPr="006C58D7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EE19F81" w14:textId="466533E2" w:rsidR="005758ED" w:rsidRPr="006C58D7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758ED" w:rsidRPr="006C5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</w:tcPr>
          <w:p w14:paraId="10B0EEC9" w14:textId="77777777" w:rsidR="002E094E" w:rsidRPr="006C58D7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58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</w:p>
          <w:p w14:paraId="6EC53D1B" w14:textId="0FBD07B5" w:rsidR="002E094E" w:rsidRPr="006C58D7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E094E" w:rsidRPr="006C5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2E094E" w:rsidRPr="006C58D7" w14:paraId="677C2A53" w14:textId="77777777" w:rsidTr="00BC7213">
        <w:tc>
          <w:tcPr>
            <w:tcW w:w="3989" w:type="dxa"/>
          </w:tcPr>
          <w:p w14:paraId="0D325C5C" w14:textId="77777777" w:rsidR="002E094E" w:rsidRPr="006C58D7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600DFF00" w14:textId="77777777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3FC8B14" w14:textId="77777777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5A703D34" w14:textId="77777777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EE8E3E9" w14:textId="77777777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094E" w:rsidRPr="006C58D7" w14:paraId="7BCDFAAA" w14:textId="77777777" w:rsidTr="00BC7213">
        <w:tc>
          <w:tcPr>
            <w:tcW w:w="3989" w:type="dxa"/>
          </w:tcPr>
          <w:p w14:paraId="21709356" w14:textId="77777777" w:rsidR="002E094E" w:rsidRPr="006C58D7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76D11445" w14:textId="77777777" w:rsidR="002E094E" w:rsidRPr="006C58D7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ที่ถือโดยผู้ถือหุ้น (ล้านหุ้น)</w:t>
            </w:r>
          </w:p>
        </w:tc>
        <w:tc>
          <w:tcPr>
            <w:tcW w:w="1368" w:type="dxa"/>
            <w:shd w:val="clear" w:color="auto" w:fill="FAFAFA"/>
          </w:tcPr>
          <w:p w14:paraId="67295E4E" w14:textId="77777777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E038697" w14:textId="430B2E23" w:rsidR="005758ED" w:rsidRPr="006C58D7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758ED" w:rsidRPr="006C5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</w:tcPr>
          <w:p w14:paraId="784F1B81" w14:textId="77777777" w:rsidR="002E094E" w:rsidRPr="006C58D7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DDF1D1A" w14:textId="5660F680" w:rsidR="002E094E" w:rsidRPr="006C58D7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94E" w:rsidRPr="006C5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shd w:val="clear" w:color="auto" w:fill="FAFAFA"/>
          </w:tcPr>
          <w:p w14:paraId="00A63D14" w14:textId="77777777" w:rsidR="002E094E" w:rsidRPr="006C58D7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36C1E06" w14:textId="28B1A905" w:rsidR="005758ED" w:rsidRPr="006C58D7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758ED" w:rsidRPr="006C5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</w:tcPr>
          <w:p w14:paraId="25C8B322" w14:textId="77777777" w:rsidR="002E094E" w:rsidRPr="006C58D7" w:rsidRDefault="002E094E" w:rsidP="002E094E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F8CE8DC" w14:textId="26C1D3B5" w:rsidR="002E094E" w:rsidRPr="006C58D7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94E" w:rsidRPr="006C5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2E094E" w:rsidRPr="006C58D7" w14:paraId="5ABB2756" w14:textId="77777777" w:rsidTr="00BC7213">
        <w:tc>
          <w:tcPr>
            <w:tcW w:w="3989" w:type="dxa"/>
          </w:tcPr>
          <w:p w14:paraId="2816352F" w14:textId="77777777" w:rsidR="002E094E" w:rsidRPr="006C58D7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03156D" w14:textId="77777777" w:rsidR="005758ED" w:rsidRPr="006C58D7" w:rsidRDefault="005758ED" w:rsidP="0057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59F022" w14:textId="77777777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5E13CE" w14:textId="77777777" w:rsidR="005758ED" w:rsidRPr="006C58D7" w:rsidRDefault="005758ED" w:rsidP="0057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2A9C4F" w14:textId="77777777" w:rsidR="002E094E" w:rsidRPr="006C58D7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094E" w:rsidRPr="006C58D7" w14:paraId="6994FB83" w14:textId="77777777" w:rsidTr="00BC7213">
        <w:tc>
          <w:tcPr>
            <w:tcW w:w="3989" w:type="dxa"/>
          </w:tcPr>
          <w:p w14:paraId="58E107A0" w14:textId="77777777" w:rsidR="002E094E" w:rsidRPr="006C58D7" w:rsidRDefault="002E094E" w:rsidP="00B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EE7451" w14:textId="04AB6CA7" w:rsidR="002E094E" w:rsidRPr="006C58D7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758ED" w:rsidRPr="006C58D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F1368C" w14:textId="351F5FA2" w:rsidR="002E094E" w:rsidRPr="006C58D7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E094E" w:rsidRPr="006C5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C65AA5" w14:textId="5E691E9A" w:rsidR="002E094E" w:rsidRPr="006C58D7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758ED" w:rsidRPr="006C5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905837" w14:textId="3CB74DD9" w:rsidR="002E094E" w:rsidRPr="006C58D7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E094E" w:rsidRPr="006C5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</w:tbl>
    <w:p w14:paraId="1381C003" w14:textId="77777777" w:rsidR="002E094E" w:rsidRPr="006C58D7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" w:firstLine="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AFEA62" w14:textId="6746AA79" w:rsidR="002E094E" w:rsidRPr="006C58D7" w:rsidRDefault="001D0E0A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" w:firstLine="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C58D7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2E094E"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ไม่มีการออกหุ้นสามัญเทียบเท่าปรับลดในระหว่างปีสิ้นสุดวันที่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094E"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2E094E"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2E094E" w:rsidRPr="006C5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094E" w:rsidRPr="006C58D7">
        <w:rPr>
          <w:rFonts w:ascii="Browallia New" w:eastAsia="Arial Unicode MS" w:hAnsi="Browallia New" w:cs="Browallia New"/>
          <w:sz w:val="26"/>
          <w:szCs w:val="26"/>
          <w:cs/>
        </w:rPr>
        <w:t>ดังนั้นจึงไม่มีการนำเสนอกำไรต่อหุ้นปรับลด</w:t>
      </w:r>
    </w:p>
    <w:p w14:paraId="3EBFB3C1" w14:textId="77777777" w:rsidR="002E094E" w:rsidRPr="006C58D7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" w:firstLine="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2E094E" w:rsidRPr="006C58D7" w14:paraId="0277DEA6" w14:textId="77777777" w:rsidTr="002E094E">
        <w:trPr>
          <w:trHeight w:val="386"/>
        </w:trPr>
        <w:tc>
          <w:tcPr>
            <w:tcW w:w="15665" w:type="dxa"/>
            <w:shd w:val="clear" w:color="auto" w:fill="FFA543"/>
            <w:vAlign w:val="center"/>
          </w:tcPr>
          <w:p w14:paraId="5B5FBA38" w14:textId="2FC97A7F" w:rsidR="002E094E" w:rsidRPr="006C58D7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2E094E" w:rsidRPr="006C5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6C5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เงินปันผล</w:t>
            </w:r>
          </w:p>
        </w:tc>
      </w:tr>
    </w:tbl>
    <w:p w14:paraId="4BA533C9" w14:textId="77777777" w:rsidR="002E094E" w:rsidRPr="006C58D7" w:rsidRDefault="002E094E" w:rsidP="00224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C089AE" w14:textId="348799E3" w:rsidR="002E094E" w:rsidRPr="006C58D7" w:rsidRDefault="002E094E" w:rsidP="0022434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ในการประชุมคณะกรรมการของบริษัทเมื่อวันที่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</w:t>
      </w:r>
      <w:r w:rsidRPr="006C58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คณะกรรมการของบริษัทได้อนุมัติให้บริษัทจัดสรรเงินปันผลระหว่างกาลสำหรับผลประกอบการ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C58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C58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เดือนแรกของปี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C58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เป็นจำนวนเงินรวม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C58D7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040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CB1D96" w:rsidRPr="006C5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2434D" w:rsidRPr="006C58D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>เงินปันผลระหว่างกาลดังกล่าวได้จ่ายให้กับผู้ถือหุ้นของบริษัทแล้วในวันที่</w:t>
      </w:r>
      <w:r w:rsidRPr="006C58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6C58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446E92A8" w14:textId="77777777" w:rsidR="002E094E" w:rsidRPr="006C58D7" w:rsidRDefault="002E094E" w:rsidP="0022434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8D5DB8" w14:textId="26342B24" w:rsidR="00841006" w:rsidRPr="006C58D7" w:rsidRDefault="002E094E" w:rsidP="0022434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ในการประชุมสามัญผู้ถือหุ้นประจำปีของบริษัทเมื่อวันที่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C5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</w:t>
      </w:r>
      <w:r w:rsidRPr="006C58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6C58D7">
        <w:rPr>
          <w:rFonts w:ascii="Browallia New" w:eastAsia="Arial Unicode MS" w:hAnsi="Browallia New" w:cs="Browallia New"/>
          <w:sz w:val="26"/>
          <w:szCs w:val="26"/>
        </w:rPr>
        <w:t>.</w:t>
      </w:r>
      <w:r w:rsidRPr="006C58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6C58D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C5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ผู้ถือหุ้นมีมติอนุมัติจ่ายเงินปันผลจาก</w:t>
      </w:r>
      <w:r w:rsidRPr="006C58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ผลการดำเนินงานของบริษัทสำหรับปี พ.ศ.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6C58D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C58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6C58D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</w:t>
      </w:r>
      <w:r w:rsidRPr="006C58D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C58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เป็นจำนวนเงินรวม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6C58D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406</w:t>
      </w:r>
      <w:r w:rsidRPr="006C58D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C58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เงินปันผลสำหรับปี</w:t>
      </w:r>
      <w:r w:rsidRPr="006C58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ดังกล่าวได้</w:t>
      </w:r>
      <w:r w:rsidRPr="006C58D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C58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รวมเงินปันผลระหว่างกาลในอัตราหุ้นละ </w:t>
      </w:r>
      <w:r w:rsidR="00204442" w:rsidRPr="002044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C58D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6C58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C58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ซึ่งบริษัทได้จ่ายให้กับผู้ถือหุ้นของบริษัทแล้วในเดือนกันยายน</w:t>
      </w:r>
      <w:r w:rsidRPr="006C58D7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 พ.ศ. </w:t>
      </w:r>
      <w:r w:rsidR="00204442" w:rsidRPr="00204442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2561</w:t>
      </w:r>
      <w:r w:rsidRPr="006C58D7">
        <w:rPr>
          <w:rFonts w:ascii="Browallia New" w:eastAsia="Arial Unicode MS" w:hAnsi="Browallia New" w:cs="Browallia New"/>
          <w:spacing w:val="6"/>
          <w:sz w:val="26"/>
          <w:szCs w:val="26"/>
        </w:rPr>
        <w:t xml:space="preserve"> </w:t>
      </w:r>
      <w:r w:rsidRPr="006C58D7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ดังนั้น</w:t>
      </w:r>
      <w:r w:rsidR="0022434D" w:rsidRPr="006C58D7">
        <w:rPr>
          <w:rFonts w:ascii="Browallia New" w:eastAsia="Arial Unicode MS" w:hAnsi="Browallia New" w:cs="Browallia New"/>
          <w:spacing w:val="6"/>
          <w:sz w:val="26"/>
          <w:szCs w:val="26"/>
          <w:cs/>
        </w:rPr>
        <w:br/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เงินปันผลที่ต้องจ่ายเพิ่มอีกจึงเท่ากับอัตราหุ้นละ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C58D7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6C5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คิดเป็นจำนวนเงินรวม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C58D7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346</w:t>
      </w:r>
      <w:r w:rsidRPr="006C5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6C58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เงินปันผลดังกล่าวได้จ่ายให้แก่ผู้ถือหุ้นแล้วในวันที่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6C5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</w:t>
      </w:r>
      <w:r w:rsidRPr="006C58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6C58D7">
        <w:rPr>
          <w:rFonts w:ascii="Browallia New" w:eastAsia="Arial Unicode MS" w:hAnsi="Browallia New" w:cs="Browallia New"/>
          <w:sz w:val="26"/>
          <w:szCs w:val="26"/>
        </w:rPr>
        <w:t>.</w:t>
      </w:r>
      <w:r w:rsidRPr="006C58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6C58D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60FD0495" w14:textId="2C8D5BC7" w:rsidR="0022434D" w:rsidRDefault="00224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  <w:r>
        <w:rPr>
          <w:rFonts w:ascii="Browallia New" w:eastAsia="Arial Unicode MS" w:hAnsi="Browallia New" w:cs="Browallia New"/>
          <w:sz w:val="20"/>
          <w:szCs w:val="20"/>
          <w:cs/>
          <w:lang w:val="en-GB"/>
        </w:rPr>
        <w:br w:type="page"/>
      </w:r>
    </w:p>
    <w:p w14:paraId="4606B4B0" w14:textId="77777777" w:rsidR="002E094E" w:rsidRPr="0022434D" w:rsidRDefault="002E094E" w:rsidP="00CB1D9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E094E" w:rsidRPr="002946AF" w14:paraId="2F3666B4" w14:textId="77777777" w:rsidTr="002E094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4098E6" w14:textId="77F79773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ภาระผูกพันและสัญญาที่สำคัญ</w:t>
            </w:r>
          </w:p>
        </w:tc>
      </w:tr>
    </w:tbl>
    <w:p w14:paraId="550ED53D" w14:textId="77777777" w:rsidR="002E094E" w:rsidRPr="002946AF" w:rsidRDefault="002E094E" w:rsidP="002E094E">
      <w:pPr>
        <w:pStyle w:val="Heading1"/>
        <w:keepNext w:val="0"/>
        <w:tabs>
          <w:tab w:val="clear" w:pos="567"/>
        </w:tabs>
        <w:spacing w:line="240" w:lineRule="auto"/>
        <w:rPr>
          <w:rFonts w:ascii="Browallia New" w:eastAsia="Arial Unicode MS" w:hAnsi="Browallia New" w:cs="Browallia New"/>
          <w:cs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094E" w:rsidRPr="002946AF" w14:paraId="367251D4" w14:textId="77777777" w:rsidTr="002E094E">
        <w:trPr>
          <w:tblHeader/>
        </w:trPr>
        <w:tc>
          <w:tcPr>
            <w:tcW w:w="3690" w:type="dxa"/>
          </w:tcPr>
          <w:p w14:paraId="35177ACC" w14:textId="77777777" w:rsidR="002E094E" w:rsidRPr="002946AF" w:rsidRDefault="002E094E" w:rsidP="006C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EC4B1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C994F" w14:textId="77777777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94E" w:rsidRPr="002946AF" w14:paraId="0FDF5A6D" w14:textId="77777777" w:rsidTr="002E094E">
        <w:trPr>
          <w:tblHeader/>
        </w:trPr>
        <w:tc>
          <w:tcPr>
            <w:tcW w:w="3690" w:type="dxa"/>
          </w:tcPr>
          <w:p w14:paraId="5AB9FBAB" w14:textId="77777777" w:rsidR="002E094E" w:rsidRPr="002946AF" w:rsidRDefault="002E094E" w:rsidP="006C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BF8BE2B" w14:textId="397AC2EE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0A43272" w14:textId="2D96BC8C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62FE315" w14:textId="503830EE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62761C9" w14:textId="754B91BF" w:rsidR="002E094E" w:rsidRPr="002946AF" w:rsidRDefault="002E094E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094E" w:rsidRPr="002946AF" w14:paraId="7F3C561A" w14:textId="77777777" w:rsidTr="002E094E">
        <w:tc>
          <w:tcPr>
            <w:tcW w:w="3690" w:type="dxa"/>
          </w:tcPr>
          <w:p w14:paraId="069CCB7D" w14:textId="77777777" w:rsidR="002E094E" w:rsidRPr="002946AF" w:rsidRDefault="002E094E" w:rsidP="006C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371D40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56A0BDA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555760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05EC04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E094E" w:rsidRPr="002946AF" w14:paraId="301E60BA" w14:textId="77777777" w:rsidTr="002E094E">
        <w:tc>
          <w:tcPr>
            <w:tcW w:w="3690" w:type="dxa"/>
          </w:tcPr>
          <w:p w14:paraId="48C01F00" w14:textId="77777777" w:rsidR="002E094E" w:rsidRPr="002946AF" w:rsidRDefault="002E094E" w:rsidP="006C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723113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D152DB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649B2A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A15AA0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94E" w:rsidRPr="002946AF" w14:paraId="25B0C09A" w14:textId="77777777" w:rsidTr="002E094E">
        <w:tc>
          <w:tcPr>
            <w:tcW w:w="3690" w:type="dxa"/>
          </w:tcPr>
          <w:p w14:paraId="187186AE" w14:textId="77777777" w:rsidR="002E094E" w:rsidRPr="002946AF" w:rsidRDefault="002E094E" w:rsidP="006C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ภาระผูกพันสำหรับรายจ่ายฝ่ายทุน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488326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6DC1CA6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543EFF6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A597A2D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94E" w:rsidRPr="002946AF" w14:paraId="2D545136" w14:textId="77777777" w:rsidTr="002E094E">
        <w:tc>
          <w:tcPr>
            <w:tcW w:w="3690" w:type="dxa"/>
          </w:tcPr>
          <w:p w14:paraId="08D9ACE4" w14:textId="77777777" w:rsidR="002E094E" w:rsidRPr="002946AF" w:rsidRDefault="002E094E" w:rsidP="006C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สัญญาก่อสร้างโครงการ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CA4B3F" w14:textId="3773CE24" w:rsidR="002E094E" w:rsidRPr="002946AF" w:rsidRDefault="00204442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166D49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B56E00" w14:textId="126F9110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49E619" w14:textId="4C095F49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166D49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CF65F" w14:textId="5A69E070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2E094E" w:rsidRPr="002946AF" w14:paraId="65597C98" w14:textId="77777777" w:rsidTr="002E094E">
        <w:tc>
          <w:tcPr>
            <w:tcW w:w="3690" w:type="dxa"/>
          </w:tcPr>
          <w:p w14:paraId="16BC4F06" w14:textId="77777777" w:rsidR="002E094E" w:rsidRPr="002946AF" w:rsidRDefault="002E094E" w:rsidP="006C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305AD1" w14:textId="7BFFBFA8" w:rsidR="002E094E" w:rsidRPr="002946AF" w:rsidRDefault="00204442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166D49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18E243" w14:textId="22F5B019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ACF21E" w14:textId="5403D849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166D49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D13135" w14:textId="23018040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2E094E" w:rsidRPr="002946AF" w14:paraId="0EDEE9E8" w14:textId="77777777" w:rsidTr="002E094E">
        <w:tc>
          <w:tcPr>
            <w:tcW w:w="3690" w:type="dxa"/>
          </w:tcPr>
          <w:p w14:paraId="350DB1DB" w14:textId="77777777" w:rsidR="002E094E" w:rsidRPr="002946AF" w:rsidRDefault="002E094E" w:rsidP="006C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6CE1D8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20F9A8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1661DF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B57890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94E" w:rsidRPr="002946AF" w14:paraId="594E57D3" w14:textId="77777777" w:rsidTr="002E094E">
        <w:tc>
          <w:tcPr>
            <w:tcW w:w="3690" w:type="dxa"/>
          </w:tcPr>
          <w:p w14:paraId="18C02899" w14:textId="77777777" w:rsidR="002E094E" w:rsidRPr="002946AF" w:rsidRDefault="002E094E" w:rsidP="006C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ภาระผูกพันตามสัญญาเช่าดำเนินงานที่ไม่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E23BB8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819B5EB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D64DB6D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142C361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94E" w:rsidRPr="002946AF" w14:paraId="5D7F5B68" w14:textId="77777777" w:rsidTr="002E094E">
        <w:tc>
          <w:tcPr>
            <w:tcW w:w="3690" w:type="dxa"/>
          </w:tcPr>
          <w:p w14:paraId="2D8C0F99" w14:textId="715D9372" w:rsidR="002E094E" w:rsidRPr="002946AF" w:rsidRDefault="002E094E" w:rsidP="006C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สามารถยกเลิกได้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3F212B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DE85E7E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67DC297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19F0B3F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94E" w:rsidRPr="002946AF" w14:paraId="3937D011" w14:textId="77777777" w:rsidTr="002E094E">
        <w:tc>
          <w:tcPr>
            <w:tcW w:w="3690" w:type="dxa"/>
          </w:tcPr>
          <w:p w14:paraId="79E297B8" w14:textId="77777777" w:rsidR="002E094E" w:rsidRPr="002946AF" w:rsidRDefault="002E094E" w:rsidP="006C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ภายในระยะเวลาหนึ่งปี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E3601D" w14:textId="5C776A60" w:rsidR="002E094E" w:rsidRPr="002946AF" w:rsidRDefault="00204442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4171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</w:tcPr>
          <w:p w14:paraId="21EAEC2A" w14:textId="6F307CD8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FAFAFA"/>
          </w:tcPr>
          <w:p w14:paraId="4C72C081" w14:textId="5838814E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6D49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</w:tcPr>
          <w:p w14:paraId="694FE602" w14:textId="6D85FB31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2E094E" w:rsidRPr="002946AF" w14:paraId="530DF317" w14:textId="77777777" w:rsidTr="002E094E">
        <w:tc>
          <w:tcPr>
            <w:tcW w:w="3690" w:type="dxa"/>
          </w:tcPr>
          <w:p w14:paraId="2D35E0E3" w14:textId="77777777" w:rsidR="002E094E" w:rsidRPr="002946AF" w:rsidRDefault="002E094E" w:rsidP="006C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ภายหลังจากหนึ่งปี แต่ไม่เกินห้าปี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012D99" w14:textId="6FB07B2B" w:rsidR="002E094E" w:rsidRPr="002946AF" w:rsidRDefault="00204442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4171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</w:tcPr>
          <w:p w14:paraId="533F04D9" w14:textId="53D709DD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shd w:val="clear" w:color="auto" w:fill="FAFAFA"/>
          </w:tcPr>
          <w:p w14:paraId="33A9D080" w14:textId="3F56D47A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66D49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</w:tcPr>
          <w:p w14:paraId="14B085E9" w14:textId="1598AE05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2E094E" w:rsidRPr="002946AF" w14:paraId="04DF5A77" w14:textId="77777777" w:rsidTr="002E094E">
        <w:tc>
          <w:tcPr>
            <w:tcW w:w="3690" w:type="dxa"/>
          </w:tcPr>
          <w:p w14:paraId="5933A314" w14:textId="77777777" w:rsidR="002E094E" w:rsidRPr="002946AF" w:rsidRDefault="002E094E" w:rsidP="006C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ภายหลังจากห้าปี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041B6C" w14:textId="41243A47" w:rsidR="002E094E" w:rsidRPr="002946AF" w:rsidRDefault="00204442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66D49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CB9F5" w14:textId="4CA5D199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969690" w14:textId="4F7D80E6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66D49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1AF2BE" w14:textId="6F2C7F5A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2E094E" w:rsidRPr="002946AF" w14:paraId="2AEEC695" w14:textId="77777777" w:rsidTr="002E094E">
        <w:tc>
          <w:tcPr>
            <w:tcW w:w="3690" w:type="dxa"/>
          </w:tcPr>
          <w:p w14:paraId="079E28E1" w14:textId="77777777" w:rsidR="002E094E" w:rsidRPr="002946AF" w:rsidRDefault="002E094E" w:rsidP="006C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92E234" w14:textId="18F8F2D8" w:rsidR="002E094E" w:rsidRPr="002946AF" w:rsidRDefault="00204442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F2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FCD402" w14:textId="4661F24E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E38E0" w14:textId="68D5313A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4171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B8D5CD" w14:textId="38415190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2E094E" w:rsidRPr="002946AF" w14:paraId="16EAD501" w14:textId="77777777" w:rsidTr="002E094E">
        <w:tc>
          <w:tcPr>
            <w:tcW w:w="3690" w:type="dxa"/>
          </w:tcPr>
          <w:p w14:paraId="254502F2" w14:textId="77777777" w:rsidR="002E094E" w:rsidRPr="002946AF" w:rsidRDefault="002E094E" w:rsidP="006C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ECCF6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59EB68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A8E028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5AC1D3F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94E" w:rsidRPr="002946AF" w14:paraId="18CB980A" w14:textId="77777777" w:rsidTr="002E094E">
        <w:tc>
          <w:tcPr>
            <w:tcW w:w="3690" w:type="dxa"/>
          </w:tcPr>
          <w:p w14:paraId="49FA360B" w14:textId="77777777" w:rsidR="002E094E" w:rsidRPr="002946AF" w:rsidRDefault="002E094E" w:rsidP="006C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proofErr w:type="spellStart"/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440" w:type="dxa"/>
            <w:shd w:val="clear" w:color="auto" w:fill="FAFAFA"/>
            <w:vAlign w:val="center"/>
          </w:tcPr>
          <w:p w14:paraId="1EF8240E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08C01AE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6294CD3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975019B" w14:textId="77777777" w:rsidR="002E094E" w:rsidRPr="002946AF" w:rsidRDefault="002E094E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94E" w:rsidRPr="002946AF" w14:paraId="0C3C0B03" w14:textId="77777777" w:rsidTr="002E094E">
        <w:tc>
          <w:tcPr>
            <w:tcW w:w="3690" w:type="dxa"/>
          </w:tcPr>
          <w:p w14:paraId="55946D81" w14:textId="77777777" w:rsidR="002E094E" w:rsidRPr="002946AF" w:rsidRDefault="002E094E" w:rsidP="006C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0" w:name="_Hlk221435865"/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14:paraId="3A39DEB5" w14:textId="0F19DFC2" w:rsidR="002E094E" w:rsidRPr="002946AF" w:rsidRDefault="00204442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66D49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  <w:r w:rsidR="00B859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</w:tcPr>
          <w:p w14:paraId="59218E5C" w14:textId="4ABA6717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14:paraId="775F39A2" w14:textId="7EA19FE1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6D49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7C0B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</w:tcPr>
          <w:p w14:paraId="1B32F05E" w14:textId="1A3DF428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2E094E" w:rsidRPr="002946AF" w14:paraId="56BADCE8" w14:textId="77777777" w:rsidTr="002E094E">
        <w:tc>
          <w:tcPr>
            <w:tcW w:w="3690" w:type="dxa"/>
          </w:tcPr>
          <w:p w14:paraId="767F22CA" w14:textId="77777777" w:rsidR="002E094E" w:rsidRPr="002946AF" w:rsidRDefault="002E094E" w:rsidP="006C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14:paraId="0666A223" w14:textId="65B09C54" w:rsidR="002E094E" w:rsidRPr="002946AF" w:rsidRDefault="00204442" w:rsidP="002E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171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</w:tcPr>
          <w:p w14:paraId="2A66CAD8" w14:textId="37BF01E9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14:paraId="448087CD" w14:textId="5DEA85E3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1716"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</w:tcPr>
          <w:p w14:paraId="11E69A51" w14:textId="16978E24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2E094E" w:rsidRPr="002946AF" w14:paraId="39F3C00B" w14:textId="77777777" w:rsidTr="002E094E">
        <w:tc>
          <w:tcPr>
            <w:tcW w:w="3690" w:type="dxa"/>
          </w:tcPr>
          <w:p w14:paraId="59B9950F" w14:textId="77777777" w:rsidR="002E094E" w:rsidRPr="002946AF" w:rsidRDefault="002E094E" w:rsidP="006C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สัญญาการสั่งซื้อน้ำมันดิบและวัตถุดิบ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98460D" w14:textId="34610084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166D49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C44640" w14:textId="3C13AD19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7C7E3CF" w14:textId="09994B7E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166D49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7B5EE2" w14:textId="7D0E552B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2E094E" w:rsidRPr="002946AF" w14:paraId="7DD50726" w14:textId="77777777" w:rsidTr="002E094E">
        <w:tc>
          <w:tcPr>
            <w:tcW w:w="3690" w:type="dxa"/>
          </w:tcPr>
          <w:p w14:paraId="571B4BD3" w14:textId="77777777" w:rsidR="002E094E" w:rsidRPr="002946AF" w:rsidRDefault="002E094E" w:rsidP="006C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38B1B9" w14:textId="03AB9D83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834F8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06D868" w14:textId="4205F3AE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8A8CB3A" w14:textId="4B6B37FC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834F8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7C0B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892173" w14:textId="22F6EE36" w:rsidR="002E094E" w:rsidRPr="002946AF" w:rsidRDefault="00204442" w:rsidP="002E094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2E094E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bookmarkEnd w:id="20"/>
    </w:tbl>
    <w:p w14:paraId="70803CDB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2AB87BC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right="2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การลงทุนโครงการพลังงานสะอาด</w:t>
      </w:r>
    </w:p>
    <w:p w14:paraId="0982F99D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AEA600" w14:textId="06859511" w:rsidR="002E094E" w:rsidRPr="0031733C" w:rsidRDefault="002E094E" w:rsidP="002E094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บริษัทลงนามสัญญาจ้างผู้รับเหมาหลายแห่งสำหรับโครงการพลังงานสะอาด (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Clean Fuel Project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 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CFP)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ซึ่งบริษัทได้รับการอนุมัติการลงทุนจากที่ประชุมวิสามัญผู้ถือหุ้นเมื่อวันที่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โดยมีมูลค่าโครงการไม่เกิน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825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</w:t>
      </w:r>
      <w:r w:rsidRPr="0031733C">
        <w:rPr>
          <w:rFonts w:ascii="Browallia New" w:eastAsia="Arial Unicode MS" w:hAnsi="Browallia New" w:cs="Browallia New"/>
          <w:sz w:val="26"/>
          <w:szCs w:val="26"/>
          <w:cs/>
        </w:rPr>
        <w:t xml:space="preserve">สหรัฐอเมริกา หรือเทียบเท่า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31733C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279</w:t>
      </w:r>
      <w:r w:rsidRPr="003173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733C">
        <w:rPr>
          <w:rFonts w:ascii="Browallia New" w:eastAsia="Arial Unicode MS" w:hAnsi="Browallia New" w:cs="Browallia New"/>
          <w:sz w:val="26"/>
          <w:szCs w:val="26"/>
          <w:cs/>
        </w:rPr>
        <w:t>ล้านบาท ซึ่งรวมมูลค่าโครงการหน่วยผลิตไฟฟ้า (</w:t>
      </w:r>
      <w:r w:rsidRPr="0031733C">
        <w:rPr>
          <w:rFonts w:ascii="Browallia New" w:eastAsia="Arial Unicode MS" w:hAnsi="Browallia New" w:cs="Browallia New"/>
          <w:sz w:val="26"/>
          <w:szCs w:val="26"/>
        </w:rPr>
        <w:t xml:space="preserve">Energy Recovery Unit </w:t>
      </w:r>
      <w:r w:rsidRPr="0031733C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 </w:t>
      </w:r>
      <w:proofErr w:type="spellStart"/>
      <w:r w:rsidRPr="0031733C">
        <w:rPr>
          <w:rFonts w:ascii="Browallia New" w:eastAsia="Arial Unicode MS" w:hAnsi="Browallia New" w:cs="Browallia New"/>
          <w:sz w:val="26"/>
          <w:szCs w:val="26"/>
        </w:rPr>
        <w:t>ERU</w:t>
      </w:r>
      <w:proofErr w:type="spellEnd"/>
      <w:r w:rsidRPr="0031733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31733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1733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ซึ่งมีกำลังผลิตกระแสไฟฟ้า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Pr="0031733C">
        <w:rPr>
          <w:rFonts w:ascii="Browallia New" w:eastAsia="Arial Unicode MS" w:hAnsi="Browallia New" w:cs="Browallia New"/>
          <w:sz w:val="26"/>
          <w:szCs w:val="26"/>
          <w:cs/>
        </w:rPr>
        <w:t xml:space="preserve"> เมกะวัตต์และไอน้ำเพื่อป้อนให้กับกระบวนการผลิตของโครงการ </w:t>
      </w:r>
      <w:r w:rsidRPr="0031733C">
        <w:rPr>
          <w:rFonts w:ascii="Browallia New" w:eastAsia="Arial Unicode MS" w:hAnsi="Browallia New" w:cs="Browallia New"/>
          <w:sz w:val="26"/>
          <w:szCs w:val="26"/>
        </w:rPr>
        <w:t xml:space="preserve">CFP </w:t>
      </w:r>
    </w:p>
    <w:p w14:paraId="47230DAE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6D0A5EE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right="2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สัญญาซื้อกระแสไฟฟ้า</w:t>
      </w:r>
    </w:p>
    <w:p w14:paraId="2D7A7214" w14:textId="77777777" w:rsidR="002E094E" w:rsidRPr="002946AF" w:rsidRDefault="002E094E" w:rsidP="0031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774234" w14:textId="7E39D730" w:rsidR="002E094E" w:rsidRPr="002946AF" w:rsidRDefault="002E094E" w:rsidP="0031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บริษัทย่อยสองแห่งมีสัญญาซื้อกระแสไฟฟ้ากับการไฟฟ้าฝ่ายผลิตแห่งประเทศไทย (กฟผ.) เป็นระยะเวลา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ซึ่งจะสิ้นสุดในปี </w:t>
      </w:r>
      <w:r w:rsidR="0031733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2584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โดยบริษัทย่อยดังกล่าวจะจำหน่ายกระแสไฟฟ้าให้แก่ กฟผ. ในปริมาณและราคาที่ตกลงกัน ในฐานะที่บริษัทย่อยดังกล่าวเป็นคู่สัญญากับ กฟผ. บริษัทย่อยจะต้องปฏิบัติตามเงื่อนไขและข้อกำหนดต่าง</w:t>
      </w:r>
      <w:r w:rsidR="00A901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ๆ ที่กำหนดไว้ในสัญญา</w:t>
      </w:r>
    </w:p>
    <w:p w14:paraId="274460A8" w14:textId="77777777" w:rsidR="004A5E9F" w:rsidRPr="002946AF" w:rsidRDefault="002E094E" w:rsidP="00070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AAE7EFE" w14:textId="77777777" w:rsidR="004A5E9F" w:rsidRPr="002946AF" w:rsidRDefault="004A5E9F" w:rsidP="00070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19BE0C4" w14:textId="053CDB1C" w:rsidR="002E094E" w:rsidRPr="002946AF" w:rsidRDefault="002E094E" w:rsidP="00070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สัญญาร่วมลงทุนเช่าที่ราชพัสดุ</w:t>
      </w:r>
    </w:p>
    <w:p w14:paraId="040ABC30" w14:textId="77777777" w:rsidR="002E094E" w:rsidRPr="002946AF" w:rsidRDefault="002E094E" w:rsidP="00F94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E23004" w14:textId="1C82319E" w:rsidR="002E094E" w:rsidRPr="002946AF" w:rsidRDefault="002E094E" w:rsidP="00F94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173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เมื่อวันที่</w:t>
      </w:r>
      <w:r w:rsidRPr="003173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Pr="003173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173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สิงหาคม พ.ศ. </w:t>
      </w:r>
      <w:r w:rsidR="00204442" w:rsidRPr="002044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3173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173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บริษัทได้มีการลงนามในสัญญาเช่าที่ราชพัสดุกับกระทรวงการคลัง</w:t>
      </w:r>
      <w:r w:rsidRPr="003173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173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ซึ่งบริษัทต้องจ่ายชำระค่าเช่าทุกปี</w:t>
      </w:r>
      <w:r w:rsidRPr="002946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ตามกำหนดอายุสัญญาเช่าเป็นระยะเวลา</w:t>
      </w:r>
      <w:r w:rsidRPr="002946A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2946A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2946A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ตั้งแต่ปี</w:t>
      </w:r>
      <w:r w:rsidRPr="002946A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พ.ศ.</w:t>
      </w:r>
      <w:r w:rsidRPr="002946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04442" w:rsidRPr="002044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2946A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ถึงปี</w:t>
      </w:r>
      <w:r w:rsidRPr="002946A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พ.ศ.</w:t>
      </w:r>
      <w:r w:rsidRPr="002946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04442" w:rsidRPr="002044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2595</w:t>
      </w:r>
      <w:r w:rsidRPr="002946A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258D43B" w14:textId="77777777" w:rsidR="002E094E" w:rsidRPr="002946AF" w:rsidRDefault="002E094E" w:rsidP="00F94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D2BFE9" w14:textId="6F5AE167" w:rsidR="002E094E" w:rsidRPr="002946AF" w:rsidRDefault="002E094E" w:rsidP="00F94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946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วันที่มีการลงนามในสัญญา บริษัทได้ชำระค่าเช่าล่วงหน้าเป็นจำนวน </w:t>
      </w:r>
      <w:r w:rsidR="00204442" w:rsidRPr="002044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2946A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962</w:t>
      </w:r>
      <w:r w:rsidRPr="002946A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04193DBE" w14:textId="77777777" w:rsidR="002E094E" w:rsidRPr="002946AF" w:rsidRDefault="002E094E" w:rsidP="00F94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57624B4F" w14:textId="77777777" w:rsidR="002E094E" w:rsidRPr="002946AF" w:rsidRDefault="002E094E" w:rsidP="00F94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สัญญาแลกเปลี่ยนอัตราดอกเบี้ย</w:t>
      </w:r>
    </w:p>
    <w:p w14:paraId="70EFF2C2" w14:textId="77777777" w:rsidR="002E094E" w:rsidRPr="002946AF" w:rsidRDefault="002E094E" w:rsidP="00F94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40ED3E" w14:textId="62FE2B65" w:rsidR="002E094E" w:rsidRDefault="002E094E" w:rsidP="0031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บริษัทย่อยแห่งหนึ่งได้ตกลงทำสัญญาแลกเปลี่ยนอัตราดอกเบี้ยกับสถาบันการเงินหลายแห่ง เพื่อเป็นเครื่องมือบริหารความเสี่ยงที่เกี่ยวเนื่องกับอัตราดอกเบี้ยของเงินกู้ยืมระยะยาวในสกุลเงินบาท ซึ่งมียอดคงเหลือ 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32CBD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019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241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โดยแลกเปลี่ยนอัตราดอกเบี้ยจากอัตราดอกเบี้ยลอยตัวตามอัตรา 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</w:rPr>
        <w:t>THBFIX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M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บวกอัตราส่วนเพิ่มคงที่ต่อปี เป็นอัตราดอกเบี้ยคงที่ต่อปี สัญญามีระยะเวลาตั้งแต่เดือน</w:t>
      </w:r>
      <w:r w:rsidR="001674EF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04442" w:rsidRPr="00204442">
        <w:rPr>
          <w:rFonts w:ascii="Browallia New" w:eastAsia="Arial Unicode MS" w:hAnsi="Browallia New" w:cs="Browallia New" w:hint="cs"/>
          <w:sz w:val="26"/>
          <w:szCs w:val="26"/>
          <w:lang w:val="en-GB"/>
        </w:rPr>
        <w:t>2561</w:t>
      </w:r>
      <w:r w:rsidR="00E56731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ถึงเดือน</w:t>
      </w:r>
      <w:r w:rsidR="001674EF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="00E56731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674EF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2571</w:t>
      </w:r>
    </w:p>
    <w:p w14:paraId="4BD39C94" w14:textId="102AC045" w:rsidR="001F368F" w:rsidRDefault="001F368F" w:rsidP="0031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15E818" w14:textId="77777777" w:rsidR="001F368F" w:rsidRPr="002946AF" w:rsidRDefault="001F368F" w:rsidP="001F368F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สัญญาบริการซ่อมบำรุงระยะยาว</w:t>
      </w:r>
    </w:p>
    <w:p w14:paraId="7D75C7E4" w14:textId="77777777" w:rsidR="001F368F" w:rsidRPr="006C58D7" w:rsidRDefault="001F368F" w:rsidP="001F368F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z w:val="22"/>
          <w:szCs w:val="22"/>
          <w:lang w:val="en-GB"/>
        </w:rPr>
      </w:pPr>
    </w:p>
    <w:p w14:paraId="531EDD20" w14:textId="2A827A9A" w:rsidR="001F368F" w:rsidRPr="002946AF" w:rsidRDefault="001F368F" w:rsidP="001F3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  <w:t>บริษัท</w:t>
      </w:r>
      <w:r>
        <w:rPr>
          <w:rFonts w:ascii="Browallia New" w:eastAsia="Arial Unicode MS" w:hAnsi="Browallia New" w:cs="Browallia New" w:hint="cs"/>
          <w:color w:val="222222"/>
          <w:sz w:val="26"/>
          <w:szCs w:val="26"/>
          <w:cs/>
          <w:lang w:val="en-GB"/>
        </w:rPr>
        <w:t>ย่อยหลายแห่ง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  <w:t>มีสัญญาจัดหาและบริการซ่อมบำรุงเครื่องผลิตกระแสไฟฟ้า</w:t>
      </w:r>
      <w:r>
        <w:rPr>
          <w:rFonts w:ascii="Browallia New" w:eastAsia="Arial Unicode MS" w:hAnsi="Browallia New" w:cs="Browallia New" w:hint="cs"/>
          <w:color w:val="222222"/>
          <w:sz w:val="26"/>
          <w:szCs w:val="26"/>
          <w:cs/>
          <w:lang w:val="en-GB"/>
        </w:rPr>
        <w:t>หลายฉบับ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  <w:t>กับบริษัทในประเทศ</w:t>
      </w:r>
      <w:r>
        <w:rPr>
          <w:rFonts w:ascii="Browallia New" w:eastAsia="Arial Unicode MS" w:hAnsi="Browallia New" w:cs="Browallia New" w:hint="cs"/>
          <w:color w:val="222222"/>
          <w:sz w:val="26"/>
          <w:szCs w:val="26"/>
          <w:cs/>
          <w:lang w:val="en-GB"/>
        </w:rPr>
        <w:t>และต่างประเทศ</w:t>
      </w:r>
      <w:r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  <w:br/>
      </w:r>
      <w:r>
        <w:rPr>
          <w:rFonts w:ascii="Browallia New" w:eastAsia="Arial Unicode MS" w:hAnsi="Browallia New" w:cs="Browallia New" w:hint="cs"/>
          <w:color w:val="222222"/>
          <w:sz w:val="26"/>
          <w:szCs w:val="26"/>
          <w:cs/>
          <w:lang w:val="en-GB"/>
        </w:rPr>
        <w:t>หลายแห่ง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  <w:t xml:space="preserve"> (ผู้ให้บริการ) เป็นระยะเวลา</w:t>
      </w:r>
      <w:r>
        <w:rPr>
          <w:rFonts w:ascii="Browallia New" w:eastAsia="Arial Unicode MS" w:hAnsi="Browallia New" w:cs="Browallia New" w:hint="cs"/>
          <w:color w:val="222222"/>
          <w:sz w:val="26"/>
          <w:szCs w:val="26"/>
          <w:cs/>
          <w:lang w:val="en-GB"/>
        </w:rPr>
        <w:t xml:space="preserve"> </w:t>
      </w:r>
      <w:r w:rsidRPr="00204442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14</w:t>
      </w:r>
      <w:r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222222"/>
          <w:sz w:val="26"/>
          <w:szCs w:val="26"/>
          <w:cs/>
          <w:lang w:val="en-GB"/>
        </w:rPr>
        <w:t>ปี ถึง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  <w:t xml:space="preserve"> </w:t>
      </w:r>
      <w:r w:rsidRPr="00204442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15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  <w:t xml:space="preserve"> ปี โดยผู้ให้บริการจะจัดหาและซ่อมแซมอะไหล่สำหรับการซ่อมบำรุงประจำปี และการซ่อมบำรุงตามตารางที่กำหนด บริษัทมีภาระผูกพันที่จะต้องจ่ายชำระค่าอะไหล่และค่าบริการซ่อมบำรุงให้กับผู้ให้บริการดังกล่าวตามราคาที่ระบุไว้ในสัญญา สัญญานี้มีผลบังคับใช้นับจากวันที่ </w:t>
      </w:r>
      <w:r w:rsidRPr="00204442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1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  <w:t xml:space="preserve"> มิถุนายน</w:t>
      </w:r>
      <w:r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222222"/>
          <w:sz w:val="26"/>
          <w:szCs w:val="26"/>
          <w:cs/>
          <w:lang w:val="en-GB"/>
        </w:rPr>
        <w:t>พ.ศ.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  <w:t xml:space="preserve"> </w:t>
      </w:r>
      <w:r w:rsidRPr="00204442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2559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222222"/>
          <w:sz w:val="26"/>
          <w:szCs w:val="26"/>
          <w:cs/>
          <w:lang w:val="en-GB"/>
        </w:rPr>
        <w:t xml:space="preserve">และ </w:t>
      </w:r>
      <w:r w:rsidRPr="00204442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14</w:t>
      </w:r>
      <w:r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222222"/>
          <w:sz w:val="26"/>
          <w:szCs w:val="26"/>
          <w:cs/>
          <w:lang w:val="en-GB"/>
        </w:rPr>
        <w:t xml:space="preserve">ธันวาคม พ.ศ. </w:t>
      </w:r>
      <w:r w:rsidRPr="00204442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2561</w:t>
      </w:r>
    </w:p>
    <w:p w14:paraId="15DA4B9A" w14:textId="77777777" w:rsidR="002E094E" w:rsidRPr="002946AF" w:rsidRDefault="002E094E" w:rsidP="00F94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2E094E" w:rsidRPr="002946AF" w14:paraId="0F21FB1F" w14:textId="77777777" w:rsidTr="002E094E">
        <w:trPr>
          <w:trHeight w:val="386"/>
        </w:trPr>
        <w:tc>
          <w:tcPr>
            <w:tcW w:w="15665" w:type="dxa"/>
            <w:shd w:val="clear" w:color="auto" w:fill="FFA543"/>
            <w:vAlign w:val="center"/>
          </w:tcPr>
          <w:p w14:paraId="729311E2" w14:textId="17DBC0D5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หนี้สินที่อาจเกิดขึ้นและสินทรัพย์ที่อาจเกิดขึ้น</w:t>
            </w:r>
          </w:p>
        </w:tc>
      </w:tr>
    </w:tbl>
    <w:p w14:paraId="25AB9D05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B38A9B" w14:textId="6360B223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บริษัทมีหนี้สินที่อาจเกิดขึ้นและสินทรัพย์ที่อาจเกิดขึ้นดังนี้</w:t>
      </w:r>
    </w:p>
    <w:p w14:paraId="59D92237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0283E0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บริษัทมีสัญญาแลกเปลี่ยนส่วนต่างราคาน้ำมันสำเร็จรูปและน้ำมันดิบล่วงหน้ากับบริษัทต่างประเทศและกิจการที่เกี่ยวข้องกันหลายแห่ง (คู่สัญญา) โดยบริษัทหรือคู่สัญญาดังกล่าวมีภาระผูกพันที่จะต้องจ่ายส่วนต่างระหว่างราคาคงที่กับราคาลอยตัวสำหรับงวดนั้น ๆ</w:t>
      </w:r>
    </w:p>
    <w:p w14:paraId="4D8A17CB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BFA47B" w14:textId="1E1F838D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บริษัทมีปริมาณน้ำ</w:t>
      </w:r>
      <w:r w:rsidR="006D365D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มันภายใต้สัญญาดังกล่าวเป็นจำนวน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D365D" w:rsidRPr="002946A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04442" w:rsidRPr="00204442">
        <w:rPr>
          <w:rFonts w:ascii="Browallia New" w:eastAsia="Arial Unicode MS" w:hAnsi="Browallia New" w:cs="Browallia New" w:hint="cs"/>
          <w:sz w:val="26"/>
          <w:szCs w:val="26"/>
          <w:lang w:val="en-GB"/>
        </w:rPr>
        <w:t>57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ล้านบาร์เรล (พ.ศ.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F94D87" w:rsidRPr="002946AF">
        <w:rPr>
          <w:rFonts w:ascii="Browallia New" w:eastAsia="Arial Unicode MS" w:hAnsi="Browallia New" w:cs="Browallia New"/>
          <w:sz w:val="26"/>
          <w:szCs w:val="26"/>
        </w:rPr>
        <w:br/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ล้านบาร์เรล)</w:t>
      </w:r>
    </w:p>
    <w:p w14:paraId="6415E570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2E094E" w:rsidRPr="002946AF" w14:paraId="7782D912" w14:textId="77777777" w:rsidTr="002E094E">
        <w:trPr>
          <w:trHeight w:val="386"/>
        </w:trPr>
        <w:tc>
          <w:tcPr>
            <w:tcW w:w="15665" w:type="dxa"/>
            <w:shd w:val="clear" w:color="auto" w:fill="FFA543"/>
            <w:vAlign w:val="center"/>
          </w:tcPr>
          <w:p w14:paraId="370FE2F6" w14:textId="5220C93B" w:rsidR="002E094E" w:rsidRPr="002946AF" w:rsidRDefault="00204442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นโยบายประกันภัย</w:t>
            </w:r>
          </w:p>
        </w:tc>
      </w:tr>
    </w:tbl>
    <w:p w14:paraId="71CE8258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5DA422" w14:textId="00B10A1C" w:rsidR="0031733C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ทำกรมธรรม์ประกันภัยคุ้มครองความเสี่ยงทุกประเภทรวมถึงการชดเชยการสูญเสียรายได้กับกลุ่มผู้รับประกันและผู้รั</w:t>
      </w:r>
      <w:r w:rsidR="0008058F" w:rsidRPr="002946AF">
        <w:rPr>
          <w:rFonts w:ascii="Browallia New" w:eastAsia="Arial Unicode MS" w:hAnsi="Browallia New" w:cs="Browallia New"/>
          <w:sz w:val="26"/>
          <w:szCs w:val="26"/>
          <w:cs/>
        </w:rPr>
        <w:t>บประกันต่อ โดยมีวงเงินประกันรวม</w:t>
      </w:r>
      <w:r w:rsidR="0008058F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08058F"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751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ล้านเหรียญสหรัฐอเมริกา (พ.ศ.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78D5"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168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ล้านเหรียญสหรัฐอเมริกา) กรมธรรม์ดังกล่าวมีการต่ออายุทุกปีโดยบริษัทย่อยบางแห่งได้โอนสิทธิเรียกร้องตามกรมธรรม์ประกันภัยให้กับเจ้าหนี้ตามสัญญาเงินกู้</w:t>
      </w:r>
    </w:p>
    <w:p w14:paraId="596FAADF" w14:textId="77777777" w:rsidR="0031733C" w:rsidRDefault="0031733C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D82424" w14:textId="77777777" w:rsidR="0031733C" w:rsidRDefault="0031733C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6B5F16" w14:textId="2BFB0AC0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42B7EE0" w14:textId="77777777" w:rsidR="002E094E" w:rsidRPr="0075058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2E094E" w:rsidRPr="002946AF" w14:paraId="5DA4BA57" w14:textId="77777777" w:rsidTr="002E094E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33AF0D79" w14:textId="7EA399BF" w:rsidR="002E094E" w:rsidRPr="002946AF" w:rsidRDefault="00922069" w:rsidP="002E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39</w:t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094E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138D7E37" w14:textId="77777777" w:rsidR="002E094E" w:rsidRPr="006C58D7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62FB8F5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5FD75296" w14:textId="77777777" w:rsidR="002E094E" w:rsidRPr="006C58D7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2883E8C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FD47CF1" w14:textId="77777777" w:rsidR="002E094E" w:rsidRPr="006C58D7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5C9FB99" w14:textId="2739A206" w:rsidR="002E094E" w:rsidRDefault="002E094E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บริษัทเป็นบริษัทในกลุ่มของบริษัท ปตท. จำกัด (มหาชน) (ปตท.) ซึ่งเป็นนิติบุคคลที่จัดตั้งขึ้นในประเทศไทย และ ปตท. เป็นผู้ถือหุ้นรายใหญ่และเป็นบริษัทใหญ่ของบริษัท โดยปตท. ถือหุ้นในบริษัทคิดเป็นร้อยละ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="004F3753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="004F3753"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ของทุนที่ออกและชำระแล้วของบริษัท 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36D2B16" w14:textId="5E1AAF66" w:rsidR="00C1376A" w:rsidRPr="006C58D7" w:rsidRDefault="00C1376A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0C7D60A" w14:textId="4EFB9D92" w:rsidR="00C1376A" w:rsidRPr="00F632E8" w:rsidRDefault="00C1376A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รายละเอียดของบริษัทย่อย การร่วมค้าและบริษัทร่วมได้แสดงไว้ในหมายเหตุฯ ข้อ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="006A5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ข้อ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20C5F274" w14:textId="72B69E6E" w:rsidR="002E094E" w:rsidRPr="006C58D7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4"/>
          <w:szCs w:val="24"/>
        </w:rPr>
      </w:pPr>
    </w:p>
    <w:p w14:paraId="60F77EF1" w14:textId="136BEC25" w:rsidR="00D55B61" w:rsidRDefault="00D55B61" w:rsidP="00F63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32E8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ความสัมพันธ์กับบุคคลหรือกิจการที่เกี่ยวข้องกัน มีดังนี้</w:t>
      </w:r>
    </w:p>
    <w:p w14:paraId="2E4EFC31" w14:textId="6CDEAC38" w:rsidR="006C58D7" w:rsidRPr="006C58D7" w:rsidRDefault="006C58D7" w:rsidP="00F63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3970"/>
        <w:gridCol w:w="1872"/>
        <w:gridCol w:w="3621"/>
      </w:tblGrid>
      <w:tr w:rsidR="006C58D7" w:rsidRPr="00F53688" w14:paraId="76635219" w14:textId="77777777" w:rsidTr="005A0D5D">
        <w:trPr>
          <w:tblHeader/>
        </w:trPr>
        <w:tc>
          <w:tcPr>
            <w:tcW w:w="209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8F6145" w14:textId="77777777" w:rsidR="006C58D7" w:rsidRPr="00F632E8" w:rsidRDefault="006C58D7" w:rsidP="006C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362E5" w14:textId="77777777" w:rsidR="006C58D7" w:rsidRPr="00F632E8" w:rsidRDefault="006C58D7" w:rsidP="006C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32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9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45A1F6" w14:textId="77777777" w:rsidR="006C58D7" w:rsidRPr="00F632E8" w:rsidRDefault="006C58D7" w:rsidP="006C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C58D7" w:rsidRPr="00F53688" w14:paraId="0D695717" w14:textId="77777777" w:rsidTr="005A0D5D">
        <w:trPr>
          <w:tblHeader/>
        </w:trPr>
        <w:tc>
          <w:tcPr>
            <w:tcW w:w="20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19353" w14:textId="77777777" w:rsidR="006C58D7" w:rsidRPr="00F632E8" w:rsidRDefault="006C58D7" w:rsidP="006C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32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8DB5EF" w14:textId="77777777" w:rsidR="006C58D7" w:rsidRPr="00F632E8" w:rsidRDefault="006C58D7" w:rsidP="006C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32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98969" w14:textId="77777777" w:rsidR="006C58D7" w:rsidRPr="00F632E8" w:rsidRDefault="006C58D7" w:rsidP="006C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32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C58D7" w:rsidRPr="006C58D7" w14:paraId="0F2FDA88" w14:textId="77777777" w:rsidTr="005A0D5D">
        <w:trPr>
          <w:tblHeader/>
        </w:trPr>
        <w:tc>
          <w:tcPr>
            <w:tcW w:w="20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B6662B" w14:textId="77777777" w:rsidR="006C58D7" w:rsidRPr="006C58D7" w:rsidRDefault="006C58D7" w:rsidP="006C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A630D" w14:textId="77777777" w:rsidR="006C58D7" w:rsidRPr="006C58D7" w:rsidRDefault="006C58D7" w:rsidP="006C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6C4FC" w14:textId="77777777" w:rsidR="006C58D7" w:rsidRPr="006C58D7" w:rsidRDefault="006C58D7" w:rsidP="006C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0677A7" w:rsidRPr="000677A7" w14:paraId="2BEE8738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89842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ปตท. จำกัด (มหาชน)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5ED6C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23315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</w:tr>
      <w:tr w:rsidR="000677A7" w:rsidRPr="000677A7" w14:paraId="0375A83B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639F8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ไทยพาราไซ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ลีน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ADBFF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6BE0C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เป็นบริษัทย่อยและ/หรือมีกรรมการร่วมกัน</w:t>
            </w:r>
          </w:p>
        </w:tc>
      </w:tr>
      <w:tr w:rsidR="000677A7" w:rsidRPr="000677A7" w14:paraId="5441D2C7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3990D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ไทยล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ู้บ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เบส จำกัด (มหาชน)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37BB7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DD5D9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เป็นบริษัทย่อยและ/หรือมีกรรมการร่วมกัน</w:t>
            </w:r>
          </w:p>
        </w:tc>
      </w:tr>
      <w:tr w:rsidR="000677A7" w:rsidRPr="000677A7" w14:paraId="6A74E55C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FFA53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ไทยออยล์มารีน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340C8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9119A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เป็นบริษัทย่อยและ/หรือมีกรรมการร่วมกัน</w:t>
            </w:r>
          </w:p>
        </w:tc>
      </w:tr>
      <w:tr w:rsidR="000677A7" w:rsidRPr="000677A7" w14:paraId="475E35B4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FDEE7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ไทยออยล์ เอนเนอร์ยี เซอร์วิส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70DA6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368F4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เป็นบริษัทย่อยและ/หรือมี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ผู้บริหารของบริษัท</w:t>
            </w:r>
          </w:p>
        </w:tc>
      </w:tr>
      <w:tr w:rsidR="000677A7" w:rsidRPr="000677A7" w14:paraId="7C6F2EFB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F04CC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7C7C0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6C8B9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เป็นกรรมการ</w:t>
            </w:r>
          </w:p>
        </w:tc>
      </w:tr>
      <w:tr w:rsidR="000677A7" w:rsidRPr="000677A7" w14:paraId="2966A7E5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A4D51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ไทยออยล์ โซลเว้นท์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4F944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B5B34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เป็นบริษัทย่อยและ/หรือมีกรรมการร่วมกัน</w:t>
            </w:r>
          </w:p>
        </w:tc>
      </w:tr>
      <w:tr w:rsidR="000677A7" w:rsidRPr="000677A7" w14:paraId="05185B12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3B30A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ท็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อป โซลเว้นท์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85EF9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05637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</w:t>
            </w:r>
          </w:p>
        </w:tc>
      </w:tr>
      <w:tr w:rsidR="000677A7" w:rsidRPr="000677A7" w14:paraId="36F4C0F9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61E9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AED1B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6E6E5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ของบริษัทเป็นกรรมการ</w:t>
            </w:r>
          </w:p>
        </w:tc>
      </w:tr>
      <w:tr w:rsidR="000677A7" w:rsidRPr="000677A7" w14:paraId="1B77138C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BEBF1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ศักดิ์ไชยสิทธิ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77471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AB824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0677A7" w:rsidRPr="000677A7" w14:paraId="2760B5F3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5ACDD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56D4F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F2D11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ของบริษัทเป็นกรรมการ</w:t>
            </w:r>
          </w:p>
        </w:tc>
      </w:tr>
      <w:tr w:rsidR="000677A7" w:rsidRPr="000677A7" w14:paraId="53A51150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0FDC6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</w:rPr>
              <w:t>TOP Solvent (Vietnam) LLC.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46E3F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62E25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0677A7" w:rsidRPr="000677A7" w14:paraId="3389A867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61C06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E1CF2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9590A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ของบริษัทเป็นกรรมการ</w:t>
            </w:r>
          </w:p>
        </w:tc>
      </w:tr>
      <w:tr w:rsidR="000677A7" w:rsidRPr="000677A7" w14:paraId="63AA4998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E541B" w14:textId="5A5EED5C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</w:rPr>
              <w:t xml:space="preserve">PT. 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</w:rPr>
              <w:t>Tirta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</w:rPr>
              <w:t xml:space="preserve"> Surya Raya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D5DBD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1CB8A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</w:t>
            </w:r>
          </w:p>
        </w:tc>
      </w:tr>
      <w:tr w:rsidR="000677A7" w:rsidRPr="000677A7" w14:paraId="1C83E0E6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62B9B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ไทยออยล์ เอทานอล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3958D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D1D8F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เป็นบริษัทย่อยและ/หรือมี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ผู้บริหารของบริษัท</w:t>
            </w:r>
          </w:p>
        </w:tc>
      </w:tr>
      <w:tr w:rsidR="000677A7" w:rsidRPr="000677A7" w14:paraId="76E08A59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7AB67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74BB5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04EED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เป็นกรรมการ</w:t>
            </w:r>
          </w:p>
        </w:tc>
      </w:tr>
      <w:tr w:rsidR="000677A7" w:rsidRPr="000677A7" w14:paraId="1BC045E3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877A3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ไทยออยล์เพาเวอร์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27311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53EA0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เป็นบริษัทย่อยและ/หรือมีกรรมการร่วมกัน</w:t>
            </w:r>
          </w:p>
        </w:tc>
      </w:tr>
      <w:tr w:rsidR="000677A7" w:rsidRPr="000677A7" w14:paraId="1E8EAB76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5CD10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ท็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อป เอสพีพี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8B01D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8FF15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เป็นบริษัทย่อยและ</w:t>
            </w:r>
            <w:r w:rsidRPr="000677A7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หรือมีกรรมการร่วมกัน</w:t>
            </w:r>
          </w:p>
        </w:tc>
      </w:tr>
      <w:tr w:rsidR="000677A7" w:rsidRPr="000677A7" w14:paraId="5FD67F26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497D2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137D7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2A2A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เป็นบริษัทย่อยและ/หรือมีผู้บริหารของบริษัท</w:t>
            </w:r>
          </w:p>
        </w:tc>
      </w:tr>
      <w:tr w:rsidR="000677A7" w:rsidRPr="000677A7" w14:paraId="3927968E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8B23E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ABB69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4582C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เป็นกรรมการ</w:t>
            </w:r>
          </w:p>
        </w:tc>
      </w:tr>
      <w:tr w:rsidR="000677A7" w:rsidRPr="000677A7" w14:paraId="491D3F80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3E87E" w14:textId="4F62AA8C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ท็</w:t>
            </w:r>
            <w:proofErr w:type="spellEnd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อป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เวนเจอร</w:t>
            </w:r>
            <w:proofErr w:type="spellStart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์ส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AEA0F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23BCE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</w:t>
            </w:r>
          </w:p>
        </w:tc>
      </w:tr>
      <w:tr w:rsidR="000677A7" w:rsidRPr="000677A7" w14:paraId="4F503C7B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A0079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0D5CF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7345A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ของบริษัทเป็นกรรมการ</w:t>
            </w:r>
          </w:p>
        </w:tc>
      </w:tr>
      <w:tr w:rsidR="000677A7" w:rsidRPr="000677A7" w14:paraId="42571724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D2814" w14:textId="75CC4FAF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</w:rPr>
              <w:lastRenderedPageBreak/>
              <w:t>TOP Ventures Hong Kong Limited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76898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ฮ่องกง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48D8D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</w:t>
            </w:r>
          </w:p>
        </w:tc>
      </w:tr>
      <w:tr w:rsidR="000677A7" w:rsidRPr="000677A7" w14:paraId="6AF38353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F8D68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093A4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CD1A4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ของบริษัทเป็นกรรมการ</w:t>
            </w:r>
          </w:p>
        </w:tc>
      </w:tr>
      <w:tr w:rsidR="000677A7" w:rsidRPr="000677A7" w14:paraId="79E03E9D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20602" w14:textId="6DC511A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</w:rPr>
              <w:t>TOP Ventures America LLC.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D4222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EF02A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</w:t>
            </w:r>
          </w:p>
        </w:tc>
      </w:tr>
      <w:tr w:rsidR="000677A7" w:rsidRPr="000677A7" w14:paraId="02674832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F188E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DBB74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D2FFF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ของบริษัทเป็นกรรมการ</w:t>
            </w:r>
          </w:p>
        </w:tc>
      </w:tr>
      <w:tr w:rsidR="000677A7" w:rsidRPr="000677A7" w14:paraId="68A95E9B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951B2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ทรัพย์ทิพย์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007F6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E413C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0677A7" w:rsidRPr="000677A7" w14:paraId="51C2C649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F48E9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CDC00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0BF2C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ของบริษัทเป็นกรรมการ</w:t>
            </w:r>
          </w:p>
        </w:tc>
      </w:tr>
      <w:tr w:rsidR="000677A7" w:rsidRPr="000677A7" w14:paraId="0A01BE61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DCD6A" w14:textId="5CA12A08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ทรัพย์ทิพย์ กรีน เอ็นเนอร์ยี่ จำกั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E2EC1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47462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0677A7" w:rsidRPr="000677A7" w14:paraId="5465D08C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13C91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D82C1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E1E85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ของบริษัทเป็นกรรมการ</w:t>
            </w:r>
          </w:p>
        </w:tc>
      </w:tr>
      <w:tr w:rsidR="000677A7" w:rsidRPr="000677A7" w14:paraId="72645C20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E6AFE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</w:rPr>
              <w:t>Thaioil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</w:rPr>
              <w:t xml:space="preserve"> Marine International Pte. Ltd.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B6DD7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1833C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0677A7" w:rsidRPr="000677A7" w14:paraId="63CCD485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F34D5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A96F0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D3A93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ของบริษัทเป็นกรรมการ</w:t>
            </w:r>
          </w:p>
        </w:tc>
      </w:tr>
      <w:tr w:rsidR="000677A7" w:rsidRPr="000677A7" w14:paraId="49ABE907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1D838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ท๊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อป มารีไท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ม์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เซอร์วิส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0B762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7F8AE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0677A7" w:rsidRPr="000677A7" w14:paraId="6B6301BD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785C3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380FB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7C952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ของบริษัทเป็นกรรมการ</w:t>
            </w:r>
          </w:p>
        </w:tc>
      </w:tr>
      <w:tr w:rsidR="000677A7" w:rsidRPr="000677A7" w14:paraId="2C730A86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69D48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บิกซ์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CA31B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A1561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</w:t>
            </w:r>
            <w:r w:rsidRPr="000677A7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หรือมีกรรมการ</w:t>
            </w:r>
          </w:p>
        </w:tc>
      </w:tr>
      <w:tr w:rsidR="000677A7" w:rsidRPr="000677A7" w14:paraId="576708C2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779D1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9172D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AE16D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ร่วมกัน</w:t>
            </w:r>
          </w:p>
        </w:tc>
      </w:tr>
      <w:tr w:rsidR="000677A7" w:rsidRPr="000677A7" w14:paraId="7746B7D1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7E58D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</w:rPr>
              <w:t>TOP-NTL Pte. Ltd.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E1B5A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C3053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ร่วมค้า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ของบริษัทย่อย</w:t>
            </w:r>
          </w:p>
        </w:tc>
      </w:tr>
      <w:tr w:rsidR="000677A7" w:rsidRPr="000677A7" w14:paraId="32B83D34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6BAB1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</w:rPr>
              <w:t xml:space="preserve">TOP-NTL Shipping Trust 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51C8C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517A0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ร่วมค้า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ของบริษัทย่อย</w:t>
            </w:r>
          </w:p>
        </w:tc>
      </w:tr>
      <w:tr w:rsidR="000677A7" w:rsidRPr="000677A7" w14:paraId="1157DF76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0B2D4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ท็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อป นอติคอล สตาร์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95F08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FA4F2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ร่วมค้า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ของบริษัทย่อยและ</w:t>
            </w:r>
            <w:r w:rsidRPr="000677A7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หรือ</w:t>
            </w:r>
          </w:p>
        </w:tc>
      </w:tr>
      <w:tr w:rsidR="000677A7" w:rsidRPr="000677A7" w14:paraId="109E938F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7BF8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4CB95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301F4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มีผู้บริหารของบริษัทเป็นกรรมการ</w:t>
            </w:r>
          </w:p>
        </w:tc>
      </w:tr>
      <w:tr w:rsidR="000677A7" w:rsidRPr="000677A7" w14:paraId="57B0A467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F84FB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</w:rPr>
              <w:t>TOP-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</w:rPr>
              <w:t>NYK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</w:rPr>
              <w:t>MarineOne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</w:rPr>
              <w:t xml:space="preserve"> Pte. Ltd.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D5538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B1C7B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ร่วมค้า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ของบริษัทย่อยทางอ้อม</w:t>
            </w:r>
          </w:p>
        </w:tc>
      </w:tr>
      <w:tr w:rsidR="000677A7" w:rsidRPr="000677A7" w14:paraId="2C178F4B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FD7DD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907F6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33791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และ/หรือมีผู้บริหารของบริษัท</w:t>
            </w:r>
          </w:p>
        </w:tc>
      </w:tr>
      <w:tr w:rsidR="000677A7" w:rsidRPr="000677A7" w14:paraId="18EC0F5C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0ED04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171D8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93893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เป็นกรรมการ</w:t>
            </w:r>
          </w:p>
        </w:tc>
      </w:tr>
      <w:tr w:rsidR="000677A7" w:rsidRPr="000677A7" w14:paraId="21C0B520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5F97D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พีทีที 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ดิจิตอล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โซลูชั่น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10BAC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9A877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เป็นบริษัทร่วมและ/หรือมีผู้บริหารของบริษัท</w:t>
            </w:r>
          </w:p>
        </w:tc>
      </w:tr>
      <w:tr w:rsidR="000677A7" w:rsidRPr="000677A7" w14:paraId="273F02AC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14292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3D2D9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CB9C0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เป็นกรรมการ</w:t>
            </w:r>
          </w:p>
        </w:tc>
      </w:tr>
      <w:tr w:rsidR="000677A7" w:rsidRPr="000677A7" w14:paraId="6B86A350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64725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พีทีที เอนเนอร์ยี่ โซลูชั่น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ส์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414F0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3DB08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เป็นบริษัทร่วมและ/หรือมีผู้บริหารของบริษัท</w:t>
            </w:r>
          </w:p>
        </w:tc>
      </w:tr>
      <w:tr w:rsidR="000677A7" w:rsidRPr="000677A7" w14:paraId="5CFEB0CA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41300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99FE0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702AE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เป็นกรรมการ</w:t>
            </w:r>
          </w:p>
        </w:tc>
      </w:tr>
      <w:tr w:rsidR="005A0D5D" w:rsidRPr="000677A7" w14:paraId="7F3E4947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11E95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โกลบอล เพาเวอร์ ซินเนอร์ยี่ จำกัด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F14DE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06138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เป็นบริษัทร่วมทางอ้อมและ/หรือมีกรรมการ</w:t>
            </w:r>
          </w:p>
        </w:tc>
      </w:tr>
      <w:tr w:rsidR="000677A7" w:rsidRPr="000677A7" w14:paraId="4CD67D51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E21E1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67C98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6B47A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ร่วมกัน</w:t>
            </w:r>
          </w:p>
        </w:tc>
      </w:tr>
      <w:tr w:rsidR="000677A7" w:rsidRPr="000677A7" w14:paraId="4EEF0FA1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273D3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อุบล 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ไบ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โอ เอทานอล จำกัด (มหาชน)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258F8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BEA79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เป็นบริษัทร่วมทางอ้อมและ/หรือมีผู้บริหาร</w:t>
            </w:r>
          </w:p>
        </w:tc>
      </w:tr>
      <w:tr w:rsidR="000677A7" w:rsidRPr="000677A7" w14:paraId="2296D011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76E00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3E007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620D7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ของบริษัทเป็นกรรมการ</w:t>
            </w:r>
          </w:p>
        </w:tc>
      </w:tr>
      <w:tr w:rsidR="000677A7" w:rsidRPr="000677A7" w14:paraId="4EC6259B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8EE9A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ที.ไอ.เอ็ม. ชิพ แมน</w:t>
            </w:r>
            <w:proofErr w:type="spellStart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เนจ</w:t>
            </w:r>
            <w:proofErr w:type="spellEnd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635ED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FB6D6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เป็นบริษัทร่วมทางอ้อมและ/หรือมีผู้บริหาร</w:t>
            </w:r>
          </w:p>
        </w:tc>
      </w:tr>
      <w:tr w:rsidR="000677A7" w:rsidRPr="000677A7" w14:paraId="4544088D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D7A83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1A6D8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A693D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ของบริษัทเป็นกรรมการ</w:t>
            </w:r>
          </w:p>
        </w:tc>
      </w:tr>
      <w:tr w:rsidR="000677A7" w:rsidRPr="000677A7" w14:paraId="5340E871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D653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</w:rPr>
              <w:t>PTT International Trading Pte. Ltd.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30479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F5306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เป็นบริษัทย่อยของ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</w:tr>
      <w:tr w:rsidR="000677A7" w:rsidRPr="000677A7" w14:paraId="0E53E8CB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21A07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ปตท. น้ำมันและการค้าปลีก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D7CB9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69A8E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เป็นบริษัทย่อยของบริษัทใหญ่และ/หรือมี</w:t>
            </w:r>
          </w:p>
        </w:tc>
      </w:tr>
      <w:tr w:rsidR="000677A7" w:rsidRPr="000677A7" w14:paraId="476A54BA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677DB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มหาชน)</w:t>
            </w:r>
            <w:r w:rsidRPr="000677A7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 xml:space="preserve"> 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0EAAC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815C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กรรมการร่วมกัน</w:t>
            </w:r>
          </w:p>
        </w:tc>
      </w:tr>
      <w:tr w:rsidR="000677A7" w:rsidRPr="000677A7" w14:paraId="2EB93103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14726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ปตท.สำรวจและผลิตปิโตรเลียม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36601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D0F1A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เป็นบริษัทย่อยของ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</w:tr>
      <w:tr w:rsidR="000677A7" w:rsidRPr="000677A7" w14:paraId="1DB36E06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A0E65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6E50C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DEB95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77A7" w:rsidRPr="000677A7" w14:paraId="4726B9C5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0AD2E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ปตท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ศูนย์บริหารเงิน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07EBF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B58B4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เป็นบริษัทย่อยของ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</w:tr>
      <w:tr w:rsidR="000677A7" w:rsidRPr="000677A7" w14:paraId="5740F1E4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1A63D" w14:textId="1A602C96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เอนเนอยี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รีคอฟเวอรี่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ยู</w:t>
            </w:r>
            <w:proofErr w:type="spellStart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นิต</w:t>
            </w:r>
            <w:proofErr w:type="spellEnd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34CAC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14C82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ย่อยทางอ้อม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</w:tr>
      <w:tr w:rsidR="000677A7" w:rsidRPr="000677A7" w14:paraId="08E035A4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C896C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เอนเนอร์ยี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่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คอมเพล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็กซ์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0ED05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1AB29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เป็นบริษัทย่อยของ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</w:tr>
      <w:tr w:rsidR="000677A7" w:rsidRPr="000677A7" w14:paraId="032F97E5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67DB7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ไออาร์พีซี จำกัด (มหาชน)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1A49C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A0F5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ย่อย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</w:tr>
      <w:tr w:rsidR="000677A7" w:rsidRPr="000677A7" w14:paraId="15A4E977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2EB35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บริษัท พีทีที แทง</w:t>
            </w:r>
            <w:proofErr w:type="spellStart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ค์</w:t>
            </w:r>
            <w:proofErr w:type="spellEnd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เทอร์มินัล</w:t>
            </w:r>
            <w:proofErr w:type="spellEnd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620E1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8334D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ย่อย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0677A7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หรือมี</w:t>
            </w:r>
          </w:p>
        </w:tc>
      </w:tr>
      <w:tr w:rsidR="000677A7" w:rsidRPr="000677A7" w14:paraId="619DC40E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D418F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E90828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พีทีที โก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ล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บอล 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เค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มิคอล จำกัด (มหาชน)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AAE17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6DBD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กรรมการร่วมกัน</w:t>
            </w:r>
          </w:p>
          <w:p w14:paraId="43EFCD24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0677A7" w:rsidRPr="000677A7" w14:paraId="73C22C33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72F17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</w:rPr>
              <w:t>PTT International Trading London Ltd.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675AD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อังกฤษ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D2C1D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0677A7" w:rsidRPr="000677A7" w14:paraId="6C95AF22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68E4B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พีทีที 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ฟี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นอล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DD77F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0ED8B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ย่อยทางอ้อม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</w:tr>
      <w:tr w:rsidR="000677A7" w:rsidRPr="000677A7" w14:paraId="40E653C4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C89B0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ปตท.</w:t>
            </w:r>
            <w:proofErr w:type="spellStart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สผ</w:t>
            </w:r>
            <w:proofErr w:type="spellEnd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.อินเตอร์เนชั่น</w:t>
            </w:r>
            <w:proofErr w:type="spellStart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แน</w:t>
            </w:r>
            <w:proofErr w:type="spellEnd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ล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AF2C9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0FEA9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ย่อยทางอ้อม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</w:tr>
      <w:tr w:rsidR="000677A7" w:rsidRPr="000677A7" w14:paraId="1A742FB5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84CC9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ปตท.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สผ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. เอนเนอร์ยี่ ดี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เวลล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อปเมนท์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698E8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4C69D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ย่อยทางอ้อม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</w:tr>
      <w:tr w:rsidR="000677A7" w:rsidRPr="000677A7" w14:paraId="0BA9B9F2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6EED8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โซลูชั่น </w:t>
            </w:r>
            <w:proofErr w:type="spellStart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ครีเอชั่น</w:t>
            </w:r>
            <w:proofErr w:type="spellEnd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5C83D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F71B3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ย่อยทางอ้อม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</w:tr>
      <w:tr w:rsidR="000677A7" w:rsidRPr="000677A7" w14:paraId="494F3B36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F38D5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ไทยแท้ง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ค์เทอร์มินัล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3F488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8E53E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ย่อยทางอ้อม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</w:tr>
      <w:tr w:rsidR="000677A7" w:rsidRPr="000677A7" w14:paraId="6E4BCED7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6F97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โกลบอลกรีน</w:t>
            </w:r>
            <w:proofErr w:type="spellStart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เค</w:t>
            </w:r>
            <w:proofErr w:type="spellEnd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มิคอล จำกัด (มหาชน)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8E00E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37A6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  <w:tr w:rsidR="000677A7" w:rsidRPr="000677A7" w14:paraId="27878EB7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B11E7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เวนคอเรก</w:t>
            </w:r>
            <w:proofErr w:type="spellStart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ซ์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(ไทยแลนด์)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AB83C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AD699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ย่อยทางอ้อม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</w:tr>
      <w:tr w:rsidR="000677A7" w:rsidRPr="000677A7" w14:paraId="295B51E8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AC1F3" w14:textId="0DCEFB89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ท่อส่งปิโตรเลียมไทย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F34FB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079BF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เป็นบริษัทที่เกี่ยวข้องกันและ/หรือมีผู้บริหาร</w:t>
            </w:r>
          </w:p>
        </w:tc>
      </w:tr>
      <w:tr w:rsidR="000677A7" w:rsidRPr="000677A7" w14:paraId="3814A092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E9A1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C8FBE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34616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ของบริษัทเป็นกรรมการ</w:t>
            </w:r>
          </w:p>
        </w:tc>
      </w:tr>
      <w:tr w:rsidR="000677A7" w:rsidRPr="000677A7" w14:paraId="748AB752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0CE12" w14:textId="06C586E5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จีซี ไกลคอล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E3186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EC93C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  <w:tr w:rsidR="000677A7" w:rsidRPr="000677A7" w14:paraId="6D750F02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7AB4B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สานพลัง วิสาหกิจเพื่อสังคม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3224E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7DDCF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เป็นบริษัทที่เกี่ยวข้องกันและ/หรือมี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</w:tc>
      </w:tr>
      <w:tr w:rsidR="000677A7" w:rsidRPr="000677A7" w14:paraId="707D07C4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DC480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8373E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C3013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ร่วมกัน</w:t>
            </w:r>
          </w:p>
        </w:tc>
      </w:tr>
      <w:tr w:rsidR="000677A7" w:rsidRPr="000677A7" w14:paraId="609614C2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FD342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พีทีที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เอ็มซีซี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ไบ</w:t>
            </w:r>
            <w:proofErr w:type="spellEnd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โอ</w:t>
            </w:r>
            <w:proofErr w:type="spellStart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เค</w:t>
            </w:r>
            <w:proofErr w:type="spellEnd"/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ม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83191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500F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  <w:tr w:rsidR="000677A7" w:rsidRPr="000677A7" w14:paraId="0BA526E2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730FD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</w:rPr>
              <w:t xml:space="preserve">PTT Oil Myanmar </w:t>
            </w:r>
            <w:proofErr w:type="spellStart"/>
            <w:proofErr w:type="gramStart"/>
            <w:r w:rsidRPr="000677A7">
              <w:rPr>
                <w:rFonts w:ascii="Browallia New" w:hAnsi="Browallia New" w:cs="Browallia New"/>
                <w:sz w:val="26"/>
                <w:szCs w:val="26"/>
              </w:rPr>
              <w:t>Co.,Ltd</w:t>
            </w:r>
            <w:proofErr w:type="spellEnd"/>
            <w:r w:rsidRPr="000677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proofErr w:type="gramEnd"/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F43EF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พม่า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E0291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  <w:tr w:rsidR="000677A7" w:rsidRPr="000677A7" w14:paraId="15AA9583" w14:textId="77777777" w:rsidTr="005A0D5D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1540A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</w:rPr>
              <w:t xml:space="preserve">Brighter PTT Oil and Retail Co., Ltd. 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1ED59" w14:textId="77777777" w:rsidR="000677A7" w:rsidRPr="000677A7" w:rsidRDefault="000677A7" w:rsidP="005A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พม่า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4533" w14:textId="77777777" w:rsidR="000677A7" w:rsidRPr="000677A7" w:rsidRDefault="000677A7" w:rsidP="0006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ร่วมค้า</w:t>
            </w:r>
            <w:r w:rsidRPr="000677A7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ของบริษัทย่อย</w:t>
            </w:r>
            <w:r w:rsidRPr="000677A7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ของบริษัทใหญ่</w:t>
            </w:r>
          </w:p>
        </w:tc>
      </w:tr>
    </w:tbl>
    <w:p w14:paraId="4C369037" w14:textId="77777777" w:rsidR="000677A7" w:rsidRPr="000677A7" w:rsidRDefault="000677A7" w:rsidP="00067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4F305C2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5A30D777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3" w:type="dxa"/>
        <w:tblLook w:val="01E0" w:firstRow="1" w:lastRow="1" w:firstColumn="1" w:lastColumn="1" w:noHBand="0" w:noVBand="0"/>
      </w:tblPr>
      <w:tblGrid>
        <w:gridCol w:w="4635"/>
        <w:gridCol w:w="4838"/>
      </w:tblGrid>
      <w:tr w:rsidR="002E094E" w:rsidRPr="002946AF" w14:paraId="01D48CF4" w14:textId="77777777" w:rsidTr="002E094E">
        <w:tc>
          <w:tcPr>
            <w:tcW w:w="4635" w:type="dxa"/>
            <w:tcBorders>
              <w:top w:val="single" w:sz="4" w:space="0" w:color="auto"/>
              <w:bottom w:val="single" w:sz="4" w:space="0" w:color="auto"/>
            </w:tcBorders>
          </w:tcPr>
          <w:p w14:paraId="1EC6D0F7" w14:textId="77777777" w:rsidR="002E094E" w:rsidRPr="002946AF" w:rsidRDefault="002E094E" w:rsidP="002E094E">
            <w:pPr>
              <w:pStyle w:val="block"/>
              <w:spacing w:after="0" w:line="240" w:lineRule="auto"/>
              <w:ind w:left="-72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ลักษณะรายการค้า</w:t>
            </w:r>
          </w:p>
        </w:tc>
        <w:tc>
          <w:tcPr>
            <w:tcW w:w="4838" w:type="dxa"/>
            <w:tcBorders>
              <w:top w:val="single" w:sz="4" w:space="0" w:color="auto"/>
              <w:bottom w:val="single" w:sz="4" w:space="0" w:color="auto"/>
            </w:tcBorders>
          </w:tcPr>
          <w:p w14:paraId="4C4B5A50" w14:textId="77777777" w:rsidR="002E094E" w:rsidRPr="002946AF" w:rsidRDefault="002E094E" w:rsidP="002E094E">
            <w:pPr>
              <w:pStyle w:val="block"/>
              <w:spacing w:after="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2E094E" w:rsidRPr="002946AF" w14:paraId="46C66210" w14:textId="77777777" w:rsidTr="002E094E">
        <w:trPr>
          <w:trHeight w:val="109"/>
        </w:trPr>
        <w:tc>
          <w:tcPr>
            <w:tcW w:w="4635" w:type="dxa"/>
            <w:tcBorders>
              <w:top w:val="single" w:sz="4" w:space="0" w:color="auto"/>
            </w:tcBorders>
          </w:tcPr>
          <w:p w14:paraId="5230109B" w14:textId="77777777" w:rsidR="002E094E" w:rsidRPr="002946AF" w:rsidRDefault="002E094E" w:rsidP="002E094E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38" w:type="dxa"/>
            <w:tcBorders>
              <w:top w:val="single" w:sz="4" w:space="0" w:color="auto"/>
            </w:tcBorders>
          </w:tcPr>
          <w:p w14:paraId="18F9EB59" w14:textId="77777777" w:rsidR="002E094E" w:rsidRPr="002946AF" w:rsidRDefault="002E094E" w:rsidP="002E094E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E094E" w:rsidRPr="002946AF" w14:paraId="27B7CD65" w14:textId="77777777" w:rsidTr="002E094E">
        <w:tc>
          <w:tcPr>
            <w:tcW w:w="4635" w:type="dxa"/>
          </w:tcPr>
          <w:p w14:paraId="43ACEA83" w14:textId="77777777" w:rsidR="002E094E" w:rsidRPr="002946AF" w:rsidRDefault="002E094E" w:rsidP="002E094E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รายได้จากการขายและการให้บริการ  </w:t>
            </w:r>
          </w:p>
        </w:tc>
        <w:tc>
          <w:tcPr>
            <w:tcW w:w="4838" w:type="dxa"/>
          </w:tcPr>
          <w:p w14:paraId="5BAD703D" w14:textId="77777777" w:rsidR="002E094E" w:rsidRPr="002946AF" w:rsidRDefault="002E094E" w:rsidP="002E094E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ราคาตลาดหรือในราคาที่ตกลงกันตามสัญญาหากไม่มี</w:t>
            </w:r>
          </w:p>
        </w:tc>
      </w:tr>
      <w:tr w:rsidR="002E094E" w:rsidRPr="002946AF" w14:paraId="6C9AE68F" w14:textId="77777777" w:rsidTr="002E094E">
        <w:tc>
          <w:tcPr>
            <w:tcW w:w="4635" w:type="dxa"/>
          </w:tcPr>
          <w:p w14:paraId="514F717C" w14:textId="77777777" w:rsidR="002E094E" w:rsidRPr="002946AF" w:rsidRDefault="002E094E" w:rsidP="002E094E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รายได้ค่าเช่า ซื้อสินค้าและสินทรัพย์</w:t>
            </w:r>
          </w:p>
        </w:tc>
        <w:tc>
          <w:tcPr>
            <w:tcW w:w="4838" w:type="dxa"/>
          </w:tcPr>
          <w:p w14:paraId="6FC17B0F" w14:textId="77777777" w:rsidR="002E094E" w:rsidRPr="002946AF" w:rsidRDefault="002E094E" w:rsidP="002E094E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ราคาตลาดรองรับ</w:t>
            </w:r>
          </w:p>
        </w:tc>
      </w:tr>
      <w:tr w:rsidR="002E094E" w:rsidRPr="002946AF" w14:paraId="1162D0BA" w14:textId="77777777" w:rsidTr="002E094E">
        <w:tc>
          <w:tcPr>
            <w:tcW w:w="4635" w:type="dxa"/>
          </w:tcPr>
          <w:p w14:paraId="0D8BDC63" w14:textId="77777777" w:rsidR="002E094E" w:rsidRPr="002946AF" w:rsidRDefault="002E094E" w:rsidP="002E094E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4838" w:type="dxa"/>
          </w:tcPr>
          <w:p w14:paraId="49926CC0" w14:textId="77777777" w:rsidR="002E094E" w:rsidRPr="002946AF" w:rsidRDefault="002E094E" w:rsidP="002E094E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2E094E" w:rsidRPr="002946AF" w14:paraId="1BE51027" w14:textId="77777777" w:rsidTr="002E094E">
        <w:tc>
          <w:tcPr>
            <w:tcW w:w="4635" w:type="dxa"/>
          </w:tcPr>
          <w:p w14:paraId="16EE3448" w14:textId="77777777" w:rsidR="002E094E" w:rsidRPr="002946AF" w:rsidRDefault="002E094E" w:rsidP="002E094E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4838" w:type="dxa"/>
          </w:tcPr>
          <w:p w14:paraId="4B587749" w14:textId="77777777" w:rsidR="002E094E" w:rsidRPr="002946AF" w:rsidRDefault="002E094E" w:rsidP="002E094E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2E094E" w:rsidRPr="002946AF" w14:paraId="63975398" w14:textId="77777777" w:rsidTr="002E094E">
        <w:tc>
          <w:tcPr>
            <w:tcW w:w="4635" w:type="dxa"/>
          </w:tcPr>
          <w:p w14:paraId="3DA95979" w14:textId="77777777" w:rsidR="002E094E" w:rsidRPr="002946AF" w:rsidRDefault="002E094E" w:rsidP="002E094E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4838" w:type="dxa"/>
          </w:tcPr>
          <w:p w14:paraId="24DA3E5E" w14:textId="77777777" w:rsidR="002E094E" w:rsidRPr="002946AF" w:rsidRDefault="002E094E" w:rsidP="002E094E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2E094E" w:rsidRPr="002946AF" w14:paraId="4E036479" w14:textId="77777777" w:rsidTr="002E094E">
        <w:tc>
          <w:tcPr>
            <w:tcW w:w="4635" w:type="dxa"/>
          </w:tcPr>
          <w:p w14:paraId="3F6ED7F1" w14:textId="77777777" w:rsidR="002E094E" w:rsidRPr="002946AF" w:rsidRDefault="002E094E" w:rsidP="002E094E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ค่าตอบแทนกรรมการ</w:t>
            </w:r>
          </w:p>
        </w:tc>
        <w:tc>
          <w:tcPr>
            <w:tcW w:w="4838" w:type="dxa"/>
          </w:tcPr>
          <w:p w14:paraId="1A5F1DB5" w14:textId="77777777" w:rsidR="002E094E" w:rsidRPr="002946AF" w:rsidRDefault="002E094E" w:rsidP="002E094E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ตามจำนวนที่ได้รับการอนุมัติโดยผู้ถือหุ้นของกลุ่มกิจการ</w:t>
            </w:r>
          </w:p>
        </w:tc>
      </w:tr>
    </w:tbl>
    <w:p w14:paraId="733246E0" w14:textId="77777777" w:rsidR="002E094E" w:rsidRPr="002946AF" w:rsidRDefault="002E094E" w:rsidP="002E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327EF32" w14:textId="77777777" w:rsidR="00666992" w:rsidRDefault="00666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8245286" w14:textId="77777777" w:rsidR="00666992" w:rsidRDefault="00666992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rPr>
          <w:rFonts w:ascii="Browallia New" w:eastAsia="Arial Unicode MS" w:hAnsi="Browallia New" w:cs="Browallia New"/>
          <w:sz w:val="26"/>
          <w:szCs w:val="26"/>
        </w:rPr>
      </w:pPr>
    </w:p>
    <w:p w14:paraId="2EB0A490" w14:textId="7E100888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สรุปได้ดังนี้</w:t>
      </w:r>
    </w:p>
    <w:p w14:paraId="49A6035A" w14:textId="77777777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9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9"/>
        <w:gridCol w:w="1442"/>
        <w:gridCol w:w="1440"/>
        <w:gridCol w:w="1440"/>
        <w:gridCol w:w="1440"/>
      </w:tblGrid>
      <w:tr w:rsidR="003E1F26" w:rsidRPr="002946AF" w14:paraId="762742FA" w14:textId="77777777" w:rsidTr="00D3428E">
        <w:trPr>
          <w:cantSplit/>
          <w:trHeight w:val="64"/>
          <w:tblHeader/>
        </w:trPr>
        <w:tc>
          <w:tcPr>
            <w:tcW w:w="1955" w:type="pct"/>
          </w:tcPr>
          <w:p w14:paraId="00DB61C6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2A6BE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3C19B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F26" w:rsidRPr="002946AF" w14:paraId="282B2D80" w14:textId="77777777" w:rsidTr="00D3428E">
        <w:trPr>
          <w:cantSplit/>
          <w:trHeight w:val="242"/>
          <w:tblHeader/>
        </w:trPr>
        <w:tc>
          <w:tcPr>
            <w:tcW w:w="1955" w:type="pct"/>
          </w:tcPr>
          <w:p w14:paraId="5B4171B2" w14:textId="6BCCEFEA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78B3A3AF" w14:textId="016C72A4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1E9B719A" w14:textId="3D64ACE5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4C61F2B1" w14:textId="581DBE1E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64A850A8" w14:textId="6CF20A21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E1F26" w:rsidRPr="002946AF" w14:paraId="62F6028A" w14:textId="77777777" w:rsidTr="00D3428E">
        <w:trPr>
          <w:cantSplit/>
          <w:trHeight w:val="74"/>
          <w:tblHeader/>
        </w:trPr>
        <w:tc>
          <w:tcPr>
            <w:tcW w:w="1955" w:type="pct"/>
          </w:tcPr>
          <w:p w14:paraId="1B7D53A1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1FE0FF2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7AB68330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46D3C531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4540D346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1F26" w:rsidRPr="002946AF" w14:paraId="31E8B5CA" w14:textId="77777777" w:rsidTr="00D3428E">
        <w:trPr>
          <w:cantSplit/>
        </w:trPr>
        <w:tc>
          <w:tcPr>
            <w:tcW w:w="1955" w:type="pct"/>
          </w:tcPr>
          <w:p w14:paraId="12CC475F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41DAB5D1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E7DF681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41669C10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187DEC8E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E1F26" w:rsidRPr="002946AF" w14:paraId="4F392642" w14:textId="77777777" w:rsidTr="00D3428E">
        <w:trPr>
          <w:cantSplit/>
        </w:trPr>
        <w:tc>
          <w:tcPr>
            <w:tcW w:w="1955" w:type="pct"/>
          </w:tcPr>
          <w:p w14:paraId="4792D4AF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762" w:type="pct"/>
            <w:shd w:val="clear" w:color="auto" w:fill="FAFAFA"/>
          </w:tcPr>
          <w:p w14:paraId="66F6104B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</w:tcPr>
          <w:p w14:paraId="08DBFB78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shd w:val="clear" w:color="auto" w:fill="FAFAFA"/>
          </w:tcPr>
          <w:p w14:paraId="7A4AE57C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</w:tcPr>
          <w:p w14:paraId="2652BD69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E1F26" w:rsidRPr="002946AF" w14:paraId="4BC33BE2" w14:textId="77777777" w:rsidTr="00D3428E">
        <w:trPr>
          <w:cantSplit/>
        </w:trPr>
        <w:tc>
          <w:tcPr>
            <w:tcW w:w="1955" w:type="pct"/>
          </w:tcPr>
          <w:p w14:paraId="5E7D85E5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762" w:type="pct"/>
            <w:shd w:val="clear" w:color="auto" w:fill="FAFAFA"/>
          </w:tcPr>
          <w:p w14:paraId="10868CD1" w14:textId="5B480E4F" w:rsidR="003E1F26" w:rsidRPr="002946AF" w:rsidRDefault="00204442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761" w:type="pct"/>
          </w:tcPr>
          <w:p w14:paraId="14D4F39D" w14:textId="5F93C764" w:rsidR="003E1F26" w:rsidRPr="002946AF" w:rsidRDefault="00204442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761" w:type="pct"/>
            <w:shd w:val="clear" w:color="auto" w:fill="FAFAFA"/>
          </w:tcPr>
          <w:p w14:paraId="48927EAA" w14:textId="41C3C9D4" w:rsidR="003E1F26" w:rsidRPr="002946AF" w:rsidRDefault="00204442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761" w:type="pct"/>
          </w:tcPr>
          <w:p w14:paraId="3712152D" w14:textId="3C685797" w:rsidR="003E1F26" w:rsidRPr="002946AF" w:rsidRDefault="00204442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3E1F26" w:rsidRPr="002946AF" w14:paraId="7535A37E" w14:textId="77777777" w:rsidTr="00D3428E">
        <w:trPr>
          <w:cantSplit/>
        </w:trPr>
        <w:tc>
          <w:tcPr>
            <w:tcW w:w="1955" w:type="pct"/>
          </w:tcPr>
          <w:p w14:paraId="1BDD3375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762" w:type="pct"/>
            <w:shd w:val="clear" w:color="auto" w:fill="FAFAFA"/>
          </w:tcPr>
          <w:p w14:paraId="100BC7A1" w14:textId="16B368DA" w:rsidR="003E1F26" w:rsidRPr="002946AF" w:rsidRDefault="00204442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761" w:type="pct"/>
          </w:tcPr>
          <w:p w14:paraId="2EF620D7" w14:textId="17EF26FE" w:rsidR="003E1F26" w:rsidRPr="002946AF" w:rsidRDefault="00204442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761" w:type="pct"/>
            <w:shd w:val="clear" w:color="auto" w:fill="FAFAFA"/>
          </w:tcPr>
          <w:p w14:paraId="3356982C" w14:textId="39F4BDB3" w:rsidR="003E1F26" w:rsidRPr="002946AF" w:rsidRDefault="00204442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761" w:type="pct"/>
          </w:tcPr>
          <w:p w14:paraId="1C188F14" w14:textId="0C615EE6" w:rsidR="003E1F26" w:rsidRPr="002946AF" w:rsidRDefault="00204442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3E1F26" w:rsidRPr="002946AF" w14:paraId="288EE6F3" w14:textId="77777777" w:rsidTr="00D3428E">
        <w:trPr>
          <w:cantSplit/>
        </w:trPr>
        <w:tc>
          <w:tcPr>
            <w:tcW w:w="1955" w:type="pct"/>
          </w:tcPr>
          <w:p w14:paraId="25CDFF94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2" w:type="pct"/>
            <w:shd w:val="clear" w:color="auto" w:fill="FAFAFA"/>
          </w:tcPr>
          <w:p w14:paraId="6AD28C55" w14:textId="5B8EB5C0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61" w:type="pct"/>
          </w:tcPr>
          <w:p w14:paraId="2A5E823B" w14:textId="379C7AE4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761" w:type="pct"/>
            <w:shd w:val="clear" w:color="auto" w:fill="FAFAFA"/>
          </w:tcPr>
          <w:p w14:paraId="06B6D3E6" w14:textId="708F1244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61" w:type="pct"/>
          </w:tcPr>
          <w:p w14:paraId="2EEBD674" w14:textId="2A288229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3E1F26" w:rsidRPr="002946AF" w14:paraId="11B5BA87" w14:textId="77777777" w:rsidTr="00D3428E">
        <w:trPr>
          <w:cantSplit/>
        </w:trPr>
        <w:tc>
          <w:tcPr>
            <w:tcW w:w="1955" w:type="pct"/>
          </w:tcPr>
          <w:p w14:paraId="0D3EC4B5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762" w:type="pct"/>
            <w:shd w:val="clear" w:color="auto" w:fill="FAFAFA"/>
          </w:tcPr>
          <w:p w14:paraId="3C0D11B8" w14:textId="62545D2D" w:rsidR="003E1F26" w:rsidRPr="002946AF" w:rsidRDefault="00204442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761" w:type="pct"/>
          </w:tcPr>
          <w:p w14:paraId="5C6DA200" w14:textId="33134B57" w:rsidR="003E1F26" w:rsidRPr="002946AF" w:rsidRDefault="00204442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761" w:type="pct"/>
            <w:shd w:val="clear" w:color="auto" w:fill="FAFAFA"/>
          </w:tcPr>
          <w:p w14:paraId="74ECB1E3" w14:textId="4FCC3480" w:rsidR="003E1F26" w:rsidRPr="002946AF" w:rsidRDefault="00204442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761" w:type="pct"/>
          </w:tcPr>
          <w:p w14:paraId="37715424" w14:textId="3DA5AE68" w:rsidR="003E1F26" w:rsidRPr="002946AF" w:rsidRDefault="00204442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3E1F26" w:rsidRPr="002946AF" w14:paraId="43F4EFE5" w14:textId="77777777" w:rsidTr="00D3428E">
        <w:trPr>
          <w:cantSplit/>
        </w:trPr>
        <w:tc>
          <w:tcPr>
            <w:tcW w:w="1955" w:type="pct"/>
          </w:tcPr>
          <w:p w14:paraId="03C19188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762" w:type="pct"/>
            <w:shd w:val="clear" w:color="auto" w:fill="FAFAFA"/>
          </w:tcPr>
          <w:p w14:paraId="33F8C2A2" w14:textId="1E3821B4" w:rsidR="003E1F26" w:rsidRPr="002946AF" w:rsidRDefault="00204442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1" w:type="pct"/>
          </w:tcPr>
          <w:p w14:paraId="694F8B7A" w14:textId="186D1E3D" w:rsidR="003E1F26" w:rsidRPr="002946AF" w:rsidRDefault="00204442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61" w:type="pct"/>
            <w:shd w:val="clear" w:color="auto" w:fill="FAFAFA"/>
          </w:tcPr>
          <w:p w14:paraId="2BA6C43A" w14:textId="291AD274" w:rsidR="003E1F26" w:rsidRPr="002946AF" w:rsidRDefault="00204442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1" w:type="pct"/>
          </w:tcPr>
          <w:p w14:paraId="37C2B70B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E1F26" w:rsidRPr="002946AF" w14:paraId="5E75843E" w14:textId="77777777" w:rsidTr="00D3428E">
        <w:trPr>
          <w:cantSplit/>
        </w:trPr>
        <w:tc>
          <w:tcPr>
            <w:tcW w:w="1955" w:type="pct"/>
          </w:tcPr>
          <w:p w14:paraId="26A4084C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</w:tcPr>
          <w:p w14:paraId="7DDF18DB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</w:tcPr>
          <w:p w14:paraId="72C9942C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shd w:val="clear" w:color="auto" w:fill="FAFAFA"/>
          </w:tcPr>
          <w:p w14:paraId="3A465DB0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</w:tcPr>
          <w:p w14:paraId="3884EC99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E1F26" w:rsidRPr="002946AF" w14:paraId="0114DF7F" w14:textId="77777777" w:rsidTr="00D3428E">
        <w:trPr>
          <w:cantSplit/>
        </w:trPr>
        <w:tc>
          <w:tcPr>
            <w:tcW w:w="1955" w:type="pct"/>
          </w:tcPr>
          <w:p w14:paraId="5D5F367B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2" w:type="pct"/>
            <w:shd w:val="clear" w:color="auto" w:fill="FAFAFA"/>
          </w:tcPr>
          <w:p w14:paraId="28BA0578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</w:tcPr>
          <w:p w14:paraId="03709EF2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shd w:val="clear" w:color="auto" w:fill="FAFAFA"/>
          </w:tcPr>
          <w:p w14:paraId="128E4EEF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</w:tcPr>
          <w:p w14:paraId="7876CFF5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E1F26" w:rsidRPr="002946AF" w14:paraId="5F7FED67" w14:textId="77777777" w:rsidTr="00D3428E">
        <w:trPr>
          <w:cantSplit/>
        </w:trPr>
        <w:tc>
          <w:tcPr>
            <w:tcW w:w="1955" w:type="pct"/>
          </w:tcPr>
          <w:p w14:paraId="18CEB76C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762" w:type="pct"/>
            <w:shd w:val="clear" w:color="auto" w:fill="FAFAFA"/>
          </w:tcPr>
          <w:p w14:paraId="4D5F6B1F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609D7524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13A3C564" w14:textId="3E300826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761" w:type="pct"/>
          </w:tcPr>
          <w:p w14:paraId="0CD8429B" w14:textId="713F6856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3E1F26" w:rsidRPr="002946AF" w14:paraId="12254676" w14:textId="77777777" w:rsidTr="00D3428E">
        <w:trPr>
          <w:cantSplit/>
        </w:trPr>
        <w:tc>
          <w:tcPr>
            <w:tcW w:w="1955" w:type="pct"/>
          </w:tcPr>
          <w:p w14:paraId="49C371FE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762" w:type="pct"/>
            <w:shd w:val="clear" w:color="auto" w:fill="FAFAFA"/>
          </w:tcPr>
          <w:p w14:paraId="69F8F47D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0EC849BD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34C18179" w14:textId="1DFBC3D6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761" w:type="pct"/>
          </w:tcPr>
          <w:p w14:paraId="7E90C011" w14:textId="0795B25F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3E1F26" w:rsidRPr="002946AF" w14:paraId="2CCA6B69" w14:textId="77777777" w:rsidTr="00D3428E">
        <w:trPr>
          <w:cantSplit/>
        </w:trPr>
        <w:tc>
          <w:tcPr>
            <w:tcW w:w="1955" w:type="pct"/>
          </w:tcPr>
          <w:p w14:paraId="3B0CE121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62" w:type="pct"/>
            <w:shd w:val="clear" w:color="auto" w:fill="FAFAFA"/>
          </w:tcPr>
          <w:p w14:paraId="782574AB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4FF9C17A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3B803AD0" w14:textId="12137FAA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761" w:type="pct"/>
          </w:tcPr>
          <w:p w14:paraId="415D2111" w14:textId="01E32D3D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3E1F26" w:rsidRPr="002946AF" w14:paraId="797E5523" w14:textId="77777777" w:rsidTr="00D3428E">
        <w:trPr>
          <w:cantSplit/>
        </w:trPr>
        <w:tc>
          <w:tcPr>
            <w:tcW w:w="1955" w:type="pct"/>
          </w:tcPr>
          <w:p w14:paraId="6C8753A3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762" w:type="pct"/>
            <w:shd w:val="clear" w:color="auto" w:fill="FAFAFA"/>
          </w:tcPr>
          <w:p w14:paraId="1EA092C5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112B6177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4846DA29" w14:textId="552B033B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761" w:type="pct"/>
          </w:tcPr>
          <w:p w14:paraId="612C3F1E" w14:textId="3A59F13B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3E1F26" w:rsidRPr="002946AF" w14:paraId="454909A3" w14:textId="77777777" w:rsidTr="00D3428E">
        <w:trPr>
          <w:cantSplit/>
        </w:trPr>
        <w:tc>
          <w:tcPr>
            <w:tcW w:w="1955" w:type="pct"/>
          </w:tcPr>
          <w:p w14:paraId="7E95077D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รายได้ค่าเช่าที่ดิน</w:t>
            </w:r>
          </w:p>
        </w:tc>
        <w:tc>
          <w:tcPr>
            <w:tcW w:w="762" w:type="pct"/>
            <w:shd w:val="clear" w:color="auto" w:fill="FAFAFA"/>
          </w:tcPr>
          <w:p w14:paraId="364D3647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4B2822F9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5DD29AD9" w14:textId="0D7B1C74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761" w:type="pct"/>
          </w:tcPr>
          <w:p w14:paraId="738B625A" w14:textId="4917E0FC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3E1F26" w:rsidRPr="002946AF" w14:paraId="7782CF2D" w14:textId="77777777" w:rsidTr="00D3428E">
        <w:trPr>
          <w:cantSplit/>
        </w:trPr>
        <w:tc>
          <w:tcPr>
            <w:tcW w:w="1955" w:type="pct"/>
          </w:tcPr>
          <w:p w14:paraId="1E037E45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2" w:type="pct"/>
            <w:shd w:val="clear" w:color="auto" w:fill="FAFAFA"/>
          </w:tcPr>
          <w:p w14:paraId="070FDE8F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06D9BDFD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6A5A4290" w14:textId="688EB2F1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761" w:type="pct"/>
          </w:tcPr>
          <w:p w14:paraId="23B87C3C" w14:textId="6519D949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3E1F26" w:rsidRPr="002946AF" w14:paraId="210AF092" w14:textId="77777777" w:rsidTr="00D3428E">
        <w:trPr>
          <w:cantSplit/>
        </w:trPr>
        <w:tc>
          <w:tcPr>
            <w:tcW w:w="1955" w:type="pct"/>
          </w:tcPr>
          <w:p w14:paraId="7052F931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62" w:type="pct"/>
            <w:shd w:val="clear" w:color="auto" w:fill="FAFAFA"/>
          </w:tcPr>
          <w:p w14:paraId="3A2EB2C7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2C8D5E60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466A59CC" w14:textId="5E7C054C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761" w:type="pct"/>
          </w:tcPr>
          <w:p w14:paraId="7903C78A" w14:textId="2E0F5487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3E1F26" w:rsidRPr="002946AF" w14:paraId="3279F563" w14:textId="77777777" w:rsidTr="00D3428E">
        <w:trPr>
          <w:cantSplit/>
        </w:trPr>
        <w:tc>
          <w:tcPr>
            <w:tcW w:w="1955" w:type="pct"/>
          </w:tcPr>
          <w:p w14:paraId="3BBBD932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762" w:type="pct"/>
            <w:shd w:val="clear" w:color="auto" w:fill="FAFAFA"/>
          </w:tcPr>
          <w:p w14:paraId="308829EF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72BD7656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6971AA24" w14:textId="06BF01B3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761" w:type="pct"/>
          </w:tcPr>
          <w:p w14:paraId="48990C4E" w14:textId="38E3A693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3E1F26" w:rsidRPr="002946AF" w14:paraId="2F9A31BD" w14:textId="77777777" w:rsidTr="00D3428E">
        <w:trPr>
          <w:cantSplit/>
        </w:trPr>
        <w:tc>
          <w:tcPr>
            <w:tcW w:w="1955" w:type="pct"/>
          </w:tcPr>
          <w:p w14:paraId="0BC7A3C5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762" w:type="pct"/>
            <w:shd w:val="clear" w:color="auto" w:fill="FAFAFA"/>
          </w:tcPr>
          <w:p w14:paraId="04E27704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7EFC7BA3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37201C58" w14:textId="0712CFEB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761" w:type="pct"/>
          </w:tcPr>
          <w:p w14:paraId="65EC26D2" w14:textId="5C5D2E80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3E1F26" w:rsidRPr="002946AF" w14:paraId="052C5FC5" w14:textId="77777777" w:rsidTr="00D3428E">
        <w:trPr>
          <w:cantSplit/>
        </w:trPr>
        <w:tc>
          <w:tcPr>
            <w:tcW w:w="1955" w:type="pct"/>
          </w:tcPr>
          <w:p w14:paraId="4972E545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</w:tcPr>
          <w:p w14:paraId="57D25817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3B8A43E5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425B845A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4BF15A92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1F26" w:rsidRPr="002946AF" w14:paraId="6D9C8914" w14:textId="77777777" w:rsidTr="00D3428E">
        <w:trPr>
          <w:cantSplit/>
        </w:trPr>
        <w:tc>
          <w:tcPr>
            <w:tcW w:w="1955" w:type="pct"/>
          </w:tcPr>
          <w:p w14:paraId="1262BC0C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4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62" w:type="pct"/>
            <w:shd w:val="clear" w:color="auto" w:fill="FAFAFA"/>
          </w:tcPr>
          <w:p w14:paraId="70D4C3AA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2D635083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56147FE4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6B7B208C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1F26" w:rsidRPr="002946AF" w14:paraId="28075DF8" w14:textId="77777777" w:rsidTr="00D3428E">
        <w:trPr>
          <w:cantSplit/>
        </w:trPr>
        <w:tc>
          <w:tcPr>
            <w:tcW w:w="1955" w:type="pct"/>
          </w:tcPr>
          <w:p w14:paraId="286BBB50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762" w:type="pct"/>
            <w:shd w:val="clear" w:color="auto" w:fill="FAFAFA"/>
          </w:tcPr>
          <w:p w14:paraId="47FDA6F5" w14:textId="2FC6A621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761" w:type="pct"/>
          </w:tcPr>
          <w:p w14:paraId="68FAD600" w14:textId="7B644E6E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761" w:type="pct"/>
            <w:shd w:val="clear" w:color="auto" w:fill="FAFAFA"/>
          </w:tcPr>
          <w:p w14:paraId="79F0A566" w14:textId="15A5A13B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761" w:type="pct"/>
          </w:tcPr>
          <w:p w14:paraId="20062D5F" w14:textId="7574736B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3E1F26" w:rsidRPr="002946AF" w14:paraId="25FCC413" w14:textId="77777777" w:rsidTr="00D3428E">
        <w:trPr>
          <w:cantSplit/>
        </w:trPr>
        <w:tc>
          <w:tcPr>
            <w:tcW w:w="1955" w:type="pct"/>
          </w:tcPr>
          <w:p w14:paraId="3DACBF5F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</w:tcPr>
          <w:p w14:paraId="273675E8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6F560950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52B03F91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4E83811B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1F26" w:rsidRPr="002946AF" w14:paraId="38B7AE47" w14:textId="77777777" w:rsidTr="00D3428E">
        <w:trPr>
          <w:cantSplit/>
        </w:trPr>
        <w:tc>
          <w:tcPr>
            <w:tcW w:w="1955" w:type="pct"/>
          </w:tcPr>
          <w:p w14:paraId="6CFAC984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62" w:type="pct"/>
            <w:shd w:val="clear" w:color="auto" w:fill="FAFAFA"/>
          </w:tcPr>
          <w:p w14:paraId="6C11CB21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01AAACB3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0BAFFE50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79BBE7C7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1F26" w:rsidRPr="002946AF" w14:paraId="5385EEFF" w14:textId="77777777" w:rsidTr="00D3428E">
        <w:trPr>
          <w:cantSplit/>
        </w:trPr>
        <w:tc>
          <w:tcPr>
            <w:tcW w:w="1955" w:type="pct"/>
          </w:tcPr>
          <w:p w14:paraId="79A5A132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762" w:type="pct"/>
            <w:shd w:val="clear" w:color="auto" w:fill="FAFAFA"/>
          </w:tcPr>
          <w:p w14:paraId="6225FF56" w14:textId="5BAC8304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761" w:type="pct"/>
          </w:tcPr>
          <w:p w14:paraId="66C16FF7" w14:textId="50709B89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761" w:type="pct"/>
            <w:shd w:val="clear" w:color="auto" w:fill="FAFAFA"/>
          </w:tcPr>
          <w:p w14:paraId="25F13BE3" w14:textId="75DE9E27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61" w:type="pct"/>
          </w:tcPr>
          <w:p w14:paraId="32932F2F" w14:textId="3F4D7CFF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3E1F26" w:rsidRPr="002946AF" w14:paraId="3B430BB8" w14:textId="77777777" w:rsidTr="00D3428E">
        <w:trPr>
          <w:cantSplit/>
        </w:trPr>
        <w:tc>
          <w:tcPr>
            <w:tcW w:w="1955" w:type="pct"/>
          </w:tcPr>
          <w:p w14:paraId="542E8D12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762" w:type="pct"/>
            <w:shd w:val="clear" w:color="auto" w:fill="FAFAFA"/>
          </w:tcPr>
          <w:p w14:paraId="18E6BC9D" w14:textId="103837A9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761" w:type="pct"/>
          </w:tcPr>
          <w:p w14:paraId="66DE9B0A" w14:textId="7C62F204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761" w:type="pct"/>
            <w:shd w:val="clear" w:color="auto" w:fill="FAFAFA"/>
          </w:tcPr>
          <w:p w14:paraId="04EEBDD5" w14:textId="62197FC3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761" w:type="pct"/>
          </w:tcPr>
          <w:p w14:paraId="55F536C5" w14:textId="3806F720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3E1F26" w:rsidRPr="002946AF" w14:paraId="3EC5A4E7" w14:textId="77777777" w:rsidTr="00D3428E">
        <w:trPr>
          <w:cantSplit/>
        </w:trPr>
        <w:tc>
          <w:tcPr>
            <w:tcW w:w="1955" w:type="pct"/>
          </w:tcPr>
          <w:p w14:paraId="162557C1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762" w:type="pct"/>
            <w:shd w:val="clear" w:color="auto" w:fill="FAFAFA"/>
          </w:tcPr>
          <w:p w14:paraId="31A44CA6" w14:textId="64BB818B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761" w:type="pct"/>
          </w:tcPr>
          <w:p w14:paraId="071D455D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08FAB816" w14:textId="3C73BED6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761" w:type="pct"/>
          </w:tcPr>
          <w:p w14:paraId="1574D96B" w14:textId="0084A52F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3E1F26" w:rsidRPr="002946AF" w14:paraId="3E9B7240" w14:textId="77777777" w:rsidTr="00D3428E">
        <w:trPr>
          <w:cantSplit/>
        </w:trPr>
        <w:tc>
          <w:tcPr>
            <w:tcW w:w="1955" w:type="pct"/>
          </w:tcPr>
          <w:p w14:paraId="3F541340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รายได้ค่าเช่าที่ดิน</w:t>
            </w:r>
          </w:p>
        </w:tc>
        <w:tc>
          <w:tcPr>
            <w:tcW w:w="762" w:type="pct"/>
            <w:shd w:val="clear" w:color="auto" w:fill="FAFAFA"/>
          </w:tcPr>
          <w:p w14:paraId="17735638" w14:textId="515B9BAE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761" w:type="pct"/>
          </w:tcPr>
          <w:p w14:paraId="3EBF5F43" w14:textId="659D1D53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761" w:type="pct"/>
            <w:shd w:val="clear" w:color="auto" w:fill="FAFAFA"/>
          </w:tcPr>
          <w:p w14:paraId="4EB65AAA" w14:textId="22303B94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761" w:type="pct"/>
          </w:tcPr>
          <w:p w14:paraId="44C116FB" w14:textId="2140F666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3E1F26" w:rsidRPr="002946AF" w14:paraId="6234901D" w14:textId="77777777" w:rsidTr="00D3428E">
        <w:trPr>
          <w:cantSplit/>
        </w:trPr>
        <w:tc>
          <w:tcPr>
            <w:tcW w:w="1955" w:type="pct"/>
          </w:tcPr>
          <w:p w14:paraId="6C7ADDA2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2" w:type="pct"/>
            <w:shd w:val="clear" w:color="auto" w:fill="FAFAFA"/>
          </w:tcPr>
          <w:p w14:paraId="40958EA1" w14:textId="5228976B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761" w:type="pct"/>
          </w:tcPr>
          <w:p w14:paraId="448D9D37" w14:textId="641817EC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761" w:type="pct"/>
            <w:shd w:val="clear" w:color="auto" w:fill="FAFAFA"/>
          </w:tcPr>
          <w:p w14:paraId="07D521F2" w14:textId="2CFADFF9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61" w:type="pct"/>
          </w:tcPr>
          <w:p w14:paraId="16840806" w14:textId="4E7D3555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3E1F26" w:rsidRPr="002946AF" w14:paraId="73391AEC" w14:textId="77777777" w:rsidTr="00D3428E">
        <w:trPr>
          <w:cantSplit/>
        </w:trPr>
        <w:tc>
          <w:tcPr>
            <w:tcW w:w="1955" w:type="pct"/>
          </w:tcPr>
          <w:p w14:paraId="1589A2BF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762" w:type="pct"/>
            <w:shd w:val="clear" w:color="auto" w:fill="FAFAFA"/>
          </w:tcPr>
          <w:p w14:paraId="5C3536AD" w14:textId="29316796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761" w:type="pct"/>
          </w:tcPr>
          <w:p w14:paraId="007F7B05" w14:textId="5941B55F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761" w:type="pct"/>
            <w:shd w:val="clear" w:color="auto" w:fill="FAFAFA"/>
          </w:tcPr>
          <w:p w14:paraId="359F1F12" w14:textId="5219C36D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761" w:type="pct"/>
          </w:tcPr>
          <w:p w14:paraId="3477CE7B" w14:textId="0411CDD6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3E1F26" w:rsidRPr="002946AF" w14:paraId="757BDAEE" w14:textId="77777777" w:rsidTr="00D3428E">
        <w:trPr>
          <w:cantSplit/>
        </w:trPr>
        <w:tc>
          <w:tcPr>
            <w:tcW w:w="1955" w:type="pct"/>
          </w:tcPr>
          <w:p w14:paraId="70CAD28E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762" w:type="pct"/>
            <w:shd w:val="clear" w:color="auto" w:fill="FAFAFA"/>
          </w:tcPr>
          <w:p w14:paraId="2FFC977C" w14:textId="1C3F3FEE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761" w:type="pct"/>
          </w:tcPr>
          <w:p w14:paraId="084C3A4E" w14:textId="32D8EEC9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761" w:type="pct"/>
            <w:shd w:val="clear" w:color="auto" w:fill="FAFAFA"/>
          </w:tcPr>
          <w:p w14:paraId="6F657609" w14:textId="0A939F2A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761" w:type="pct"/>
          </w:tcPr>
          <w:p w14:paraId="226E1DD9" w14:textId="1D654925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14:paraId="2B8AD925" w14:textId="77777777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6AF">
        <w:rPr>
          <w:rFonts w:ascii="Browallia New" w:hAnsi="Browallia New" w:cs="Browallia New"/>
          <w:sz w:val="26"/>
          <w:szCs w:val="26"/>
        </w:rPr>
        <w:br w:type="page"/>
      </w:r>
    </w:p>
    <w:p w14:paraId="08B91D83" w14:textId="77777777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00"/>
        <w:gridCol w:w="1441"/>
        <w:gridCol w:w="1440"/>
        <w:gridCol w:w="1440"/>
        <w:gridCol w:w="1440"/>
      </w:tblGrid>
      <w:tr w:rsidR="003E1F26" w:rsidRPr="002946AF" w14:paraId="01BCCDCA" w14:textId="77777777" w:rsidTr="004E2ADE">
        <w:trPr>
          <w:cantSplit/>
          <w:trHeight w:val="64"/>
          <w:tblHeader/>
        </w:trPr>
        <w:tc>
          <w:tcPr>
            <w:tcW w:w="1955" w:type="pct"/>
          </w:tcPr>
          <w:p w14:paraId="40ADDF7D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3A163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35125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F26" w:rsidRPr="002946AF" w14:paraId="7D2D3641" w14:textId="77777777" w:rsidTr="004E2ADE">
        <w:trPr>
          <w:cantSplit/>
          <w:trHeight w:val="242"/>
          <w:tblHeader/>
        </w:trPr>
        <w:tc>
          <w:tcPr>
            <w:tcW w:w="1955" w:type="pct"/>
          </w:tcPr>
          <w:p w14:paraId="432F6D96" w14:textId="7AF0BF49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0D8BFDF9" w14:textId="7B192164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4E9AE1D8" w14:textId="6C16E765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26D6F1A3" w14:textId="3C9BAE52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1F00CFB6" w14:textId="06F65DFB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E1F26" w:rsidRPr="002946AF" w14:paraId="70858E61" w14:textId="77777777" w:rsidTr="004E2ADE">
        <w:trPr>
          <w:cantSplit/>
          <w:trHeight w:val="74"/>
          <w:tblHeader/>
        </w:trPr>
        <w:tc>
          <w:tcPr>
            <w:tcW w:w="1955" w:type="pct"/>
          </w:tcPr>
          <w:p w14:paraId="4A876435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471C2430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1DA52499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379CF48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5311E4DB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1F26" w:rsidRPr="002946AF" w14:paraId="2A61FAC5" w14:textId="77777777" w:rsidTr="004E2ADE">
        <w:trPr>
          <w:cantSplit/>
        </w:trPr>
        <w:tc>
          <w:tcPr>
            <w:tcW w:w="1955" w:type="pct"/>
          </w:tcPr>
          <w:p w14:paraId="4EB423DC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shd w:val="clear" w:color="auto" w:fill="FAFAFA"/>
          </w:tcPr>
          <w:p w14:paraId="6FD09C3D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3106D0E3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6D8870B3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265873DF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1F26" w:rsidRPr="002946AF" w14:paraId="3ACE2D52" w14:textId="77777777" w:rsidTr="004E2ADE">
        <w:trPr>
          <w:cantSplit/>
        </w:trPr>
        <w:tc>
          <w:tcPr>
            <w:tcW w:w="1955" w:type="pct"/>
          </w:tcPr>
          <w:p w14:paraId="0BDE195B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1" w:type="pct"/>
            <w:shd w:val="clear" w:color="auto" w:fill="FAFAFA"/>
          </w:tcPr>
          <w:p w14:paraId="627F7DF7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</w:tcPr>
          <w:p w14:paraId="501058A0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shd w:val="clear" w:color="auto" w:fill="FAFAFA"/>
          </w:tcPr>
          <w:p w14:paraId="1E24E18C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</w:tcPr>
          <w:p w14:paraId="07ED6F29" w14:textId="77777777" w:rsidR="003E1F26" w:rsidRPr="002946AF" w:rsidRDefault="003E1F26" w:rsidP="003E1F26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E1F26" w:rsidRPr="002946AF" w14:paraId="29A8F88A" w14:textId="77777777" w:rsidTr="004E2ADE">
        <w:trPr>
          <w:cantSplit/>
        </w:trPr>
        <w:tc>
          <w:tcPr>
            <w:tcW w:w="1955" w:type="pct"/>
          </w:tcPr>
          <w:p w14:paraId="12AD69D3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761" w:type="pct"/>
            <w:shd w:val="clear" w:color="auto" w:fill="FAFAFA"/>
          </w:tcPr>
          <w:p w14:paraId="21C17EA0" w14:textId="44067F7C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761" w:type="pct"/>
          </w:tcPr>
          <w:p w14:paraId="172371BB" w14:textId="33790224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761" w:type="pct"/>
            <w:shd w:val="clear" w:color="auto" w:fill="FAFAFA"/>
          </w:tcPr>
          <w:p w14:paraId="45CECFDA" w14:textId="290298B9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761" w:type="pct"/>
          </w:tcPr>
          <w:p w14:paraId="2A08AB86" w14:textId="2DA97F7F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3E1F26" w:rsidRPr="002946AF" w14:paraId="7BBB1EDA" w14:textId="77777777" w:rsidTr="004E2ADE">
        <w:trPr>
          <w:cantSplit/>
        </w:trPr>
        <w:tc>
          <w:tcPr>
            <w:tcW w:w="1955" w:type="pct"/>
          </w:tcPr>
          <w:p w14:paraId="52539D33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761" w:type="pct"/>
            <w:shd w:val="clear" w:color="auto" w:fill="FAFAFA"/>
          </w:tcPr>
          <w:p w14:paraId="6CC289E9" w14:textId="6D91ED2C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761" w:type="pct"/>
          </w:tcPr>
          <w:p w14:paraId="7E31AE6B" w14:textId="7C0FE789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761" w:type="pct"/>
            <w:shd w:val="clear" w:color="auto" w:fill="FAFAFA"/>
          </w:tcPr>
          <w:p w14:paraId="52FD4BF6" w14:textId="08481923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761" w:type="pct"/>
          </w:tcPr>
          <w:p w14:paraId="5A57F767" w14:textId="6F6B3A53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3E1F26" w:rsidRPr="002946AF" w14:paraId="48BAF36E" w14:textId="77777777" w:rsidTr="004E2ADE">
        <w:trPr>
          <w:cantSplit/>
        </w:trPr>
        <w:tc>
          <w:tcPr>
            <w:tcW w:w="1955" w:type="pct"/>
          </w:tcPr>
          <w:p w14:paraId="549B9BBD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ซื้อขายน้ำมันปิโตรเลียมดิบและวัตถุดิบ</w:t>
            </w:r>
          </w:p>
          <w:p w14:paraId="70B275F4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เพื่อสำรองน้ำมันตามกฎหมาย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963F8BF" w14:textId="3A346AC5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761" w:type="pct"/>
            <w:vAlign w:val="bottom"/>
          </w:tcPr>
          <w:p w14:paraId="5B4A6877" w14:textId="5E468C58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50967618" w14:textId="3E494CDC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761" w:type="pct"/>
            <w:vAlign w:val="bottom"/>
          </w:tcPr>
          <w:p w14:paraId="373D60E5" w14:textId="64153590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3E1F26" w:rsidRPr="002946AF" w14:paraId="67AD2B5F" w14:textId="77777777" w:rsidTr="004E2ADE">
        <w:trPr>
          <w:cantSplit/>
        </w:trPr>
        <w:tc>
          <w:tcPr>
            <w:tcW w:w="1955" w:type="pct"/>
          </w:tcPr>
          <w:p w14:paraId="47198C51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3A28D299" w14:textId="00BA2494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761" w:type="pct"/>
            <w:vAlign w:val="bottom"/>
          </w:tcPr>
          <w:p w14:paraId="4B2402E2" w14:textId="1A010867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3F8F86FF" w14:textId="7CC2D5A3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761" w:type="pct"/>
            <w:vAlign w:val="bottom"/>
          </w:tcPr>
          <w:p w14:paraId="003AB7E3" w14:textId="46D1A8DF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3E1F26" w:rsidRPr="002946AF" w14:paraId="71C7891A" w14:textId="77777777" w:rsidTr="004E2ADE">
        <w:trPr>
          <w:cantSplit/>
        </w:trPr>
        <w:tc>
          <w:tcPr>
            <w:tcW w:w="1955" w:type="pct"/>
          </w:tcPr>
          <w:p w14:paraId="7965C648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5074C086" w14:textId="39B97F31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761" w:type="pct"/>
            <w:vAlign w:val="bottom"/>
          </w:tcPr>
          <w:p w14:paraId="2A0AC500" w14:textId="44CE6B48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7A344F30" w14:textId="267DCFBA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761" w:type="pct"/>
            <w:vAlign w:val="bottom"/>
          </w:tcPr>
          <w:p w14:paraId="43CEDB80" w14:textId="352BE0E3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3E1F26" w:rsidRPr="002946AF" w14:paraId="0E13E266" w14:textId="77777777" w:rsidTr="004E2ADE">
        <w:trPr>
          <w:cantSplit/>
        </w:trPr>
        <w:tc>
          <w:tcPr>
            <w:tcW w:w="1955" w:type="pct"/>
          </w:tcPr>
          <w:p w14:paraId="0EE38EDA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61" w:type="pct"/>
            <w:shd w:val="clear" w:color="auto" w:fill="FAFAFA"/>
          </w:tcPr>
          <w:p w14:paraId="4AEC03F5" w14:textId="32C974D0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27</w:t>
            </w:r>
          </w:p>
        </w:tc>
        <w:tc>
          <w:tcPr>
            <w:tcW w:w="761" w:type="pct"/>
          </w:tcPr>
          <w:p w14:paraId="5B60A1C6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252B059E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61" w:type="pct"/>
          </w:tcPr>
          <w:p w14:paraId="7E834C52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E1F26" w:rsidRPr="002946AF" w14:paraId="3E646361" w14:textId="77777777" w:rsidTr="004E2ADE">
        <w:trPr>
          <w:cantSplit/>
        </w:trPr>
        <w:tc>
          <w:tcPr>
            <w:tcW w:w="1955" w:type="pct"/>
          </w:tcPr>
          <w:p w14:paraId="2BE1193B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7591AC6B" w14:textId="5BD84F85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761" w:type="pct"/>
            <w:vAlign w:val="bottom"/>
          </w:tcPr>
          <w:p w14:paraId="709089B7" w14:textId="13646440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740033A1" w14:textId="4696742A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761" w:type="pct"/>
            <w:vAlign w:val="bottom"/>
          </w:tcPr>
          <w:p w14:paraId="46C994F5" w14:textId="35E9AB79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3E1F26" w:rsidRPr="002946AF" w14:paraId="1F1022F5" w14:textId="77777777" w:rsidTr="004E2ADE">
        <w:trPr>
          <w:cantSplit/>
        </w:trPr>
        <w:tc>
          <w:tcPr>
            <w:tcW w:w="1955" w:type="pct"/>
          </w:tcPr>
          <w:p w14:paraId="2C455B0E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7BC2E141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vAlign w:val="bottom"/>
          </w:tcPr>
          <w:p w14:paraId="7E486B27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3B43B0C7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vAlign w:val="bottom"/>
          </w:tcPr>
          <w:p w14:paraId="2EE194A4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E1F26" w:rsidRPr="002946AF" w14:paraId="0438BA40" w14:textId="77777777" w:rsidTr="004E2ADE">
        <w:trPr>
          <w:cantSplit/>
          <w:trHeight w:val="99"/>
        </w:trPr>
        <w:tc>
          <w:tcPr>
            <w:tcW w:w="1955" w:type="pct"/>
            <w:vAlign w:val="bottom"/>
          </w:tcPr>
          <w:p w14:paraId="4919E081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0C683FE" w14:textId="3B274C24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761" w:type="pct"/>
            <w:vAlign w:val="bottom"/>
          </w:tcPr>
          <w:p w14:paraId="5AC2538E" w14:textId="21F571AC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6C0C55D6" w14:textId="168DA3CA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761" w:type="pct"/>
            <w:vAlign w:val="bottom"/>
          </w:tcPr>
          <w:p w14:paraId="3045E396" w14:textId="5CB44C7C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</w:tbl>
    <w:p w14:paraId="0F4DEB0A" w14:textId="77777777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3EA48B" w14:textId="46F02F91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ยอดคงเหลือกับบุคคลหรือกิจการที่เกี่ยวข้องกัน 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31733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D3B2E07" w14:textId="77777777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-4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261B1F7" w14:textId="77777777" w:rsidR="003E1F26" w:rsidRPr="002946AF" w:rsidRDefault="003E1F26" w:rsidP="003E1F26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ลูกหนี้การค้ากิจการที่เกี่ยวข้องกัน</w:t>
      </w:r>
    </w:p>
    <w:p w14:paraId="48F5081A" w14:textId="77777777" w:rsidR="003E1F26" w:rsidRPr="002946AF" w:rsidRDefault="003E1F26" w:rsidP="003E1F26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3E1F26" w:rsidRPr="002946AF" w14:paraId="36DCB007" w14:textId="77777777" w:rsidTr="003E1F26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7B44B033" w14:textId="77777777" w:rsidR="003E1F26" w:rsidRPr="002946AF" w:rsidRDefault="003E1F26" w:rsidP="003E1F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87DCE" w14:textId="77777777" w:rsidR="003E1F26" w:rsidRPr="002946AF" w:rsidRDefault="003E1F26" w:rsidP="003E1F2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F0341" w14:textId="77777777" w:rsidR="003E1F26" w:rsidRPr="002946AF" w:rsidRDefault="003E1F26" w:rsidP="003E1F2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3E1F26" w:rsidRPr="002946AF" w14:paraId="001614D2" w14:textId="77777777" w:rsidTr="003E1F26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4B59C719" w14:textId="64B548FF" w:rsidR="003E1F26" w:rsidRPr="002946AF" w:rsidRDefault="003E1F26" w:rsidP="003E1F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4E37D9A8" w14:textId="2F354186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4FA5D820" w14:textId="36D4260C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8611227" w14:textId="1F633FF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F02236F" w14:textId="4AC8DD63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E1F26" w:rsidRPr="002946AF" w14:paraId="64CF2DB2" w14:textId="77777777" w:rsidTr="003E1F26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6A29784E" w14:textId="77777777" w:rsidR="003E1F26" w:rsidRPr="002946AF" w:rsidRDefault="003E1F26" w:rsidP="003E1F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3F93522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A7836F1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0E06A02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C4F99E2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1F26" w:rsidRPr="002946AF" w14:paraId="7AFD5B5E" w14:textId="77777777" w:rsidTr="003E1F26">
        <w:trPr>
          <w:trHeight w:val="20"/>
        </w:trPr>
        <w:tc>
          <w:tcPr>
            <w:tcW w:w="1952" w:type="pct"/>
            <w:shd w:val="clear" w:color="auto" w:fill="auto"/>
          </w:tcPr>
          <w:p w14:paraId="7B18E126" w14:textId="77777777" w:rsidR="003E1F26" w:rsidRPr="002946AF" w:rsidRDefault="003E1F26" w:rsidP="003E1F2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048266B2" w14:textId="77777777" w:rsidR="003E1F26" w:rsidRPr="002946AF" w:rsidRDefault="003E1F26" w:rsidP="003E1F2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9AA5FC2" w14:textId="77777777" w:rsidR="003E1F26" w:rsidRPr="002946AF" w:rsidRDefault="003E1F26" w:rsidP="003E1F2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38284595" w14:textId="77777777" w:rsidR="003E1F26" w:rsidRPr="002946AF" w:rsidRDefault="003E1F26" w:rsidP="003E1F2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C023021" w14:textId="77777777" w:rsidR="003E1F26" w:rsidRPr="002946AF" w:rsidRDefault="003E1F26" w:rsidP="003E1F2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F26" w:rsidRPr="002946AF" w14:paraId="409BCC20" w14:textId="77777777" w:rsidTr="003E1F26">
        <w:trPr>
          <w:trHeight w:val="20"/>
        </w:trPr>
        <w:tc>
          <w:tcPr>
            <w:tcW w:w="1952" w:type="pct"/>
            <w:shd w:val="clear" w:color="auto" w:fill="auto"/>
          </w:tcPr>
          <w:p w14:paraId="64A72F3D" w14:textId="77777777" w:rsidR="003E1F26" w:rsidRPr="002946AF" w:rsidRDefault="003E1F26" w:rsidP="003E1F26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762" w:type="pct"/>
            <w:shd w:val="clear" w:color="auto" w:fill="FAFAFA"/>
          </w:tcPr>
          <w:p w14:paraId="7CCC2E5E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01BCBFA" w14:textId="7C9E27AE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762" w:type="pct"/>
            <w:shd w:val="clear" w:color="auto" w:fill="FAFAFA"/>
          </w:tcPr>
          <w:p w14:paraId="056D0B2B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3521FD3" w14:textId="7AB347D5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3E1F26" w:rsidRPr="002946AF" w14:paraId="0FD359D8" w14:textId="77777777" w:rsidTr="003E1F26">
        <w:trPr>
          <w:trHeight w:val="20"/>
        </w:trPr>
        <w:tc>
          <w:tcPr>
            <w:tcW w:w="1952" w:type="pct"/>
            <w:shd w:val="clear" w:color="auto" w:fill="auto"/>
          </w:tcPr>
          <w:p w14:paraId="33F2C5BC" w14:textId="77777777" w:rsidR="003E1F26" w:rsidRPr="002946AF" w:rsidRDefault="003E1F26" w:rsidP="003E1F26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2" w:type="pct"/>
            <w:shd w:val="clear" w:color="auto" w:fill="FAFAFA"/>
          </w:tcPr>
          <w:p w14:paraId="03989C89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10B9E214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4622D67B" w14:textId="5075E499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762" w:type="pct"/>
            <w:shd w:val="clear" w:color="auto" w:fill="auto"/>
          </w:tcPr>
          <w:p w14:paraId="418B15E2" w14:textId="3AF8285C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3E1F26" w:rsidRPr="002946AF" w14:paraId="75E889A2" w14:textId="77777777" w:rsidTr="003E1F26">
        <w:trPr>
          <w:trHeight w:val="20"/>
        </w:trPr>
        <w:tc>
          <w:tcPr>
            <w:tcW w:w="1952" w:type="pct"/>
            <w:shd w:val="clear" w:color="auto" w:fill="auto"/>
          </w:tcPr>
          <w:p w14:paraId="3A2A65AC" w14:textId="77777777" w:rsidR="003E1F26" w:rsidRPr="002946AF" w:rsidRDefault="003E1F26" w:rsidP="003E1F26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62" w:type="pct"/>
            <w:shd w:val="clear" w:color="auto" w:fill="FAFAFA"/>
          </w:tcPr>
          <w:p w14:paraId="078B45CA" w14:textId="23162AB4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762" w:type="pct"/>
            <w:shd w:val="clear" w:color="auto" w:fill="auto"/>
          </w:tcPr>
          <w:p w14:paraId="050102BF" w14:textId="26EA67AE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762" w:type="pct"/>
            <w:shd w:val="clear" w:color="auto" w:fill="FAFAFA"/>
          </w:tcPr>
          <w:p w14:paraId="12D2FAE2" w14:textId="206DD3F0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762" w:type="pct"/>
            <w:shd w:val="clear" w:color="auto" w:fill="auto"/>
          </w:tcPr>
          <w:p w14:paraId="42EF6AFF" w14:textId="2FF05084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3E1F26" w:rsidRPr="002946AF" w14:paraId="2DF09E07" w14:textId="77777777" w:rsidTr="003E1F26">
        <w:trPr>
          <w:trHeight w:val="20"/>
        </w:trPr>
        <w:tc>
          <w:tcPr>
            <w:tcW w:w="1952" w:type="pct"/>
            <w:shd w:val="clear" w:color="auto" w:fill="auto"/>
          </w:tcPr>
          <w:p w14:paraId="74F4F340" w14:textId="77777777" w:rsidR="003E1F26" w:rsidRPr="002946AF" w:rsidRDefault="003E1F26" w:rsidP="003E1F26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424D190" w14:textId="41A902C5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3887022" w14:textId="15141B6D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44294B4" w14:textId="18459FBF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94F9AC0" w14:textId="35582232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3E1F26" w:rsidRPr="002946AF" w14:paraId="23F48611" w14:textId="77777777" w:rsidTr="003E1F26">
        <w:trPr>
          <w:trHeight w:val="20"/>
        </w:trPr>
        <w:tc>
          <w:tcPr>
            <w:tcW w:w="1952" w:type="pct"/>
            <w:shd w:val="clear" w:color="auto" w:fill="auto"/>
          </w:tcPr>
          <w:p w14:paraId="02EB4A10" w14:textId="77777777" w:rsidR="003E1F26" w:rsidRPr="002946AF" w:rsidRDefault="003E1F26" w:rsidP="003E1F26">
            <w:pPr>
              <w:ind w:left="-7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7850149" w14:textId="323887A6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648F0D36" w14:textId="55EE5C51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EFAAA3B" w14:textId="4A5171D7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1617C90" w14:textId="7025DF83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3E1F26" w:rsidRPr="002946AF" w14:paraId="3C5F68A7" w14:textId="77777777" w:rsidTr="003E1F26">
        <w:trPr>
          <w:trHeight w:val="20"/>
        </w:trPr>
        <w:tc>
          <w:tcPr>
            <w:tcW w:w="1952" w:type="pct"/>
            <w:shd w:val="clear" w:color="auto" w:fill="auto"/>
          </w:tcPr>
          <w:p w14:paraId="76C80746" w14:textId="77777777" w:rsidR="003E1F26" w:rsidRPr="002946AF" w:rsidRDefault="003E1F26" w:rsidP="003E1F26">
            <w:pPr>
              <w:ind w:left="-7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  <w:t xml:space="preserve"> 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2CC051C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7ECE69B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6577D48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56E1D1C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E1F26" w:rsidRPr="002946AF" w14:paraId="68CDAA3F" w14:textId="77777777" w:rsidTr="003E1F26">
        <w:trPr>
          <w:trHeight w:val="20"/>
        </w:trPr>
        <w:tc>
          <w:tcPr>
            <w:tcW w:w="1952" w:type="pct"/>
            <w:shd w:val="clear" w:color="auto" w:fill="auto"/>
          </w:tcPr>
          <w:p w14:paraId="333EB253" w14:textId="77777777" w:rsidR="003E1F26" w:rsidRPr="002946AF" w:rsidRDefault="003E1F26" w:rsidP="003E1F26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BE3F6" w14:textId="326D4FF1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504A0" w14:textId="1AF72C70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3F20B3" w14:textId="243CB9A1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6642C" w14:textId="7C0917C2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</w:tbl>
    <w:p w14:paraId="350930EB" w14:textId="77777777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-4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3CA66EC7" w14:textId="77777777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-4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7F4A61A" w14:textId="77777777" w:rsidR="003E1F26" w:rsidRPr="002946AF" w:rsidRDefault="003E1F26" w:rsidP="003E1F26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ลูกหนี้อื่นกิจการที่เกี่ยวข้องกัน</w:t>
      </w:r>
    </w:p>
    <w:p w14:paraId="5F951D2B" w14:textId="77777777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-4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3E1F26" w:rsidRPr="002946AF" w14:paraId="4431C065" w14:textId="77777777" w:rsidTr="003E1F26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768CDFC5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19104" w14:textId="77777777" w:rsidR="003E1F26" w:rsidRPr="002946AF" w:rsidRDefault="003E1F26" w:rsidP="003E1F26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4F116" w14:textId="77777777" w:rsidR="003E1F26" w:rsidRPr="002946AF" w:rsidRDefault="003E1F26" w:rsidP="003E1F26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3E1F26" w:rsidRPr="002946AF" w14:paraId="604F6B00" w14:textId="77777777" w:rsidTr="003E1F26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43AEAFA5" w14:textId="79AB55A2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1F951553" w14:textId="6F88351E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55FD676" w14:textId="310B88A6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8B34762" w14:textId="0F994E74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50C63E43" w14:textId="0AF0CBE9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E1F26" w:rsidRPr="002946AF" w14:paraId="23EA7254" w14:textId="77777777" w:rsidTr="003E1F26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61C8D6F5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0EB6DC9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2DFB0BB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A8BC163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E86C96E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1F26" w:rsidRPr="002946AF" w14:paraId="1ABD76F8" w14:textId="77777777" w:rsidTr="003E1F26">
        <w:trPr>
          <w:trHeight w:val="20"/>
        </w:trPr>
        <w:tc>
          <w:tcPr>
            <w:tcW w:w="1952" w:type="pct"/>
            <w:shd w:val="clear" w:color="auto" w:fill="auto"/>
          </w:tcPr>
          <w:p w14:paraId="7430D389" w14:textId="77777777" w:rsidR="003E1F26" w:rsidRPr="002946AF" w:rsidRDefault="003E1F26" w:rsidP="003E1F2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0301281" w14:textId="77777777" w:rsidR="003E1F26" w:rsidRPr="002946AF" w:rsidRDefault="003E1F26" w:rsidP="003E1F26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F42895A" w14:textId="77777777" w:rsidR="003E1F26" w:rsidRPr="002946AF" w:rsidRDefault="003E1F26" w:rsidP="003E1F26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69BF4CC" w14:textId="77777777" w:rsidR="003E1F26" w:rsidRPr="002946AF" w:rsidRDefault="003E1F26" w:rsidP="003E1F26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80B0B4E" w14:textId="77777777" w:rsidR="003E1F26" w:rsidRPr="002946AF" w:rsidRDefault="003E1F26" w:rsidP="003E1F26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F26" w:rsidRPr="002946AF" w14:paraId="1A16F842" w14:textId="77777777" w:rsidTr="003E1F26">
        <w:trPr>
          <w:trHeight w:val="20"/>
        </w:trPr>
        <w:tc>
          <w:tcPr>
            <w:tcW w:w="1952" w:type="pct"/>
            <w:shd w:val="clear" w:color="auto" w:fill="auto"/>
          </w:tcPr>
          <w:p w14:paraId="7189D471" w14:textId="77777777" w:rsidR="003E1F26" w:rsidRPr="002946AF" w:rsidRDefault="003E1F26" w:rsidP="003E1F26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762" w:type="pct"/>
            <w:shd w:val="clear" w:color="auto" w:fill="FAFAFA"/>
          </w:tcPr>
          <w:p w14:paraId="4FA7F6C6" w14:textId="496AC5CD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2" w:type="pct"/>
            <w:shd w:val="clear" w:color="auto" w:fill="auto"/>
          </w:tcPr>
          <w:p w14:paraId="79B2F05A" w14:textId="68036185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2" w:type="pct"/>
            <w:shd w:val="clear" w:color="auto" w:fill="FAFAFA"/>
          </w:tcPr>
          <w:p w14:paraId="60BBB883" w14:textId="612B24EF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2" w:type="pct"/>
            <w:shd w:val="clear" w:color="auto" w:fill="auto"/>
          </w:tcPr>
          <w:p w14:paraId="1CA25155" w14:textId="3ADB93DF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3E1F26" w:rsidRPr="002946AF" w14:paraId="6A490D95" w14:textId="77777777" w:rsidTr="003E1F26">
        <w:trPr>
          <w:trHeight w:val="20"/>
        </w:trPr>
        <w:tc>
          <w:tcPr>
            <w:tcW w:w="1952" w:type="pct"/>
            <w:shd w:val="clear" w:color="auto" w:fill="auto"/>
          </w:tcPr>
          <w:p w14:paraId="7E3EAF4D" w14:textId="77777777" w:rsidR="003E1F26" w:rsidRPr="002946AF" w:rsidRDefault="003E1F26" w:rsidP="003E1F26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2" w:type="pct"/>
            <w:shd w:val="clear" w:color="auto" w:fill="FAFAFA"/>
          </w:tcPr>
          <w:p w14:paraId="45D80712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0B941F2D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4C7CA876" w14:textId="3E9C981A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762" w:type="pct"/>
            <w:shd w:val="clear" w:color="auto" w:fill="auto"/>
          </w:tcPr>
          <w:p w14:paraId="655789A9" w14:textId="7D4E3858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3E1F26" w:rsidRPr="002946AF" w14:paraId="7785687B" w14:textId="77777777" w:rsidTr="003E1F26">
        <w:trPr>
          <w:trHeight w:val="20"/>
        </w:trPr>
        <w:tc>
          <w:tcPr>
            <w:tcW w:w="1952" w:type="pct"/>
            <w:shd w:val="clear" w:color="auto" w:fill="auto"/>
          </w:tcPr>
          <w:p w14:paraId="0F9AEA45" w14:textId="77777777" w:rsidR="003E1F26" w:rsidRPr="002946AF" w:rsidRDefault="003E1F26" w:rsidP="003E1F26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62" w:type="pct"/>
            <w:shd w:val="clear" w:color="auto" w:fill="FAFAFA"/>
          </w:tcPr>
          <w:p w14:paraId="451A0413" w14:textId="7CD6D5C5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62" w:type="pct"/>
            <w:shd w:val="clear" w:color="auto" w:fill="auto"/>
          </w:tcPr>
          <w:p w14:paraId="121B30C9" w14:textId="4CE5B7DA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2" w:type="pct"/>
            <w:shd w:val="clear" w:color="auto" w:fill="FAFAFA"/>
          </w:tcPr>
          <w:p w14:paraId="382B475E" w14:textId="55D2B385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62" w:type="pct"/>
            <w:shd w:val="clear" w:color="auto" w:fill="auto"/>
          </w:tcPr>
          <w:p w14:paraId="6F5DAB66" w14:textId="40458E7D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3E1F26" w:rsidRPr="002946AF" w14:paraId="07857457" w14:textId="77777777" w:rsidTr="003E1F26">
        <w:trPr>
          <w:trHeight w:val="20"/>
        </w:trPr>
        <w:tc>
          <w:tcPr>
            <w:tcW w:w="1952" w:type="pct"/>
            <w:shd w:val="clear" w:color="auto" w:fill="auto"/>
          </w:tcPr>
          <w:p w14:paraId="54061D69" w14:textId="77777777" w:rsidR="003E1F26" w:rsidRPr="002946AF" w:rsidRDefault="003E1F26" w:rsidP="003E1F26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A32030" w14:textId="31790157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67926" w14:textId="52D0913A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28AFC" w14:textId="689E5CD6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AB9C5" w14:textId="76F7E376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</w:tbl>
    <w:p w14:paraId="25CCE2CE" w14:textId="77777777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025D154" w14:textId="77777777" w:rsidR="003E1F26" w:rsidRPr="002946AF" w:rsidRDefault="003E1F26" w:rsidP="003E1F2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05DC4ADA" w14:textId="77777777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3E1F26" w:rsidRPr="002946AF" w14:paraId="0E821698" w14:textId="77777777" w:rsidTr="003E1F26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6F303DAC" w14:textId="77777777" w:rsidR="003E1F26" w:rsidRPr="002946AF" w:rsidRDefault="003E1F26" w:rsidP="003E1F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ADD55" w14:textId="77777777" w:rsidR="003E1F26" w:rsidRPr="002946AF" w:rsidRDefault="003E1F26" w:rsidP="003E1F2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9C472" w14:textId="77777777" w:rsidR="003E1F26" w:rsidRPr="002946AF" w:rsidRDefault="003E1F26" w:rsidP="003E1F2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3E1F26" w:rsidRPr="002946AF" w14:paraId="2F3F6F7E" w14:textId="77777777" w:rsidTr="003E1F26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2FA97C24" w14:textId="163A3DA0" w:rsidR="003E1F26" w:rsidRPr="002946AF" w:rsidRDefault="003E1F26" w:rsidP="003E1F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140C5064" w14:textId="61863FFD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774C19A" w14:textId="3814A74A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15341068" w14:textId="60C35C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96628FF" w14:textId="5C478A28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E1F26" w:rsidRPr="002946AF" w14:paraId="66F777AB" w14:textId="77777777" w:rsidTr="003E1F26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2FA4F8BC" w14:textId="77777777" w:rsidR="003E1F26" w:rsidRPr="002946AF" w:rsidRDefault="003E1F26" w:rsidP="003E1F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6E71478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A092712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C2CB175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9A0C021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1F26" w:rsidRPr="002946AF" w14:paraId="1BF7C625" w14:textId="77777777" w:rsidTr="003E1F26">
        <w:trPr>
          <w:trHeight w:val="20"/>
        </w:trPr>
        <w:tc>
          <w:tcPr>
            <w:tcW w:w="1952" w:type="pct"/>
            <w:shd w:val="clear" w:color="auto" w:fill="auto"/>
          </w:tcPr>
          <w:p w14:paraId="3EB6D87A" w14:textId="77777777" w:rsidR="003E1F26" w:rsidRPr="002946AF" w:rsidRDefault="003E1F26" w:rsidP="003E1F2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079B95BE" w14:textId="77777777" w:rsidR="003E1F26" w:rsidRPr="002946AF" w:rsidRDefault="003E1F26" w:rsidP="003E1F26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6CC5032" w14:textId="77777777" w:rsidR="003E1F26" w:rsidRPr="002946AF" w:rsidRDefault="003E1F26" w:rsidP="003E1F26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72D7485" w14:textId="77777777" w:rsidR="003E1F26" w:rsidRPr="002946AF" w:rsidRDefault="003E1F26" w:rsidP="003E1F26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5DBCA96" w14:textId="77777777" w:rsidR="003E1F26" w:rsidRPr="002946AF" w:rsidRDefault="003E1F26" w:rsidP="003E1F26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F26" w:rsidRPr="002946AF" w14:paraId="136C4724" w14:textId="77777777" w:rsidTr="003E1F26">
        <w:trPr>
          <w:trHeight w:val="20"/>
        </w:trPr>
        <w:tc>
          <w:tcPr>
            <w:tcW w:w="1952" w:type="pct"/>
            <w:shd w:val="clear" w:color="auto" w:fill="auto"/>
          </w:tcPr>
          <w:p w14:paraId="0B793144" w14:textId="77777777" w:rsidR="003E1F26" w:rsidRPr="002946AF" w:rsidRDefault="003E1F26" w:rsidP="003E1F26">
            <w:pPr>
              <w:ind w:left="-72" w:righ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4363BD8B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46B4E0B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39DDFF4" w14:textId="631213A3" w:rsidR="003E1F26" w:rsidRPr="002946AF" w:rsidRDefault="00204442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AA552F4" w14:textId="4283FA32" w:rsidR="003E1F26" w:rsidRPr="002946AF" w:rsidRDefault="00204442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3E1F26" w:rsidRPr="002946AF" w14:paraId="7B1DFEB7" w14:textId="77777777" w:rsidTr="003E1F26">
        <w:trPr>
          <w:trHeight w:val="20"/>
        </w:trPr>
        <w:tc>
          <w:tcPr>
            <w:tcW w:w="1952" w:type="pct"/>
            <w:shd w:val="clear" w:color="auto" w:fill="auto"/>
          </w:tcPr>
          <w:p w14:paraId="3BF1E427" w14:textId="77777777" w:rsidR="003E1F26" w:rsidRPr="002946AF" w:rsidRDefault="003E1F26" w:rsidP="003E1F26">
            <w:pPr>
              <w:ind w:left="-72" w:righ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A8F39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55C7D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1A1EFF" w14:textId="4F21F7D5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3F295" w14:textId="2381B341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</w:tbl>
    <w:p w14:paraId="48C1A259" w14:textId="77777777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77E1184" w14:textId="20ECAFDE" w:rsidR="003E1F26" w:rsidRPr="002946AF" w:rsidRDefault="003E1F26" w:rsidP="003E1F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270" w:right="-45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</w:rPr>
        <w:t>*</w:t>
      </w:r>
      <w:r w:rsidRPr="002946AF">
        <w:rPr>
          <w:rFonts w:ascii="Browallia New" w:eastAsia="Arial Unicode MS" w:hAnsi="Browallia New" w:cs="Browallia New"/>
          <w:sz w:val="26"/>
          <w:szCs w:val="26"/>
        </w:rPr>
        <w:tab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โปรดดูหมายเหตุฯ ข้อ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การพิจารณาการด้อยค่าเงินให้กู้ยืม</w:t>
      </w:r>
      <w:r w:rsidR="003F58AC">
        <w:rPr>
          <w:rFonts w:ascii="Browallia New" w:eastAsia="Arial Unicode MS" w:hAnsi="Browallia New" w:cs="Browallia New" w:hint="cs"/>
          <w:sz w:val="26"/>
          <w:szCs w:val="26"/>
          <w:cs/>
        </w:rPr>
        <w:t>แก่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และเงินลงทุนในบริษัทย่อยแห่งหนึ่ง</w:t>
      </w:r>
    </w:p>
    <w:p w14:paraId="4A72BEFB" w14:textId="77777777" w:rsidR="003E1F26" w:rsidRPr="002946AF" w:rsidRDefault="003E1F26" w:rsidP="003E1F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158EB5" w14:textId="575B8832" w:rsidR="003E1F26" w:rsidRDefault="003E1F26" w:rsidP="003E1F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อัตราดอกเบี้ยในระหว่างปีพ.ศ.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มีอัตราเท่ากับอัตราดอกเบี้ยตลาดเงินสูงสุดสำหรับเงินกู้ระยะสั้น โดยอ้างอิงอัตรา 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</w:rPr>
        <w:t>BIBOR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(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</w:rPr>
        <w:t>BIBOR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M)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บวกอัตราส่วนเพิ่ม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คงที่ต่อปี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และมีอัตราเท่ากับอัตราดอกเบี้ยเงินกู้ยืมระยะสั้นตามตลาดเงิน (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MMR)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แต่ไม่เกินอัตราดอกเบี้ยเงินกู้ยืมขั้นต่ำ (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</w:rPr>
        <w:t>MLR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ถัวเฉลี่ยของสถาบันการเงิน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 หักด้วยอัตราส่วนลดคงที่ต่อปี ตามลำดับ</w:t>
      </w:r>
    </w:p>
    <w:p w14:paraId="1F5AB104" w14:textId="7545A5D8" w:rsidR="0031733C" w:rsidRDefault="0031733C" w:rsidP="003E1F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64C2C8" w14:textId="0E84DCFD" w:rsidR="003E1F26" w:rsidRPr="0031733C" w:rsidRDefault="003E1F26" w:rsidP="003E1F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173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รายการเคลื่อนไหวของเงินให้กู้ยืมระยะสั้นแก่กิจการที่เกี่ยวข้องกันสำหรับปีสิ้นสุดวันที่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3173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173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3173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173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พ.ศ.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3173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173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มีดังนี้ </w:t>
      </w:r>
    </w:p>
    <w:p w14:paraId="69914C91" w14:textId="77777777" w:rsidR="003E1F26" w:rsidRPr="002946AF" w:rsidRDefault="003E1F26" w:rsidP="003E1F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3E1F26" w:rsidRPr="002946AF" w14:paraId="03BBB2D4" w14:textId="77777777" w:rsidTr="004E2ADE">
        <w:trPr>
          <w:cantSplit/>
        </w:trPr>
        <w:tc>
          <w:tcPr>
            <w:tcW w:w="1952" w:type="pct"/>
          </w:tcPr>
          <w:p w14:paraId="063355AF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AC97A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04248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F26" w:rsidRPr="002946AF" w14:paraId="33EE93FF" w14:textId="77777777" w:rsidTr="004E2ADE">
        <w:trPr>
          <w:cantSplit/>
        </w:trPr>
        <w:tc>
          <w:tcPr>
            <w:tcW w:w="1952" w:type="pct"/>
          </w:tcPr>
          <w:p w14:paraId="52C82D6E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483BA90" w14:textId="1EE5BF85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2C990BD8" w14:textId="332E84EE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66815AB" w14:textId="3283710F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213FD70" w14:textId="2EFF0129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E1F26" w:rsidRPr="002946AF" w14:paraId="74C829E1" w14:textId="77777777" w:rsidTr="004E2ADE">
        <w:trPr>
          <w:cantSplit/>
        </w:trPr>
        <w:tc>
          <w:tcPr>
            <w:tcW w:w="1952" w:type="pct"/>
          </w:tcPr>
          <w:p w14:paraId="62B05D19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2F08284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7FCBD425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996999C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318FCD6A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1F26" w:rsidRPr="006C58D7" w14:paraId="592F8DAC" w14:textId="77777777" w:rsidTr="004E2ADE">
        <w:trPr>
          <w:cantSplit/>
        </w:trPr>
        <w:tc>
          <w:tcPr>
            <w:tcW w:w="1952" w:type="pct"/>
          </w:tcPr>
          <w:p w14:paraId="3DFB9CCB" w14:textId="77777777" w:rsidR="003E1F26" w:rsidRPr="006C58D7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ADB8E" w14:textId="77777777" w:rsidR="003E1F26" w:rsidRPr="006C58D7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385BF30" w14:textId="77777777" w:rsidR="003E1F26" w:rsidRPr="006C58D7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45DCB" w14:textId="77777777" w:rsidR="003E1F26" w:rsidRPr="006C58D7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B8F07EB" w14:textId="77777777" w:rsidR="003E1F26" w:rsidRPr="006C58D7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F26" w:rsidRPr="002946AF" w14:paraId="7AB98B8D" w14:textId="77777777" w:rsidTr="004E2ADE">
        <w:trPr>
          <w:cantSplit/>
        </w:trPr>
        <w:tc>
          <w:tcPr>
            <w:tcW w:w="1952" w:type="pct"/>
          </w:tcPr>
          <w:p w14:paraId="105AEE62" w14:textId="00443FDA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 มกราคม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B77D27D" w14:textId="77777777" w:rsidR="003E1F26" w:rsidRPr="002946AF" w:rsidRDefault="003E1F26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0ED2B152" w14:textId="77777777" w:rsidR="003E1F26" w:rsidRPr="002946AF" w:rsidRDefault="003E1F26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3E95B33" w14:textId="7B5ABE14" w:rsidR="003E1F26" w:rsidRPr="002946AF" w:rsidRDefault="00204442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762" w:type="pct"/>
            <w:vAlign w:val="bottom"/>
          </w:tcPr>
          <w:p w14:paraId="6A5C8725" w14:textId="2A8D1A6C" w:rsidR="003E1F26" w:rsidRPr="002946AF" w:rsidRDefault="00204442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3E1F26" w:rsidRPr="002946AF" w14:paraId="1754663D" w14:textId="77777777" w:rsidTr="004E2ADE">
        <w:trPr>
          <w:cantSplit/>
        </w:trPr>
        <w:tc>
          <w:tcPr>
            <w:tcW w:w="1952" w:type="pct"/>
          </w:tcPr>
          <w:p w14:paraId="3B2B9CC1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  <w:t>กระแสเงินสด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: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3296DC2" w14:textId="77777777" w:rsidR="003E1F26" w:rsidRPr="002946AF" w:rsidRDefault="003E1F26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3764768E" w14:textId="77777777" w:rsidR="003E1F26" w:rsidRPr="002946AF" w:rsidRDefault="003E1F26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2424FF94" w14:textId="77777777" w:rsidR="003E1F26" w:rsidRPr="002946AF" w:rsidRDefault="003E1F26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3A6D8A03" w14:textId="77777777" w:rsidR="003E1F26" w:rsidRPr="002946AF" w:rsidRDefault="003E1F26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E1F26" w:rsidRPr="002946AF" w14:paraId="11722B93" w14:textId="77777777" w:rsidTr="004E2ADE">
        <w:trPr>
          <w:cantSplit/>
        </w:trPr>
        <w:tc>
          <w:tcPr>
            <w:tcW w:w="1952" w:type="pct"/>
          </w:tcPr>
          <w:p w14:paraId="1BE30123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เงินสดจ่ายสำหรับเงินให้กู้ยืมระยะสั้น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EAF606C" w14:textId="77777777" w:rsidR="003E1F26" w:rsidRPr="002946AF" w:rsidRDefault="003E1F26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5912FEBA" w14:textId="77777777" w:rsidR="003E1F26" w:rsidRPr="002946AF" w:rsidRDefault="003E1F26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8C30A33" w14:textId="4781DF16" w:rsidR="003E1F26" w:rsidRPr="002946AF" w:rsidRDefault="00204442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762" w:type="pct"/>
            <w:vAlign w:val="bottom"/>
          </w:tcPr>
          <w:p w14:paraId="7D6B1E31" w14:textId="1D697F02" w:rsidR="003E1F26" w:rsidRPr="002946AF" w:rsidRDefault="00204442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3E1F26" w:rsidRPr="002946AF" w14:paraId="37568341" w14:textId="77777777" w:rsidTr="004E2ADE">
        <w:trPr>
          <w:cantSplit/>
        </w:trPr>
        <w:tc>
          <w:tcPr>
            <w:tcW w:w="1952" w:type="pct"/>
          </w:tcPr>
          <w:p w14:paraId="63FE5DEC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เงินสดรับชำระคืนจากเงินให้กู้ยืมระยะสั้น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066176E" w14:textId="77777777" w:rsidR="003E1F26" w:rsidRPr="002946AF" w:rsidRDefault="003E1F26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579D91A1" w14:textId="77777777" w:rsidR="003E1F26" w:rsidRPr="002946AF" w:rsidRDefault="003E1F26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2E8AFF1" w14:textId="53C11245" w:rsidR="003E1F26" w:rsidRPr="002946AF" w:rsidRDefault="003E1F26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vAlign w:val="bottom"/>
          </w:tcPr>
          <w:p w14:paraId="43B2A451" w14:textId="1FC25AC4" w:rsidR="003E1F26" w:rsidRPr="002946AF" w:rsidRDefault="003E1F26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0217F" w:rsidRPr="002946AF" w14:paraId="786ACDE0" w14:textId="77777777" w:rsidTr="004E2ADE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6466D8D7" w14:textId="77777777" w:rsidR="0030217F" w:rsidRPr="002946AF" w:rsidRDefault="0030217F" w:rsidP="00D24A3A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การเปลี่ยนแปลงรายการที่มิใช่เงินสด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: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58999508" w14:textId="77777777" w:rsidR="0030217F" w:rsidRPr="002946AF" w:rsidRDefault="0030217F" w:rsidP="00D24A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16F74773" w14:textId="77777777" w:rsidR="0030217F" w:rsidRPr="002946AF" w:rsidRDefault="0030217F" w:rsidP="00D24A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277CBDB4" w14:textId="77777777" w:rsidR="0030217F" w:rsidRPr="002946AF" w:rsidRDefault="0030217F" w:rsidP="00D24A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77865B55" w14:textId="77777777" w:rsidR="0030217F" w:rsidRPr="002946AF" w:rsidRDefault="0030217F" w:rsidP="00D24A3A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217F" w:rsidRPr="002946AF" w14:paraId="5357A979" w14:textId="77777777" w:rsidTr="004E2ADE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26543D69" w14:textId="564A8DE1" w:rsidR="0030217F" w:rsidRPr="002946AF" w:rsidRDefault="0030217F" w:rsidP="00D24A3A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C49A7F" w14:textId="77777777" w:rsidR="0030217F" w:rsidRPr="002946AF" w:rsidRDefault="0030217F" w:rsidP="00D24A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7BA32" w14:textId="77777777" w:rsidR="0030217F" w:rsidRPr="002946AF" w:rsidRDefault="0030217F" w:rsidP="00D24A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5F1BFC" w14:textId="61504445" w:rsidR="0030217F" w:rsidRPr="002946AF" w:rsidRDefault="0030217F" w:rsidP="00D24A3A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143ED" w14:textId="52CC2AAE" w:rsidR="0030217F" w:rsidRPr="002946AF" w:rsidRDefault="0030217F" w:rsidP="00D24A3A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E1F26" w:rsidRPr="002946AF" w14:paraId="297A1B14" w14:textId="77777777" w:rsidTr="004E2ADE">
        <w:trPr>
          <w:cantSplit/>
        </w:trPr>
        <w:tc>
          <w:tcPr>
            <w:tcW w:w="1952" w:type="pct"/>
          </w:tcPr>
          <w:p w14:paraId="0CF62790" w14:textId="17FAF85A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ณ วันที่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875B6" w14:textId="77777777" w:rsidR="003E1F26" w:rsidRPr="002946AF" w:rsidRDefault="003E1F26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89C04" w14:textId="77777777" w:rsidR="003E1F26" w:rsidRPr="002946AF" w:rsidRDefault="003E1F26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5F135" w14:textId="7BA7D3FB" w:rsidR="003E1F26" w:rsidRPr="002946AF" w:rsidRDefault="00204442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38174" w14:textId="2B1BAE76" w:rsidR="003E1F26" w:rsidRPr="002946AF" w:rsidRDefault="00204442" w:rsidP="003E1F26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</w:tbl>
    <w:p w14:paraId="6520BFD0" w14:textId="2163DEB1" w:rsidR="006C58D7" w:rsidRDefault="006C58D7" w:rsidP="003E1F2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0F6302FF" w14:textId="77777777" w:rsidR="006C58D7" w:rsidRDefault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560BE52D" w14:textId="77777777" w:rsidR="0030217F" w:rsidRPr="002946AF" w:rsidRDefault="0030217F" w:rsidP="003E1F2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04D962E" w14:textId="0531DE10" w:rsidR="003E1F26" w:rsidRPr="002946AF" w:rsidRDefault="003E1F26" w:rsidP="003E1F2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7B873EF2" w14:textId="77777777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59"/>
        <w:gridCol w:w="1425"/>
        <w:gridCol w:w="1427"/>
        <w:gridCol w:w="1425"/>
        <w:gridCol w:w="1425"/>
      </w:tblGrid>
      <w:tr w:rsidR="003E1F26" w:rsidRPr="002946AF" w14:paraId="23E13867" w14:textId="77777777" w:rsidTr="004E2ADE">
        <w:trPr>
          <w:cantSplit/>
          <w:tblHeader/>
        </w:trPr>
        <w:tc>
          <w:tcPr>
            <w:tcW w:w="1987" w:type="pct"/>
          </w:tcPr>
          <w:p w14:paraId="0E86BAC2" w14:textId="77777777" w:rsidR="003E1F26" w:rsidRPr="002946AF" w:rsidRDefault="003E1F26" w:rsidP="006C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76D3B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65895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F26" w:rsidRPr="002946AF" w14:paraId="3B71E376" w14:textId="77777777" w:rsidTr="004E2ADE">
        <w:trPr>
          <w:cantSplit/>
          <w:tblHeader/>
        </w:trPr>
        <w:tc>
          <w:tcPr>
            <w:tcW w:w="1987" w:type="pct"/>
          </w:tcPr>
          <w:p w14:paraId="123D8CF4" w14:textId="69E560E2" w:rsidR="003E1F26" w:rsidRPr="002946AF" w:rsidRDefault="003E1F26" w:rsidP="006C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center"/>
          </w:tcPr>
          <w:p w14:paraId="5E5535B2" w14:textId="23F7DAC9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center"/>
          </w:tcPr>
          <w:p w14:paraId="05F9CB54" w14:textId="39685421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center"/>
          </w:tcPr>
          <w:p w14:paraId="5AFA0AF0" w14:textId="5A264483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center"/>
          </w:tcPr>
          <w:p w14:paraId="45828695" w14:textId="106AB299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E1F26" w:rsidRPr="002946AF" w14:paraId="789E12E8" w14:textId="77777777" w:rsidTr="004E2ADE">
        <w:trPr>
          <w:cantSplit/>
          <w:tblHeader/>
        </w:trPr>
        <w:tc>
          <w:tcPr>
            <w:tcW w:w="1987" w:type="pct"/>
          </w:tcPr>
          <w:p w14:paraId="1B2FFDD6" w14:textId="77777777" w:rsidR="003E1F26" w:rsidRPr="002946AF" w:rsidRDefault="003E1F26" w:rsidP="006C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1B29B7A9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2A779BB9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499DCD11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45D0DC3E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1F26" w:rsidRPr="0031733C" w14:paraId="55A39673" w14:textId="77777777" w:rsidTr="004E2ADE">
        <w:trPr>
          <w:cantSplit/>
        </w:trPr>
        <w:tc>
          <w:tcPr>
            <w:tcW w:w="1987" w:type="pct"/>
          </w:tcPr>
          <w:p w14:paraId="63484D0F" w14:textId="77777777" w:rsidR="003E1F26" w:rsidRPr="0031733C" w:rsidRDefault="003E1F26" w:rsidP="006C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</w:tcPr>
          <w:p w14:paraId="67C11F2C" w14:textId="77777777" w:rsidR="003E1F26" w:rsidRPr="0031733C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76D5DC4F" w14:textId="77777777" w:rsidR="003E1F26" w:rsidRPr="0031733C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</w:tcPr>
          <w:p w14:paraId="0571B02C" w14:textId="77777777" w:rsidR="003E1F26" w:rsidRPr="0031733C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758049FE" w14:textId="77777777" w:rsidR="003E1F26" w:rsidRPr="0031733C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E1F26" w:rsidRPr="002946AF" w14:paraId="19482393" w14:textId="77777777" w:rsidTr="004E2ADE">
        <w:trPr>
          <w:cantSplit/>
        </w:trPr>
        <w:tc>
          <w:tcPr>
            <w:tcW w:w="1987" w:type="pct"/>
          </w:tcPr>
          <w:p w14:paraId="7FCF994F" w14:textId="77777777" w:rsidR="003E1F26" w:rsidRPr="002946AF" w:rsidRDefault="003E1F26" w:rsidP="006C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53" w:type="pct"/>
            <w:shd w:val="clear" w:color="auto" w:fill="FAFAFA"/>
            <w:vAlign w:val="center"/>
          </w:tcPr>
          <w:p w14:paraId="5A395C3E" w14:textId="77777777" w:rsidR="003E1F26" w:rsidRPr="002946AF" w:rsidRDefault="003E1F26" w:rsidP="003E1F26">
            <w:pPr>
              <w:pStyle w:val="a0"/>
              <w:ind w:left="-18" w:right="-10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3" w:type="pct"/>
            <w:vAlign w:val="center"/>
          </w:tcPr>
          <w:p w14:paraId="659489C4" w14:textId="77777777" w:rsidR="003E1F26" w:rsidRPr="002946AF" w:rsidRDefault="003E1F26" w:rsidP="003E1F26">
            <w:pPr>
              <w:pStyle w:val="a0"/>
              <w:ind w:left="-18" w:right="-10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FAFAFA"/>
            <w:vAlign w:val="center"/>
          </w:tcPr>
          <w:p w14:paraId="0E761CD7" w14:textId="4A5416D0" w:rsidR="003E1F26" w:rsidRPr="002946AF" w:rsidRDefault="00204442" w:rsidP="003E1F26">
            <w:pPr>
              <w:pStyle w:val="a0"/>
              <w:ind w:left="-18" w:right="-10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753" w:type="pct"/>
            <w:vAlign w:val="center"/>
          </w:tcPr>
          <w:p w14:paraId="643D2883" w14:textId="74EF2799" w:rsidR="003E1F26" w:rsidRPr="002946AF" w:rsidRDefault="00204442" w:rsidP="003E1F26">
            <w:pPr>
              <w:pStyle w:val="a0"/>
              <w:ind w:left="-18" w:right="-10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3E1F26" w:rsidRPr="002946AF" w14:paraId="5F2960A7" w14:textId="77777777" w:rsidTr="004E2ADE">
        <w:trPr>
          <w:cantSplit/>
        </w:trPr>
        <w:tc>
          <w:tcPr>
            <w:tcW w:w="1987" w:type="pct"/>
          </w:tcPr>
          <w:p w14:paraId="7F898D26" w14:textId="77777777" w:rsidR="003E1F26" w:rsidRPr="002946AF" w:rsidRDefault="003E1F26" w:rsidP="006C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F8E756" w14:textId="77777777" w:rsidR="003E1F26" w:rsidRPr="002946AF" w:rsidRDefault="003E1F26" w:rsidP="003E1F26">
            <w:pPr>
              <w:pStyle w:val="a0"/>
              <w:ind w:left="-18" w:right="-10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FA3E3" w14:textId="77777777" w:rsidR="003E1F26" w:rsidRPr="002946AF" w:rsidRDefault="003E1F26" w:rsidP="003E1F26">
            <w:pPr>
              <w:pStyle w:val="a0"/>
              <w:ind w:left="-18" w:right="-10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CF068B" w14:textId="5EADC5FC" w:rsidR="003E1F26" w:rsidRPr="002946AF" w:rsidRDefault="00204442" w:rsidP="003E1F26">
            <w:pPr>
              <w:pStyle w:val="a0"/>
              <w:ind w:left="-18" w:right="-10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ADC7D" w14:textId="44D9EA0F" w:rsidR="003E1F26" w:rsidRPr="002946AF" w:rsidRDefault="00204442" w:rsidP="003E1F26">
            <w:pPr>
              <w:pStyle w:val="a0"/>
              <w:ind w:left="-18" w:right="-10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516DDE2E" w14:textId="77777777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11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EF159AF" w14:textId="09FDAB30" w:rsidR="003E1F26" w:rsidRPr="002946AF" w:rsidRDefault="003E1F26" w:rsidP="003E1F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270" w:right="11" w:hanging="24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</w:rPr>
        <w:t>*</w:t>
      </w:r>
      <w:r w:rsidRPr="002946AF">
        <w:rPr>
          <w:rFonts w:ascii="Browallia New" w:eastAsia="Arial Unicode MS" w:hAnsi="Browallia New" w:cs="Browallia New"/>
          <w:sz w:val="26"/>
          <w:szCs w:val="26"/>
        </w:rPr>
        <w:tab/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โปรดดูหมายเหตุฯ ข้อ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การพิจารณาการด้อยค่าเงินให้กู้ยืม</w:t>
      </w:r>
      <w:r w:rsidR="003F58AC">
        <w:rPr>
          <w:rFonts w:ascii="Browallia New" w:eastAsia="Arial Unicode MS" w:hAnsi="Browallia New" w:cs="Browallia New" w:hint="cs"/>
          <w:sz w:val="26"/>
          <w:szCs w:val="26"/>
          <w:cs/>
        </w:rPr>
        <w:t>แก่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และเงินลงทุนในบริษัทย่อยแห่งหนึ่ง</w:t>
      </w:r>
    </w:p>
    <w:p w14:paraId="0C0A79A6" w14:textId="4DE1C7C1" w:rsidR="003E1F26" w:rsidRPr="002946AF" w:rsidRDefault="003E1F26" w:rsidP="003E1F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D24912" w14:textId="0F08B089" w:rsidR="0030217F" w:rsidRPr="0031733C" w:rsidRDefault="0030217F" w:rsidP="003021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173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รายการเคลื่อนไหวของเงินให้กู้ยืมระยะ</w:t>
      </w:r>
      <w:r w:rsidR="002426E8" w:rsidRPr="0031733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ยาว</w:t>
      </w:r>
      <w:r w:rsidRPr="003173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แก่กิจการที่เกี่ยวข้องกันสำหรับปีสิ้นสุดวันที่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3173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173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3173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173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พ.ศ.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3173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173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มีดังนี้ </w:t>
      </w:r>
    </w:p>
    <w:p w14:paraId="69B903C3" w14:textId="77777777" w:rsidR="0030217F" w:rsidRPr="002946AF" w:rsidRDefault="0030217F" w:rsidP="003E1F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30217F" w:rsidRPr="002946AF" w14:paraId="3C0A25D0" w14:textId="77777777" w:rsidTr="004E2ADE">
        <w:trPr>
          <w:cantSplit/>
        </w:trPr>
        <w:tc>
          <w:tcPr>
            <w:tcW w:w="1952" w:type="pct"/>
          </w:tcPr>
          <w:p w14:paraId="226FE38C" w14:textId="77777777" w:rsidR="0030217F" w:rsidRPr="002946AF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936DE" w14:textId="77777777" w:rsidR="0030217F" w:rsidRPr="002946AF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AC7A6" w14:textId="77777777" w:rsidR="0030217F" w:rsidRPr="002946AF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217F" w:rsidRPr="002946AF" w14:paraId="438ABF84" w14:textId="77777777" w:rsidTr="004E2ADE">
        <w:trPr>
          <w:cantSplit/>
        </w:trPr>
        <w:tc>
          <w:tcPr>
            <w:tcW w:w="1952" w:type="pct"/>
          </w:tcPr>
          <w:p w14:paraId="6C5975CD" w14:textId="77777777" w:rsidR="0030217F" w:rsidRPr="002946AF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F092020" w14:textId="6FEE7C0D" w:rsidR="0030217F" w:rsidRPr="002946AF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5C223FC5" w14:textId="1E6426B6" w:rsidR="0030217F" w:rsidRPr="002946AF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28F541BC" w14:textId="0F6B7717" w:rsidR="0030217F" w:rsidRPr="002946AF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3E7829D" w14:textId="12CBFCA6" w:rsidR="0030217F" w:rsidRPr="002946AF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0217F" w:rsidRPr="002946AF" w14:paraId="733533B9" w14:textId="77777777" w:rsidTr="004E2ADE">
        <w:trPr>
          <w:cantSplit/>
        </w:trPr>
        <w:tc>
          <w:tcPr>
            <w:tcW w:w="1952" w:type="pct"/>
          </w:tcPr>
          <w:p w14:paraId="3CE1F5CF" w14:textId="77777777" w:rsidR="0030217F" w:rsidRPr="002946AF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39FCB49" w14:textId="77777777" w:rsidR="0030217F" w:rsidRPr="002946AF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64467520" w14:textId="77777777" w:rsidR="0030217F" w:rsidRPr="002946AF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E084302" w14:textId="77777777" w:rsidR="0030217F" w:rsidRPr="002946AF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1DFFA3A2" w14:textId="77777777" w:rsidR="0030217F" w:rsidRPr="002946AF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0217F" w:rsidRPr="0031733C" w14:paraId="2496CD22" w14:textId="77777777" w:rsidTr="004E2ADE">
        <w:trPr>
          <w:cantSplit/>
        </w:trPr>
        <w:tc>
          <w:tcPr>
            <w:tcW w:w="1952" w:type="pct"/>
          </w:tcPr>
          <w:p w14:paraId="5B0E310C" w14:textId="77777777" w:rsidR="0030217F" w:rsidRPr="0031733C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C887A" w14:textId="77777777" w:rsidR="0030217F" w:rsidRPr="0031733C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68C9879" w14:textId="77777777" w:rsidR="0030217F" w:rsidRPr="0031733C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21FDD" w14:textId="77777777" w:rsidR="0030217F" w:rsidRPr="0031733C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44D4D30" w14:textId="77777777" w:rsidR="0030217F" w:rsidRPr="0031733C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0217F" w:rsidRPr="002946AF" w14:paraId="6346B17F" w14:textId="77777777" w:rsidTr="004E2ADE">
        <w:trPr>
          <w:cantSplit/>
        </w:trPr>
        <w:tc>
          <w:tcPr>
            <w:tcW w:w="1952" w:type="pct"/>
          </w:tcPr>
          <w:p w14:paraId="484848A6" w14:textId="2BCD999F" w:rsidR="0030217F" w:rsidRPr="002946AF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 มกราคม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817E418" w14:textId="77777777" w:rsidR="0030217F" w:rsidRPr="002946AF" w:rsidRDefault="0030217F" w:rsidP="00D24A3A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679633C0" w14:textId="77777777" w:rsidR="0030217F" w:rsidRPr="002946AF" w:rsidRDefault="0030217F" w:rsidP="00D24A3A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84C2E16" w14:textId="358C0764" w:rsidR="0030217F" w:rsidRPr="002946AF" w:rsidRDefault="00204442" w:rsidP="00D24A3A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762" w:type="pct"/>
            <w:vAlign w:val="bottom"/>
          </w:tcPr>
          <w:p w14:paraId="6D90B398" w14:textId="1B6EB755" w:rsidR="0030217F" w:rsidRPr="002946AF" w:rsidRDefault="002426E8" w:rsidP="00D24A3A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217F" w:rsidRPr="002946AF" w14:paraId="66AD7814" w14:textId="77777777" w:rsidTr="004E2ADE">
        <w:trPr>
          <w:cantSplit/>
        </w:trPr>
        <w:tc>
          <w:tcPr>
            <w:tcW w:w="1952" w:type="pct"/>
          </w:tcPr>
          <w:p w14:paraId="2A1448E7" w14:textId="77777777" w:rsidR="0030217F" w:rsidRPr="002946AF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  <w:t>กระแสเงินสด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: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73D91BE" w14:textId="77777777" w:rsidR="0030217F" w:rsidRPr="002946AF" w:rsidRDefault="0030217F" w:rsidP="00D24A3A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400D1F55" w14:textId="77777777" w:rsidR="0030217F" w:rsidRPr="002946AF" w:rsidRDefault="0030217F" w:rsidP="00D24A3A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5277DCA4" w14:textId="77777777" w:rsidR="0030217F" w:rsidRPr="002946AF" w:rsidRDefault="0030217F" w:rsidP="00D24A3A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5B585478" w14:textId="77777777" w:rsidR="0030217F" w:rsidRPr="002946AF" w:rsidRDefault="0030217F" w:rsidP="00D24A3A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217F" w:rsidRPr="002946AF" w14:paraId="1DB24B6E" w14:textId="77777777" w:rsidTr="004E2ADE">
        <w:trPr>
          <w:cantSplit/>
        </w:trPr>
        <w:tc>
          <w:tcPr>
            <w:tcW w:w="1952" w:type="pct"/>
          </w:tcPr>
          <w:p w14:paraId="27E4741B" w14:textId="6350B7FB" w:rsidR="0030217F" w:rsidRPr="002946AF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เงินสดจ่ายสำหรับเงินให้กู้ยืมระยะ</w:t>
            </w:r>
            <w:r w:rsidR="002426E8"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/>
              </w:rPr>
              <w:t>ยาว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246E550" w14:textId="77777777" w:rsidR="0030217F" w:rsidRPr="002946AF" w:rsidRDefault="0030217F" w:rsidP="00D24A3A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74D7D5B2" w14:textId="77777777" w:rsidR="0030217F" w:rsidRPr="002946AF" w:rsidRDefault="0030217F" w:rsidP="00D24A3A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72E113E" w14:textId="1B62A100" w:rsidR="0030217F" w:rsidRPr="002946AF" w:rsidRDefault="00204442" w:rsidP="00D24A3A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0217F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762" w:type="pct"/>
            <w:vAlign w:val="bottom"/>
          </w:tcPr>
          <w:p w14:paraId="5D584094" w14:textId="388C9D43" w:rsidR="0030217F" w:rsidRPr="002946AF" w:rsidRDefault="00204442" w:rsidP="00D24A3A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30217F" w:rsidRPr="002946AF" w14:paraId="5237A5A6" w14:textId="77777777" w:rsidTr="004E2ADE">
        <w:trPr>
          <w:cantSplit/>
        </w:trPr>
        <w:tc>
          <w:tcPr>
            <w:tcW w:w="1952" w:type="pct"/>
          </w:tcPr>
          <w:p w14:paraId="74233581" w14:textId="71FC20B8" w:rsidR="0030217F" w:rsidRPr="002946AF" w:rsidRDefault="0030217F" w:rsidP="00D2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ณ วันที่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88A28" w14:textId="77777777" w:rsidR="0030217F" w:rsidRPr="002946AF" w:rsidRDefault="0030217F" w:rsidP="00D24A3A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8D068" w14:textId="77777777" w:rsidR="0030217F" w:rsidRPr="002946AF" w:rsidRDefault="0030217F" w:rsidP="00D24A3A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10289B" w14:textId="46195643" w:rsidR="0030217F" w:rsidRPr="002946AF" w:rsidRDefault="00204442" w:rsidP="00D24A3A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0217F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2A1D8" w14:textId="31D78C06" w:rsidR="0030217F" w:rsidRPr="002946AF" w:rsidRDefault="00204442" w:rsidP="00D24A3A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1B1C9469" w14:textId="77777777" w:rsidR="004E2ADE" w:rsidRPr="006C58D7" w:rsidRDefault="004E2ADE" w:rsidP="003E1F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E99E83" w14:textId="7E966220" w:rsidR="003E1F26" w:rsidRPr="006C58D7" w:rsidRDefault="003E1F26" w:rsidP="003E1F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6C5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บริษัทได้ทำสัญญาเงิน</w:t>
      </w:r>
      <w:r w:rsidR="003F58AC" w:rsidRPr="006C58D7"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>กู้ยืมกับบริษัท</w:t>
      </w:r>
      <w:r w:rsidR="00CB253C" w:rsidRPr="006C58D7">
        <w:rPr>
          <w:rFonts w:ascii="Browallia New" w:eastAsia="Arial Unicode MS" w:hAnsi="Browallia New" w:cs="Browallia New" w:hint="cs"/>
          <w:sz w:val="26"/>
          <w:szCs w:val="26"/>
          <w:cs/>
        </w:rPr>
        <w:t>ย่อยแห่งหนึ่ง</w:t>
      </w:r>
      <w:r w:rsidR="003F58AC" w:rsidRPr="006C58D7">
        <w:rPr>
          <w:rFonts w:ascii="Browallia New" w:eastAsia="Arial Unicode MS" w:hAnsi="Browallia New" w:cs="Browallia New" w:hint="cs"/>
          <w:sz w:val="26"/>
          <w:szCs w:val="26"/>
          <w:cs/>
        </w:rPr>
        <w:t>เป็น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วงเงินจำนวน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6C58D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A291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3F58AC" w:rsidRPr="006C58D7">
        <w:rPr>
          <w:rFonts w:ascii="Browallia New" w:eastAsia="Arial Unicode MS" w:hAnsi="Browallia New" w:cs="Browallia New" w:hint="cs"/>
          <w:sz w:val="26"/>
          <w:szCs w:val="26"/>
          <w:cs/>
        </w:rPr>
        <w:t>โดยมี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วัตถุประสงค์เพื่อ</w:t>
      </w:r>
      <w:r w:rsidR="003F58AC" w:rsidRPr="006C58D7"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3A291A">
        <w:rPr>
          <w:rFonts w:ascii="Browallia New" w:eastAsia="Arial Unicode MS" w:hAnsi="Browallia New" w:cs="Browallia New" w:hint="cs"/>
          <w:sz w:val="26"/>
          <w:szCs w:val="26"/>
          <w:cs/>
        </w:rPr>
        <w:t>ในกลุ่มกิจการ</w:t>
      </w:r>
      <w:r w:rsidR="003F58AC" w:rsidRPr="006C58D7">
        <w:rPr>
          <w:rFonts w:ascii="Browallia New" w:eastAsia="Arial Unicode MS" w:hAnsi="Browallia New" w:cs="Browallia New" w:hint="cs"/>
          <w:sz w:val="26"/>
          <w:szCs w:val="26"/>
          <w:cs/>
        </w:rPr>
        <w:t>ใช้ในการ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>ซื้อหุ้นสามัญเพิ่มทุนในบริษัทร่วมแห่งหนึ่ง</w:t>
      </w:r>
      <w:r w:rsidR="005B6E2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C52AC" w:rsidRPr="006C5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เงินกู้ยืมดังกล่าวไม่มีหลักประกัน </w:t>
      </w:r>
      <w:r w:rsidR="006C58D7" w:rsidRPr="006C58D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C52AC" w:rsidRPr="006C58D7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อัตราดอกเบี้ยคงที่ร้อยละ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0217F" w:rsidRPr="006C58D7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C52AC" w:rsidRPr="006C58D7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  <w:r w:rsidR="009A2306" w:rsidRPr="006C5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มีระยะเวลา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C58D7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นับจากวันที่เบิกใช้เงินกู้ครั้งแรก</w:t>
      </w:r>
    </w:p>
    <w:p w14:paraId="2B60FDB5" w14:textId="77777777" w:rsidR="00441D40" w:rsidRPr="006C58D7" w:rsidRDefault="00441D40" w:rsidP="003E1F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E0DAEB" w14:textId="10A0CAA5" w:rsidR="00441D40" w:rsidRPr="006C58D7" w:rsidRDefault="00441D40" w:rsidP="003E1F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</w:t>
      </w:r>
      <w:r w:rsidR="006C58D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บริษัทได้ทำสัญญาเงิน</w:t>
      </w:r>
      <w:r w:rsidR="00227F16"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>กู้ยืมกับบริษัท</w:t>
      </w:r>
      <w:r w:rsidR="00227F16" w:rsidRPr="006C58D7">
        <w:rPr>
          <w:rFonts w:ascii="Browallia New" w:eastAsia="Arial Unicode MS" w:hAnsi="Browallia New" w:cs="Browallia New"/>
          <w:sz w:val="26"/>
          <w:szCs w:val="26"/>
          <w:cs/>
        </w:rPr>
        <w:t>ย่อยแห่งหนึ่ง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ทั้งนี้เพื่อใช้ในการสนับสนุนการปรับโครงสร้างทางการเงิน โดยมีอัตราดอกเบี้ยตลาดเงินสูงสุดสำหรับเงินกู้ระยะสั้น อ้างอิงอัตรา </w:t>
      </w:r>
      <w:proofErr w:type="spellStart"/>
      <w:r w:rsidRPr="006C58D7">
        <w:rPr>
          <w:rFonts w:ascii="Browallia New" w:eastAsia="Arial Unicode MS" w:hAnsi="Browallia New" w:cs="Browallia New"/>
          <w:sz w:val="26"/>
          <w:szCs w:val="26"/>
        </w:rPr>
        <w:t>BIBOR</w:t>
      </w:r>
      <w:proofErr w:type="spellEnd"/>
      <w:r w:rsidRPr="006C5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(</w:t>
      </w:r>
      <w:proofErr w:type="spellStart"/>
      <w:r w:rsidRPr="006C58D7">
        <w:rPr>
          <w:rFonts w:ascii="Browallia New" w:eastAsia="Arial Unicode MS" w:hAnsi="Browallia New" w:cs="Browallia New"/>
          <w:sz w:val="26"/>
          <w:szCs w:val="26"/>
        </w:rPr>
        <w:t>BIBOR</w:t>
      </w:r>
      <w:proofErr w:type="spellEnd"/>
      <w:r w:rsidRPr="006C5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C58D7">
        <w:rPr>
          <w:rFonts w:ascii="Browallia New" w:eastAsia="Arial Unicode MS" w:hAnsi="Browallia New" w:cs="Browallia New"/>
          <w:sz w:val="26"/>
          <w:szCs w:val="26"/>
        </w:rPr>
        <w:t xml:space="preserve">M) 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บวกอัตราส่วนเพิ่ม สัญญาฉบับนี้มีระยะเวลา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C58D7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นับจากวันลงนามสัญญา</w:t>
      </w:r>
    </w:p>
    <w:p w14:paraId="4EE4024F" w14:textId="13341C69" w:rsidR="003E1F26" w:rsidRPr="006C58D7" w:rsidRDefault="0031733C" w:rsidP="003E1F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C58D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FEE5BBE" w14:textId="77777777" w:rsidR="006C58D7" w:rsidRDefault="006C58D7" w:rsidP="003E1F2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C396AFE" w14:textId="57750930" w:rsidR="003E1F26" w:rsidRPr="002946AF" w:rsidRDefault="003E1F26" w:rsidP="003E1F2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เจ้าหนี้การค้ากิจการที่เกี่ยวข้องกัน</w:t>
      </w:r>
    </w:p>
    <w:p w14:paraId="61CA4107" w14:textId="77777777" w:rsidR="003E1F26" w:rsidRPr="002946AF" w:rsidRDefault="003E1F26" w:rsidP="003E1F26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66"/>
        <w:gridCol w:w="1432"/>
        <w:gridCol w:w="1489"/>
        <w:gridCol w:w="1432"/>
        <w:gridCol w:w="1442"/>
      </w:tblGrid>
      <w:tr w:rsidR="003E1F26" w:rsidRPr="002946AF" w14:paraId="4EF28033" w14:textId="77777777" w:rsidTr="004E2ADE">
        <w:tc>
          <w:tcPr>
            <w:tcW w:w="1937" w:type="pct"/>
            <w:shd w:val="clear" w:color="auto" w:fill="auto"/>
            <w:vAlign w:val="center"/>
          </w:tcPr>
          <w:p w14:paraId="272D9092" w14:textId="77777777" w:rsidR="003E1F26" w:rsidRPr="002946AF" w:rsidRDefault="003E1F26" w:rsidP="003E1F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00184" w14:textId="77777777" w:rsidR="003E1F26" w:rsidRPr="002946AF" w:rsidRDefault="003E1F26" w:rsidP="003E1F2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151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6DB93" w14:textId="77777777" w:rsidR="003E1F26" w:rsidRPr="002946AF" w:rsidRDefault="003E1F26" w:rsidP="003E1F2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3E1F26" w:rsidRPr="002946AF" w14:paraId="7D2C3F32" w14:textId="77777777" w:rsidTr="004E2ADE">
        <w:tc>
          <w:tcPr>
            <w:tcW w:w="1937" w:type="pct"/>
            <w:shd w:val="clear" w:color="auto" w:fill="auto"/>
            <w:vAlign w:val="center"/>
          </w:tcPr>
          <w:p w14:paraId="482D10A6" w14:textId="1DE0F14B" w:rsidR="003E1F26" w:rsidRPr="002946AF" w:rsidRDefault="003E1F26" w:rsidP="003E1F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03E48E45" w14:textId="01E61348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723297FF" w14:textId="74CAD953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19FE14EA" w14:textId="17B93711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375117A" w14:textId="19A0CF63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E1F26" w:rsidRPr="002946AF" w14:paraId="502209B8" w14:textId="77777777" w:rsidTr="004E2ADE">
        <w:tc>
          <w:tcPr>
            <w:tcW w:w="1937" w:type="pct"/>
            <w:shd w:val="clear" w:color="auto" w:fill="auto"/>
            <w:vAlign w:val="center"/>
          </w:tcPr>
          <w:p w14:paraId="2581651D" w14:textId="77777777" w:rsidR="003E1F26" w:rsidRPr="002946AF" w:rsidRDefault="003E1F26" w:rsidP="003E1F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7010DE6D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14:paraId="5231F415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616DA677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4697FF18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1F26" w:rsidRPr="002946AF" w14:paraId="612A9AAD" w14:textId="77777777" w:rsidTr="004E2ADE">
        <w:tc>
          <w:tcPr>
            <w:tcW w:w="1937" w:type="pct"/>
            <w:shd w:val="clear" w:color="auto" w:fill="auto"/>
          </w:tcPr>
          <w:p w14:paraId="44DBB50E" w14:textId="77777777" w:rsidR="003E1F26" w:rsidRPr="002946AF" w:rsidRDefault="003E1F26" w:rsidP="003E1F2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7" w:type="pct"/>
            <w:shd w:val="clear" w:color="auto" w:fill="FAFAFA"/>
          </w:tcPr>
          <w:p w14:paraId="3BBDB26D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shd w:val="clear" w:color="auto" w:fill="auto"/>
          </w:tcPr>
          <w:p w14:paraId="7772DF5A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7" w:type="pct"/>
            <w:shd w:val="clear" w:color="auto" w:fill="FAFAFA"/>
          </w:tcPr>
          <w:p w14:paraId="0CEF8525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</w:tcPr>
          <w:p w14:paraId="5BD3A33F" w14:textId="77777777" w:rsidR="003E1F26" w:rsidRPr="002946AF" w:rsidRDefault="003E1F26" w:rsidP="003E1F26">
            <w:pPr>
              <w:pStyle w:val="a0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E1F26" w:rsidRPr="002946AF" w14:paraId="6A00C6D7" w14:textId="77777777" w:rsidTr="004E2ADE">
        <w:tc>
          <w:tcPr>
            <w:tcW w:w="1937" w:type="pct"/>
            <w:shd w:val="clear" w:color="auto" w:fill="auto"/>
          </w:tcPr>
          <w:p w14:paraId="3A7CC32D" w14:textId="77777777" w:rsidR="003E1F26" w:rsidRPr="002946AF" w:rsidRDefault="003E1F26" w:rsidP="003E1F2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757" w:type="pct"/>
            <w:shd w:val="clear" w:color="auto" w:fill="FAFAFA"/>
          </w:tcPr>
          <w:p w14:paraId="5F587781" w14:textId="3EA75398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787" w:type="pct"/>
            <w:shd w:val="clear" w:color="auto" w:fill="auto"/>
          </w:tcPr>
          <w:p w14:paraId="5FED67C1" w14:textId="6499BB22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757" w:type="pct"/>
            <w:shd w:val="clear" w:color="auto" w:fill="FAFAFA"/>
          </w:tcPr>
          <w:p w14:paraId="31B2336D" w14:textId="1CA97691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761" w:type="pct"/>
            <w:shd w:val="clear" w:color="auto" w:fill="auto"/>
          </w:tcPr>
          <w:p w14:paraId="1C6BAE0C" w14:textId="3E8C525E" w:rsidR="003E1F26" w:rsidRPr="002946AF" w:rsidRDefault="00204442" w:rsidP="003E1F26">
            <w:pPr>
              <w:pStyle w:val="a0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3E1F26" w:rsidRPr="002946AF" w14:paraId="3D370D35" w14:textId="77777777" w:rsidTr="004E2ADE">
        <w:tc>
          <w:tcPr>
            <w:tcW w:w="1937" w:type="pct"/>
            <w:shd w:val="clear" w:color="auto" w:fill="auto"/>
          </w:tcPr>
          <w:p w14:paraId="3AD9270F" w14:textId="77777777" w:rsidR="003E1F26" w:rsidRPr="002946AF" w:rsidRDefault="003E1F26" w:rsidP="003E1F2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757" w:type="pct"/>
            <w:shd w:val="clear" w:color="auto" w:fill="FAFAFA"/>
          </w:tcPr>
          <w:p w14:paraId="37BC3514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7" w:type="pct"/>
            <w:shd w:val="clear" w:color="auto" w:fill="auto"/>
          </w:tcPr>
          <w:p w14:paraId="4A4D16CF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0A70D52D" w14:textId="5784E110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761" w:type="pct"/>
            <w:shd w:val="clear" w:color="auto" w:fill="auto"/>
          </w:tcPr>
          <w:p w14:paraId="25AEC7E3" w14:textId="640B1DDF" w:rsidR="003E1F26" w:rsidRPr="002946AF" w:rsidRDefault="00204442" w:rsidP="003E1F26">
            <w:pPr>
              <w:pStyle w:val="a0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3E1F26" w:rsidRPr="002946AF" w14:paraId="382F40B4" w14:textId="77777777" w:rsidTr="004E2ADE">
        <w:tc>
          <w:tcPr>
            <w:tcW w:w="1937" w:type="pct"/>
            <w:shd w:val="clear" w:color="auto" w:fill="auto"/>
          </w:tcPr>
          <w:p w14:paraId="04027782" w14:textId="77777777" w:rsidR="003E1F26" w:rsidRPr="002946AF" w:rsidRDefault="003E1F26" w:rsidP="003E1F2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757" w:type="pct"/>
            <w:shd w:val="clear" w:color="auto" w:fill="FAFAFA"/>
          </w:tcPr>
          <w:p w14:paraId="6DAF741D" w14:textId="5678F9AD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787" w:type="pct"/>
            <w:shd w:val="clear" w:color="auto" w:fill="auto"/>
          </w:tcPr>
          <w:p w14:paraId="7F067E15" w14:textId="257408AE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757" w:type="pct"/>
            <w:shd w:val="clear" w:color="auto" w:fill="FAFAFA"/>
          </w:tcPr>
          <w:p w14:paraId="371FEE14" w14:textId="40C34D00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761" w:type="pct"/>
            <w:shd w:val="clear" w:color="auto" w:fill="auto"/>
          </w:tcPr>
          <w:p w14:paraId="5EFD583F" w14:textId="616B58D3" w:rsidR="003E1F26" w:rsidRPr="002946AF" w:rsidRDefault="00204442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3E1F26" w:rsidRPr="002946AF" w14:paraId="76196850" w14:textId="77777777" w:rsidTr="004E2ADE">
        <w:tc>
          <w:tcPr>
            <w:tcW w:w="1937" w:type="pct"/>
            <w:shd w:val="clear" w:color="auto" w:fill="auto"/>
          </w:tcPr>
          <w:p w14:paraId="07D20EBD" w14:textId="77777777" w:rsidR="003E1F26" w:rsidRPr="002946AF" w:rsidRDefault="003E1F26" w:rsidP="003E1F2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208C17DE" w14:textId="462D0A62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3E1F26" w:rsidRPr="002946AF">
              <w:rPr>
                <w:rFonts w:eastAsia="Arial Unicode MS" w:cs="Arial"/>
                <w:sz w:val="26"/>
                <w:szCs w:val="26"/>
                <w:lang w:val="en-GB"/>
              </w:rPr>
              <w:t>‬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14:paraId="397C63C2" w14:textId="0C80E8E2" w:rsidR="003E1F26" w:rsidRPr="002946AF" w:rsidRDefault="00204442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40BE795" w14:textId="537D90EE" w:rsidR="003E1F26" w:rsidRPr="002946AF" w:rsidRDefault="00204442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07C044BB" w14:textId="63CE3642" w:rsidR="003E1F26" w:rsidRPr="002946AF" w:rsidRDefault="00204442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3E1F26" w:rsidRPr="002946AF" w14:paraId="3C7FABBC" w14:textId="77777777" w:rsidTr="004E2ADE">
        <w:tc>
          <w:tcPr>
            <w:tcW w:w="1937" w:type="pct"/>
            <w:shd w:val="clear" w:color="auto" w:fill="auto"/>
          </w:tcPr>
          <w:p w14:paraId="47C3AF9C" w14:textId="77777777" w:rsidR="003E1F26" w:rsidRPr="002946AF" w:rsidRDefault="003E1F26" w:rsidP="003E1F2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4D8E7" w14:textId="6762EA6C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1D89B" w14:textId="3AC9C9FD" w:rsidR="003E1F26" w:rsidRPr="002946AF" w:rsidRDefault="00204442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8F7F1D" w14:textId="11AD77EB" w:rsidR="003E1F26" w:rsidRPr="002946AF" w:rsidRDefault="00204442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C35FB" w14:textId="5889F2DD" w:rsidR="003E1F26" w:rsidRPr="002946AF" w:rsidRDefault="00204442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</w:tbl>
    <w:p w14:paraId="6656A184" w14:textId="77777777" w:rsidR="003E1F26" w:rsidRPr="002946AF" w:rsidRDefault="003E1F26" w:rsidP="003E1F26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47F2277" w14:textId="77777777" w:rsidR="003E1F26" w:rsidRPr="002946AF" w:rsidRDefault="003E1F26" w:rsidP="003E1F26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เจ้าหนี้อื่นกิจการที่เกี่ยวข้องกัน</w:t>
      </w:r>
    </w:p>
    <w:p w14:paraId="3C59FD15" w14:textId="77777777" w:rsidR="003E1F26" w:rsidRPr="002946AF" w:rsidRDefault="003E1F26" w:rsidP="003E1F2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3E1F26" w:rsidRPr="002946AF" w14:paraId="5635595A" w14:textId="77777777" w:rsidTr="004E2ADE">
        <w:tc>
          <w:tcPr>
            <w:tcW w:w="1952" w:type="pct"/>
            <w:shd w:val="clear" w:color="auto" w:fill="auto"/>
            <w:vAlign w:val="center"/>
          </w:tcPr>
          <w:p w14:paraId="634EDDE7" w14:textId="77777777" w:rsidR="003E1F26" w:rsidRPr="002946AF" w:rsidRDefault="003E1F26" w:rsidP="003E1F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3C780" w14:textId="77777777" w:rsidR="003E1F26" w:rsidRPr="002946AF" w:rsidRDefault="003E1F26" w:rsidP="003E1F2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95883" w14:textId="77777777" w:rsidR="003E1F26" w:rsidRPr="002946AF" w:rsidRDefault="003E1F26" w:rsidP="003E1F2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3E1F26" w:rsidRPr="002946AF" w14:paraId="54C57863" w14:textId="77777777" w:rsidTr="004E2ADE">
        <w:tc>
          <w:tcPr>
            <w:tcW w:w="1952" w:type="pct"/>
            <w:shd w:val="clear" w:color="auto" w:fill="auto"/>
            <w:vAlign w:val="center"/>
          </w:tcPr>
          <w:p w14:paraId="57B1C1A3" w14:textId="4573B7E8" w:rsidR="003E1F26" w:rsidRPr="002946AF" w:rsidRDefault="003E1F26" w:rsidP="003E1F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595E724A" w14:textId="69FE85AA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17536630" w14:textId="09C75571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5840917" w14:textId="1B22BB83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55DA666" w14:textId="3E159FEE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E1F26" w:rsidRPr="002946AF" w14:paraId="15E92E0F" w14:textId="77777777" w:rsidTr="004E2ADE">
        <w:tc>
          <w:tcPr>
            <w:tcW w:w="1952" w:type="pct"/>
            <w:shd w:val="clear" w:color="auto" w:fill="auto"/>
            <w:vAlign w:val="center"/>
          </w:tcPr>
          <w:p w14:paraId="36A845EE" w14:textId="77777777" w:rsidR="003E1F26" w:rsidRPr="002946AF" w:rsidRDefault="003E1F26" w:rsidP="003E1F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08F9EBD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0C9AC59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3E5BD8D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FA5C7A6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1F26" w:rsidRPr="002946AF" w14:paraId="16A3B01A" w14:textId="77777777" w:rsidTr="004E2ADE">
        <w:tc>
          <w:tcPr>
            <w:tcW w:w="1952" w:type="pct"/>
            <w:shd w:val="clear" w:color="auto" w:fill="auto"/>
          </w:tcPr>
          <w:p w14:paraId="2D98A794" w14:textId="77777777" w:rsidR="003E1F26" w:rsidRPr="002946AF" w:rsidRDefault="003E1F26" w:rsidP="003E1F26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5461A019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4047B5ED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1A1B0C95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ABE6E8C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E1F26" w:rsidRPr="002946AF" w14:paraId="3BBBCCE5" w14:textId="77777777" w:rsidTr="004E2ADE">
        <w:tc>
          <w:tcPr>
            <w:tcW w:w="1952" w:type="pct"/>
            <w:shd w:val="clear" w:color="auto" w:fill="auto"/>
          </w:tcPr>
          <w:p w14:paraId="20A7949D" w14:textId="77777777" w:rsidR="003E1F26" w:rsidRPr="002946AF" w:rsidRDefault="003E1F26" w:rsidP="003E1F26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7FD033B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071D11E" w14:textId="05F10756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97027D7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EB548EE" w14:textId="52EC3763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3E1F26" w:rsidRPr="002946AF" w14:paraId="123574C5" w14:textId="77777777" w:rsidTr="004E2ADE">
        <w:tc>
          <w:tcPr>
            <w:tcW w:w="1952" w:type="pct"/>
            <w:shd w:val="clear" w:color="auto" w:fill="auto"/>
          </w:tcPr>
          <w:p w14:paraId="2EB03F8A" w14:textId="77777777" w:rsidR="003E1F26" w:rsidRPr="002946AF" w:rsidRDefault="003E1F26" w:rsidP="003E1F26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A825C83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623DD17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8E58A7C" w14:textId="4DD37DA9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8FE6355" w14:textId="36E6FECC" w:rsidR="003E1F26" w:rsidRPr="002946AF" w:rsidRDefault="00204442" w:rsidP="003E1F26">
            <w:pPr>
              <w:pStyle w:val="a0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3E1F26" w:rsidRPr="002946AF" w14:paraId="1CCD6BC8" w14:textId="77777777" w:rsidTr="004E2ADE">
        <w:tc>
          <w:tcPr>
            <w:tcW w:w="1952" w:type="pct"/>
            <w:shd w:val="clear" w:color="auto" w:fill="auto"/>
          </w:tcPr>
          <w:p w14:paraId="27CD6895" w14:textId="77777777" w:rsidR="003E1F26" w:rsidRPr="002946AF" w:rsidRDefault="003E1F26" w:rsidP="003E1F26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E31ECC1" w14:textId="680C6C49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C546CAD" w14:textId="6D73FADE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DD9E40B" w14:textId="69F2B1C6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B0E4080" w14:textId="38B391C7" w:rsidR="003E1F26" w:rsidRPr="002946AF" w:rsidRDefault="00204442" w:rsidP="003E1F26">
            <w:pPr>
              <w:pStyle w:val="a0"/>
              <w:tabs>
                <w:tab w:val="decimal" w:pos="900"/>
              </w:tabs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3E1F26" w:rsidRPr="002946AF" w14:paraId="07763BB2" w14:textId="77777777" w:rsidTr="004E2ADE">
        <w:tc>
          <w:tcPr>
            <w:tcW w:w="1952" w:type="pct"/>
            <w:shd w:val="clear" w:color="auto" w:fill="auto"/>
          </w:tcPr>
          <w:p w14:paraId="0FACA61C" w14:textId="77777777" w:rsidR="003E1F26" w:rsidRPr="002946AF" w:rsidRDefault="003E1F26" w:rsidP="003E1F26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D3A77" w14:textId="0AD656A3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8CD36" w14:textId="24CD03E7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54C55" w14:textId="13FE7A78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E502A" w14:textId="168B69A3" w:rsidR="003E1F26" w:rsidRPr="002946AF" w:rsidRDefault="00204442" w:rsidP="003E1F26">
            <w:pPr>
              <w:pStyle w:val="Header"/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3E1F26" w:rsidRPr="002946AF" w14:paraId="42A19548" w14:textId="77777777" w:rsidTr="004E2ADE">
        <w:tc>
          <w:tcPr>
            <w:tcW w:w="1952" w:type="pct"/>
            <w:shd w:val="clear" w:color="auto" w:fill="auto"/>
          </w:tcPr>
          <w:p w14:paraId="5DDCC65F" w14:textId="77777777" w:rsidR="003E1F26" w:rsidRPr="002946AF" w:rsidRDefault="003E1F26" w:rsidP="003E1F2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B318E1" w14:textId="76F9AC0B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E5EEE" w14:textId="7EBA39C6" w:rsidR="003E1F26" w:rsidRPr="002946AF" w:rsidRDefault="00204442" w:rsidP="003E1F26">
            <w:pPr>
              <w:ind w:right="-8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CBF95" w14:textId="1FDBAE5A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E78EA" w14:textId="517A71B4" w:rsidR="003E1F26" w:rsidRPr="002946AF" w:rsidRDefault="00204442" w:rsidP="003E1F26">
            <w:pPr>
              <w:tabs>
                <w:tab w:val="clear" w:pos="907"/>
                <w:tab w:val="decimal" w:pos="911"/>
              </w:tabs>
              <w:ind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</w:tbl>
    <w:p w14:paraId="2DECA3FA" w14:textId="77777777" w:rsidR="002946AF" w:rsidRDefault="002946AF" w:rsidP="003E1F2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8CF3F5B" w14:textId="20746FAB" w:rsidR="003E1F26" w:rsidRPr="002946AF" w:rsidRDefault="003E1F26" w:rsidP="003E1F2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01BE63B9" w14:textId="77777777" w:rsidR="003E1F26" w:rsidRPr="002946AF" w:rsidRDefault="003E1F26" w:rsidP="003E1F26">
      <w:pPr>
        <w:ind w:right="-4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17"/>
        <w:gridCol w:w="1436"/>
        <w:gridCol w:w="1436"/>
        <w:gridCol w:w="1436"/>
        <w:gridCol w:w="1436"/>
      </w:tblGrid>
      <w:tr w:rsidR="003E1F26" w:rsidRPr="002946AF" w14:paraId="7A934C70" w14:textId="77777777" w:rsidTr="004E2ADE">
        <w:tc>
          <w:tcPr>
            <w:tcW w:w="1964" w:type="pct"/>
            <w:shd w:val="clear" w:color="auto" w:fill="auto"/>
            <w:vAlign w:val="center"/>
          </w:tcPr>
          <w:p w14:paraId="000465A3" w14:textId="77777777" w:rsidR="003E1F26" w:rsidRPr="002946AF" w:rsidRDefault="003E1F26" w:rsidP="003E1F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BBEE3" w14:textId="77777777" w:rsidR="003E1F26" w:rsidRPr="002946AF" w:rsidRDefault="003E1F26" w:rsidP="003E1F2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6DC6F" w14:textId="77777777" w:rsidR="003E1F26" w:rsidRPr="002946AF" w:rsidRDefault="003E1F26" w:rsidP="003E1F2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3E1F26" w:rsidRPr="002946AF" w14:paraId="1E00AB38" w14:textId="77777777" w:rsidTr="004E2ADE">
        <w:tc>
          <w:tcPr>
            <w:tcW w:w="1964" w:type="pct"/>
            <w:shd w:val="clear" w:color="auto" w:fill="auto"/>
            <w:vAlign w:val="center"/>
          </w:tcPr>
          <w:p w14:paraId="7FE854C7" w14:textId="5043CF6E" w:rsidR="003E1F26" w:rsidRPr="002946AF" w:rsidRDefault="003E1F26" w:rsidP="003E1F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0F094C4F" w14:textId="620C366A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72C12978" w14:textId="039326BD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7760D853" w14:textId="5B5A358D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5957F28B" w14:textId="5F5BE675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E1F26" w:rsidRPr="002946AF" w14:paraId="6AC2EF91" w14:textId="77777777" w:rsidTr="004E2ADE">
        <w:tc>
          <w:tcPr>
            <w:tcW w:w="1964" w:type="pct"/>
            <w:shd w:val="clear" w:color="auto" w:fill="auto"/>
            <w:vAlign w:val="center"/>
          </w:tcPr>
          <w:p w14:paraId="1AB54C54" w14:textId="77777777" w:rsidR="003E1F26" w:rsidRPr="002946AF" w:rsidRDefault="003E1F26" w:rsidP="003E1F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383DE2D8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39345861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282F47E6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38E6010C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1F26" w:rsidRPr="002946AF" w14:paraId="61BCFFA1" w14:textId="77777777" w:rsidTr="004E2ADE">
        <w:tc>
          <w:tcPr>
            <w:tcW w:w="1964" w:type="pct"/>
            <w:shd w:val="clear" w:color="auto" w:fill="auto"/>
          </w:tcPr>
          <w:p w14:paraId="536D6F15" w14:textId="77777777" w:rsidR="003E1F26" w:rsidRPr="002946AF" w:rsidRDefault="003E1F26" w:rsidP="003E1F2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FAFAFA"/>
          </w:tcPr>
          <w:p w14:paraId="284B5791" w14:textId="77777777" w:rsidR="003E1F26" w:rsidRPr="002946AF" w:rsidRDefault="003E1F26" w:rsidP="003E1F26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6D6B0E78" w14:textId="77777777" w:rsidR="003E1F26" w:rsidRPr="002946AF" w:rsidRDefault="003E1F26" w:rsidP="003E1F26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FAFAFA"/>
          </w:tcPr>
          <w:p w14:paraId="3F1705A8" w14:textId="77777777" w:rsidR="003E1F26" w:rsidRPr="002946AF" w:rsidRDefault="003E1F26" w:rsidP="003E1F26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7140E5CE" w14:textId="77777777" w:rsidR="003E1F26" w:rsidRPr="002946AF" w:rsidRDefault="003E1F26" w:rsidP="003E1F26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F26" w:rsidRPr="002946AF" w14:paraId="4509C149" w14:textId="77777777" w:rsidTr="004E2ADE">
        <w:tc>
          <w:tcPr>
            <w:tcW w:w="1964" w:type="pct"/>
            <w:shd w:val="clear" w:color="auto" w:fill="auto"/>
          </w:tcPr>
          <w:p w14:paraId="2AA79DA1" w14:textId="77777777" w:rsidR="003E1F26" w:rsidRPr="002946AF" w:rsidRDefault="003E1F26" w:rsidP="003E1F26">
            <w:pPr>
              <w:ind w:left="-72" w:righ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FAFAFA"/>
          </w:tcPr>
          <w:p w14:paraId="7B56F0AB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515BBF64" w14:textId="77777777" w:rsidR="003E1F26" w:rsidRPr="002946AF" w:rsidRDefault="003E1F26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FAFAFA"/>
          </w:tcPr>
          <w:p w14:paraId="47CA2F20" w14:textId="71C16AB9" w:rsidR="003E1F26" w:rsidRPr="002946AF" w:rsidRDefault="00204442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327EC9A0" w14:textId="63C04CF8" w:rsidR="003E1F26" w:rsidRPr="002946AF" w:rsidRDefault="00204442" w:rsidP="003E1F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3E1F26" w:rsidRPr="002946AF" w14:paraId="08C7B790" w14:textId="77777777" w:rsidTr="004E2ADE">
        <w:tc>
          <w:tcPr>
            <w:tcW w:w="1964" w:type="pct"/>
            <w:shd w:val="clear" w:color="auto" w:fill="auto"/>
          </w:tcPr>
          <w:p w14:paraId="2248F645" w14:textId="77777777" w:rsidR="003E1F26" w:rsidRPr="002946AF" w:rsidRDefault="003E1F26" w:rsidP="003E1F26">
            <w:pPr>
              <w:ind w:left="-72" w:righ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1C8C5B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1705A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7FF8C0" w14:textId="371CF5A6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69F3D" w14:textId="1806C98E" w:rsidR="003E1F26" w:rsidRPr="002946AF" w:rsidRDefault="00204442" w:rsidP="003E1F26">
            <w:pPr>
              <w:tabs>
                <w:tab w:val="clear" w:pos="907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</w:tbl>
    <w:p w14:paraId="70D9BEF7" w14:textId="77777777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C7FF7A6" w14:textId="41B6FDA1" w:rsidR="003E1F26" w:rsidRPr="002946AF" w:rsidRDefault="003E1F26" w:rsidP="003E1F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อัตราดอกเบี้ยในระหว่างปีพ.ศ.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มีอัตราเท่ากับอัตราดอกเบี้ยตลาดเงินสูงสุดสำหรับเงินกู้ระยะสั้น โดยอ้างอิง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 </w:t>
      </w:r>
      <w:proofErr w:type="spellStart"/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>BIBOR</w:t>
      </w:r>
      <w:proofErr w:type="spellEnd"/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ระยะ </w:t>
      </w:r>
      <w:r w:rsidR="00204442" w:rsidRPr="002044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(</w:t>
      </w:r>
      <w:proofErr w:type="spellStart"/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>BIBOR</w:t>
      </w:r>
      <w:proofErr w:type="spellEnd"/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M)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บวกอัตราส่วนเพิ่มคงที่ต่อปี และมีอัตราเท่ากับอัตราดอกเบี้ยเงินกู้ยืมระยะสั้นตามตลาดเงิน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(MMR)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แต่ไม่เกินอัตราดอกเบี้ยเงินกู้ยืมขั้นต่ำ 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</w:rPr>
        <w:t>MLR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ถัวเฉลี่ยของสถาบันการเงิน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 หักด้วยอัตราส่วนลดคงที่ต่อปี ตามลำดับ</w:t>
      </w:r>
    </w:p>
    <w:p w14:paraId="044C8721" w14:textId="77777777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16D561" w14:textId="77777777" w:rsidR="0031733C" w:rsidRDefault="0031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8557D3D" w14:textId="77777777" w:rsidR="0031733C" w:rsidRDefault="0031733C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E8BF27" w14:textId="08BD56BC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รายการเคลื่อนไหวของเงินกู้ยืมระยะสั้นจากกิจการที่เกี่ยวข้องกันสำหรับปีสิ้นสุดวันที่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9F9FD8E" w14:textId="77777777" w:rsidR="003E1F26" w:rsidRPr="0031733C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3E1F26" w:rsidRPr="002946AF" w14:paraId="3A8BF0D6" w14:textId="77777777" w:rsidTr="004E2ADE">
        <w:trPr>
          <w:cantSplit/>
        </w:trPr>
        <w:tc>
          <w:tcPr>
            <w:tcW w:w="1952" w:type="pct"/>
          </w:tcPr>
          <w:p w14:paraId="768107E0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80DAA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1252C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F26" w:rsidRPr="002946AF" w14:paraId="5DD565A0" w14:textId="77777777" w:rsidTr="004E2ADE">
        <w:trPr>
          <w:cantSplit/>
        </w:trPr>
        <w:tc>
          <w:tcPr>
            <w:tcW w:w="1952" w:type="pct"/>
          </w:tcPr>
          <w:p w14:paraId="25A31224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7BFBC518" w14:textId="57109FF3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4C517A4" w14:textId="0EBE18BA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1828B40A" w14:textId="552EB3A5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C8FA5B8" w14:textId="77FB53B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E1F26" w:rsidRPr="002946AF" w14:paraId="1422A9EA" w14:textId="77777777" w:rsidTr="004E2ADE">
        <w:trPr>
          <w:cantSplit/>
        </w:trPr>
        <w:tc>
          <w:tcPr>
            <w:tcW w:w="1952" w:type="pct"/>
          </w:tcPr>
          <w:p w14:paraId="5EA8869C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2410690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13A56768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B7CB0E3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99AD67A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1F26" w:rsidRPr="006C58D7" w14:paraId="03F9CC6D" w14:textId="77777777" w:rsidTr="004E2ADE">
        <w:trPr>
          <w:cantSplit/>
        </w:trPr>
        <w:tc>
          <w:tcPr>
            <w:tcW w:w="1952" w:type="pct"/>
          </w:tcPr>
          <w:p w14:paraId="10DD3434" w14:textId="77777777" w:rsidR="003E1F26" w:rsidRPr="006C58D7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128593A" w14:textId="77777777" w:rsidR="003E1F26" w:rsidRPr="006C58D7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3F3D199" w14:textId="77777777" w:rsidR="003E1F26" w:rsidRPr="006C58D7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4BBCB804" w14:textId="77777777" w:rsidR="003E1F26" w:rsidRPr="006C58D7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1EC5EB3" w14:textId="77777777" w:rsidR="003E1F26" w:rsidRPr="006C58D7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3E1F26" w:rsidRPr="002946AF" w14:paraId="26EA72A5" w14:textId="77777777" w:rsidTr="004E2ADE">
        <w:trPr>
          <w:cantSplit/>
        </w:trPr>
        <w:tc>
          <w:tcPr>
            <w:tcW w:w="1952" w:type="pct"/>
          </w:tcPr>
          <w:p w14:paraId="21242B72" w14:textId="2BD184AF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 มกราคม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3A37096" w14:textId="77777777" w:rsidR="003E1F26" w:rsidRPr="002946AF" w:rsidRDefault="003E1F26" w:rsidP="003E1F26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3022D880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3D86E35" w14:textId="27F4E140" w:rsidR="003E1F26" w:rsidRPr="002946AF" w:rsidRDefault="00204442" w:rsidP="003E1F26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762" w:type="pct"/>
            <w:vAlign w:val="bottom"/>
          </w:tcPr>
          <w:p w14:paraId="6108BA93" w14:textId="189C309F" w:rsidR="003E1F26" w:rsidRPr="002946AF" w:rsidRDefault="00204442" w:rsidP="003E1F26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3E1F26" w:rsidRPr="002946AF" w14:paraId="64EAA810" w14:textId="77777777" w:rsidTr="004E2ADE">
        <w:trPr>
          <w:cantSplit/>
        </w:trPr>
        <w:tc>
          <w:tcPr>
            <w:tcW w:w="1952" w:type="pct"/>
          </w:tcPr>
          <w:p w14:paraId="0B3CE43C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  <w:t>กระแสเงินสด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: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A0C7F6E" w14:textId="77777777" w:rsidR="003E1F26" w:rsidRPr="002946AF" w:rsidRDefault="003E1F26" w:rsidP="003E1F26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0C816A31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5BD39B5D" w14:textId="77777777" w:rsidR="003E1F26" w:rsidRPr="002946AF" w:rsidRDefault="003E1F26" w:rsidP="003E1F26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5FFC1626" w14:textId="77777777" w:rsidR="003E1F26" w:rsidRPr="002946AF" w:rsidRDefault="003E1F26" w:rsidP="003E1F26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E1F26" w:rsidRPr="002946AF" w14:paraId="483527F0" w14:textId="77777777" w:rsidTr="004E2ADE">
        <w:trPr>
          <w:cantSplit/>
        </w:trPr>
        <w:tc>
          <w:tcPr>
            <w:tcW w:w="1952" w:type="pct"/>
          </w:tcPr>
          <w:p w14:paraId="193E5C1C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เงินสดรับจากเงินกู้ยืมระยะสั้น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0600A" w14:textId="77777777" w:rsidR="003E1F26" w:rsidRPr="002946AF" w:rsidRDefault="003E1F26" w:rsidP="003E1F26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4510625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5A137" w14:textId="604E821D" w:rsidR="003E1F26" w:rsidRPr="002946AF" w:rsidRDefault="00204442" w:rsidP="003E1F26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CE6AAD9" w14:textId="6FCC1FBA" w:rsidR="003E1F26" w:rsidRPr="002946AF" w:rsidRDefault="00204442" w:rsidP="003E1F26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3E1F26" w:rsidRPr="002946AF" w14:paraId="0FC7C808" w14:textId="77777777" w:rsidTr="004E2ADE">
        <w:trPr>
          <w:cantSplit/>
        </w:trPr>
        <w:tc>
          <w:tcPr>
            <w:tcW w:w="1952" w:type="pct"/>
          </w:tcPr>
          <w:p w14:paraId="3A4A0B9D" w14:textId="237EAC1D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ณ วันที่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AC4F51" w14:textId="77777777" w:rsidR="003E1F26" w:rsidRPr="002946AF" w:rsidRDefault="003E1F26" w:rsidP="003E1F26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BA2A0" w14:textId="77777777" w:rsidR="003E1F26" w:rsidRPr="002946AF" w:rsidRDefault="003E1F26" w:rsidP="003E1F26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4AC9EB" w14:textId="03E361E7" w:rsidR="003E1F26" w:rsidRPr="002946AF" w:rsidRDefault="00204442" w:rsidP="003E1F26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0DE2B" w14:textId="488B1914" w:rsidR="003E1F26" w:rsidRPr="002946AF" w:rsidRDefault="00204442" w:rsidP="003E1F26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</w:tbl>
    <w:p w14:paraId="7E518C0C" w14:textId="77777777" w:rsidR="003E1F26" w:rsidRPr="0031733C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i/>
          <w:iCs/>
          <w:sz w:val="20"/>
          <w:szCs w:val="20"/>
        </w:rPr>
      </w:pPr>
    </w:p>
    <w:p w14:paraId="4EEA9060" w14:textId="77777777" w:rsidR="003E1F26" w:rsidRPr="002946AF" w:rsidRDefault="003E1F26" w:rsidP="003E1F2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เงินกู้ยืมระยะยาวจากกิจการที่เกี่ยวข้องกัน</w:t>
      </w:r>
    </w:p>
    <w:p w14:paraId="17B18A52" w14:textId="77777777" w:rsidR="003E1F26" w:rsidRPr="0031733C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i/>
          <w:iCs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3E1F26" w:rsidRPr="002946AF" w14:paraId="2E2AE54B" w14:textId="77777777" w:rsidTr="004E2ADE">
        <w:trPr>
          <w:cantSplit/>
        </w:trPr>
        <w:tc>
          <w:tcPr>
            <w:tcW w:w="1952" w:type="pct"/>
          </w:tcPr>
          <w:p w14:paraId="11141E4B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AE70E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EECB0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F26" w:rsidRPr="002946AF" w14:paraId="144496B4" w14:textId="77777777" w:rsidTr="004E2ADE">
        <w:trPr>
          <w:cantSplit/>
        </w:trPr>
        <w:tc>
          <w:tcPr>
            <w:tcW w:w="1952" w:type="pct"/>
          </w:tcPr>
          <w:p w14:paraId="3EAB416B" w14:textId="30498352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AF9712C" w14:textId="1694E06A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5E7793E0" w14:textId="7B29A5D9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2C70F1FC" w14:textId="48C5156E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40022D2" w14:textId="2075E834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E1F26" w:rsidRPr="002946AF" w14:paraId="2A58FB4C" w14:textId="77777777" w:rsidTr="004E2ADE">
        <w:trPr>
          <w:cantSplit/>
        </w:trPr>
        <w:tc>
          <w:tcPr>
            <w:tcW w:w="1952" w:type="pct"/>
          </w:tcPr>
          <w:p w14:paraId="265624A6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1C8C30E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1DEFC642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295811C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C86CC51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1F26" w:rsidRPr="006C58D7" w14:paraId="32F5821B" w14:textId="77777777" w:rsidTr="004E2ADE">
        <w:trPr>
          <w:cantSplit/>
        </w:trPr>
        <w:tc>
          <w:tcPr>
            <w:tcW w:w="1952" w:type="pct"/>
          </w:tcPr>
          <w:p w14:paraId="32AD4B1B" w14:textId="77777777" w:rsidR="003E1F26" w:rsidRPr="006C58D7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3D272300" w14:textId="77777777" w:rsidR="003E1F26" w:rsidRPr="006C58D7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17688D3" w14:textId="77777777" w:rsidR="003E1F26" w:rsidRPr="006C58D7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B6BC79D" w14:textId="77777777" w:rsidR="003E1F26" w:rsidRPr="006C58D7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0D5BE61" w14:textId="77777777" w:rsidR="003E1F26" w:rsidRPr="006C58D7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3E1F26" w:rsidRPr="002946AF" w14:paraId="27A13ECA" w14:textId="77777777" w:rsidTr="004E2ADE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D0ABF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0E1F90F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C8CB6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A4F2146" w14:textId="231C873B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C3746" w14:textId="0F4F6A88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3E1F26" w:rsidRPr="002946AF" w14:paraId="597E4907" w14:textId="77777777" w:rsidTr="004E2ADE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2945C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8328A7A" w14:textId="0F45C92F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74A4D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AEA5FF7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04119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E1F26" w:rsidRPr="002946AF" w14:paraId="1086BD72" w14:textId="77777777" w:rsidTr="004E2ADE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46F6D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6F39949" w14:textId="5B2B554A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4C8CE9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5C6CF89" w14:textId="423F5428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14B594" w14:textId="1CC14286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14:paraId="1C1E6741" w14:textId="77777777" w:rsidR="003E1F26" w:rsidRPr="0031733C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556BDBDD" w14:textId="62C5582A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รายการเคลื่อนไหวของเงินกู้ยืมระยะยาวจากกิจการที่เกี่ยวข้องกันสำหรับปีสิ้นสุดวันที่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มีดังนี้ </w:t>
      </w:r>
    </w:p>
    <w:p w14:paraId="25DE906B" w14:textId="26A00D7E" w:rsidR="003E1F26" w:rsidRPr="0031733C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3E1F26" w:rsidRPr="002946AF" w14:paraId="3D46D194" w14:textId="77777777" w:rsidTr="004E2ADE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66571842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A8F71" w14:textId="77777777" w:rsidR="003E1F26" w:rsidRPr="002946AF" w:rsidRDefault="003E1F26" w:rsidP="003E1F26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DB85E" w14:textId="77777777" w:rsidR="003E1F26" w:rsidRPr="002946AF" w:rsidRDefault="003E1F26" w:rsidP="003E1F26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2946AF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3E1F26" w:rsidRPr="002946AF" w14:paraId="370B33B9" w14:textId="77777777" w:rsidTr="004E2ADE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60E2F607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54D85" w14:textId="3172827A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7BE57F" w14:textId="6D50B995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00E7B" w14:textId="29FE4C63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85A40" w14:textId="761D4781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E1F26" w:rsidRPr="002946AF" w14:paraId="2BC40AB0" w14:textId="77777777" w:rsidTr="004E2ADE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43CC1E64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8B6C889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737D9F4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4B14998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06131E7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1F26" w:rsidRPr="006C58D7" w14:paraId="17752E56" w14:textId="77777777" w:rsidTr="004E2ADE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1ADADC61" w14:textId="77777777" w:rsidR="003E1F26" w:rsidRPr="006C58D7" w:rsidRDefault="003E1F26" w:rsidP="003E1F2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454051" w14:textId="77777777" w:rsidR="003E1F26" w:rsidRPr="006C58D7" w:rsidRDefault="003E1F26" w:rsidP="003E1F26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C13D6A" w14:textId="77777777" w:rsidR="003E1F26" w:rsidRPr="006C58D7" w:rsidRDefault="003E1F26" w:rsidP="003E1F26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5DEB1E" w14:textId="77777777" w:rsidR="003E1F26" w:rsidRPr="006C58D7" w:rsidRDefault="003E1F26" w:rsidP="003E1F26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1AF0C" w14:textId="77777777" w:rsidR="003E1F26" w:rsidRPr="006C58D7" w:rsidRDefault="003E1F26" w:rsidP="003E1F26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3E1F26" w:rsidRPr="002946AF" w14:paraId="5CEF541D" w14:textId="77777777" w:rsidTr="004E2ADE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057F5DF5" w14:textId="07518786" w:rsidR="003E1F26" w:rsidRPr="002946AF" w:rsidRDefault="003E1F26" w:rsidP="003E1F2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024422C6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AF6C433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37D189D5" w14:textId="56D6DF86" w:rsidR="003E1F26" w:rsidRPr="002946AF" w:rsidRDefault="00204442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CA18EC7" w14:textId="77777777" w:rsidR="003E1F26" w:rsidRPr="002946AF" w:rsidRDefault="003E1F26" w:rsidP="003E1F26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E1F26" w:rsidRPr="002946AF" w14:paraId="4470858B" w14:textId="77777777" w:rsidTr="004E2ADE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647AC50F" w14:textId="77777777" w:rsidR="003E1F26" w:rsidRPr="002946AF" w:rsidRDefault="003E1F26" w:rsidP="003E1F2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: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54E6B933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325BB0D2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029B3339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1708B766" w14:textId="77777777" w:rsidR="003E1F26" w:rsidRPr="002946AF" w:rsidRDefault="003E1F26" w:rsidP="003E1F26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1F26" w:rsidRPr="002946AF" w14:paraId="73D245FC" w14:textId="77777777" w:rsidTr="004E2ADE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2BC00CE6" w14:textId="77777777" w:rsidR="003E1F26" w:rsidRPr="002946AF" w:rsidRDefault="003E1F26" w:rsidP="003E1F2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เงินสดรับจากเงินกู้ยืมระยะยาว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01BBA083" w14:textId="233BFA89" w:rsidR="003E1F26" w:rsidRPr="002946AF" w:rsidRDefault="00204442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1609639C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013F1CFD" w14:textId="499C6B36" w:rsidR="003E1F26" w:rsidRPr="002946AF" w:rsidRDefault="00204442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D47BAB3" w14:textId="73007B99" w:rsidR="003E1F26" w:rsidRPr="002946AF" w:rsidRDefault="00204442" w:rsidP="003E1F26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3E1F26" w:rsidRPr="002946AF" w14:paraId="209DF190" w14:textId="77777777" w:rsidTr="004E2ADE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64D3BB92" w14:textId="77777777" w:rsidR="003E1F26" w:rsidRPr="002946AF" w:rsidRDefault="003E1F26" w:rsidP="003E1F2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การเปลี่ยนแปลงรายการที่มิใช่เงินสด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: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29CFC6F4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23103C3C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40E3891D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740FE3AA" w14:textId="77777777" w:rsidR="003E1F26" w:rsidRPr="002946AF" w:rsidRDefault="003E1F26" w:rsidP="003E1F26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1F26" w:rsidRPr="002946AF" w14:paraId="07E1B46A" w14:textId="77777777" w:rsidTr="004E2ADE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6648DE14" w14:textId="77777777" w:rsidR="003E1F26" w:rsidRPr="002946AF" w:rsidRDefault="003E1F26" w:rsidP="003E1F2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47C8B05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08EE0BEC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2F4C0CB1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138F9F5F" w14:textId="77777777" w:rsidR="003E1F26" w:rsidRPr="002946AF" w:rsidRDefault="003E1F26" w:rsidP="003E1F26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1F26" w:rsidRPr="002946AF" w14:paraId="0E4C15B5" w14:textId="77777777" w:rsidTr="004E2ADE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78D3031F" w14:textId="77777777" w:rsidR="003E1F26" w:rsidRPr="002946AF" w:rsidRDefault="003E1F26" w:rsidP="003E1F2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รอตัดบัญชี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522BBA71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29C5664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2AB3642" w14:textId="119A534E" w:rsidR="003E1F26" w:rsidRPr="002946AF" w:rsidRDefault="00204442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D4D6C9A" w14:textId="011616BA" w:rsidR="003E1F26" w:rsidRPr="002946AF" w:rsidRDefault="00204442" w:rsidP="003E1F26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3E1F26" w:rsidRPr="002946AF" w14:paraId="7AEA43A0" w14:textId="77777777" w:rsidTr="004E2ADE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17E9785A" w14:textId="77777777" w:rsidR="003E1F26" w:rsidRPr="002946AF" w:rsidRDefault="003E1F26" w:rsidP="003E1F2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(กำไร) ขาดทุนจากอัตราแลกเปลี่ยน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BAE5FD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61E30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90D3E7" w14:textId="2AE15812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E3529" w14:textId="0EDCA94C" w:rsidR="003E1F26" w:rsidRPr="002946AF" w:rsidRDefault="00204442" w:rsidP="003E1F26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3E1F26" w:rsidRPr="002946AF" w14:paraId="7AA0B85F" w14:textId="77777777" w:rsidTr="004E2ADE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08315A3F" w14:textId="337CAA16" w:rsidR="003E1F26" w:rsidRPr="002946AF" w:rsidRDefault="003E1F26" w:rsidP="003E1F2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5FE5F2" w14:textId="4583C477" w:rsidR="003E1F26" w:rsidRPr="002946AF" w:rsidRDefault="00204442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5648F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EF8E26" w14:textId="5FB2A796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65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D3D97" w14:textId="3334532A" w:rsidR="003E1F26" w:rsidRPr="002946AF" w:rsidRDefault="00204442" w:rsidP="003E1F26">
            <w:pPr>
              <w:tabs>
                <w:tab w:val="decimal" w:pos="954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3E1F26" w:rsidRPr="00294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14:paraId="02CE11B9" w14:textId="77777777" w:rsidR="003E1F26" w:rsidRPr="0031733C" w:rsidRDefault="003E1F26" w:rsidP="003E1F2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68A8767" w14:textId="7DE312DA" w:rsidR="003E1F26" w:rsidRPr="002946AF" w:rsidRDefault="003E1F26" w:rsidP="004F375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เมษายน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พฤศจิกายน พ.ศ.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2946A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และวันที่ </w:t>
      </w:r>
      <w:r w:rsidR="00204442" w:rsidRPr="00204442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17</w:t>
      </w:r>
      <w:r w:rsidRPr="002946A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ตุลาคม </w:t>
      </w:r>
      <w:r w:rsidR="00AA5AA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พ.ศ. </w:t>
      </w:r>
      <w:r w:rsidR="00204442" w:rsidRPr="00204442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บริษัทเข้าทำสัญญากู้ยืมเงินกับ</w:t>
      </w:r>
      <w:r w:rsidR="003173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บริษัทย่อยแห่งหนึ่ง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หลายสัญญาเป็นจำนวนเงินรวม </w:t>
      </w:r>
      <w:r w:rsidR="00204442" w:rsidRPr="002044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04442" w:rsidRPr="002044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163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ล้านเหรียญสหรัฐอเมริกา และมีอัตราดอกเบี้ยคงที่ร้อยละ </w:t>
      </w:r>
      <w:r w:rsidR="00204442" w:rsidRPr="002044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93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204442" w:rsidRPr="002044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เงินกู้ยืมดังกล่าวจะครบกำหนดชำระคืนในปีพ.ศ.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2592</w:t>
      </w:r>
    </w:p>
    <w:p w14:paraId="7B793FCD" w14:textId="77777777" w:rsidR="003E1F26" w:rsidRPr="0031733C" w:rsidRDefault="003E1F26" w:rsidP="003E1F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CB87393" w14:textId="06D45B51" w:rsidR="0031733C" w:rsidRDefault="003E1F26" w:rsidP="006C58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2946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204442" w:rsidRPr="00204442">
        <w:rPr>
          <w:rFonts w:ascii="Browallia New" w:eastAsia="Arial Unicode MS" w:hAnsi="Browallia New" w:cs="Browallia New" w:hint="cs"/>
          <w:sz w:val="26"/>
          <w:szCs w:val="26"/>
          <w:lang w:val="en-GB"/>
        </w:rPr>
        <w:t>62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บริษัทย่อยแห่งหนึ่งได้ทำสัญญาเงินกู้ยืม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จากกิจการที่เกี่ยวข้องกัน</w:t>
      </w:r>
      <w:r w:rsidR="00AA5AAA">
        <w:rPr>
          <w:rFonts w:ascii="Browallia New" w:eastAsia="Arial Unicode MS" w:hAnsi="Browallia New" w:cs="Browallia New" w:hint="cs"/>
          <w:sz w:val="26"/>
          <w:szCs w:val="26"/>
          <w:cs/>
        </w:rPr>
        <w:t>แห่งหนึ่งเป็น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วงเงินกู้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04442" w:rsidRPr="00204442">
        <w:rPr>
          <w:rFonts w:ascii="Browallia New" w:eastAsia="Arial Unicode MS" w:hAnsi="Browallia New" w:cs="Browallia New" w:hint="cs"/>
          <w:sz w:val="26"/>
          <w:szCs w:val="26"/>
          <w:lang w:val="en-GB"/>
        </w:rPr>
        <w:t>4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ทั้งนี้เพื่อใช้ในการ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ซื้อหุ้นสามัญเพิ่มทุนในบริษัทร่วมแห่งหนึ่ง</w:t>
      </w:r>
      <w:r w:rsidR="00BD3EB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เงินกู้ยืมดังกล่าวไม่มีหลักประกัน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โดยมีอัตราดอกเบี้ยคงที่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ร้อยละ </w:t>
      </w:r>
      <w:r w:rsidR="00204442" w:rsidRPr="00204442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204442" w:rsidRPr="00204442">
        <w:rPr>
          <w:rFonts w:ascii="Browallia New" w:eastAsia="Arial Unicode MS" w:hAnsi="Browallia New" w:cs="Browallia New" w:hint="cs"/>
          <w:sz w:val="26"/>
          <w:szCs w:val="26"/>
          <w:lang w:val="en-GB"/>
        </w:rPr>
        <w:t>82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D3EBF">
        <w:rPr>
          <w:rFonts w:ascii="Browallia New" w:eastAsia="Arial Unicode MS" w:hAnsi="Browallia New" w:cs="Browallia New" w:hint="cs"/>
          <w:sz w:val="26"/>
          <w:szCs w:val="26"/>
          <w:cs/>
        </w:rPr>
        <w:t>ต่อปี และ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มีระยะเวลา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นับจากวันที่เบิกใช้เงินกู้ครั้งแรก</w:t>
      </w:r>
      <w:r w:rsidR="003173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6D7EB54E" w14:textId="77777777" w:rsidR="003E1F26" w:rsidRPr="002946AF" w:rsidRDefault="003E1F26" w:rsidP="003E1F2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94ECB0F" w14:textId="713B5A3F" w:rsidR="00D90517" w:rsidRPr="002946AF" w:rsidRDefault="00D90517" w:rsidP="00D9051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หนี้สินไม่หมุนเวียนอื่น</w:t>
      </w:r>
      <w:r w:rsidR="00AA5AA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จากกิจการ</w:t>
      </w: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ที่เกี่ยวข้องกัน</w:t>
      </w:r>
    </w:p>
    <w:p w14:paraId="3ED0D824" w14:textId="77777777" w:rsidR="00D90517" w:rsidRPr="002946AF" w:rsidRDefault="00D90517" w:rsidP="00D90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D90517" w:rsidRPr="002946AF" w14:paraId="00DBDA40" w14:textId="77777777" w:rsidTr="002946AF">
        <w:trPr>
          <w:cantSplit/>
        </w:trPr>
        <w:tc>
          <w:tcPr>
            <w:tcW w:w="1952" w:type="pct"/>
          </w:tcPr>
          <w:p w14:paraId="6D00A0D0" w14:textId="77777777" w:rsidR="00D90517" w:rsidRPr="002946AF" w:rsidRDefault="00D90517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62D32" w14:textId="77777777" w:rsidR="00D90517" w:rsidRPr="002946AF" w:rsidRDefault="00D90517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0A4B6" w14:textId="77777777" w:rsidR="00D90517" w:rsidRPr="002946AF" w:rsidRDefault="00D90517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0517" w:rsidRPr="002946AF" w14:paraId="2E650C0F" w14:textId="77777777" w:rsidTr="002946AF">
        <w:trPr>
          <w:cantSplit/>
        </w:trPr>
        <w:tc>
          <w:tcPr>
            <w:tcW w:w="1952" w:type="pct"/>
          </w:tcPr>
          <w:p w14:paraId="0D506DBE" w14:textId="2C0E9D4A" w:rsidR="00D90517" w:rsidRPr="002946AF" w:rsidRDefault="00D90517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18ED71B" w14:textId="318F9A1F" w:rsidR="00D90517" w:rsidRPr="002946AF" w:rsidRDefault="00D90517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FDF1E48" w14:textId="5ADAC518" w:rsidR="00D90517" w:rsidRPr="002946AF" w:rsidRDefault="00D90517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D998EDD" w14:textId="3770BD46" w:rsidR="00D90517" w:rsidRPr="002946AF" w:rsidRDefault="00D90517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70AA4E7" w14:textId="2F276D23" w:rsidR="00D90517" w:rsidRPr="002946AF" w:rsidRDefault="00D90517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90517" w:rsidRPr="002946AF" w14:paraId="70A81F02" w14:textId="77777777" w:rsidTr="002946AF">
        <w:trPr>
          <w:cantSplit/>
        </w:trPr>
        <w:tc>
          <w:tcPr>
            <w:tcW w:w="1952" w:type="pct"/>
          </w:tcPr>
          <w:p w14:paraId="758C62A1" w14:textId="77777777" w:rsidR="00D90517" w:rsidRPr="002946AF" w:rsidRDefault="00D90517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5B0A9C2" w14:textId="77777777" w:rsidR="00D90517" w:rsidRPr="002946AF" w:rsidRDefault="00D90517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56D4747" w14:textId="77777777" w:rsidR="00D90517" w:rsidRPr="002946AF" w:rsidRDefault="00D90517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C54336D" w14:textId="77777777" w:rsidR="00D90517" w:rsidRPr="002946AF" w:rsidRDefault="00D90517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545C51F" w14:textId="77777777" w:rsidR="00D90517" w:rsidRPr="002946AF" w:rsidRDefault="00D90517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90517" w:rsidRPr="002946AF" w14:paraId="05E24119" w14:textId="77777777" w:rsidTr="002946AF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A8D61" w14:textId="4528CD03" w:rsidR="00D90517" w:rsidRPr="002946AF" w:rsidRDefault="00D90517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BCEB39B" w14:textId="16EAB4DA" w:rsidR="00D90517" w:rsidRPr="002946AF" w:rsidRDefault="00D90517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D1467" w14:textId="7E72D88E" w:rsidR="00D90517" w:rsidRPr="002946AF" w:rsidRDefault="00D90517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D949E1E" w14:textId="7CFFDA9E" w:rsidR="00D90517" w:rsidRPr="002946AF" w:rsidRDefault="00D90517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2B18D" w14:textId="794F9479" w:rsidR="00D90517" w:rsidRPr="002946AF" w:rsidRDefault="00D90517" w:rsidP="00A4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733C" w:rsidRPr="002946AF" w14:paraId="47FAAB65" w14:textId="77777777" w:rsidTr="002946AF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803E1" w14:textId="69B2B26C" w:rsidR="0031733C" w:rsidRPr="002946AF" w:rsidRDefault="007A171B" w:rsidP="0031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1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8B9977F" w14:textId="45F6C0FB" w:rsidR="0031733C" w:rsidRPr="007333CA" w:rsidRDefault="00204442" w:rsidP="0031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5A4EC" w14:textId="72CE70E7" w:rsidR="0031733C" w:rsidRPr="002946AF" w:rsidRDefault="0031733C" w:rsidP="0031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4C4DE02" w14:textId="4A2E5B80" w:rsidR="0031733C" w:rsidRPr="007333CA" w:rsidRDefault="00204442" w:rsidP="0031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5B842" w14:textId="257BBC58" w:rsidR="0031733C" w:rsidRPr="002946AF" w:rsidRDefault="0031733C" w:rsidP="0031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1733C" w:rsidRPr="002946AF" w14:paraId="133F4372" w14:textId="77777777" w:rsidTr="002946AF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80B83" w14:textId="77777777" w:rsidR="0031733C" w:rsidRPr="002946AF" w:rsidRDefault="0031733C" w:rsidP="0031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80E799C" w14:textId="4581FD21" w:rsidR="0031733C" w:rsidRPr="002946AF" w:rsidRDefault="00204442" w:rsidP="0031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440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5C010F" w14:textId="77777777" w:rsidR="0031733C" w:rsidRPr="002946AF" w:rsidRDefault="0031733C" w:rsidP="0031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AA15672" w14:textId="06BDB65D" w:rsidR="0031733C" w:rsidRPr="002946AF" w:rsidRDefault="00204442" w:rsidP="0031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440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7E1D85" w14:textId="77777777" w:rsidR="0031733C" w:rsidRPr="002946AF" w:rsidRDefault="0031733C" w:rsidP="0031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7D0B34DE" w14:textId="77777777" w:rsidR="00D90517" w:rsidRPr="002946AF" w:rsidRDefault="00D90517" w:rsidP="00D9051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B0D5BF0" w14:textId="12F4C6A8" w:rsidR="003E1F26" w:rsidRPr="002946AF" w:rsidRDefault="003E1F26" w:rsidP="003E1F2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สัญญาสำคัญที่ทำกับกิจการที่เกี่ยวข้องกัน</w:t>
      </w:r>
    </w:p>
    <w:p w14:paraId="6A8CC20E" w14:textId="77777777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-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4FD71F2" w14:textId="5DDD909A" w:rsidR="003E1F26" w:rsidRPr="002946AF" w:rsidRDefault="008320CB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ในระหว่างปีสิ้นสุด</w:t>
      </w:r>
      <w:r w:rsidR="003E1F26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E1F26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1F26"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3E1F26"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1F26" w:rsidRPr="002946A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กลุ่มกิจการมีสัญญาที่สำคัญกับกิจการที่เกี่ยวข้องกันดังนี้</w:t>
      </w:r>
    </w:p>
    <w:p w14:paraId="7A09291A" w14:textId="77777777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7D3178" w14:textId="77777777" w:rsidR="003E1F26" w:rsidRPr="002946AF" w:rsidRDefault="003E1F26" w:rsidP="0031733C">
      <w:pPr>
        <w:shd w:val="clear" w:color="auto" w:fill="FFFFFF"/>
        <w:spacing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สัญญาซื้อขายทรัพย์สินหน่วยผลิตไฟฟ้า</w:t>
      </w:r>
      <w:r w:rsidRPr="002946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 xml:space="preserve"> (</w:t>
      </w:r>
      <w:proofErr w:type="spellStart"/>
      <w:r w:rsidRPr="002946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ERU</w:t>
      </w:r>
      <w:proofErr w:type="spellEnd"/>
      <w:r w:rsidRPr="002946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)</w:t>
      </w:r>
    </w:p>
    <w:p w14:paraId="77DFA43A" w14:textId="77777777" w:rsidR="003E1F26" w:rsidRPr="006C58D7" w:rsidRDefault="003E1F26" w:rsidP="0031733C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9AC4AE4" w14:textId="417C87EC" w:rsidR="003E1F26" w:rsidRPr="002946AF" w:rsidRDefault="003E1F26" w:rsidP="0031733C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บริษัทเข้าทำสัญญาซื้อขายทรัพย์สินหน่วยผลิตไฟฟ้า (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ERU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กับบริษัทที่เกี่ยวข้องกันแห่งหนึ่งเพื่อสนับสนุน</w:t>
      </w:r>
      <w:r w:rsidRPr="002946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การผลิต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ไฟฟ้าและไอน้ำให้กับโครงการพลังงานสะอาด (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CFP)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โดยราคาซื้อขายเป็นไปตามที่กำหนดไว้ในสัญญา ทั้งนี้บริษัทจะโอนกรรมสิทธิ์ใน</w:t>
      </w:r>
      <w:r w:rsidRPr="002946AF" w:rsidDel="007714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ERU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3173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ผู้ซื้อหลังจากเงื่อนไขบังคับก่อนตามที่กำหนดในสัญญาเกิดขึ้นครบถ้วนแล้ว (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Closing Date)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ซึ่งเงื่อนไขดังกล่าวรวมถึงการที่บริษัท</w:t>
      </w:r>
      <w:r w:rsidR="006C58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ได้ลงนามในหนังสือรับรองผลงานการก่อสร้าง (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Provisional Acceptance Certificate : PAC)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ให้กับผู้รับเหมาก่อสร้าง ซึ่งคาดว่าจะเกิดขึ้นในปีพ.ศ.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และผู้ซื้อและผู้ขายได้รับใบอนุญาตที่จำเป็นจากหน่วยงานที่เกี่ยวข้อง</w:t>
      </w:r>
    </w:p>
    <w:p w14:paraId="41C1F68D" w14:textId="77777777" w:rsidR="003E1F26" w:rsidRPr="006C58D7" w:rsidRDefault="003E1F26" w:rsidP="0031733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2"/>
          <w:szCs w:val="22"/>
        </w:rPr>
      </w:pPr>
    </w:p>
    <w:p w14:paraId="491C6460" w14:textId="77777777" w:rsidR="003E1F26" w:rsidRPr="002946AF" w:rsidRDefault="003E1F26" w:rsidP="0031733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สัญญาจัดหาเชื้อเพลิงและสาธารณูปโภค</w:t>
      </w:r>
    </w:p>
    <w:p w14:paraId="614398F4" w14:textId="77777777" w:rsidR="003E1F26" w:rsidRPr="006C58D7" w:rsidRDefault="003E1F26" w:rsidP="0031733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z w:val="22"/>
          <w:szCs w:val="22"/>
        </w:rPr>
      </w:pPr>
    </w:p>
    <w:p w14:paraId="794FBFEC" w14:textId="16F6F052" w:rsidR="003E1F26" w:rsidRPr="002946AF" w:rsidRDefault="003E1F26" w:rsidP="0031733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บริษัทเข้าทำสัญญาจัดหาเชื้อเพลิงและสาธารณูปโภคกับบริษัทที่เกี่ยวข้องกันแห่งหนึ่งเพื่อจัดหาและจัดส่ง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  <w:t>กากน้ำมัน เชื้อเพลิงอื่น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 xml:space="preserve"> </w:t>
      </w:r>
      <w:proofErr w:type="spellStart"/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  <w:t>ๆ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แ</w:t>
      </w:r>
      <w:proofErr w:type="spellEnd"/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ละสาธารณูปโภคต่าง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ๆ ที่ใช้ในการดำเนินการ</w:t>
      </w:r>
      <w:r w:rsidRPr="002946AF" w:rsidDel="007714A8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 </w:t>
      </w:r>
      <w:proofErr w:type="spellStart"/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>ERU</w:t>
      </w:r>
      <w:proofErr w:type="spellEnd"/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โดยสัญญามีระยะเวลา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25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ปี นับจาก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Closing 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D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ate 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และคู่สัญญาอาจตกลงขยายระยะเวลาของสัญญาได้อีก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5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ปี</w:t>
      </w:r>
    </w:p>
    <w:p w14:paraId="0382C789" w14:textId="77777777" w:rsidR="003E1F26" w:rsidRPr="006C58D7" w:rsidRDefault="003E1F26" w:rsidP="0031733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z w:val="22"/>
          <w:szCs w:val="22"/>
        </w:rPr>
      </w:pPr>
    </w:p>
    <w:p w14:paraId="4B2D7D8E" w14:textId="0C36D693" w:rsidR="003E1F26" w:rsidRPr="002946AF" w:rsidRDefault="003E1F26" w:rsidP="0031733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สัญญาซื้อขายไฟฟ้า</w:t>
      </w:r>
    </w:p>
    <w:p w14:paraId="2B367F90" w14:textId="77777777" w:rsidR="003E1F26" w:rsidRPr="006C58D7" w:rsidRDefault="003E1F26" w:rsidP="0031733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z w:val="22"/>
          <w:szCs w:val="22"/>
        </w:rPr>
      </w:pPr>
    </w:p>
    <w:p w14:paraId="64C87C05" w14:textId="13858FCB" w:rsidR="003E1F26" w:rsidRPr="002946AF" w:rsidRDefault="003E1F26" w:rsidP="006C58D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cs/>
        </w:rPr>
      </w:pP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บริษัทเข้าทำสัญญาซื้อขายไฟฟ้ากับบริษัทที่เกี่ยวข้องกันแห่งหนึ่งเพื่อซื้อไฟฟ้า ไอน้ำและผลิตภัณฑ์ผลพลอยได้อื่น ๆ ซึ่งผลิตโดย</w:t>
      </w:r>
      <w:r w:rsidRPr="002946AF" w:rsidDel="00751D86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 </w:t>
      </w:r>
      <w:proofErr w:type="spellStart"/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>ERU</w:t>
      </w:r>
      <w:proofErr w:type="spellEnd"/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โดยสัญญามีระยะเวลา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25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ปี นับจาก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Closing 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D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ate 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และคู่สัญญาอาจตกลงขยายระยะเวลาของสัญญาได้อีก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5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ปี</w:t>
      </w:r>
    </w:p>
    <w:p w14:paraId="7A4ABB4E" w14:textId="77777777" w:rsidR="003E1F26" w:rsidRPr="006C58D7" w:rsidRDefault="003E1F26" w:rsidP="0031733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2"/>
          <w:szCs w:val="22"/>
        </w:rPr>
      </w:pPr>
    </w:p>
    <w:p w14:paraId="2000AA55" w14:textId="1E6943F8" w:rsidR="003E1F26" w:rsidRPr="00131B9F" w:rsidRDefault="003E1F26" w:rsidP="0031733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131B9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สัญญาดำเนินการและบำรุงรักษา</w:t>
      </w:r>
    </w:p>
    <w:p w14:paraId="54933041" w14:textId="77777777" w:rsidR="003E1F26" w:rsidRPr="002946AF" w:rsidRDefault="003E1F26" w:rsidP="0031733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</w:rPr>
      </w:pPr>
    </w:p>
    <w:p w14:paraId="650C89B3" w14:textId="0577FE5A" w:rsidR="00CB29A2" w:rsidRPr="002946AF" w:rsidRDefault="003E1F26" w:rsidP="0031733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</w:rPr>
      </w:pP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บริษัทเข้าทำสัญญาดำเนินการและบำรุงรักษากับบริษัทที่เกี่ยวข้องกันแห่งหนึ่งในการเป็นผู้ให้บริการในการเดินเครื่องและซ่อมบำรุงที่เกี่ยวข้องทั้งหมดของ</w:t>
      </w:r>
      <w:r w:rsidRPr="002946AF" w:rsidDel="00751D86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 </w:t>
      </w:r>
      <w:proofErr w:type="spellStart"/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>ERU</w:t>
      </w:r>
      <w:proofErr w:type="spellEnd"/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โดยสัญญามีระยะเวลา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25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ปี นับจาก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Closing 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D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ate 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และคู่สัญญาอาจตกลงขยายระยะเวลาของสัญญาได้อีก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204442" w:rsidRPr="00204442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5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ปี</w:t>
      </w:r>
    </w:p>
    <w:p w14:paraId="41B7A371" w14:textId="77777777" w:rsidR="002946AF" w:rsidRPr="006C58D7" w:rsidRDefault="002946AF" w:rsidP="0031733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2"/>
          <w:szCs w:val="22"/>
        </w:rPr>
      </w:pPr>
    </w:p>
    <w:p w14:paraId="1C90F9A9" w14:textId="4A4F65B8" w:rsidR="006C58D7" w:rsidRDefault="006C58D7" w:rsidP="00131B9F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br w:type="page"/>
      </w:r>
    </w:p>
    <w:p w14:paraId="3CDA8247" w14:textId="77777777" w:rsidR="0031733C" w:rsidRDefault="0031733C" w:rsidP="0031733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3E1F26" w:rsidRPr="002946AF" w14:paraId="2C4715DF" w14:textId="77777777" w:rsidTr="003E1F26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D0B79A9" w14:textId="05528A73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0</w:t>
            </w:r>
            <w:r w:rsidR="003E1F26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E1F26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การซื้อธุรกิจ</w:t>
            </w:r>
          </w:p>
        </w:tc>
      </w:tr>
    </w:tbl>
    <w:p w14:paraId="3E1EDECF" w14:textId="77777777" w:rsidR="003E1F26" w:rsidRPr="002946AF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567A06" w14:textId="2702823B" w:rsidR="003E1F26" w:rsidRPr="002946AF" w:rsidRDefault="003E1F26" w:rsidP="003E1F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TS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ได้ซื้อหุ้นเพื่อร่วมทุนใน 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</w:rPr>
        <w:t>PT.Tirta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Surya Raya (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</w:rPr>
        <w:t>TSR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ซึ่งประกอบกิจการจัดจำหน่ายผลิตภัณฑ์สารทำละลายและเคมีภัณฑ์ในประเทศอินโดนีเซีย จากผู้ถือหุ้นปัจจุบันของ 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</w:rPr>
        <w:t>TSR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ในสัดส่วนร้อยละ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โดยเป็นการซื้อหุ้นจำนวน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,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410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รวมเป็นจำนวนเงิน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ล้านเหรียญสหรัฐอเมริกา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หรือเทียบเท่า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2946AF">
        <w:rPr>
          <w:rFonts w:ascii="Browallia New" w:eastAsia="Arial Unicode MS" w:hAnsi="Browallia New" w:cs="Browallia New"/>
          <w:sz w:val="26"/>
          <w:szCs w:val="26"/>
        </w:rPr>
        <w:t>.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2D941551" w14:textId="77777777" w:rsidR="003E1F26" w:rsidRPr="002946AF" w:rsidRDefault="003E1F26" w:rsidP="003E1F2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50295CD" w14:textId="5BDE74C6" w:rsidR="003E1F26" w:rsidRPr="002946AF" w:rsidRDefault="003E1F26" w:rsidP="003E1F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รายละเอียดของสิ่งตอบแทนที่จ่ายซื้อ </w:t>
      </w:r>
      <w:proofErr w:type="spellStart"/>
      <w:r w:rsidRPr="002946AF">
        <w:rPr>
          <w:rFonts w:ascii="Browallia New" w:eastAsia="Arial Unicode MS" w:hAnsi="Browallia New" w:cs="Browallia New"/>
          <w:sz w:val="26"/>
          <w:szCs w:val="26"/>
        </w:rPr>
        <w:t>TSR</w:t>
      </w:r>
      <w:proofErr w:type="spellEnd"/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ประมาณการมูลค่ายุติธรรมของ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สินทรัพย์ที่ได้มา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ละหนี้สินที่จะรับรู้ ณ วันที่ </w:t>
      </w:r>
      <w:r w:rsidR="006C58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94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6F3996FC" w14:textId="77777777" w:rsidR="003E1F26" w:rsidRPr="002946AF" w:rsidRDefault="003E1F26" w:rsidP="003E1F2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042"/>
        <w:gridCol w:w="1419"/>
      </w:tblGrid>
      <w:tr w:rsidR="003E1F26" w:rsidRPr="002946AF" w14:paraId="42A5CF84" w14:textId="77777777" w:rsidTr="004A72C8">
        <w:trPr>
          <w:trHeight w:val="211"/>
        </w:trPr>
        <w:tc>
          <w:tcPr>
            <w:tcW w:w="4250" w:type="pct"/>
            <w:shd w:val="clear" w:color="auto" w:fill="auto"/>
          </w:tcPr>
          <w:p w14:paraId="0F62469F" w14:textId="77777777" w:rsidR="003E1F26" w:rsidRPr="002946AF" w:rsidRDefault="003E1F26" w:rsidP="0031733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C0C04" w14:textId="77777777" w:rsidR="003E1F26" w:rsidRPr="002946AF" w:rsidRDefault="003E1F26" w:rsidP="003E1F26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3E1F26" w:rsidRPr="002946AF" w14:paraId="1612D0AD" w14:textId="77777777" w:rsidTr="004A72C8">
        <w:trPr>
          <w:trHeight w:val="73"/>
        </w:trPr>
        <w:tc>
          <w:tcPr>
            <w:tcW w:w="4250" w:type="pct"/>
            <w:shd w:val="clear" w:color="auto" w:fill="auto"/>
          </w:tcPr>
          <w:p w14:paraId="6E16E187" w14:textId="77777777" w:rsidR="003E1F26" w:rsidRPr="002946AF" w:rsidRDefault="003E1F26" w:rsidP="0031733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FAFAFA"/>
          </w:tcPr>
          <w:p w14:paraId="7ED6EB6E" w14:textId="77777777" w:rsidR="003E1F26" w:rsidRPr="002946AF" w:rsidRDefault="003E1F26" w:rsidP="003E1F26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1F26" w:rsidRPr="002946AF" w14:paraId="3BECE113" w14:textId="77777777" w:rsidTr="004A72C8">
        <w:trPr>
          <w:trHeight w:val="211"/>
        </w:trPr>
        <w:tc>
          <w:tcPr>
            <w:tcW w:w="4250" w:type="pct"/>
            <w:shd w:val="clear" w:color="auto" w:fill="auto"/>
          </w:tcPr>
          <w:p w14:paraId="6ADC3E1C" w14:textId="77777777" w:rsidR="003E1F26" w:rsidRPr="002946AF" w:rsidRDefault="003E1F26" w:rsidP="0031733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750" w:type="pct"/>
            <w:shd w:val="clear" w:color="auto" w:fill="FAFAFA"/>
          </w:tcPr>
          <w:p w14:paraId="1E479A08" w14:textId="73B239B7" w:rsidR="003E1F26" w:rsidRPr="002946AF" w:rsidRDefault="00204442" w:rsidP="003E1F26">
            <w:pPr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3E1F26" w:rsidRPr="002946AF" w14:paraId="7A345D08" w14:textId="77777777" w:rsidTr="004A72C8">
        <w:tc>
          <w:tcPr>
            <w:tcW w:w="4250" w:type="pct"/>
            <w:shd w:val="clear" w:color="auto" w:fill="auto"/>
          </w:tcPr>
          <w:p w14:paraId="09836A46" w14:textId="77777777" w:rsidR="003E1F26" w:rsidRPr="002946AF" w:rsidRDefault="003E1F26" w:rsidP="0031733C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0C724" w14:textId="6AA88AE8" w:rsidR="003E1F26" w:rsidRPr="002946AF" w:rsidRDefault="00204442" w:rsidP="003E1F26">
            <w:pPr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</w:tbl>
    <w:p w14:paraId="45E1FB82" w14:textId="77777777" w:rsidR="003E1F26" w:rsidRPr="002946AF" w:rsidRDefault="003E1F26" w:rsidP="003E1F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97A90F5" w14:textId="36E99BFA" w:rsidR="003E1F26" w:rsidRPr="002946AF" w:rsidRDefault="003E1F26" w:rsidP="003E1F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ประมาณการมูลค่า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ยุติธรรม</w:t>
      </w:r>
      <w:r w:rsidRPr="002946AF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ของสินทรัพย์ที่รับรู้และหนี้สินที่ได้มา มีดังนี้</w:t>
      </w:r>
    </w:p>
    <w:p w14:paraId="3E17BB9B" w14:textId="77777777" w:rsidR="003E1F26" w:rsidRPr="002946AF" w:rsidRDefault="003E1F26" w:rsidP="003E1F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042"/>
        <w:gridCol w:w="1419"/>
      </w:tblGrid>
      <w:tr w:rsidR="003E1F26" w:rsidRPr="002946AF" w14:paraId="3F2DAB0B" w14:textId="77777777" w:rsidTr="004A72C8">
        <w:trPr>
          <w:trHeight w:val="211"/>
        </w:trPr>
        <w:tc>
          <w:tcPr>
            <w:tcW w:w="4250" w:type="pct"/>
            <w:shd w:val="clear" w:color="auto" w:fill="auto"/>
          </w:tcPr>
          <w:p w14:paraId="2F84F06B" w14:textId="77777777" w:rsidR="003E1F26" w:rsidRPr="002946AF" w:rsidRDefault="003E1F26" w:rsidP="0031733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7FAD0" w14:textId="77777777" w:rsidR="003E1F26" w:rsidRPr="002946AF" w:rsidRDefault="003E1F26" w:rsidP="003E1F26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3E1F26" w:rsidRPr="002946AF" w14:paraId="1FC67094" w14:textId="77777777" w:rsidTr="004A72C8">
        <w:trPr>
          <w:trHeight w:val="73"/>
        </w:trPr>
        <w:tc>
          <w:tcPr>
            <w:tcW w:w="4250" w:type="pct"/>
            <w:shd w:val="clear" w:color="auto" w:fill="auto"/>
          </w:tcPr>
          <w:p w14:paraId="5607A8A6" w14:textId="77777777" w:rsidR="003E1F26" w:rsidRPr="002946AF" w:rsidRDefault="003E1F26" w:rsidP="0031733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FAFAFA"/>
          </w:tcPr>
          <w:p w14:paraId="7EDDD878" w14:textId="77777777" w:rsidR="003E1F26" w:rsidRPr="002946AF" w:rsidRDefault="003E1F26" w:rsidP="003E1F26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1F26" w:rsidRPr="002946AF" w14:paraId="72D765DD" w14:textId="77777777" w:rsidTr="004A72C8">
        <w:trPr>
          <w:trHeight w:val="211"/>
        </w:trPr>
        <w:tc>
          <w:tcPr>
            <w:tcW w:w="4250" w:type="pct"/>
            <w:shd w:val="clear" w:color="auto" w:fill="auto"/>
          </w:tcPr>
          <w:p w14:paraId="1AD99058" w14:textId="77777777" w:rsidR="003E1F26" w:rsidRPr="002946AF" w:rsidRDefault="003E1F26" w:rsidP="0031733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50" w:type="pct"/>
            <w:shd w:val="clear" w:color="auto" w:fill="FAFAFA"/>
          </w:tcPr>
          <w:p w14:paraId="27834AC0" w14:textId="06E19E28" w:rsidR="003E1F26" w:rsidRPr="002946AF" w:rsidRDefault="00204442" w:rsidP="003E1F2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3E1F26" w:rsidRPr="002946AF" w14:paraId="10C9D087" w14:textId="77777777" w:rsidTr="004A72C8">
        <w:tc>
          <w:tcPr>
            <w:tcW w:w="4250" w:type="pct"/>
            <w:shd w:val="clear" w:color="auto" w:fill="auto"/>
          </w:tcPr>
          <w:p w14:paraId="4C6BBF61" w14:textId="77777777" w:rsidR="003E1F26" w:rsidRPr="002946AF" w:rsidRDefault="003E1F26" w:rsidP="0031733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50" w:type="pct"/>
            <w:shd w:val="clear" w:color="auto" w:fill="FAFAFA"/>
          </w:tcPr>
          <w:p w14:paraId="5C99BBE3" w14:textId="2D111DF4" w:rsidR="003E1F26" w:rsidRPr="002946AF" w:rsidRDefault="00204442" w:rsidP="003E1F2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3E1F26" w:rsidRPr="002946AF" w14:paraId="3F9EA6D8" w14:textId="77777777" w:rsidTr="004A72C8">
        <w:tc>
          <w:tcPr>
            <w:tcW w:w="4250" w:type="pct"/>
            <w:shd w:val="clear" w:color="auto" w:fill="auto"/>
          </w:tcPr>
          <w:p w14:paraId="29519573" w14:textId="77777777" w:rsidR="003E1F26" w:rsidRPr="002946AF" w:rsidRDefault="003E1F26" w:rsidP="0031733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50" w:type="pct"/>
            <w:shd w:val="clear" w:color="auto" w:fill="FAFAFA"/>
          </w:tcPr>
          <w:p w14:paraId="39DF1E6A" w14:textId="746D6F7B" w:rsidR="003E1F26" w:rsidRPr="002946AF" w:rsidRDefault="00204442" w:rsidP="003E1F2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3E1F26" w:rsidRPr="002946AF" w14:paraId="4459BB81" w14:textId="77777777" w:rsidTr="004A72C8">
        <w:tc>
          <w:tcPr>
            <w:tcW w:w="4250" w:type="pct"/>
            <w:shd w:val="clear" w:color="auto" w:fill="auto"/>
          </w:tcPr>
          <w:p w14:paraId="44737A3F" w14:textId="77777777" w:rsidR="003E1F26" w:rsidRPr="002946AF" w:rsidRDefault="003E1F26" w:rsidP="0031733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750" w:type="pct"/>
            <w:shd w:val="clear" w:color="auto" w:fill="FAFAFA"/>
          </w:tcPr>
          <w:p w14:paraId="1D258B32" w14:textId="30DCC1DB" w:rsidR="003E1F26" w:rsidRPr="002946AF" w:rsidRDefault="00204442" w:rsidP="003E1F2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3E1F26" w:rsidRPr="002946AF" w14:paraId="63533C34" w14:textId="77777777" w:rsidTr="004A72C8">
        <w:tc>
          <w:tcPr>
            <w:tcW w:w="4250" w:type="pct"/>
            <w:shd w:val="clear" w:color="auto" w:fill="auto"/>
          </w:tcPr>
          <w:p w14:paraId="417B227F" w14:textId="371CE8E6" w:rsidR="003E1F26" w:rsidRPr="002946AF" w:rsidRDefault="003E1F26" w:rsidP="0031733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อาคารและอุปกรณ์ สุทธิ </w:t>
            </w: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204442" w:rsidRPr="002044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50" w:type="pct"/>
            <w:shd w:val="clear" w:color="auto" w:fill="FAFAFA"/>
          </w:tcPr>
          <w:p w14:paraId="2BE74BCA" w14:textId="21FB9F2F" w:rsidR="003E1F26" w:rsidRPr="002946AF" w:rsidRDefault="00204442" w:rsidP="003E1F26">
            <w:pPr>
              <w:ind w:right="-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3E1F26" w:rsidRPr="002946AF" w14:paraId="640F5EA8" w14:textId="77777777" w:rsidTr="004A72C8">
        <w:tc>
          <w:tcPr>
            <w:tcW w:w="4250" w:type="pct"/>
            <w:shd w:val="clear" w:color="auto" w:fill="auto"/>
          </w:tcPr>
          <w:p w14:paraId="0B397D19" w14:textId="77777777" w:rsidR="003E1F26" w:rsidRPr="002946AF" w:rsidRDefault="003E1F26" w:rsidP="0031733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หนี้สินอื่น ๆ</w:t>
            </w:r>
          </w:p>
        </w:tc>
        <w:tc>
          <w:tcPr>
            <w:tcW w:w="750" w:type="pct"/>
            <w:shd w:val="clear" w:color="auto" w:fill="FAFAFA"/>
          </w:tcPr>
          <w:p w14:paraId="3780D244" w14:textId="15E64542" w:rsidR="003E1F26" w:rsidRPr="002946AF" w:rsidRDefault="003E1F26" w:rsidP="003E1F26">
            <w:pPr>
              <w:ind w:right="-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E1F26" w:rsidRPr="002946AF" w14:paraId="3455C5B1" w14:textId="77777777" w:rsidTr="004A72C8">
        <w:tc>
          <w:tcPr>
            <w:tcW w:w="4250" w:type="pct"/>
            <w:shd w:val="clear" w:color="auto" w:fill="auto"/>
          </w:tcPr>
          <w:p w14:paraId="3CAF38B6" w14:textId="77777777" w:rsidR="003E1F26" w:rsidRPr="002946AF" w:rsidRDefault="003E1F26" w:rsidP="0031733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รวมประมาณการมูลค่า</w:t>
            </w: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ยุติธรรม</w:t>
            </w: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ของสินทรัพย์สุทธิที่ระบุได้</w:t>
            </w: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FAFAFA"/>
          </w:tcPr>
          <w:p w14:paraId="291F6440" w14:textId="7E542F73" w:rsidR="003E1F26" w:rsidRPr="002946AF" w:rsidRDefault="00204442" w:rsidP="003E1F2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3E1F26" w:rsidRPr="002946AF" w14:paraId="7E2B8EAB" w14:textId="77777777" w:rsidTr="004A72C8">
        <w:tc>
          <w:tcPr>
            <w:tcW w:w="4250" w:type="pct"/>
            <w:shd w:val="clear" w:color="auto" w:fill="auto"/>
          </w:tcPr>
          <w:p w14:paraId="598DD3FE" w14:textId="77777777" w:rsidR="003E1F26" w:rsidRPr="002946AF" w:rsidRDefault="003E1F26" w:rsidP="0031733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AFAFA"/>
          </w:tcPr>
          <w:p w14:paraId="310A960F" w14:textId="777141FB" w:rsidR="003E1F26" w:rsidRPr="002946AF" w:rsidRDefault="003E1F26" w:rsidP="003E1F2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2946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E1F26" w:rsidRPr="002946AF" w14:paraId="09F1D89A" w14:textId="77777777" w:rsidTr="004A72C8">
        <w:tc>
          <w:tcPr>
            <w:tcW w:w="4250" w:type="pct"/>
            <w:shd w:val="clear" w:color="auto" w:fill="auto"/>
          </w:tcPr>
          <w:p w14:paraId="680D326D" w14:textId="77777777" w:rsidR="003E1F26" w:rsidRPr="002946AF" w:rsidRDefault="003E1F26" w:rsidP="0031733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รวมประมาณการมูลค่า</w:t>
            </w: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ยุติธรรม</w:t>
            </w: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ของสินทรัพย์สุทธิที่ระบุได้ที่ได้มา</w:t>
            </w: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FAFAFA"/>
          </w:tcPr>
          <w:p w14:paraId="5D54669F" w14:textId="756BC56E" w:rsidR="003E1F26" w:rsidRPr="002946AF" w:rsidRDefault="00204442" w:rsidP="003E1F2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3E1F26" w:rsidRPr="002946AF" w14:paraId="36C17414" w14:textId="77777777" w:rsidTr="004A72C8">
        <w:tc>
          <w:tcPr>
            <w:tcW w:w="4250" w:type="pct"/>
            <w:shd w:val="clear" w:color="auto" w:fill="auto"/>
          </w:tcPr>
          <w:p w14:paraId="1E0F4292" w14:textId="77777777" w:rsidR="003E1F26" w:rsidRPr="002946AF" w:rsidRDefault="003E1F26" w:rsidP="0031733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AFAFA"/>
          </w:tcPr>
          <w:p w14:paraId="4A799E79" w14:textId="62DE2356" w:rsidR="003E1F26" w:rsidRPr="002946AF" w:rsidRDefault="00204442" w:rsidP="003E1F2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3E1F26" w:rsidRPr="002946AF" w14:paraId="4C3BF60F" w14:textId="77777777" w:rsidTr="004A72C8">
        <w:tc>
          <w:tcPr>
            <w:tcW w:w="4250" w:type="pct"/>
            <w:shd w:val="clear" w:color="auto" w:fill="auto"/>
          </w:tcPr>
          <w:p w14:paraId="368F013A" w14:textId="77777777" w:rsidR="003E1F26" w:rsidRPr="002946AF" w:rsidRDefault="003E1F26" w:rsidP="0031733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EDF5F" w14:textId="5A8D9B6A" w:rsidR="003E1F26" w:rsidRPr="002946AF" w:rsidRDefault="00204442" w:rsidP="003E1F2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</w:tbl>
    <w:p w14:paraId="335B8048" w14:textId="77777777" w:rsidR="003E1F26" w:rsidRPr="002946AF" w:rsidRDefault="003E1F26" w:rsidP="003E1F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551409" w14:textId="79F6C04F" w:rsidR="003E1F26" w:rsidRPr="002946AF" w:rsidRDefault="003E1F26" w:rsidP="003E1F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กลุ่มกิจการยังอยู่ระหว่างการประเมินมูลค่ายุติธรรมของสินทรัพย์สุทธิที่ได้มาจากการซื้อธุรกิจ โดยคาดว่าจะทำการประเมินเสร็จสิ้นภายใน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เดือนนับตั้งแต่วันซื้อธุรกิจ </w:t>
      </w:r>
    </w:p>
    <w:p w14:paraId="52EE7ADB" w14:textId="77777777" w:rsidR="003E1F26" w:rsidRPr="002946AF" w:rsidRDefault="003E1F26" w:rsidP="003E1F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678D84" w14:textId="03D45010" w:rsidR="00A746A9" w:rsidRDefault="003E1F26" w:rsidP="007427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รายได้และกำไรสำหรับ</w:t>
      </w:r>
      <w:r w:rsidR="00E774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ที่แสดงรวมอยู่ในงบกำไรขาดทุนรวมสำหรับปีสิ้นสุดวันที่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04442" w:rsidRPr="002044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ได้รวมรายได้ที่เป็นของ </w:t>
      </w:r>
      <w:proofErr w:type="spellStart"/>
      <w:r w:rsidRPr="002946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TSR</w:t>
      </w:r>
      <w:proofErr w:type="spellEnd"/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ตั้งแต่วันที่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กันยายน พ.ศ.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="00B6011C" w:rsidRPr="002946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58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และขาดทุนสุทธิจำนวน 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B6011C" w:rsidRPr="002946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04442" w:rsidRPr="002044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36</w:t>
      </w:r>
      <w:r w:rsidRPr="002946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</w:p>
    <w:p w14:paraId="28ECA373" w14:textId="2EA84240" w:rsidR="006C58D7" w:rsidRDefault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8024AA6" w14:textId="77777777" w:rsidR="00A746A9" w:rsidRDefault="00A746A9" w:rsidP="007427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3E1F26" w:rsidRPr="002946AF" w14:paraId="789F9AFD" w14:textId="77777777" w:rsidTr="003E1F26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3D9E129" w14:textId="7A8B177F" w:rsidR="003E1F26" w:rsidRPr="002946AF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3E1F26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E1F26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การจัดประเภทรายการใหม่</w:t>
            </w:r>
          </w:p>
        </w:tc>
      </w:tr>
    </w:tbl>
    <w:p w14:paraId="1E09C57D" w14:textId="77777777" w:rsidR="003E1F26" w:rsidRPr="002946AF" w:rsidRDefault="003E1F26" w:rsidP="003E1F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E9FD56" w14:textId="2B6DE682" w:rsidR="003E1F26" w:rsidRPr="002946AF" w:rsidRDefault="003E1F26" w:rsidP="003E1F2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วเลขที่นำมาแสดงเปรียบเทียบได้มีการจัดประเภทรายการใหม่เพื่อให้เปรียบเทียบได้กับการแสดงรายการที่เปลี่ยนไปใน</w:t>
      </w:r>
      <w:r w:rsidR="001309A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  <w:r w:rsidRPr="002946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บัญชีปัจจุบัน กลุ่มกิจการได้จัดประเภทรายการใหม่ดังนี้</w:t>
      </w:r>
    </w:p>
    <w:p w14:paraId="66A8BD88" w14:textId="77777777" w:rsidR="003E1F26" w:rsidRPr="002946AF" w:rsidRDefault="003E1F26" w:rsidP="003E1F2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27"/>
        <w:gridCol w:w="1156"/>
        <w:gridCol w:w="1156"/>
        <w:gridCol w:w="1156"/>
        <w:gridCol w:w="1156"/>
        <w:gridCol w:w="1156"/>
        <w:gridCol w:w="1154"/>
      </w:tblGrid>
      <w:tr w:rsidR="003E1F26" w:rsidRPr="002946AF" w14:paraId="2AA36B15" w14:textId="77777777" w:rsidTr="00AE6D7F">
        <w:tc>
          <w:tcPr>
            <w:tcW w:w="1335" w:type="pct"/>
          </w:tcPr>
          <w:p w14:paraId="727BFCD2" w14:textId="77777777" w:rsidR="003E1F26" w:rsidRPr="002946AF" w:rsidRDefault="003E1F26" w:rsidP="003E1F26">
            <w:pPr>
              <w:spacing w:line="240" w:lineRule="auto"/>
              <w:ind w:left="-72" w:right="-4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99EEC24" w14:textId="77777777" w:rsidR="003E1F26" w:rsidRPr="002946AF" w:rsidRDefault="003E1F26" w:rsidP="003E1F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0D5F1A1" w14:textId="77777777" w:rsidR="003E1F26" w:rsidRPr="002946AF" w:rsidRDefault="003E1F26" w:rsidP="003E1F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E1F26" w:rsidRPr="002946AF" w14:paraId="7498687A" w14:textId="77777777" w:rsidTr="00AE6D7F">
        <w:tc>
          <w:tcPr>
            <w:tcW w:w="1335" w:type="pct"/>
          </w:tcPr>
          <w:p w14:paraId="5A4FC3F1" w14:textId="77777777" w:rsidR="003E1F26" w:rsidRPr="002946AF" w:rsidRDefault="003E1F26" w:rsidP="003E1F26">
            <w:pPr>
              <w:spacing w:line="240" w:lineRule="auto"/>
              <w:ind w:left="-72" w:right="-4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11CEC8C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ก่อนจัดประเภท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DAB9FEA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0C227A73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จัดประเภท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C04839" w14:textId="77777777" w:rsidR="003E1F26" w:rsidRPr="002946AF" w:rsidRDefault="003E1F26" w:rsidP="007D7F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หลังจัดประเภท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89F8041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ก่อนจัดประเภท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A083DBE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39356CBA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จัดประเภท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98F914" w14:textId="77777777" w:rsidR="003E1F26" w:rsidRPr="002946AF" w:rsidRDefault="003E1F26" w:rsidP="007D7F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หลังจัดประเภท</w:t>
            </w:r>
          </w:p>
        </w:tc>
      </w:tr>
      <w:tr w:rsidR="003E1F26" w:rsidRPr="002946AF" w14:paraId="2603248D" w14:textId="77777777" w:rsidTr="00AE6D7F">
        <w:tc>
          <w:tcPr>
            <w:tcW w:w="1335" w:type="pct"/>
          </w:tcPr>
          <w:p w14:paraId="15ED05F6" w14:textId="77777777" w:rsidR="003E1F26" w:rsidRPr="002946AF" w:rsidRDefault="003E1F26" w:rsidP="003E1F26">
            <w:pPr>
              <w:spacing w:line="240" w:lineRule="auto"/>
              <w:ind w:left="-72" w:right="-4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1" w:type="pct"/>
            <w:noWrap/>
            <w:hideMark/>
          </w:tcPr>
          <w:p w14:paraId="410A68BD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611" w:type="pct"/>
            <w:noWrap/>
            <w:hideMark/>
          </w:tcPr>
          <w:p w14:paraId="4760E13E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611" w:type="pct"/>
            <w:hideMark/>
          </w:tcPr>
          <w:p w14:paraId="6AADE568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611" w:type="pct"/>
            <w:noWrap/>
            <w:hideMark/>
          </w:tcPr>
          <w:p w14:paraId="2C46B77A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611" w:type="pct"/>
            <w:noWrap/>
            <w:hideMark/>
          </w:tcPr>
          <w:p w14:paraId="2FF97DFE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610" w:type="pct"/>
            <w:hideMark/>
          </w:tcPr>
          <w:p w14:paraId="1163355E" w14:textId="77777777" w:rsidR="003E1F26" w:rsidRPr="002946AF" w:rsidRDefault="003E1F26" w:rsidP="003E1F26">
            <w:pPr>
              <w:tabs>
                <w:tab w:val="clear" w:pos="227"/>
                <w:tab w:val="clear" w:pos="454"/>
                <w:tab w:val="left" w:pos="102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รายการใหม่</w:t>
            </w:r>
          </w:p>
        </w:tc>
      </w:tr>
      <w:tr w:rsidR="003E1F26" w:rsidRPr="002946AF" w14:paraId="661CE8F7" w14:textId="77777777" w:rsidTr="00AE6D7F">
        <w:tc>
          <w:tcPr>
            <w:tcW w:w="1335" w:type="pct"/>
          </w:tcPr>
          <w:p w14:paraId="619E010C" w14:textId="77777777" w:rsidR="003E1F26" w:rsidRPr="002946AF" w:rsidRDefault="003E1F26" w:rsidP="003E1F26">
            <w:pPr>
              <w:spacing w:line="240" w:lineRule="auto"/>
              <w:ind w:left="-72" w:right="-4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59B22AC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B8DD6E2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970FE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CF0B8C1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9ECC750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A72400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3E1F26" w:rsidRPr="002946AF" w14:paraId="18127EC9" w14:textId="77777777" w:rsidTr="00AE6D7F">
        <w:tc>
          <w:tcPr>
            <w:tcW w:w="1335" w:type="pct"/>
          </w:tcPr>
          <w:p w14:paraId="7E224B2E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4AB22CB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4627B9F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D4D3E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1F90C22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A532834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A210A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E1F26" w:rsidRPr="002946AF" w14:paraId="34C3E4F9" w14:textId="77777777" w:rsidTr="00AE6D7F">
        <w:tc>
          <w:tcPr>
            <w:tcW w:w="1335" w:type="pct"/>
            <w:hideMark/>
          </w:tcPr>
          <w:p w14:paraId="1896AC21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งบแสดงฐานะการเงิน ณ วันที่</w:t>
            </w:r>
          </w:p>
        </w:tc>
        <w:tc>
          <w:tcPr>
            <w:tcW w:w="611" w:type="pct"/>
            <w:noWrap/>
          </w:tcPr>
          <w:p w14:paraId="67562FEC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  <w:noWrap/>
          </w:tcPr>
          <w:p w14:paraId="70796AF1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</w:tcPr>
          <w:p w14:paraId="7D088334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  <w:noWrap/>
          </w:tcPr>
          <w:p w14:paraId="4A9E5235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  <w:noWrap/>
          </w:tcPr>
          <w:p w14:paraId="36C49FE2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</w:tcPr>
          <w:p w14:paraId="303678C5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E1F26" w:rsidRPr="002946AF" w14:paraId="27EC4A91" w14:textId="77777777" w:rsidTr="00AE6D7F">
        <w:tc>
          <w:tcPr>
            <w:tcW w:w="1335" w:type="pct"/>
            <w:hideMark/>
          </w:tcPr>
          <w:p w14:paraId="5A340244" w14:textId="0BB1AB2C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611" w:type="pct"/>
            <w:noWrap/>
          </w:tcPr>
          <w:p w14:paraId="1847D46E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  <w:noWrap/>
          </w:tcPr>
          <w:p w14:paraId="16AD3EC1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</w:tcPr>
          <w:p w14:paraId="0F4D2DD6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  <w:noWrap/>
          </w:tcPr>
          <w:p w14:paraId="1EE4154E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  <w:noWrap/>
          </w:tcPr>
          <w:p w14:paraId="2F120B68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</w:tcPr>
          <w:p w14:paraId="624C65DA" w14:textId="77777777" w:rsidR="003E1F26" w:rsidRPr="002946AF" w:rsidRDefault="003E1F26" w:rsidP="003E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E1F26" w:rsidRPr="002946AF" w14:paraId="4ABF4CD7" w14:textId="77777777" w:rsidTr="00AE6D7F">
        <w:tc>
          <w:tcPr>
            <w:tcW w:w="1335" w:type="pct"/>
            <w:hideMark/>
          </w:tcPr>
          <w:p w14:paraId="2EF56582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611" w:type="pct"/>
            <w:noWrap/>
            <w:hideMark/>
          </w:tcPr>
          <w:p w14:paraId="1743F4FC" w14:textId="1D5B0789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041</w:t>
            </w:r>
          </w:p>
        </w:tc>
        <w:tc>
          <w:tcPr>
            <w:tcW w:w="611" w:type="pct"/>
            <w:noWrap/>
            <w:hideMark/>
          </w:tcPr>
          <w:p w14:paraId="251A2956" w14:textId="5561C310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1" w:type="pct"/>
            <w:hideMark/>
          </w:tcPr>
          <w:p w14:paraId="77B08E26" w14:textId="0F5197D6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611" w:type="pct"/>
            <w:noWrap/>
            <w:hideMark/>
          </w:tcPr>
          <w:p w14:paraId="4B4A33B3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1" w:type="pct"/>
            <w:noWrap/>
            <w:hideMark/>
          </w:tcPr>
          <w:p w14:paraId="78AE4971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0" w:type="pct"/>
            <w:hideMark/>
          </w:tcPr>
          <w:p w14:paraId="51447813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E1F26" w:rsidRPr="002946AF" w14:paraId="7FA04F41" w14:textId="77777777" w:rsidTr="00AE6D7F">
        <w:tc>
          <w:tcPr>
            <w:tcW w:w="1335" w:type="pct"/>
            <w:hideMark/>
          </w:tcPr>
          <w:p w14:paraId="27F3A913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เงินฝากสถาบันการเงินที่ </w:t>
            </w:r>
          </w:p>
        </w:tc>
        <w:tc>
          <w:tcPr>
            <w:tcW w:w="611" w:type="pct"/>
            <w:noWrap/>
          </w:tcPr>
          <w:p w14:paraId="49AA16FE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11" w:type="pct"/>
            <w:noWrap/>
          </w:tcPr>
          <w:p w14:paraId="1D40E6FE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</w:tcPr>
          <w:p w14:paraId="5DEA5425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  <w:noWrap/>
          </w:tcPr>
          <w:p w14:paraId="01AB004A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  <w:noWrap/>
          </w:tcPr>
          <w:p w14:paraId="1836B921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</w:tcPr>
          <w:p w14:paraId="0668DAD8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E1F26" w:rsidRPr="002946AF" w14:paraId="322BFB3F" w14:textId="77777777" w:rsidTr="00AE6D7F">
        <w:tc>
          <w:tcPr>
            <w:tcW w:w="1335" w:type="pct"/>
            <w:hideMark/>
          </w:tcPr>
          <w:p w14:paraId="440D790F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ใช้เป็นหลักประกัน</w:t>
            </w:r>
          </w:p>
        </w:tc>
        <w:tc>
          <w:tcPr>
            <w:tcW w:w="611" w:type="pct"/>
            <w:noWrap/>
            <w:hideMark/>
          </w:tcPr>
          <w:p w14:paraId="53EA0572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11" w:type="pct"/>
            <w:noWrap/>
            <w:hideMark/>
          </w:tcPr>
          <w:p w14:paraId="53DFCDD0" w14:textId="620D25B9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611" w:type="pct"/>
            <w:hideMark/>
          </w:tcPr>
          <w:p w14:paraId="4BE797E0" w14:textId="4CB3B5D6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611" w:type="pct"/>
            <w:noWrap/>
            <w:hideMark/>
          </w:tcPr>
          <w:p w14:paraId="0EBA5B1F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1" w:type="pct"/>
            <w:noWrap/>
            <w:hideMark/>
          </w:tcPr>
          <w:p w14:paraId="1E467993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0" w:type="pct"/>
            <w:hideMark/>
          </w:tcPr>
          <w:p w14:paraId="10B2B08E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E1F26" w:rsidRPr="002946AF" w14:paraId="40F3DDC3" w14:textId="77777777" w:rsidTr="00AE6D7F">
        <w:tc>
          <w:tcPr>
            <w:tcW w:w="1335" w:type="pct"/>
          </w:tcPr>
          <w:p w14:paraId="5C527A8C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611" w:type="pct"/>
            <w:noWrap/>
          </w:tcPr>
          <w:p w14:paraId="633444D1" w14:textId="57BF5978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611" w:type="pct"/>
            <w:noWrap/>
          </w:tcPr>
          <w:p w14:paraId="6740FEB5" w14:textId="19091FB3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11" w:type="pct"/>
          </w:tcPr>
          <w:p w14:paraId="43785E77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11" w:type="pct"/>
            <w:noWrap/>
          </w:tcPr>
          <w:p w14:paraId="7BCCC69B" w14:textId="0E5D5C48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611" w:type="pct"/>
            <w:noWrap/>
          </w:tcPr>
          <w:p w14:paraId="79EC1E2B" w14:textId="4AF8750B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0" w:type="pct"/>
          </w:tcPr>
          <w:p w14:paraId="724E4D2E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E1F26" w:rsidRPr="002946AF" w14:paraId="2156A5EB" w14:textId="77777777" w:rsidTr="00AE6D7F">
        <w:tc>
          <w:tcPr>
            <w:tcW w:w="1335" w:type="pct"/>
          </w:tcPr>
          <w:p w14:paraId="668F6C03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611" w:type="pct"/>
            <w:noWrap/>
          </w:tcPr>
          <w:p w14:paraId="272F97B1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noWrap/>
          </w:tcPr>
          <w:p w14:paraId="67DB2AA7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5E004233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noWrap/>
          </w:tcPr>
          <w:p w14:paraId="4AF89031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  <w:noWrap/>
          </w:tcPr>
          <w:p w14:paraId="3CC096B2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</w:tcPr>
          <w:p w14:paraId="4361FDE9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E1F26" w:rsidRPr="002946AF" w14:paraId="3F63D5D4" w14:textId="77777777" w:rsidTr="00AE6D7F">
        <w:tc>
          <w:tcPr>
            <w:tcW w:w="1335" w:type="pct"/>
          </w:tcPr>
          <w:p w14:paraId="1427ECC9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แก่กิจการที่เกี่ยวข้อง</w:t>
            </w:r>
          </w:p>
        </w:tc>
        <w:tc>
          <w:tcPr>
            <w:tcW w:w="611" w:type="pct"/>
            <w:noWrap/>
          </w:tcPr>
          <w:p w14:paraId="5AB38846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11" w:type="pct"/>
            <w:noWrap/>
          </w:tcPr>
          <w:p w14:paraId="347FDA8B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11" w:type="pct"/>
          </w:tcPr>
          <w:p w14:paraId="27EFDCAA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11" w:type="pct"/>
            <w:noWrap/>
          </w:tcPr>
          <w:p w14:paraId="37F13B40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1" w:type="pct"/>
            <w:noWrap/>
          </w:tcPr>
          <w:p w14:paraId="3C7AE9C1" w14:textId="2ED96B3B" w:rsidR="003E1F26" w:rsidRPr="002946AF" w:rsidRDefault="00204442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610" w:type="pct"/>
          </w:tcPr>
          <w:p w14:paraId="52667358" w14:textId="4B6005B2" w:rsidR="003E1F26" w:rsidRPr="002946AF" w:rsidRDefault="00204442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274</w:t>
            </w:r>
          </w:p>
        </w:tc>
      </w:tr>
      <w:tr w:rsidR="003E1F26" w:rsidRPr="002946AF" w14:paraId="13E7BA6F" w14:textId="77777777" w:rsidTr="00AE6D7F">
        <w:tc>
          <w:tcPr>
            <w:tcW w:w="1335" w:type="pct"/>
          </w:tcPr>
          <w:p w14:paraId="740EFE34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611" w:type="pct"/>
            <w:noWrap/>
          </w:tcPr>
          <w:p w14:paraId="7E3B0912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11" w:type="pct"/>
            <w:noWrap/>
          </w:tcPr>
          <w:p w14:paraId="39D8053B" w14:textId="5BAE488F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611" w:type="pct"/>
          </w:tcPr>
          <w:p w14:paraId="2F4D6E7E" w14:textId="6F2127C8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611" w:type="pct"/>
            <w:noWrap/>
          </w:tcPr>
          <w:p w14:paraId="4894AB3E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1" w:type="pct"/>
            <w:noWrap/>
          </w:tcPr>
          <w:p w14:paraId="0A7A50B4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0" w:type="pct"/>
          </w:tcPr>
          <w:p w14:paraId="1176C171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E1F26" w:rsidRPr="002946AF" w14:paraId="72A61612" w14:textId="77777777" w:rsidTr="00AE6D7F">
        <w:tc>
          <w:tcPr>
            <w:tcW w:w="1335" w:type="pct"/>
          </w:tcPr>
          <w:p w14:paraId="3BE7F882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611" w:type="pct"/>
            <w:noWrap/>
          </w:tcPr>
          <w:p w14:paraId="4D35784E" w14:textId="1ED044C3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585</w:t>
            </w:r>
          </w:p>
        </w:tc>
        <w:tc>
          <w:tcPr>
            <w:tcW w:w="611" w:type="pct"/>
            <w:noWrap/>
          </w:tcPr>
          <w:p w14:paraId="17552374" w14:textId="64BE5E56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611" w:type="pct"/>
          </w:tcPr>
          <w:p w14:paraId="383DC7D2" w14:textId="21954AF8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790</w:t>
            </w:r>
          </w:p>
        </w:tc>
        <w:tc>
          <w:tcPr>
            <w:tcW w:w="611" w:type="pct"/>
            <w:noWrap/>
          </w:tcPr>
          <w:p w14:paraId="3527A359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1" w:type="pct"/>
            <w:noWrap/>
          </w:tcPr>
          <w:p w14:paraId="4CB261ED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0" w:type="pct"/>
          </w:tcPr>
          <w:p w14:paraId="72639DB5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E1F26" w:rsidRPr="002946AF" w14:paraId="6DF87687" w14:textId="77777777" w:rsidTr="00AE6D7F">
        <w:tc>
          <w:tcPr>
            <w:tcW w:w="1335" w:type="pct"/>
          </w:tcPr>
          <w:p w14:paraId="68A9B157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สินทรัพย์ไม่มีตัวตน สุทธิ</w:t>
            </w:r>
          </w:p>
        </w:tc>
        <w:tc>
          <w:tcPr>
            <w:tcW w:w="611" w:type="pct"/>
            <w:noWrap/>
          </w:tcPr>
          <w:p w14:paraId="510539BC" w14:textId="3C1B0CE3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460</w:t>
            </w:r>
          </w:p>
        </w:tc>
        <w:tc>
          <w:tcPr>
            <w:tcW w:w="611" w:type="pct"/>
            <w:noWrap/>
          </w:tcPr>
          <w:p w14:paraId="5084C70C" w14:textId="109F7CE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11" w:type="pct"/>
          </w:tcPr>
          <w:p w14:paraId="10D50AD4" w14:textId="15E071B6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611" w:type="pct"/>
            <w:noWrap/>
          </w:tcPr>
          <w:p w14:paraId="580D16F8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1" w:type="pct"/>
            <w:noWrap/>
          </w:tcPr>
          <w:p w14:paraId="09370B87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0" w:type="pct"/>
          </w:tcPr>
          <w:p w14:paraId="1FC1EEF2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E1F26" w:rsidRPr="002946AF" w14:paraId="429C5709" w14:textId="77777777" w:rsidTr="00AE6D7F">
        <w:tc>
          <w:tcPr>
            <w:tcW w:w="1335" w:type="pct"/>
          </w:tcPr>
          <w:p w14:paraId="6FE81738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611" w:type="pct"/>
            <w:noWrap/>
          </w:tcPr>
          <w:p w14:paraId="35CFBB0D" w14:textId="25E4CB8A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611" w:type="pct"/>
            <w:noWrap/>
          </w:tcPr>
          <w:p w14:paraId="7D47B75D" w14:textId="5797E255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054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11" w:type="pct"/>
          </w:tcPr>
          <w:p w14:paraId="43525C3A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11" w:type="pct"/>
            <w:noWrap/>
          </w:tcPr>
          <w:p w14:paraId="49A8F735" w14:textId="66033ED6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611" w:type="pct"/>
            <w:noWrap/>
          </w:tcPr>
          <w:p w14:paraId="722099CC" w14:textId="658B4895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028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0" w:type="pct"/>
          </w:tcPr>
          <w:p w14:paraId="67B91660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E1F26" w:rsidRPr="002946AF" w14:paraId="243BEBA3" w14:textId="77777777" w:rsidTr="00AE6D7F">
        <w:tc>
          <w:tcPr>
            <w:tcW w:w="1335" w:type="pct"/>
          </w:tcPr>
          <w:p w14:paraId="02C3DF45" w14:textId="73357B0B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  <w:r w:rsidR="00E774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</w:t>
            </w:r>
            <w:r w:rsidR="00E7747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="00E774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สุทธิ</w:t>
            </w:r>
          </w:p>
        </w:tc>
        <w:tc>
          <w:tcPr>
            <w:tcW w:w="611" w:type="pct"/>
            <w:noWrap/>
          </w:tcPr>
          <w:p w14:paraId="2F591C3B" w14:textId="0F628A4F" w:rsidR="003E1F26" w:rsidRPr="002946AF" w:rsidRDefault="00E77475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br/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11" w:type="pct"/>
            <w:noWrap/>
          </w:tcPr>
          <w:p w14:paraId="089CC5D3" w14:textId="1D792DB5" w:rsidR="003E1F26" w:rsidRPr="002946AF" w:rsidRDefault="00E77475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br/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611" w:type="pct"/>
          </w:tcPr>
          <w:p w14:paraId="015DF796" w14:textId="74590AB9" w:rsidR="003E1F26" w:rsidRPr="002946AF" w:rsidRDefault="00E77475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br/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611" w:type="pct"/>
            <w:noWrap/>
          </w:tcPr>
          <w:p w14:paraId="0CEFF75C" w14:textId="337E3F9A" w:rsidR="003E1F26" w:rsidRPr="002946AF" w:rsidRDefault="00E77475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1" w:type="pct"/>
            <w:noWrap/>
          </w:tcPr>
          <w:p w14:paraId="6CF12AEF" w14:textId="42B6E329" w:rsidR="003E1F26" w:rsidRPr="002946AF" w:rsidRDefault="00E77475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0" w:type="pct"/>
          </w:tcPr>
          <w:p w14:paraId="7B090619" w14:textId="593B54CA" w:rsidR="003E1F26" w:rsidRPr="002946AF" w:rsidRDefault="00E77475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E1F26" w:rsidRPr="002946AF" w14:paraId="387ACDFA" w14:textId="77777777" w:rsidTr="00AE6D7F">
        <w:tc>
          <w:tcPr>
            <w:tcW w:w="1335" w:type="pct"/>
          </w:tcPr>
          <w:p w14:paraId="29CB9E1D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เงินกู้ยืมระยะยาวจากกิจการอื่น</w:t>
            </w:r>
          </w:p>
        </w:tc>
        <w:tc>
          <w:tcPr>
            <w:tcW w:w="611" w:type="pct"/>
            <w:noWrap/>
          </w:tcPr>
          <w:p w14:paraId="037D8678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11" w:type="pct"/>
            <w:noWrap/>
          </w:tcPr>
          <w:p w14:paraId="019C6B76" w14:textId="0AC46FB0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611" w:type="pct"/>
          </w:tcPr>
          <w:p w14:paraId="68D33461" w14:textId="102C43BC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611" w:type="pct"/>
            <w:noWrap/>
          </w:tcPr>
          <w:p w14:paraId="098D5505" w14:textId="06099401" w:rsidR="003E1F26" w:rsidRPr="002946AF" w:rsidRDefault="005F496C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1" w:type="pct"/>
            <w:noWrap/>
          </w:tcPr>
          <w:p w14:paraId="0E034F5A" w14:textId="387FB092" w:rsidR="003E1F26" w:rsidRPr="002946AF" w:rsidRDefault="005F496C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0" w:type="pct"/>
          </w:tcPr>
          <w:p w14:paraId="3007DB74" w14:textId="15A5B273" w:rsidR="003E1F26" w:rsidRPr="002946AF" w:rsidRDefault="005F496C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E1F26" w:rsidRPr="002946AF" w14:paraId="569B6C65" w14:textId="77777777" w:rsidTr="00AE6D7F">
        <w:tc>
          <w:tcPr>
            <w:tcW w:w="1335" w:type="pct"/>
          </w:tcPr>
          <w:p w14:paraId="5A3CCBAE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611" w:type="pct"/>
            <w:noWrap/>
          </w:tcPr>
          <w:p w14:paraId="695EC693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noWrap/>
          </w:tcPr>
          <w:p w14:paraId="73F4D29C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1240A961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noWrap/>
          </w:tcPr>
          <w:p w14:paraId="55AEA7B5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  <w:noWrap/>
          </w:tcPr>
          <w:p w14:paraId="2864B0CF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</w:tcPr>
          <w:p w14:paraId="39DFB7D0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E1F26" w:rsidRPr="002946AF" w14:paraId="54B9988D" w14:textId="77777777" w:rsidTr="00AE6D7F">
        <w:tc>
          <w:tcPr>
            <w:tcW w:w="1335" w:type="pct"/>
          </w:tcPr>
          <w:p w14:paraId="239A439F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จากกิจการที่เกี่ยวข้อง</w:t>
            </w:r>
          </w:p>
        </w:tc>
        <w:tc>
          <w:tcPr>
            <w:tcW w:w="611" w:type="pct"/>
            <w:noWrap/>
          </w:tcPr>
          <w:p w14:paraId="7020F7EF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11" w:type="pct"/>
            <w:noWrap/>
          </w:tcPr>
          <w:p w14:paraId="3BD48F79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1" w:type="pct"/>
          </w:tcPr>
          <w:p w14:paraId="6490F457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1" w:type="pct"/>
            <w:noWrap/>
          </w:tcPr>
          <w:p w14:paraId="27FA9037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1" w:type="pct"/>
            <w:noWrap/>
          </w:tcPr>
          <w:p w14:paraId="527B42F4" w14:textId="0E89556A" w:rsidR="003E1F26" w:rsidRPr="002946AF" w:rsidRDefault="00204442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610" w:type="pct"/>
          </w:tcPr>
          <w:p w14:paraId="5DC47496" w14:textId="694AAA1B" w:rsidR="003E1F26" w:rsidRPr="002946AF" w:rsidRDefault="00204442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028</w:t>
            </w:r>
          </w:p>
        </w:tc>
      </w:tr>
      <w:tr w:rsidR="009A6C33" w:rsidRPr="002946AF" w14:paraId="47892831" w14:textId="77777777" w:rsidTr="00AE6D7F">
        <w:tc>
          <w:tcPr>
            <w:tcW w:w="1335" w:type="pct"/>
          </w:tcPr>
          <w:p w14:paraId="2F18A31E" w14:textId="27C38201" w:rsidR="009A6C33" w:rsidRPr="002946AF" w:rsidRDefault="009A6C33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611" w:type="pct"/>
            <w:noWrap/>
          </w:tcPr>
          <w:p w14:paraId="5F3692E2" w14:textId="312FDE77" w:rsidR="009A6C33" w:rsidRPr="002946AF" w:rsidRDefault="009A6C33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4,083</w:t>
            </w:r>
          </w:p>
        </w:tc>
        <w:tc>
          <w:tcPr>
            <w:tcW w:w="611" w:type="pct"/>
            <w:noWrap/>
          </w:tcPr>
          <w:p w14:paraId="4BADD1E6" w14:textId="69492A7D" w:rsidR="009A6C33" w:rsidRPr="002946AF" w:rsidRDefault="009A6C33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(3,244)</w:t>
            </w:r>
          </w:p>
        </w:tc>
        <w:tc>
          <w:tcPr>
            <w:tcW w:w="611" w:type="pct"/>
          </w:tcPr>
          <w:p w14:paraId="665A50AD" w14:textId="6C97B788" w:rsidR="009A6C33" w:rsidRPr="0060131E" w:rsidRDefault="0060131E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</w:t>
            </w:r>
            <w:r w:rsidR="009429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611" w:type="pct"/>
            <w:noWrap/>
          </w:tcPr>
          <w:p w14:paraId="31D5DACF" w14:textId="76F41A6E" w:rsidR="009A6C33" w:rsidRPr="002946AF" w:rsidRDefault="0066699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3,837</w:t>
            </w:r>
          </w:p>
        </w:tc>
        <w:tc>
          <w:tcPr>
            <w:tcW w:w="611" w:type="pct"/>
            <w:noWrap/>
          </w:tcPr>
          <w:p w14:paraId="7438087E" w14:textId="21D00F58" w:rsidR="009A6C33" w:rsidRPr="00204442" w:rsidRDefault="00666992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(3,169)</w:t>
            </w:r>
          </w:p>
        </w:tc>
        <w:tc>
          <w:tcPr>
            <w:tcW w:w="610" w:type="pct"/>
          </w:tcPr>
          <w:p w14:paraId="24AACD0D" w14:textId="2D85BCAD" w:rsidR="009A6C33" w:rsidRPr="00204442" w:rsidRDefault="00666992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668</w:t>
            </w:r>
          </w:p>
        </w:tc>
      </w:tr>
      <w:tr w:rsidR="009A6C33" w:rsidRPr="002946AF" w14:paraId="6A835E60" w14:textId="77777777" w:rsidTr="00AE6D7F">
        <w:tc>
          <w:tcPr>
            <w:tcW w:w="1335" w:type="pct"/>
          </w:tcPr>
          <w:p w14:paraId="581D326E" w14:textId="7F3F3CC7" w:rsidR="009A6C33" w:rsidRPr="002946AF" w:rsidRDefault="009A6C33" w:rsidP="009A6C33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ค่าธรรมเนียมการเช่าที่ดินรอตัดบัญชี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สุทธิ</w:t>
            </w:r>
          </w:p>
        </w:tc>
        <w:tc>
          <w:tcPr>
            <w:tcW w:w="611" w:type="pct"/>
            <w:noWrap/>
          </w:tcPr>
          <w:p w14:paraId="5AE674DF" w14:textId="77777777" w:rsidR="009A6C33" w:rsidRDefault="009A6C33" w:rsidP="009A6C33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732498E6" w14:textId="1DAF9DCF" w:rsidR="0060131E" w:rsidRPr="002946AF" w:rsidRDefault="0060131E" w:rsidP="0060131E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11" w:type="pct"/>
            <w:noWrap/>
          </w:tcPr>
          <w:p w14:paraId="67DA22AB" w14:textId="77777777" w:rsidR="009A6C33" w:rsidRDefault="009A6C33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E0AA1D2" w14:textId="6D1949AB" w:rsidR="0060131E" w:rsidRPr="002946AF" w:rsidRDefault="0060131E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3,244</w:t>
            </w:r>
          </w:p>
        </w:tc>
        <w:tc>
          <w:tcPr>
            <w:tcW w:w="611" w:type="pct"/>
          </w:tcPr>
          <w:p w14:paraId="58066059" w14:textId="77777777" w:rsidR="009A6C33" w:rsidRDefault="009A6C33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8EECF47" w14:textId="0D632AE7" w:rsidR="0060131E" w:rsidRPr="002946AF" w:rsidRDefault="0060131E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3,244</w:t>
            </w:r>
          </w:p>
        </w:tc>
        <w:tc>
          <w:tcPr>
            <w:tcW w:w="611" w:type="pct"/>
            <w:noWrap/>
          </w:tcPr>
          <w:p w14:paraId="22577022" w14:textId="77777777" w:rsidR="009A6C33" w:rsidRDefault="009A6C33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C92B666" w14:textId="0F75880B" w:rsidR="0060131E" w:rsidRPr="002946AF" w:rsidRDefault="0060131E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11" w:type="pct"/>
            <w:noWrap/>
          </w:tcPr>
          <w:p w14:paraId="737FB681" w14:textId="77777777" w:rsidR="009A6C33" w:rsidRDefault="009A6C33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036C5E92" w14:textId="4A330335" w:rsidR="0060131E" w:rsidRPr="00204442" w:rsidRDefault="00666992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3,169</w:t>
            </w:r>
          </w:p>
        </w:tc>
        <w:tc>
          <w:tcPr>
            <w:tcW w:w="610" w:type="pct"/>
          </w:tcPr>
          <w:p w14:paraId="0B46C1E5" w14:textId="77777777" w:rsidR="009A6C33" w:rsidRDefault="009A6C33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6F74AFA6" w14:textId="253C547E" w:rsidR="0060131E" w:rsidRPr="00204442" w:rsidRDefault="00666992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3,169</w:t>
            </w:r>
          </w:p>
        </w:tc>
      </w:tr>
      <w:tr w:rsidR="003E1F26" w:rsidRPr="002946AF" w14:paraId="0FD5413A" w14:textId="77777777" w:rsidTr="00AE6D7F">
        <w:tc>
          <w:tcPr>
            <w:tcW w:w="1335" w:type="pct"/>
          </w:tcPr>
          <w:p w14:paraId="6F1E2EF0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11" w:type="pct"/>
            <w:noWrap/>
          </w:tcPr>
          <w:p w14:paraId="73FBA598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noWrap/>
          </w:tcPr>
          <w:p w14:paraId="180CB487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</w:tcPr>
          <w:p w14:paraId="3A765FB5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  <w:noWrap/>
          </w:tcPr>
          <w:p w14:paraId="6A42733A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  <w:noWrap/>
          </w:tcPr>
          <w:p w14:paraId="124B550F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</w:tcPr>
          <w:p w14:paraId="6F0AE3E2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3E1F26" w:rsidRPr="002946AF" w14:paraId="39FE9BDE" w14:textId="77777777" w:rsidTr="00AE6D7F">
        <w:tc>
          <w:tcPr>
            <w:tcW w:w="1335" w:type="pct"/>
            <w:hideMark/>
          </w:tcPr>
          <w:p w14:paraId="033405BF" w14:textId="698EEE2D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งบกำไรขาดทุน</w:t>
            </w:r>
            <w:r w:rsidR="00AE6D7F" w:rsidRPr="002946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611" w:type="pct"/>
            <w:noWrap/>
          </w:tcPr>
          <w:p w14:paraId="7DCD2249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11" w:type="pct"/>
            <w:noWrap/>
          </w:tcPr>
          <w:p w14:paraId="41A949AD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</w:tcPr>
          <w:p w14:paraId="167C45B2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  <w:noWrap/>
          </w:tcPr>
          <w:p w14:paraId="388A7AF5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noWrap/>
          </w:tcPr>
          <w:p w14:paraId="339BD2CF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</w:tcPr>
          <w:p w14:paraId="7BF325D0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E1F26" w:rsidRPr="002946AF" w14:paraId="361FDB7F" w14:textId="77777777" w:rsidTr="00AE6D7F">
        <w:tc>
          <w:tcPr>
            <w:tcW w:w="1335" w:type="pct"/>
            <w:hideMark/>
          </w:tcPr>
          <w:p w14:paraId="4F28F42B" w14:textId="68ED493C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  วันที่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 พ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.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2946A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. </w:t>
            </w:r>
            <w:r w:rsidR="00204442" w:rsidRPr="0020444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2561</w:t>
            </w:r>
          </w:p>
        </w:tc>
        <w:tc>
          <w:tcPr>
            <w:tcW w:w="611" w:type="pct"/>
            <w:noWrap/>
          </w:tcPr>
          <w:p w14:paraId="712BEC3C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noWrap/>
          </w:tcPr>
          <w:p w14:paraId="3D12B91A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</w:tcPr>
          <w:p w14:paraId="1253E54D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1" w:type="pct"/>
            <w:noWrap/>
          </w:tcPr>
          <w:p w14:paraId="3790800F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noWrap/>
          </w:tcPr>
          <w:p w14:paraId="3D8D850F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</w:tcPr>
          <w:p w14:paraId="79366078" w14:textId="77777777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E1F26" w:rsidRPr="002946AF" w14:paraId="71DCBB57" w14:textId="77777777" w:rsidTr="00AE6D7F">
        <w:tc>
          <w:tcPr>
            <w:tcW w:w="1335" w:type="pct"/>
            <w:hideMark/>
          </w:tcPr>
          <w:p w14:paraId="7F34735F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611" w:type="pct"/>
            <w:noWrap/>
            <w:hideMark/>
          </w:tcPr>
          <w:p w14:paraId="1A3AF45B" w14:textId="2FD2CB1C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389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344</w:t>
            </w:r>
          </w:p>
        </w:tc>
        <w:tc>
          <w:tcPr>
            <w:tcW w:w="611" w:type="pct"/>
            <w:noWrap/>
            <w:hideMark/>
          </w:tcPr>
          <w:p w14:paraId="62BD0FD0" w14:textId="250104AF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1" w:type="pct"/>
            <w:hideMark/>
          </w:tcPr>
          <w:p w14:paraId="0A1486B7" w14:textId="14AFBA15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389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043</w:t>
            </w:r>
          </w:p>
        </w:tc>
        <w:tc>
          <w:tcPr>
            <w:tcW w:w="611" w:type="pct"/>
            <w:noWrap/>
            <w:hideMark/>
          </w:tcPr>
          <w:p w14:paraId="5080E063" w14:textId="6F6F40B6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405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611" w:type="pct"/>
            <w:noWrap/>
            <w:hideMark/>
          </w:tcPr>
          <w:p w14:paraId="7B2D21DC" w14:textId="469DE98F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0" w:type="pct"/>
            <w:hideMark/>
          </w:tcPr>
          <w:p w14:paraId="0D78E458" w14:textId="0AEEF580" w:rsidR="003E1F26" w:rsidRPr="002946AF" w:rsidRDefault="00204442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404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829</w:t>
            </w:r>
          </w:p>
        </w:tc>
      </w:tr>
      <w:tr w:rsidR="003E1F26" w:rsidRPr="002946AF" w14:paraId="424C80EA" w14:textId="77777777" w:rsidTr="00AE6D7F">
        <w:tc>
          <w:tcPr>
            <w:tcW w:w="1335" w:type="pct"/>
            <w:hideMark/>
          </w:tcPr>
          <w:p w14:paraId="3C0BDB5D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เงินชดเชยจากการจำหน่ายน้ำมัน</w:t>
            </w:r>
          </w:p>
        </w:tc>
        <w:tc>
          <w:tcPr>
            <w:tcW w:w="611" w:type="pct"/>
            <w:noWrap/>
            <w:hideMark/>
          </w:tcPr>
          <w:p w14:paraId="2DEB41D9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11" w:type="pct"/>
            <w:noWrap/>
            <w:hideMark/>
          </w:tcPr>
          <w:p w14:paraId="3549EB1D" w14:textId="0094D1CD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611" w:type="pct"/>
            <w:hideMark/>
          </w:tcPr>
          <w:p w14:paraId="6FCD83BC" w14:textId="12750B8C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611" w:type="pct"/>
            <w:noWrap/>
            <w:hideMark/>
          </w:tcPr>
          <w:p w14:paraId="3A43B916" w14:textId="77777777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11" w:type="pct"/>
            <w:noWrap/>
            <w:hideMark/>
          </w:tcPr>
          <w:p w14:paraId="53204926" w14:textId="440F1269" w:rsidR="003E1F26" w:rsidRPr="002946AF" w:rsidRDefault="00204442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610" w:type="pct"/>
            <w:hideMark/>
          </w:tcPr>
          <w:p w14:paraId="18A30D93" w14:textId="1DF6E5A0" w:rsidR="003E1F26" w:rsidRPr="002946AF" w:rsidRDefault="00204442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E1F26"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</w:p>
        </w:tc>
      </w:tr>
      <w:tr w:rsidR="003E1F26" w:rsidRPr="002946AF" w14:paraId="39458DB2" w14:textId="77777777" w:rsidTr="00AE6D7F">
        <w:tc>
          <w:tcPr>
            <w:tcW w:w="1335" w:type="pct"/>
            <w:hideMark/>
          </w:tcPr>
          <w:p w14:paraId="0BFA79E9" w14:textId="77777777" w:rsidR="003E1F26" w:rsidRPr="002946AF" w:rsidRDefault="003E1F26" w:rsidP="003E1F2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3239E83" w14:textId="24AC5A60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373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128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884CA47" w14:textId="2A80E4C8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50D299" w14:textId="7DC05613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375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950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CABF206" w14:textId="2DAD0E06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398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208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B70C417" w14:textId="7C265A8A" w:rsidR="003E1F26" w:rsidRPr="002946AF" w:rsidRDefault="003E1F26" w:rsidP="003E1F26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822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1FA68E" w14:textId="678686E1" w:rsidR="003E1F26" w:rsidRPr="002946AF" w:rsidRDefault="003E1F26" w:rsidP="003E1F26">
            <w:pPr>
              <w:tabs>
                <w:tab w:val="clear" w:pos="907"/>
                <w:tab w:val="decimal" w:pos="865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401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204442" w:rsidRPr="0020444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030</w:t>
            </w:r>
            <w:r w:rsidRPr="002946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</w:tbl>
    <w:p w14:paraId="3C59C606" w14:textId="0B7EE029" w:rsidR="0040525C" w:rsidRDefault="0040525C" w:rsidP="003E1F2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D6A4CD4" w14:textId="77777777" w:rsidR="0040525C" w:rsidRDefault="00405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555A7D1F" w14:textId="77777777" w:rsidR="003E1F26" w:rsidRPr="002946AF" w:rsidRDefault="003E1F26" w:rsidP="003E1F2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3E1F26" w:rsidRPr="007673A6" w14:paraId="5ADB22A5" w14:textId="77777777" w:rsidTr="003E1F26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5B0E9E48" w14:textId="4730F186" w:rsidR="003E1F26" w:rsidRPr="007673A6" w:rsidRDefault="00204442" w:rsidP="003E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4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922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3E1F26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E1F26" w:rsidRPr="002946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เหตุการณ์ภายหลังรอบระยะเวลาที่รายงาน</w:t>
            </w:r>
          </w:p>
        </w:tc>
      </w:tr>
    </w:tbl>
    <w:p w14:paraId="23CD02C3" w14:textId="77777777" w:rsidR="003E1F26" w:rsidRPr="007673A6" w:rsidRDefault="003E1F26" w:rsidP="003E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5A787F0" w14:textId="21ED3881" w:rsidR="004D3204" w:rsidRPr="004D3204" w:rsidRDefault="004D3204" w:rsidP="0040525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4D320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การ</w:t>
      </w:r>
      <w:r w:rsidR="0040525C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>ประกาศจ่ายเงินปันผลของบริษัท</w:t>
      </w:r>
    </w:p>
    <w:p w14:paraId="3DEDC4E6" w14:textId="77777777" w:rsidR="004D3204" w:rsidRDefault="004D3204" w:rsidP="00405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7F4A35C" w14:textId="7919F20F" w:rsidR="004D3204" w:rsidRDefault="004D3204" w:rsidP="00405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D3204">
        <w:rPr>
          <w:rFonts w:ascii="Browallia New" w:hAnsi="Browallia New" w:cs="Browallia New"/>
          <w:sz w:val="26"/>
          <w:szCs w:val="26"/>
          <w:cs/>
        </w:rPr>
        <w:t xml:space="preserve">ในการประชุมคณะกรรมการของบริษัทเมื่อวันที่ </w:t>
      </w:r>
      <w:r w:rsidR="0040525C">
        <w:rPr>
          <w:rFonts w:ascii="Browallia New" w:hAnsi="Browallia New" w:cs="Browallia New"/>
          <w:sz w:val="26"/>
          <w:szCs w:val="26"/>
        </w:rPr>
        <w:t>14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 กุมภาพันธ์ </w:t>
      </w:r>
      <w:r w:rsidR="0040525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40525C">
        <w:rPr>
          <w:rFonts w:ascii="Browallia New" w:hAnsi="Browallia New" w:cs="Browallia New"/>
          <w:sz w:val="26"/>
          <w:szCs w:val="26"/>
        </w:rPr>
        <w:t xml:space="preserve">2563 </w:t>
      </w:r>
      <w:r w:rsidRPr="004D3204">
        <w:rPr>
          <w:rFonts w:ascii="Browallia New" w:hAnsi="Browallia New" w:cs="Browallia New"/>
          <w:sz w:val="26"/>
          <w:szCs w:val="26"/>
          <w:cs/>
        </w:rPr>
        <w:t>คณะกรรมการของบริษัทได้มีมติเห็นชอบให้เสนอที่ประชุมสามัญผู้ถือหุ้นเพื่อพิจารณาอนุมัติการจ่ายเงินปันผลสำหรับปี</w:t>
      </w:r>
      <w:r w:rsidR="00FA0C32">
        <w:rPr>
          <w:rFonts w:ascii="Browallia New" w:hAnsi="Browallia New" w:cs="Browallia New" w:hint="cs"/>
          <w:sz w:val="26"/>
          <w:szCs w:val="26"/>
          <w:cs/>
          <w:lang w:val="en-GB"/>
        </w:rPr>
        <w:t>พ.ศ.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525C">
        <w:rPr>
          <w:rFonts w:ascii="Browallia New" w:hAnsi="Browallia New" w:cs="Browallia New"/>
          <w:sz w:val="26"/>
          <w:szCs w:val="26"/>
        </w:rPr>
        <w:t>2562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2B06FA">
        <w:rPr>
          <w:rFonts w:ascii="Browallia New" w:hAnsi="Browallia New" w:cs="Browallia New"/>
          <w:sz w:val="26"/>
          <w:szCs w:val="26"/>
        </w:rPr>
        <w:t>1.50</w:t>
      </w:r>
      <w:r w:rsidR="0040525C">
        <w:rPr>
          <w:rFonts w:ascii="Browallia New" w:hAnsi="Browallia New" w:cs="Browallia New"/>
          <w:sz w:val="26"/>
          <w:szCs w:val="26"/>
        </w:rPr>
        <w:t xml:space="preserve"> 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เป็นจำนวนเงินรวม </w:t>
      </w:r>
      <w:r w:rsidR="002B06FA">
        <w:rPr>
          <w:rFonts w:ascii="Browallia New" w:hAnsi="Browallia New" w:cs="Browallia New"/>
          <w:sz w:val="26"/>
          <w:szCs w:val="26"/>
        </w:rPr>
        <w:t>3,060</w:t>
      </w:r>
      <w:r w:rsidRPr="004D3204">
        <w:rPr>
          <w:rFonts w:ascii="Browallia New" w:hAnsi="Browallia New" w:cs="Browallia New"/>
          <w:sz w:val="26"/>
          <w:szCs w:val="26"/>
        </w:rPr>
        <w:t xml:space="preserve"> 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ล้านบาท เงินปันผลสำหรับปีดังกล่าวได้รวมเงินปันผลระหว่างกาลในอัตราหุ้นละ </w:t>
      </w:r>
      <w:r w:rsidR="0040525C">
        <w:rPr>
          <w:rFonts w:ascii="Browallia New" w:hAnsi="Browallia New" w:cs="Browallia New"/>
          <w:sz w:val="26"/>
          <w:szCs w:val="26"/>
        </w:rPr>
        <w:t xml:space="preserve">1.00 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บาท ซึ่งบริษัทได้จ่ายให้กับผู้ถือหุ้นของบริษัทแล้วในเดือนกันยายน </w:t>
      </w:r>
      <w:r w:rsidR="0040525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40525C">
        <w:rPr>
          <w:rFonts w:ascii="Browallia New" w:hAnsi="Browallia New" w:cs="Browallia New"/>
          <w:sz w:val="26"/>
          <w:szCs w:val="26"/>
        </w:rPr>
        <w:t>2562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 ดังนั้นเงินปันผลที่จะต้องจ่ายเพิ่มอีกจึงเท่ากับอัตราหุ้นละ </w:t>
      </w:r>
      <w:r w:rsidR="002B06FA">
        <w:rPr>
          <w:rFonts w:ascii="Browallia New" w:hAnsi="Browallia New" w:cs="Browallia New"/>
          <w:sz w:val="26"/>
          <w:szCs w:val="26"/>
        </w:rPr>
        <w:t>0.50</w:t>
      </w:r>
      <w:r w:rsidR="0040525C">
        <w:rPr>
          <w:rFonts w:ascii="Browallia New" w:hAnsi="Browallia New" w:cs="Browallia New"/>
          <w:sz w:val="26"/>
          <w:szCs w:val="26"/>
        </w:rPr>
        <w:t xml:space="preserve"> 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บาท คิดเป็นจำนวนเงินรวม </w:t>
      </w:r>
      <w:r w:rsidR="002B06FA">
        <w:rPr>
          <w:rFonts w:ascii="Browallia New" w:hAnsi="Browallia New" w:cs="Browallia New"/>
          <w:sz w:val="26"/>
          <w:szCs w:val="26"/>
        </w:rPr>
        <w:t>1,020</w:t>
      </w:r>
      <w:r w:rsidR="0040525C">
        <w:rPr>
          <w:rFonts w:ascii="Browallia New" w:hAnsi="Browallia New" w:cs="Browallia New"/>
          <w:sz w:val="26"/>
          <w:szCs w:val="26"/>
        </w:rPr>
        <w:t xml:space="preserve"> 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ล้านบาท โดยมีกำหนดการจ่ายเงินปันผลให้กับผู้ถือหุ้นในวันที่ </w:t>
      </w:r>
      <w:r w:rsidR="002B06FA">
        <w:rPr>
          <w:rFonts w:ascii="Browallia New" w:hAnsi="Browallia New" w:cs="Browallia New"/>
          <w:sz w:val="26"/>
          <w:szCs w:val="26"/>
        </w:rPr>
        <w:t>2</w:t>
      </w:r>
      <w:r w:rsidR="00C31B41">
        <w:rPr>
          <w:rFonts w:ascii="Browallia New" w:hAnsi="Browallia New" w:cs="Browallia New"/>
          <w:sz w:val="26"/>
          <w:szCs w:val="26"/>
        </w:rPr>
        <w:t>1</w:t>
      </w:r>
      <w:bookmarkStart w:id="21" w:name="_GoBack"/>
      <w:bookmarkEnd w:id="21"/>
      <w:r w:rsidR="0040525C">
        <w:rPr>
          <w:rFonts w:ascii="Browallia New" w:hAnsi="Browallia New" w:cs="Browallia New"/>
          <w:sz w:val="26"/>
          <w:szCs w:val="26"/>
        </w:rPr>
        <w:t xml:space="preserve"> 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="0040525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40525C">
        <w:rPr>
          <w:rFonts w:ascii="Browallia New" w:hAnsi="Browallia New" w:cs="Browallia New"/>
          <w:sz w:val="26"/>
          <w:szCs w:val="26"/>
        </w:rPr>
        <w:t>2563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 ทั้งนี้การจ่ายเงินปันผลดังกล่าวขึ้นอยู่กับการอนุมัติจากที่ประชุมสามัญผู้ถือหุ้นของบริษัทในวันที่ </w:t>
      </w:r>
      <w:r w:rsidR="0040525C">
        <w:rPr>
          <w:rFonts w:ascii="Browallia New" w:hAnsi="Browallia New" w:cs="Browallia New"/>
          <w:sz w:val="26"/>
          <w:szCs w:val="26"/>
        </w:rPr>
        <w:t>3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525C" w:rsidRPr="004D3204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="0040525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40525C">
        <w:rPr>
          <w:rFonts w:ascii="Browallia New" w:hAnsi="Browallia New" w:cs="Browallia New"/>
          <w:sz w:val="26"/>
          <w:szCs w:val="26"/>
        </w:rPr>
        <w:t>2563</w:t>
      </w:r>
    </w:p>
    <w:p w14:paraId="217FAD74" w14:textId="77777777" w:rsidR="0040525C" w:rsidRPr="004D3204" w:rsidRDefault="0040525C" w:rsidP="00405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F2BC97B" w14:textId="167C34D9" w:rsidR="004D3204" w:rsidRPr="004D3204" w:rsidRDefault="004D3204" w:rsidP="0040525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4D320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การเพิ่มทุนจดทะเบียนของบริษัท</w:t>
      </w:r>
      <w:r w:rsidR="00FA0C32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>ย่อย</w:t>
      </w:r>
    </w:p>
    <w:p w14:paraId="1DDD2AFC" w14:textId="77777777" w:rsidR="004D3204" w:rsidRPr="004D3204" w:rsidRDefault="004D3204" w:rsidP="00405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8C6BAF8" w14:textId="64E34D60" w:rsidR="004D3204" w:rsidRPr="004D3204" w:rsidRDefault="004D3204" w:rsidP="00405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D320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0525C">
        <w:rPr>
          <w:rFonts w:ascii="Browallia New" w:hAnsi="Browallia New" w:cs="Browallia New"/>
          <w:sz w:val="26"/>
          <w:szCs w:val="26"/>
        </w:rPr>
        <w:t>2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40525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40525C">
        <w:rPr>
          <w:rFonts w:ascii="Browallia New" w:hAnsi="Browallia New" w:cs="Browallia New"/>
          <w:sz w:val="26"/>
          <w:szCs w:val="26"/>
        </w:rPr>
        <w:t xml:space="preserve">2563 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ที่ประชุมคณะกรรมการบริหาร ครั้งที่ </w:t>
      </w:r>
      <w:r w:rsidR="0040525C">
        <w:rPr>
          <w:rFonts w:ascii="Browallia New" w:hAnsi="Browallia New" w:cs="Browallia New"/>
          <w:sz w:val="26"/>
          <w:szCs w:val="26"/>
        </w:rPr>
        <w:t>1/2563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 มีมติอนุมัติการเพิ่มทุนจดทะเบียนของ</w:t>
      </w:r>
      <w:r w:rsidR="00FA0C3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D3204">
        <w:rPr>
          <w:rFonts w:ascii="Browallia New" w:hAnsi="Browallia New" w:cs="Browallia New"/>
          <w:sz w:val="26"/>
          <w:szCs w:val="26"/>
        </w:rPr>
        <w:t xml:space="preserve">TOP Ventures Hong Kong Limited 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จำนวนเงิน </w:t>
      </w:r>
      <w:r w:rsidR="0040525C">
        <w:rPr>
          <w:rFonts w:ascii="Browallia New" w:hAnsi="Browallia New" w:cs="Browallia New"/>
          <w:sz w:val="26"/>
          <w:szCs w:val="26"/>
        </w:rPr>
        <w:t>8</w:t>
      </w:r>
      <w:r w:rsidR="00FA0C32">
        <w:rPr>
          <w:rFonts w:ascii="Browallia New" w:hAnsi="Browallia New" w:cs="Browallia New"/>
          <w:sz w:val="26"/>
          <w:szCs w:val="26"/>
        </w:rPr>
        <w:t xml:space="preserve">.30 </w:t>
      </w:r>
      <w:r w:rsidR="00FA0C32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4D3204">
        <w:rPr>
          <w:rFonts w:ascii="Browallia New" w:hAnsi="Browallia New" w:cs="Browallia New"/>
          <w:sz w:val="26"/>
          <w:szCs w:val="26"/>
          <w:cs/>
        </w:rPr>
        <w:t>เหรียญสหรัฐอเมริกา ซึ่งบริษัท</w:t>
      </w:r>
      <w:r w:rsidR="00F228D5">
        <w:rPr>
          <w:rFonts w:ascii="Browallia New" w:hAnsi="Browallia New" w:cs="Browallia New" w:hint="cs"/>
          <w:sz w:val="26"/>
          <w:szCs w:val="26"/>
          <w:cs/>
          <w:lang w:val="en-GB"/>
        </w:rPr>
        <w:t>ย่อย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ได้รับชำระค่าหุ้นเพิ่มทุนดังกล่าวแล้วเมื่อวันที่ </w:t>
      </w:r>
      <w:r w:rsidR="0040525C">
        <w:rPr>
          <w:rFonts w:ascii="Browallia New" w:hAnsi="Browallia New" w:cs="Browallia New"/>
          <w:sz w:val="26"/>
          <w:szCs w:val="26"/>
        </w:rPr>
        <w:t>7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40525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40525C">
        <w:rPr>
          <w:rFonts w:ascii="Browallia New" w:hAnsi="Browallia New" w:cs="Browallia New"/>
          <w:sz w:val="26"/>
          <w:szCs w:val="26"/>
        </w:rPr>
        <w:t xml:space="preserve">2563 </w:t>
      </w:r>
      <w:r w:rsidR="00FA0C32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4D3204">
        <w:rPr>
          <w:rFonts w:ascii="Browallia New" w:hAnsi="Browallia New" w:cs="Browallia New"/>
          <w:sz w:val="26"/>
          <w:szCs w:val="26"/>
          <w:cs/>
        </w:rPr>
        <w:t>ได้ดำเนินการจดทะเบียนการเปลี่ยนแปลงทุนจดทะเบียนเป็นที่เรียบร้อยแล้ว</w:t>
      </w:r>
    </w:p>
    <w:p w14:paraId="0AFFA97E" w14:textId="77777777" w:rsidR="004D3204" w:rsidRPr="004D3204" w:rsidRDefault="004D3204" w:rsidP="00405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AEFBF1F" w14:textId="733F4A9B" w:rsidR="003E1F26" w:rsidRPr="007673A6" w:rsidRDefault="004D3204" w:rsidP="00405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D320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0525C">
        <w:rPr>
          <w:rFonts w:ascii="Browallia New" w:hAnsi="Browallia New" w:cs="Browallia New"/>
          <w:sz w:val="26"/>
          <w:szCs w:val="26"/>
        </w:rPr>
        <w:t>2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40525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40525C">
        <w:rPr>
          <w:rFonts w:ascii="Browallia New" w:hAnsi="Browallia New" w:cs="Browallia New"/>
          <w:sz w:val="26"/>
          <w:szCs w:val="26"/>
        </w:rPr>
        <w:t xml:space="preserve">2563 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ที่ประชุมคณะกรรมการบริหาร ครั้งที่ </w:t>
      </w:r>
      <w:r w:rsidR="0040525C">
        <w:rPr>
          <w:rFonts w:ascii="Browallia New" w:hAnsi="Browallia New" w:cs="Browallia New"/>
          <w:sz w:val="26"/>
          <w:szCs w:val="26"/>
        </w:rPr>
        <w:t xml:space="preserve">1/2563 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มีมติอนุมัติการเพิ่มทุนจดทะเบียนของ </w:t>
      </w:r>
      <w:r w:rsidRPr="004D3204">
        <w:rPr>
          <w:rFonts w:ascii="Browallia New" w:hAnsi="Browallia New" w:cs="Browallia New"/>
          <w:sz w:val="26"/>
          <w:szCs w:val="26"/>
        </w:rPr>
        <w:t xml:space="preserve">TOP Ventures America LLC 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จำนวนเงิน </w:t>
      </w:r>
      <w:r w:rsidR="0040525C">
        <w:rPr>
          <w:rFonts w:ascii="Browallia New" w:hAnsi="Browallia New" w:cs="Browallia New"/>
          <w:sz w:val="26"/>
          <w:szCs w:val="26"/>
        </w:rPr>
        <w:t>8</w:t>
      </w:r>
      <w:r w:rsidR="00FA0C32">
        <w:rPr>
          <w:rFonts w:ascii="Browallia New" w:hAnsi="Browallia New" w:cs="Browallia New"/>
          <w:sz w:val="26"/>
          <w:szCs w:val="26"/>
        </w:rPr>
        <w:t>.</w:t>
      </w:r>
      <w:r w:rsidR="0040525C">
        <w:rPr>
          <w:rFonts w:ascii="Browallia New" w:hAnsi="Browallia New" w:cs="Browallia New"/>
          <w:sz w:val="26"/>
          <w:szCs w:val="26"/>
        </w:rPr>
        <w:t>2</w:t>
      </w:r>
      <w:r w:rsidR="00FA0C32">
        <w:rPr>
          <w:rFonts w:ascii="Browallia New" w:hAnsi="Browallia New" w:cs="Browallia New"/>
          <w:sz w:val="26"/>
          <w:szCs w:val="26"/>
        </w:rPr>
        <w:t>0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A0C32">
        <w:rPr>
          <w:rFonts w:ascii="Browallia New" w:hAnsi="Browallia New" w:cs="Browallia New" w:hint="cs"/>
          <w:sz w:val="26"/>
          <w:szCs w:val="26"/>
          <w:cs/>
          <w:lang w:val="en-GB"/>
        </w:rPr>
        <w:t>ล้าน</w:t>
      </w:r>
      <w:r w:rsidRPr="004D3204">
        <w:rPr>
          <w:rFonts w:ascii="Browallia New" w:hAnsi="Browallia New" w:cs="Browallia New"/>
          <w:sz w:val="26"/>
          <w:szCs w:val="26"/>
          <w:cs/>
        </w:rPr>
        <w:t>เหรียญสหรัฐอเมริกา ซึ่งบริษัท</w:t>
      </w:r>
      <w:r w:rsidR="00F228D5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ได้รับชำระค่าหุ้นเพิ่มทุนดังกล่าวแล้วเมื่อวันที่ </w:t>
      </w:r>
      <w:r w:rsidR="0040525C">
        <w:rPr>
          <w:rFonts w:ascii="Browallia New" w:hAnsi="Browallia New" w:cs="Browallia New"/>
          <w:sz w:val="26"/>
          <w:szCs w:val="26"/>
        </w:rPr>
        <w:t>7</w:t>
      </w:r>
      <w:r w:rsidRPr="004D3204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40525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40525C">
        <w:rPr>
          <w:rFonts w:ascii="Browallia New" w:hAnsi="Browallia New" w:cs="Browallia New"/>
          <w:sz w:val="26"/>
          <w:szCs w:val="26"/>
        </w:rPr>
        <w:t xml:space="preserve">2563 </w:t>
      </w:r>
      <w:r w:rsidR="00FA0C32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4D3204">
        <w:rPr>
          <w:rFonts w:ascii="Browallia New" w:hAnsi="Browallia New" w:cs="Browallia New"/>
          <w:sz w:val="26"/>
          <w:szCs w:val="26"/>
          <w:cs/>
        </w:rPr>
        <w:t>ได้ดำเนินการจดทะเบียนการเปลี่ยนแปลงทุนจดทะเบียนเป็นที่เรียบร้อยแล้ว</w:t>
      </w:r>
    </w:p>
    <w:sectPr w:rsidR="003E1F26" w:rsidRPr="007673A6" w:rsidSect="00BC7213">
      <w:headerReference w:type="even" r:id="rId12"/>
      <w:headerReference w:type="first" r:id="rId13"/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851EB" w14:textId="77777777" w:rsidR="002D508D" w:rsidRDefault="002D508D">
      <w:r>
        <w:separator/>
      </w:r>
    </w:p>
    <w:p w14:paraId="5D9B5F6A" w14:textId="77777777" w:rsidR="002D508D" w:rsidRDefault="002D508D"/>
    <w:p w14:paraId="2CA84472" w14:textId="77777777" w:rsidR="002D508D" w:rsidRDefault="002D508D" w:rsidP="008000F3"/>
  </w:endnote>
  <w:endnote w:type="continuationSeparator" w:id="0">
    <w:p w14:paraId="67CE1F51" w14:textId="77777777" w:rsidR="002D508D" w:rsidRDefault="002D508D">
      <w:r>
        <w:continuationSeparator/>
      </w:r>
    </w:p>
    <w:p w14:paraId="69944E20" w14:textId="77777777" w:rsidR="002D508D" w:rsidRDefault="002D508D"/>
    <w:p w14:paraId="79860A72" w14:textId="77777777" w:rsidR="002D508D" w:rsidRDefault="002D508D" w:rsidP="008000F3"/>
  </w:endnote>
  <w:endnote w:type="continuationNotice" w:id="1">
    <w:p w14:paraId="42799297" w14:textId="77777777" w:rsidR="002D508D" w:rsidRDefault="002D508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23F6E" w14:textId="6023D2BA" w:rsidR="0031673E" w:rsidRPr="00AA540E" w:rsidRDefault="0031673E" w:rsidP="0070601B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A540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121</w:t>
    </w: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5E09E" w14:textId="77777777" w:rsidR="002D508D" w:rsidRDefault="002D508D">
      <w:r>
        <w:separator/>
      </w:r>
    </w:p>
    <w:p w14:paraId="53E70CDA" w14:textId="77777777" w:rsidR="002D508D" w:rsidRDefault="002D508D"/>
    <w:p w14:paraId="61E4DFFC" w14:textId="77777777" w:rsidR="002D508D" w:rsidRDefault="002D508D" w:rsidP="008000F3"/>
  </w:footnote>
  <w:footnote w:type="continuationSeparator" w:id="0">
    <w:p w14:paraId="378A1779" w14:textId="77777777" w:rsidR="002D508D" w:rsidRDefault="002D508D">
      <w:r>
        <w:continuationSeparator/>
      </w:r>
    </w:p>
    <w:p w14:paraId="47B345F0" w14:textId="77777777" w:rsidR="002D508D" w:rsidRDefault="002D508D"/>
    <w:p w14:paraId="438EDEE1" w14:textId="77777777" w:rsidR="002D508D" w:rsidRDefault="002D508D" w:rsidP="008000F3"/>
  </w:footnote>
  <w:footnote w:type="continuationNotice" w:id="1">
    <w:p w14:paraId="0C8ECFF7" w14:textId="77777777" w:rsidR="002D508D" w:rsidRDefault="002D508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DAE33" w14:textId="77777777" w:rsidR="0031673E" w:rsidRPr="00A5047F" w:rsidRDefault="0031673E" w:rsidP="00A5047F">
    <w:pPr>
      <w:autoSpaceDE w:val="0"/>
      <w:autoSpaceDN w:val="0"/>
      <w:adjustRightInd w:val="0"/>
      <w:spacing w:line="240" w:lineRule="auto"/>
      <w:rPr>
        <w:rFonts w:ascii="Browallia New" w:eastAsia="Arial Unicode MS" w:hAnsi="Browallia New" w:cs="Browallia New"/>
        <w:b/>
        <w:bCs/>
        <w:sz w:val="26"/>
        <w:szCs w:val="26"/>
        <w:cs/>
        <w:lang w:eastAsia="zh-CN"/>
      </w:rPr>
    </w:pPr>
    <w:r w:rsidRPr="00A5047F">
      <w:rPr>
        <w:rFonts w:ascii="Browallia New" w:eastAsia="Arial Unicode MS" w:hAnsi="Browallia New" w:cs="Browallia New"/>
        <w:b/>
        <w:bCs/>
        <w:sz w:val="26"/>
        <w:szCs w:val="26"/>
        <w:cs/>
        <w:lang w:eastAsia="zh-CN"/>
      </w:rPr>
      <w:t>บริษัท ไทยออยล์</w:t>
    </w:r>
    <w:r w:rsidRPr="00A5047F">
      <w:rPr>
        <w:rFonts w:ascii="Browallia New" w:eastAsia="Arial Unicode MS" w:hAnsi="Browallia New" w:cs="Browallia New"/>
        <w:b/>
        <w:bCs/>
        <w:sz w:val="26"/>
        <w:szCs w:val="26"/>
        <w:lang w:eastAsia="zh-CN"/>
      </w:rPr>
      <w:t xml:space="preserve"> </w:t>
    </w:r>
    <w:r w:rsidRPr="00A5047F">
      <w:rPr>
        <w:rFonts w:ascii="Browallia New" w:eastAsia="Arial Unicode MS" w:hAnsi="Browallia New" w:cs="Browallia New"/>
        <w:b/>
        <w:bCs/>
        <w:sz w:val="26"/>
        <w:szCs w:val="26"/>
        <w:cs/>
        <w:lang w:eastAsia="zh-CN"/>
      </w:rPr>
      <w:t>จำกัด</w:t>
    </w:r>
    <w:r w:rsidRPr="00A5047F">
      <w:rPr>
        <w:rFonts w:ascii="Browallia New" w:eastAsia="Arial Unicode MS" w:hAnsi="Browallia New" w:cs="Browallia New"/>
        <w:b/>
        <w:bCs/>
        <w:sz w:val="26"/>
        <w:szCs w:val="26"/>
        <w:lang w:eastAsia="zh-CN"/>
      </w:rPr>
      <w:t xml:space="preserve"> </w:t>
    </w:r>
    <w:r w:rsidRPr="00A5047F">
      <w:rPr>
        <w:rFonts w:ascii="Browallia New" w:eastAsia="Arial Unicode MS" w:hAnsi="Browallia New" w:cs="Browallia New"/>
        <w:b/>
        <w:bCs/>
        <w:sz w:val="26"/>
        <w:szCs w:val="26"/>
        <w:cs/>
        <w:lang w:eastAsia="zh-CN"/>
      </w:rPr>
      <w:t>(มหาชน)</w:t>
    </w:r>
  </w:p>
  <w:p w14:paraId="58E0CC1E" w14:textId="77777777" w:rsidR="0031673E" w:rsidRPr="00A5047F" w:rsidRDefault="0031673E" w:rsidP="00A5047F">
    <w:pPr>
      <w:spacing w:line="240" w:lineRule="auto"/>
      <w:rPr>
        <w:rFonts w:ascii="Browallia New" w:eastAsia="Arial Unicode MS" w:hAnsi="Browallia New" w:cs="Browallia New"/>
        <w:sz w:val="26"/>
        <w:szCs w:val="26"/>
        <w:cs/>
      </w:rPr>
    </w:pPr>
    <w:r w:rsidRPr="00A5047F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8BEB004" w14:textId="59641090" w:rsidR="0031673E" w:rsidRPr="00A5047F" w:rsidRDefault="0031673E" w:rsidP="00AA540E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A5047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5047F">
      <w:rPr>
        <w:rFonts w:ascii="Browallia New" w:eastAsia="Arial Unicode MS" w:hAnsi="Browallia New" w:cs="Browallia New"/>
        <w:b/>
        <w:bCs/>
        <w:sz w:val="26"/>
        <w:szCs w:val="26"/>
      </w:rPr>
      <w:t xml:space="preserve">31 </w:t>
    </w:r>
    <w:r w:rsidRPr="00A5047F">
      <w:rPr>
        <w:rFonts w:ascii="Browallia New" w:eastAsia="Arial Unicode MS" w:hAnsi="Browallia New" w:cs="Browallia New"/>
        <w:b/>
        <w:bCs/>
        <w:sz w:val="26"/>
        <w:szCs w:val="26"/>
        <w:cs/>
      </w:rPr>
      <w:t>ธันวาคม</w:t>
    </w:r>
    <w:r w:rsidRPr="00A5047F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 </w:t>
    </w:r>
    <w:r w:rsidRPr="00A5047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A5047F">
      <w:rPr>
        <w:rFonts w:ascii="Browallia New" w:eastAsia="Arial Unicode MS" w:hAnsi="Browallia New" w:cs="Browallia New"/>
        <w:b/>
        <w:bCs/>
        <w:sz w:val="26"/>
        <w:szCs w:val="26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F6047" w14:textId="77777777" w:rsidR="0031673E" w:rsidRDefault="003167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FEA4F" w14:textId="77777777" w:rsidR="0031673E" w:rsidRDefault="003167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8FED5" w14:textId="77777777" w:rsidR="0031673E" w:rsidRDefault="0031673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6049B" w14:textId="77777777" w:rsidR="0031673E" w:rsidRDefault="003167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86611"/>
    <w:multiLevelType w:val="hybridMultilevel"/>
    <w:tmpl w:val="8B8A8D18"/>
    <w:lvl w:ilvl="0" w:tplc="2FEE34C4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56778"/>
    <w:multiLevelType w:val="hybridMultilevel"/>
    <w:tmpl w:val="DE2C0180"/>
    <w:lvl w:ilvl="0" w:tplc="9EF0E3FC">
      <w:start w:val="1"/>
      <w:numFmt w:val="thaiLetters"/>
      <w:lvlText w:val="%1)"/>
      <w:lvlJc w:val="left"/>
      <w:pPr>
        <w:ind w:left="1066" w:hanging="360"/>
      </w:pPr>
    </w:lvl>
    <w:lvl w:ilvl="1" w:tplc="08090019">
      <w:start w:val="1"/>
      <w:numFmt w:val="lowerLetter"/>
      <w:lvlText w:val="%2."/>
      <w:lvlJc w:val="left"/>
      <w:pPr>
        <w:ind w:left="1786" w:hanging="360"/>
      </w:pPr>
    </w:lvl>
    <w:lvl w:ilvl="2" w:tplc="0809001B">
      <w:start w:val="1"/>
      <w:numFmt w:val="lowerRoman"/>
      <w:lvlText w:val="%3."/>
      <w:lvlJc w:val="right"/>
      <w:pPr>
        <w:ind w:left="2506" w:hanging="180"/>
      </w:pPr>
    </w:lvl>
    <w:lvl w:ilvl="3" w:tplc="0809000F">
      <w:start w:val="1"/>
      <w:numFmt w:val="decimal"/>
      <w:lvlText w:val="%4."/>
      <w:lvlJc w:val="left"/>
      <w:pPr>
        <w:ind w:left="3226" w:hanging="360"/>
      </w:pPr>
    </w:lvl>
    <w:lvl w:ilvl="4" w:tplc="08090019">
      <w:start w:val="1"/>
      <w:numFmt w:val="lowerLetter"/>
      <w:lvlText w:val="%5."/>
      <w:lvlJc w:val="left"/>
      <w:pPr>
        <w:ind w:left="3946" w:hanging="360"/>
      </w:pPr>
    </w:lvl>
    <w:lvl w:ilvl="5" w:tplc="0809001B">
      <w:start w:val="1"/>
      <w:numFmt w:val="lowerRoman"/>
      <w:lvlText w:val="%6."/>
      <w:lvlJc w:val="right"/>
      <w:pPr>
        <w:ind w:left="4666" w:hanging="180"/>
      </w:pPr>
    </w:lvl>
    <w:lvl w:ilvl="6" w:tplc="0809000F">
      <w:start w:val="1"/>
      <w:numFmt w:val="decimal"/>
      <w:lvlText w:val="%7."/>
      <w:lvlJc w:val="left"/>
      <w:pPr>
        <w:ind w:left="5386" w:hanging="360"/>
      </w:pPr>
    </w:lvl>
    <w:lvl w:ilvl="7" w:tplc="08090019">
      <w:start w:val="1"/>
      <w:numFmt w:val="lowerLetter"/>
      <w:lvlText w:val="%8."/>
      <w:lvlJc w:val="left"/>
      <w:pPr>
        <w:ind w:left="6106" w:hanging="360"/>
      </w:pPr>
    </w:lvl>
    <w:lvl w:ilvl="8" w:tplc="0809001B">
      <w:start w:val="1"/>
      <w:numFmt w:val="lowerRoman"/>
      <w:lvlText w:val="%9."/>
      <w:lvlJc w:val="right"/>
      <w:pPr>
        <w:ind w:left="6826" w:hanging="180"/>
      </w:pPr>
    </w:lvl>
  </w:abstractNum>
  <w:abstractNum w:abstractNumId="2" w15:restartNumberingAfterBreak="0">
    <w:nsid w:val="0A2B3F95"/>
    <w:multiLevelType w:val="multilevel"/>
    <w:tmpl w:val="21620EF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51ECC"/>
    <w:multiLevelType w:val="hybridMultilevel"/>
    <w:tmpl w:val="1D20A86E"/>
    <w:lvl w:ilvl="0" w:tplc="85767FA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0A40B2A"/>
    <w:multiLevelType w:val="multilevel"/>
    <w:tmpl w:val="EFDC79E2"/>
    <w:lvl w:ilvl="0">
      <w:start w:val="1"/>
      <w:numFmt w:val="decimal"/>
      <w:lvlText w:val="%1"/>
      <w:lvlJc w:val="left"/>
      <w:pPr>
        <w:tabs>
          <w:tab w:val="num" w:pos="2184"/>
        </w:tabs>
        <w:ind w:left="218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9BD1620"/>
    <w:multiLevelType w:val="hybridMultilevel"/>
    <w:tmpl w:val="1F44BF8C"/>
    <w:lvl w:ilvl="0" w:tplc="65A4BA86">
      <w:start w:val="8"/>
      <w:numFmt w:val="bullet"/>
      <w:lvlText w:val="-"/>
      <w:lvlJc w:val="left"/>
      <w:pPr>
        <w:ind w:left="550" w:hanging="360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8" w15:restartNumberingAfterBreak="0">
    <w:nsid w:val="1B861208"/>
    <w:multiLevelType w:val="hybridMultilevel"/>
    <w:tmpl w:val="252A094E"/>
    <w:lvl w:ilvl="0" w:tplc="1E702F0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9955B3"/>
    <w:multiLevelType w:val="hybridMultilevel"/>
    <w:tmpl w:val="CDC802DE"/>
    <w:lvl w:ilvl="0" w:tplc="3DEABAD8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345E76"/>
    <w:multiLevelType w:val="hybridMultilevel"/>
    <w:tmpl w:val="D2742C2A"/>
    <w:lvl w:ilvl="0" w:tplc="84C61C1A">
      <w:start w:val="5"/>
      <w:numFmt w:val="bullet"/>
      <w:lvlText w:val="-"/>
      <w:lvlJc w:val="left"/>
      <w:pPr>
        <w:ind w:left="1998" w:hanging="360"/>
      </w:pPr>
      <w:rPr>
        <w:rFonts w:ascii="Angsana New" w:eastAsia="Times New Roman" w:hAnsi="Angsana New" w:cs="Angsana New" w:hint="default"/>
      </w:rPr>
    </w:lvl>
    <w:lvl w:ilvl="1" w:tplc="84C61C1A">
      <w:start w:val="5"/>
      <w:numFmt w:val="bullet"/>
      <w:lvlText w:val="-"/>
      <w:lvlJc w:val="left"/>
      <w:pPr>
        <w:ind w:left="2718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1" w15:restartNumberingAfterBreak="0">
    <w:nsid w:val="1E6126F2"/>
    <w:multiLevelType w:val="hybridMultilevel"/>
    <w:tmpl w:val="DE2C0180"/>
    <w:lvl w:ilvl="0" w:tplc="9EF0E3FC">
      <w:start w:val="1"/>
      <w:numFmt w:val="thaiLetters"/>
      <w:lvlText w:val="%1)"/>
      <w:lvlJc w:val="left"/>
      <w:pPr>
        <w:ind w:left="1066" w:hanging="360"/>
      </w:pPr>
    </w:lvl>
    <w:lvl w:ilvl="1" w:tplc="08090019">
      <w:start w:val="1"/>
      <w:numFmt w:val="lowerLetter"/>
      <w:lvlText w:val="%2."/>
      <w:lvlJc w:val="left"/>
      <w:pPr>
        <w:ind w:left="1786" w:hanging="360"/>
      </w:pPr>
    </w:lvl>
    <w:lvl w:ilvl="2" w:tplc="0809001B">
      <w:start w:val="1"/>
      <w:numFmt w:val="lowerRoman"/>
      <w:lvlText w:val="%3."/>
      <w:lvlJc w:val="right"/>
      <w:pPr>
        <w:ind w:left="2506" w:hanging="180"/>
      </w:pPr>
    </w:lvl>
    <w:lvl w:ilvl="3" w:tplc="0809000F">
      <w:start w:val="1"/>
      <w:numFmt w:val="decimal"/>
      <w:lvlText w:val="%4."/>
      <w:lvlJc w:val="left"/>
      <w:pPr>
        <w:ind w:left="3226" w:hanging="360"/>
      </w:pPr>
    </w:lvl>
    <w:lvl w:ilvl="4" w:tplc="08090019">
      <w:start w:val="1"/>
      <w:numFmt w:val="lowerLetter"/>
      <w:lvlText w:val="%5."/>
      <w:lvlJc w:val="left"/>
      <w:pPr>
        <w:ind w:left="3946" w:hanging="360"/>
      </w:pPr>
    </w:lvl>
    <w:lvl w:ilvl="5" w:tplc="0809001B">
      <w:start w:val="1"/>
      <w:numFmt w:val="lowerRoman"/>
      <w:lvlText w:val="%6."/>
      <w:lvlJc w:val="right"/>
      <w:pPr>
        <w:ind w:left="4666" w:hanging="180"/>
      </w:pPr>
    </w:lvl>
    <w:lvl w:ilvl="6" w:tplc="0809000F">
      <w:start w:val="1"/>
      <w:numFmt w:val="decimal"/>
      <w:lvlText w:val="%7."/>
      <w:lvlJc w:val="left"/>
      <w:pPr>
        <w:ind w:left="5386" w:hanging="360"/>
      </w:pPr>
    </w:lvl>
    <w:lvl w:ilvl="7" w:tplc="08090019">
      <w:start w:val="1"/>
      <w:numFmt w:val="lowerLetter"/>
      <w:lvlText w:val="%8."/>
      <w:lvlJc w:val="left"/>
      <w:pPr>
        <w:ind w:left="6106" w:hanging="360"/>
      </w:pPr>
    </w:lvl>
    <w:lvl w:ilvl="8" w:tplc="0809001B">
      <w:start w:val="1"/>
      <w:numFmt w:val="lowerRoman"/>
      <w:lvlText w:val="%9."/>
      <w:lvlJc w:val="right"/>
      <w:pPr>
        <w:ind w:left="6826" w:hanging="180"/>
      </w:pPr>
    </w:lvl>
  </w:abstractNum>
  <w:abstractNum w:abstractNumId="12" w15:restartNumberingAfterBreak="0">
    <w:nsid w:val="202860F3"/>
    <w:multiLevelType w:val="hybridMultilevel"/>
    <w:tmpl w:val="F6968CEE"/>
    <w:lvl w:ilvl="0" w:tplc="0AEE9224">
      <w:start w:val="3"/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F1E4642"/>
    <w:multiLevelType w:val="hybridMultilevel"/>
    <w:tmpl w:val="D206F0AE"/>
    <w:lvl w:ilvl="0" w:tplc="8370E9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1194622"/>
    <w:multiLevelType w:val="hybridMultilevel"/>
    <w:tmpl w:val="DBE8F5D2"/>
    <w:lvl w:ilvl="0" w:tplc="1AD22A7A">
      <w:start w:val="1"/>
      <w:numFmt w:val="decimal"/>
      <w:lvlText w:val="(%1)"/>
      <w:lvlJc w:val="left"/>
      <w:pPr>
        <w:ind w:left="1131" w:hanging="705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1D85C83"/>
    <w:multiLevelType w:val="multilevel"/>
    <w:tmpl w:val="C182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</w:rPr>
    </w:lvl>
  </w:abstractNum>
  <w:abstractNum w:abstractNumId="20" w15:restartNumberingAfterBreak="0">
    <w:nsid w:val="330A5009"/>
    <w:multiLevelType w:val="multilevel"/>
    <w:tmpl w:val="15F02094"/>
    <w:lvl w:ilvl="0">
      <w:numFmt w:val="decimal"/>
      <w:lvlText w:val="%1"/>
      <w:lvlJc w:val="left"/>
      <w:pPr>
        <w:tabs>
          <w:tab w:val="num" w:pos="360"/>
        </w:tabs>
        <w:ind w:left="283" w:hanging="283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B94FA5"/>
    <w:multiLevelType w:val="hybridMultilevel"/>
    <w:tmpl w:val="5A76F7E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694993"/>
    <w:multiLevelType w:val="hybridMultilevel"/>
    <w:tmpl w:val="973EC094"/>
    <w:lvl w:ilvl="0" w:tplc="2F7055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0786B4F"/>
    <w:multiLevelType w:val="hybridMultilevel"/>
    <w:tmpl w:val="CDC802DE"/>
    <w:lvl w:ilvl="0" w:tplc="3DEABAD8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0DB63EB"/>
    <w:multiLevelType w:val="hybridMultilevel"/>
    <w:tmpl w:val="E50C8B96"/>
    <w:lvl w:ilvl="0" w:tplc="19E85A8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5C780E"/>
    <w:multiLevelType w:val="hybridMultilevel"/>
    <w:tmpl w:val="F97A70AE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71E7CA4"/>
    <w:multiLevelType w:val="hybridMultilevel"/>
    <w:tmpl w:val="F1D4F36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47263C93"/>
    <w:multiLevelType w:val="multilevel"/>
    <w:tmpl w:val="3C9485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9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50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746C90"/>
    <w:multiLevelType w:val="hybridMultilevel"/>
    <w:tmpl w:val="A808E120"/>
    <w:lvl w:ilvl="0" w:tplc="CD9A4392">
      <w:start w:val="2"/>
      <w:numFmt w:val="bullet"/>
      <w:lvlText w:val="-"/>
      <w:lvlJc w:val="left"/>
      <w:pPr>
        <w:ind w:left="1920" w:hanging="360"/>
      </w:pPr>
      <w:rPr>
        <w:rFonts w:ascii="Angsana New" w:eastAsia="Times New Roman" w:hAnsiTheme="majorBidi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-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4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5F1A21E5"/>
    <w:multiLevelType w:val="hybridMultilevel"/>
    <w:tmpl w:val="108C0AD6"/>
    <w:lvl w:ilvl="0" w:tplc="A3349546">
      <w:start w:val="836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974C94"/>
    <w:multiLevelType w:val="hybridMultilevel"/>
    <w:tmpl w:val="3F1C6D4C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3667B38"/>
    <w:multiLevelType w:val="hybridMultilevel"/>
    <w:tmpl w:val="C12A16FA"/>
    <w:lvl w:ilvl="0" w:tplc="AE4ACE70">
      <w:start w:val="38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0" w15:restartNumberingAfterBreak="0">
    <w:nsid w:val="6BB973CD"/>
    <w:multiLevelType w:val="hybridMultilevel"/>
    <w:tmpl w:val="7B32C628"/>
    <w:lvl w:ilvl="0" w:tplc="3C5E49F6">
      <w:start w:val="3"/>
      <w:numFmt w:val="bullet"/>
      <w:lvlText w:val="-"/>
      <w:lvlJc w:val="left"/>
      <w:pPr>
        <w:ind w:left="9360" w:hanging="360"/>
      </w:pPr>
      <w:rPr>
        <w:rFonts w:ascii="Angsana New" w:eastAsia="MS Mincho" w:hAnsi="Angsana New" w:cs="Angsana New" w:hint="default"/>
        <w:i w:val="0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099702D"/>
    <w:multiLevelType w:val="hybridMultilevel"/>
    <w:tmpl w:val="96827064"/>
    <w:lvl w:ilvl="0" w:tplc="AE4ACE70">
      <w:start w:val="38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4384E7B"/>
    <w:multiLevelType w:val="hybridMultilevel"/>
    <w:tmpl w:val="D5803106"/>
    <w:lvl w:ilvl="0" w:tplc="C2E8CD06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787947"/>
    <w:multiLevelType w:val="hybridMultilevel"/>
    <w:tmpl w:val="DFCE67B6"/>
    <w:lvl w:ilvl="0" w:tplc="AE4ACE70">
      <w:start w:val="3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6"/>
  </w:num>
  <w:num w:numId="3">
    <w:abstractNumId w:val="29"/>
  </w:num>
  <w:num w:numId="4">
    <w:abstractNumId w:val="31"/>
  </w:num>
  <w:num w:numId="5">
    <w:abstractNumId w:val="44"/>
  </w:num>
  <w:num w:numId="6">
    <w:abstractNumId w:val="38"/>
  </w:num>
  <w:num w:numId="7">
    <w:abstractNumId w:val="23"/>
  </w:num>
  <w:num w:numId="8">
    <w:abstractNumId w:val="34"/>
  </w:num>
  <w:num w:numId="9">
    <w:abstractNumId w:val="15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6"/>
  </w:num>
  <w:num w:numId="13">
    <w:abstractNumId w:val="35"/>
  </w:num>
  <w:num w:numId="14">
    <w:abstractNumId w:val="36"/>
  </w:num>
  <w:num w:numId="15">
    <w:abstractNumId w:val="4"/>
  </w:num>
  <w:num w:numId="16">
    <w:abstractNumId w:val="20"/>
  </w:num>
  <w:num w:numId="17">
    <w:abstractNumId w:val="21"/>
  </w:num>
  <w:num w:numId="18">
    <w:abstractNumId w:val="24"/>
  </w:num>
  <w:num w:numId="19">
    <w:abstractNumId w:val="8"/>
  </w:num>
  <w:num w:numId="20">
    <w:abstractNumId w:val="42"/>
  </w:num>
  <w:num w:numId="21">
    <w:abstractNumId w:val="5"/>
  </w:num>
  <w:num w:numId="22">
    <w:abstractNumId w:val="3"/>
  </w:num>
  <w:num w:numId="23">
    <w:abstractNumId w:val="14"/>
  </w:num>
  <w:num w:numId="24">
    <w:abstractNumId w:val="2"/>
  </w:num>
  <w:num w:numId="25">
    <w:abstractNumId w:val="32"/>
  </w:num>
  <w:num w:numId="26">
    <w:abstractNumId w:val="10"/>
  </w:num>
  <w:num w:numId="27">
    <w:abstractNumId w:val="40"/>
  </w:num>
  <w:num w:numId="28">
    <w:abstractNumId w:val="30"/>
  </w:num>
  <w:num w:numId="29">
    <w:abstractNumId w:val="19"/>
  </w:num>
  <w:num w:numId="30">
    <w:abstractNumId w:val="39"/>
  </w:num>
  <w:num w:numId="31">
    <w:abstractNumId w:val="22"/>
  </w:num>
  <w:num w:numId="32">
    <w:abstractNumId w:val="17"/>
  </w:num>
  <w:num w:numId="33">
    <w:abstractNumId w:val="28"/>
  </w:num>
  <w:num w:numId="34">
    <w:abstractNumId w:val="41"/>
  </w:num>
  <w:num w:numId="35">
    <w:abstractNumId w:val="27"/>
  </w:num>
  <w:num w:numId="36">
    <w:abstractNumId w:val="43"/>
  </w:num>
  <w:num w:numId="37">
    <w:abstractNumId w:val="12"/>
  </w:num>
  <w:num w:numId="38">
    <w:abstractNumId w:val="7"/>
  </w:num>
  <w:num w:numId="39">
    <w:abstractNumId w:val="26"/>
  </w:num>
  <w:num w:numId="40">
    <w:abstractNumId w:val="0"/>
  </w:num>
  <w:num w:numId="41">
    <w:abstractNumId w:val="25"/>
  </w:num>
  <w:num w:numId="42">
    <w:abstractNumId w:val="9"/>
  </w:num>
  <w:num w:numId="43">
    <w:abstractNumId w:val="33"/>
  </w:num>
  <w:num w:numId="44">
    <w:abstractNumId w:val="18"/>
  </w:num>
  <w:num w:numId="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놸ಪ㹀Թ늀ಪࠀࠀ㴠ࡨ돨ಪࠀ㪀ࡨ럐ಪ冀π뮸ಪ맀ȍ怀ಮ㺠ࡨ惈ಮ梠࡯撰ಮㄠ࡯梘ಮ㘀ࡨ沀ಮ밀Թ胈ಮⶀ࡯蒰ಮ齠ȍ袘ಮ㼀Թ貀ಮ㓠࡯჈ಮ㊠࡯ᒰಮ⨠࡯ᢘಮࠀࠀ᠀ࠀ᠀漀࡯簤ࣥ䕔员맀ȍಪࢻ籔ࣥ䕔员맀ȍಪࢻ᣹紐ࣥ竈ದ᣹噦က᣹絜ࣥ竰ದ᣹噦疚᣹"/>
  </w:docVars>
  <w:rsids>
    <w:rsidRoot w:val="006443D7"/>
    <w:rsid w:val="0000010F"/>
    <w:rsid w:val="0000063D"/>
    <w:rsid w:val="00000829"/>
    <w:rsid w:val="000008A4"/>
    <w:rsid w:val="00000957"/>
    <w:rsid w:val="00000983"/>
    <w:rsid w:val="00000A45"/>
    <w:rsid w:val="00000A7B"/>
    <w:rsid w:val="00000BAE"/>
    <w:rsid w:val="000011F4"/>
    <w:rsid w:val="000012F0"/>
    <w:rsid w:val="0000131A"/>
    <w:rsid w:val="00001387"/>
    <w:rsid w:val="00001C25"/>
    <w:rsid w:val="00001F42"/>
    <w:rsid w:val="00001F51"/>
    <w:rsid w:val="000020C0"/>
    <w:rsid w:val="000020D6"/>
    <w:rsid w:val="0000214E"/>
    <w:rsid w:val="0000228F"/>
    <w:rsid w:val="000022E8"/>
    <w:rsid w:val="0000231F"/>
    <w:rsid w:val="000024C1"/>
    <w:rsid w:val="000025AD"/>
    <w:rsid w:val="0000293D"/>
    <w:rsid w:val="00002A8D"/>
    <w:rsid w:val="00002DA2"/>
    <w:rsid w:val="00002F89"/>
    <w:rsid w:val="00002FB2"/>
    <w:rsid w:val="00003288"/>
    <w:rsid w:val="000033C1"/>
    <w:rsid w:val="00003466"/>
    <w:rsid w:val="000037F0"/>
    <w:rsid w:val="0000385F"/>
    <w:rsid w:val="000038E4"/>
    <w:rsid w:val="00003A1F"/>
    <w:rsid w:val="00003AC6"/>
    <w:rsid w:val="00003C90"/>
    <w:rsid w:val="00003D01"/>
    <w:rsid w:val="00003D81"/>
    <w:rsid w:val="00003EBA"/>
    <w:rsid w:val="00003F15"/>
    <w:rsid w:val="00004181"/>
    <w:rsid w:val="00004474"/>
    <w:rsid w:val="000047D5"/>
    <w:rsid w:val="00004952"/>
    <w:rsid w:val="00004E50"/>
    <w:rsid w:val="00005264"/>
    <w:rsid w:val="0000539E"/>
    <w:rsid w:val="00005791"/>
    <w:rsid w:val="00005DC9"/>
    <w:rsid w:val="000060BF"/>
    <w:rsid w:val="0000623D"/>
    <w:rsid w:val="00006504"/>
    <w:rsid w:val="00006850"/>
    <w:rsid w:val="000069B1"/>
    <w:rsid w:val="00006A66"/>
    <w:rsid w:val="00006B5A"/>
    <w:rsid w:val="00006BB7"/>
    <w:rsid w:val="00006BF2"/>
    <w:rsid w:val="000072C0"/>
    <w:rsid w:val="000072E1"/>
    <w:rsid w:val="000072F8"/>
    <w:rsid w:val="00007570"/>
    <w:rsid w:val="00007D58"/>
    <w:rsid w:val="0001052B"/>
    <w:rsid w:val="000107ED"/>
    <w:rsid w:val="00010857"/>
    <w:rsid w:val="00010908"/>
    <w:rsid w:val="00010A0A"/>
    <w:rsid w:val="00010A46"/>
    <w:rsid w:val="00010B70"/>
    <w:rsid w:val="00010B9E"/>
    <w:rsid w:val="00010CE0"/>
    <w:rsid w:val="00010D33"/>
    <w:rsid w:val="00010E70"/>
    <w:rsid w:val="00010E84"/>
    <w:rsid w:val="00010F1C"/>
    <w:rsid w:val="000111E1"/>
    <w:rsid w:val="0001136D"/>
    <w:rsid w:val="00011389"/>
    <w:rsid w:val="000114F1"/>
    <w:rsid w:val="0001159E"/>
    <w:rsid w:val="000115A4"/>
    <w:rsid w:val="00011938"/>
    <w:rsid w:val="00011986"/>
    <w:rsid w:val="00011C8A"/>
    <w:rsid w:val="00011F0E"/>
    <w:rsid w:val="00011FF1"/>
    <w:rsid w:val="00012237"/>
    <w:rsid w:val="00012273"/>
    <w:rsid w:val="000126FE"/>
    <w:rsid w:val="00012D59"/>
    <w:rsid w:val="00012FAC"/>
    <w:rsid w:val="000132A1"/>
    <w:rsid w:val="000133F5"/>
    <w:rsid w:val="00013422"/>
    <w:rsid w:val="000134B4"/>
    <w:rsid w:val="000134D0"/>
    <w:rsid w:val="000134DB"/>
    <w:rsid w:val="0001363A"/>
    <w:rsid w:val="00013855"/>
    <w:rsid w:val="00013C1F"/>
    <w:rsid w:val="00013DBB"/>
    <w:rsid w:val="00013EB3"/>
    <w:rsid w:val="00013F57"/>
    <w:rsid w:val="00013F6F"/>
    <w:rsid w:val="00014016"/>
    <w:rsid w:val="000143AA"/>
    <w:rsid w:val="00014CD2"/>
    <w:rsid w:val="00014DD0"/>
    <w:rsid w:val="00015157"/>
    <w:rsid w:val="00015230"/>
    <w:rsid w:val="00015236"/>
    <w:rsid w:val="00015649"/>
    <w:rsid w:val="00015687"/>
    <w:rsid w:val="000156DA"/>
    <w:rsid w:val="00015842"/>
    <w:rsid w:val="00015DBC"/>
    <w:rsid w:val="00015E66"/>
    <w:rsid w:val="00015EAB"/>
    <w:rsid w:val="0001663B"/>
    <w:rsid w:val="0001677E"/>
    <w:rsid w:val="00016801"/>
    <w:rsid w:val="00016A88"/>
    <w:rsid w:val="00016CA1"/>
    <w:rsid w:val="00016CB8"/>
    <w:rsid w:val="00016D0F"/>
    <w:rsid w:val="00016DCE"/>
    <w:rsid w:val="00017460"/>
    <w:rsid w:val="000175BD"/>
    <w:rsid w:val="000177F0"/>
    <w:rsid w:val="00017846"/>
    <w:rsid w:val="00017B64"/>
    <w:rsid w:val="00017BD5"/>
    <w:rsid w:val="00017E24"/>
    <w:rsid w:val="000201D0"/>
    <w:rsid w:val="000201E5"/>
    <w:rsid w:val="000201E6"/>
    <w:rsid w:val="000202B1"/>
    <w:rsid w:val="000205E3"/>
    <w:rsid w:val="0002062E"/>
    <w:rsid w:val="000210F4"/>
    <w:rsid w:val="000211E2"/>
    <w:rsid w:val="0002136F"/>
    <w:rsid w:val="000214DF"/>
    <w:rsid w:val="0002181D"/>
    <w:rsid w:val="00021A6B"/>
    <w:rsid w:val="00022206"/>
    <w:rsid w:val="00022345"/>
    <w:rsid w:val="000227D1"/>
    <w:rsid w:val="00023076"/>
    <w:rsid w:val="0002339F"/>
    <w:rsid w:val="00023539"/>
    <w:rsid w:val="000237DB"/>
    <w:rsid w:val="000239CF"/>
    <w:rsid w:val="000240C0"/>
    <w:rsid w:val="000242A6"/>
    <w:rsid w:val="00024321"/>
    <w:rsid w:val="0002438D"/>
    <w:rsid w:val="000249D9"/>
    <w:rsid w:val="00024CD4"/>
    <w:rsid w:val="00024D86"/>
    <w:rsid w:val="00024ECA"/>
    <w:rsid w:val="000250FD"/>
    <w:rsid w:val="000257A0"/>
    <w:rsid w:val="00026132"/>
    <w:rsid w:val="0002634C"/>
    <w:rsid w:val="0002648C"/>
    <w:rsid w:val="000264EC"/>
    <w:rsid w:val="0002654C"/>
    <w:rsid w:val="00026566"/>
    <w:rsid w:val="0002656B"/>
    <w:rsid w:val="00026864"/>
    <w:rsid w:val="00026933"/>
    <w:rsid w:val="00026AEC"/>
    <w:rsid w:val="00026B1A"/>
    <w:rsid w:val="00026C17"/>
    <w:rsid w:val="00026D32"/>
    <w:rsid w:val="00026F49"/>
    <w:rsid w:val="00027569"/>
    <w:rsid w:val="00027773"/>
    <w:rsid w:val="00027F16"/>
    <w:rsid w:val="000301C0"/>
    <w:rsid w:val="0003025E"/>
    <w:rsid w:val="00030547"/>
    <w:rsid w:val="000305B4"/>
    <w:rsid w:val="00030943"/>
    <w:rsid w:val="00030946"/>
    <w:rsid w:val="00030C7A"/>
    <w:rsid w:val="00030ED0"/>
    <w:rsid w:val="000312B8"/>
    <w:rsid w:val="00031393"/>
    <w:rsid w:val="00031548"/>
    <w:rsid w:val="00031AE2"/>
    <w:rsid w:val="00031BBA"/>
    <w:rsid w:val="00031BDB"/>
    <w:rsid w:val="00031D5A"/>
    <w:rsid w:val="00031FAF"/>
    <w:rsid w:val="0003200C"/>
    <w:rsid w:val="0003261C"/>
    <w:rsid w:val="000326A7"/>
    <w:rsid w:val="00032B5D"/>
    <w:rsid w:val="00032C65"/>
    <w:rsid w:val="0003307D"/>
    <w:rsid w:val="0003387F"/>
    <w:rsid w:val="00033B9B"/>
    <w:rsid w:val="00033D1D"/>
    <w:rsid w:val="000341A4"/>
    <w:rsid w:val="0003431D"/>
    <w:rsid w:val="000345CB"/>
    <w:rsid w:val="000348A0"/>
    <w:rsid w:val="00034A49"/>
    <w:rsid w:val="00034BC4"/>
    <w:rsid w:val="00034CE7"/>
    <w:rsid w:val="00035187"/>
    <w:rsid w:val="000352AB"/>
    <w:rsid w:val="00035399"/>
    <w:rsid w:val="00035638"/>
    <w:rsid w:val="00035909"/>
    <w:rsid w:val="00035990"/>
    <w:rsid w:val="000359A6"/>
    <w:rsid w:val="00035A82"/>
    <w:rsid w:val="00035B34"/>
    <w:rsid w:val="0003605A"/>
    <w:rsid w:val="00036C46"/>
    <w:rsid w:val="00036D1C"/>
    <w:rsid w:val="00036DEA"/>
    <w:rsid w:val="0003705E"/>
    <w:rsid w:val="00037862"/>
    <w:rsid w:val="00037ABD"/>
    <w:rsid w:val="00037BCB"/>
    <w:rsid w:val="00037CA5"/>
    <w:rsid w:val="00040208"/>
    <w:rsid w:val="00040211"/>
    <w:rsid w:val="0004038D"/>
    <w:rsid w:val="000406F0"/>
    <w:rsid w:val="0004085D"/>
    <w:rsid w:val="00040CF6"/>
    <w:rsid w:val="00040EA4"/>
    <w:rsid w:val="00041716"/>
    <w:rsid w:val="00041A8F"/>
    <w:rsid w:val="00041E88"/>
    <w:rsid w:val="00042013"/>
    <w:rsid w:val="00042168"/>
    <w:rsid w:val="00042896"/>
    <w:rsid w:val="00042AA7"/>
    <w:rsid w:val="00042BA8"/>
    <w:rsid w:val="00042ECD"/>
    <w:rsid w:val="00042F1B"/>
    <w:rsid w:val="00043200"/>
    <w:rsid w:val="000436D2"/>
    <w:rsid w:val="000436E0"/>
    <w:rsid w:val="0004376C"/>
    <w:rsid w:val="000437E3"/>
    <w:rsid w:val="000438D2"/>
    <w:rsid w:val="00043AAD"/>
    <w:rsid w:val="00043DD5"/>
    <w:rsid w:val="00043ECD"/>
    <w:rsid w:val="000441BB"/>
    <w:rsid w:val="000443A6"/>
    <w:rsid w:val="000443F9"/>
    <w:rsid w:val="0004471F"/>
    <w:rsid w:val="00044930"/>
    <w:rsid w:val="00044A12"/>
    <w:rsid w:val="00044A25"/>
    <w:rsid w:val="00044C5F"/>
    <w:rsid w:val="00044C79"/>
    <w:rsid w:val="00044F21"/>
    <w:rsid w:val="000452DA"/>
    <w:rsid w:val="0004548C"/>
    <w:rsid w:val="000455DF"/>
    <w:rsid w:val="00045665"/>
    <w:rsid w:val="00045694"/>
    <w:rsid w:val="000458F8"/>
    <w:rsid w:val="00045A6A"/>
    <w:rsid w:val="00045B60"/>
    <w:rsid w:val="00045B75"/>
    <w:rsid w:val="00045DDB"/>
    <w:rsid w:val="00045E8A"/>
    <w:rsid w:val="0004633C"/>
    <w:rsid w:val="0004649F"/>
    <w:rsid w:val="00046544"/>
    <w:rsid w:val="0004670C"/>
    <w:rsid w:val="0004686D"/>
    <w:rsid w:val="000469C0"/>
    <w:rsid w:val="00046B20"/>
    <w:rsid w:val="00046B37"/>
    <w:rsid w:val="00046CF5"/>
    <w:rsid w:val="00046DFF"/>
    <w:rsid w:val="00046EAA"/>
    <w:rsid w:val="00047138"/>
    <w:rsid w:val="0004768A"/>
    <w:rsid w:val="0004768E"/>
    <w:rsid w:val="00047701"/>
    <w:rsid w:val="00047813"/>
    <w:rsid w:val="00047E2E"/>
    <w:rsid w:val="000500C9"/>
    <w:rsid w:val="0005015C"/>
    <w:rsid w:val="000504FD"/>
    <w:rsid w:val="000508B5"/>
    <w:rsid w:val="0005092D"/>
    <w:rsid w:val="000509E6"/>
    <w:rsid w:val="00050CAF"/>
    <w:rsid w:val="00050FE8"/>
    <w:rsid w:val="000511E7"/>
    <w:rsid w:val="000512FD"/>
    <w:rsid w:val="00051332"/>
    <w:rsid w:val="0005146F"/>
    <w:rsid w:val="00051D69"/>
    <w:rsid w:val="00052290"/>
    <w:rsid w:val="00052305"/>
    <w:rsid w:val="00052853"/>
    <w:rsid w:val="00052A61"/>
    <w:rsid w:val="00052D81"/>
    <w:rsid w:val="00053702"/>
    <w:rsid w:val="00053752"/>
    <w:rsid w:val="00053794"/>
    <w:rsid w:val="000538A0"/>
    <w:rsid w:val="00053DA5"/>
    <w:rsid w:val="00054209"/>
    <w:rsid w:val="00054392"/>
    <w:rsid w:val="00054476"/>
    <w:rsid w:val="00054878"/>
    <w:rsid w:val="000549A7"/>
    <w:rsid w:val="00054BFD"/>
    <w:rsid w:val="00055023"/>
    <w:rsid w:val="00055F48"/>
    <w:rsid w:val="0005620F"/>
    <w:rsid w:val="00056ACD"/>
    <w:rsid w:val="00056CAD"/>
    <w:rsid w:val="00056E0E"/>
    <w:rsid w:val="000571D2"/>
    <w:rsid w:val="0005730B"/>
    <w:rsid w:val="000573E3"/>
    <w:rsid w:val="00057550"/>
    <w:rsid w:val="000576B7"/>
    <w:rsid w:val="00057D3B"/>
    <w:rsid w:val="00057E55"/>
    <w:rsid w:val="00057FB3"/>
    <w:rsid w:val="00060083"/>
    <w:rsid w:val="000602D6"/>
    <w:rsid w:val="000604BF"/>
    <w:rsid w:val="000604F2"/>
    <w:rsid w:val="0006078C"/>
    <w:rsid w:val="00060B3C"/>
    <w:rsid w:val="00060CE7"/>
    <w:rsid w:val="00060F0A"/>
    <w:rsid w:val="00061023"/>
    <w:rsid w:val="00061160"/>
    <w:rsid w:val="0006118E"/>
    <w:rsid w:val="00061342"/>
    <w:rsid w:val="00061519"/>
    <w:rsid w:val="00061907"/>
    <w:rsid w:val="000619DC"/>
    <w:rsid w:val="00061A39"/>
    <w:rsid w:val="00061AB9"/>
    <w:rsid w:val="00061DA4"/>
    <w:rsid w:val="00061DF2"/>
    <w:rsid w:val="000621C0"/>
    <w:rsid w:val="000628BB"/>
    <w:rsid w:val="0006298B"/>
    <w:rsid w:val="00062D0E"/>
    <w:rsid w:val="00062DBB"/>
    <w:rsid w:val="00062DE9"/>
    <w:rsid w:val="0006335E"/>
    <w:rsid w:val="00063415"/>
    <w:rsid w:val="00063468"/>
    <w:rsid w:val="00063569"/>
    <w:rsid w:val="0006378F"/>
    <w:rsid w:val="000637CA"/>
    <w:rsid w:val="0006382C"/>
    <w:rsid w:val="00063D39"/>
    <w:rsid w:val="000640DF"/>
    <w:rsid w:val="00064181"/>
    <w:rsid w:val="00064451"/>
    <w:rsid w:val="000647D8"/>
    <w:rsid w:val="000654AE"/>
    <w:rsid w:val="00065655"/>
    <w:rsid w:val="000657C0"/>
    <w:rsid w:val="00065AEC"/>
    <w:rsid w:val="00065C2D"/>
    <w:rsid w:val="00065E13"/>
    <w:rsid w:val="0006628B"/>
    <w:rsid w:val="000662E0"/>
    <w:rsid w:val="00066359"/>
    <w:rsid w:val="000664BC"/>
    <w:rsid w:val="0006665F"/>
    <w:rsid w:val="00066753"/>
    <w:rsid w:val="00066806"/>
    <w:rsid w:val="00066DB7"/>
    <w:rsid w:val="00066EF4"/>
    <w:rsid w:val="00066F70"/>
    <w:rsid w:val="00066F79"/>
    <w:rsid w:val="00067364"/>
    <w:rsid w:val="00067528"/>
    <w:rsid w:val="000677A7"/>
    <w:rsid w:val="0006786F"/>
    <w:rsid w:val="00067A6A"/>
    <w:rsid w:val="000705B7"/>
    <w:rsid w:val="00070782"/>
    <w:rsid w:val="000708F0"/>
    <w:rsid w:val="000709D1"/>
    <w:rsid w:val="00070A2F"/>
    <w:rsid w:val="00070AC0"/>
    <w:rsid w:val="00070B91"/>
    <w:rsid w:val="00070E55"/>
    <w:rsid w:val="00070F76"/>
    <w:rsid w:val="00071456"/>
    <w:rsid w:val="0007154F"/>
    <w:rsid w:val="00071FFA"/>
    <w:rsid w:val="000720B2"/>
    <w:rsid w:val="000720C2"/>
    <w:rsid w:val="00072125"/>
    <w:rsid w:val="0007215F"/>
    <w:rsid w:val="0007238B"/>
    <w:rsid w:val="0007255E"/>
    <w:rsid w:val="00072963"/>
    <w:rsid w:val="00072BD5"/>
    <w:rsid w:val="00072BED"/>
    <w:rsid w:val="00072E2C"/>
    <w:rsid w:val="00072E9B"/>
    <w:rsid w:val="00072FC2"/>
    <w:rsid w:val="00073068"/>
    <w:rsid w:val="00073277"/>
    <w:rsid w:val="00073485"/>
    <w:rsid w:val="000734DE"/>
    <w:rsid w:val="00073531"/>
    <w:rsid w:val="0007361A"/>
    <w:rsid w:val="0007370C"/>
    <w:rsid w:val="000737AF"/>
    <w:rsid w:val="00073BC2"/>
    <w:rsid w:val="00073D00"/>
    <w:rsid w:val="00073EDC"/>
    <w:rsid w:val="00074048"/>
    <w:rsid w:val="00074059"/>
    <w:rsid w:val="0007425E"/>
    <w:rsid w:val="00074304"/>
    <w:rsid w:val="000744C7"/>
    <w:rsid w:val="000744F2"/>
    <w:rsid w:val="00074890"/>
    <w:rsid w:val="00074A9C"/>
    <w:rsid w:val="00074BEE"/>
    <w:rsid w:val="00074BF7"/>
    <w:rsid w:val="00074C27"/>
    <w:rsid w:val="00074D92"/>
    <w:rsid w:val="000750D1"/>
    <w:rsid w:val="000750DE"/>
    <w:rsid w:val="0007537F"/>
    <w:rsid w:val="00075392"/>
    <w:rsid w:val="00075765"/>
    <w:rsid w:val="000757B2"/>
    <w:rsid w:val="000759E9"/>
    <w:rsid w:val="00075F09"/>
    <w:rsid w:val="00075F1D"/>
    <w:rsid w:val="00075F9C"/>
    <w:rsid w:val="00075FA4"/>
    <w:rsid w:val="0007602D"/>
    <w:rsid w:val="000760EB"/>
    <w:rsid w:val="00076259"/>
    <w:rsid w:val="00076335"/>
    <w:rsid w:val="00076338"/>
    <w:rsid w:val="00076394"/>
    <w:rsid w:val="000765EF"/>
    <w:rsid w:val="00076623"/>
    <w:rsid w:val="00076853"/>
    <w:rsid w:val="0007693D"/>
    <w:rsid w:val="00076B2C"/>
    <w:rsid w:val="00076B94"/>
    <w:rsid w:val="00076C47"/>
    <w:rsid w:val="00076C4F"/>
    <w:rsid w:val="00076D46"/>
    <w:rsid w:val="00076EC1"/>
    <w:rsid w:val="00076F74"/>
    <w:rsid w:val="00076FAD"/>
    <w:rsid w:val="0007705A"/>
    <w:rsid w:val="0007717C"/>
    <w:rsid w:val="00077185"/>
    <w:rsid w:val="00077450"/>
    <w:rsid w:val="00077661"/>
    <w:rsid w:val="000778A6"/>
    <w:rsid w:val="00077C35"/>
    <w:rsid w:val="00077D5C"/>
    <w:rsid w:val="00077F0D"/>
    <w:rsid w:val="00080452"/>
    <w:rsid w:val="0008058F"/>
    <w:rsid w:val="00080721"/>
    <w:rsid w:val="000808B7"/>
    <w:rsid w:val="00080AB9"/>
    <w:rsid w:val="00080AD9"/>
    <w:rsid w:val="00080B01"/>
    <w:rsid w:val="000813C4"/>
    <w:rsid w:val="000815C4"/>
    <w:rsid w:val="00081675"/>
    <w:rsid w:val="000819DC"/>
    <w:rsid w:val="00081A43"/>
    <w:rsid w:val="000822DE"/>
    <w:rsid w:val="00082636"/>
    <w:rsid w:val="00082AE1"/>
    <w:rsid w:val="00082B27"/>
    <w:rsid w:val="00082E06"/>
    <w:rsid w:val="00082F12"/>
    <w:rsid w:val="00083110"/>
    <w:rsid w:val="00083159"/>
    <w:rsid w:val="000832F8"/>
    <w:rsid w:val="00083741"/>
    <w:rsid w:val="00083A81"/>
    <w:rsid w:val="00083C34"/>
    <w:rsid w:val="00083C46"/>
    <w:rsid w:val="00083F2C"/>
    <w:rsid w:val="00084400"/>
    <w:rsid w:val="000849E9"/>
    <w:rsid w:val="00084CAE"/>
    <w:rsid w:val="0008509C"/>
    <w:rsid w:val="00085576"/>
    <w:rsid w:val="000855EB"/>
    <w:rsid w:val="000860A0"/>
    <w:rsid w:val="000861F9"/>
    <w:rsid w:val="000863A4"/>
    <w:rsid w:val="000866C9"/>
    <w:rsid w:val="00086B70"/>
    <w:rsid w:val="00086CFD"/>
    <w:rsid w:val="00086D01"/>
    <w:rsid w:val="00086EA3"/>
    <w:rsid w:val="0008702E"/>
    <w:rsid w:val="000870BC"/>
    <w:rsid w:val="0008732D"/>
    <w:rsid w:val="000873C0"/>
    <w:rsid w:val="00087438"/>
    <w:rsid w:val="000877F1"/>
    <w:rsid w:val="000879A7"/>
    <w:rsid w:val="00087B91"/>
    <w:rsid w:val="00087CDD"/>
    <w:rsid w:val="00087D53"/>
    <w:rsid w:val="00087D69"/>
    <w:rsid w:val="00087EBB"/>
    <w:rsid w:val="00090207"/>
    <w:rsid w:val="000902D4"/>
    <w:rsid w:val="0009052A"/>
    <w:rsid w:val="000905BD"/>
    <w:rsid w:val="000905F2"/>
    <w:rsid w:val="00090679"/>
    <w:rsid w:val="000908B8"/>
    <w:rsid w:val="00090925"/>
    <w:rsid w:val="00090CF7"/>
    <w:rsid w:val="000912B0"/>
    <w:rsid w:val="000915D9"/>
    <w:rsid w:val="00091ED1"/>
    <w:rsid w:val="00092021"/>
    <w:rsid w:val="00092262"/>
    <w:rsid w:val="0009246A"/>
    <w:rsid w:val="00092520"/>
    <w:rsid w:val="000929E0"/>
    <w:rsid w:val="00092BE3"/>
    <w:rsid w:val="00092BF7"/>
    <w:rsid w:val="00092EAB"/>
    <w:rsid w:val="00092F3F"/>
    <w:rsid w:val="000932E6"/>
    <w:rsid w:val="00093517"/>
    <w:rsid w:val="00093B7F"/>
    <w:rsid w:val="00093C9B"/>
    <w:rsid w:val="00093F05"/>
    <w:rsid w:val="00094745"/>
    <w:rsid w:val="000948EE"/>
    <w:rsid w:val="00094D55"/>
    <w:rsid w:val="00094DA2"/>
    <w:rsid w:val="00094E47"/>
    <w:rsid w:val="00094EE7"/>
    <w:rsid w:val="000952B1"/>
    <w:rsid w:val="00095453"/>
    <w:rsid w:val="000957F3"/>
    <w:rsid w:val="00095AA1"/>
    <w:rsid w:val="00095BA2"/>
    <w:rsid w:val="00095E6D"/>
    <w:rsid w:val="0009618F"/>
    <w:rsid w:val="000963DD"/>
    <w:rsid w:val="000966E8"/>
    <w:rsid w:val="000968DA"/>
    <w:rsid w:val="00096ABA"/>
    <w:rsid w:val="00096CBC"/>
    <w:rsid w:val="00096F00"/>
    <w:rsid w:val="000971DF"/>
    <w:rsid w:val="00097347"/>
    <w:rsid w:val="000973D6"/>
    <w:rsid w:val="000975C1"/>
    <w:rsid w:val="0009765D"/>
    <w:rsid w:val="00097711"/>
    <w:rsid w:val="00097993"/>
    <w:rsid w:val="000979BD"/>
    <w:rsid w:val="00097A09"/>
    <w:rsid w:val="00097AB6"/>
    <w:rsid w:val="00097D95"/>
    <w:rsid w:val="000A0194"/>
    <w:rsid w:val="000A02A2"/>
    <w:rsid w:val="000A03B8"/>
    <w:rsid w:val="000A0541"/>
    <w:rsid w:val="000A0670"/>
    <w:rsid w:val="000A09B5"/>
    <w:rsid w:val="000A0EED"/>
    <w:rsid w:val="000A0F08"/>
    <w:rsid w:val="000A0F16"/>
    <w:rsid w:val="000A1519"/>
    <w:rsid w:val="000A1DC1"/>
    <w:rsid w:val="000A1E0F"/>
    <w:rsid w:val="000A2002"/>
    <w:rsid w:val="000A210A"/>
    <w:rsid w:val="000A28CD"/>
    <w:rsid w:val="000A2A3F"/>
    <w:rsid w:val="000A2C20"/>
    <w:rsid w:val="000A2CA4"/>
    <w:rsid w:val="000A2E18"/>
    <w:rsid w:val="000A32C3"/>
    <w:rsid w:val="000A360A"/>
    <w:rsid w:val="000A378F"/>
    <w:rsid w:val="000A3896"/>
    <w:rsid w:val="000A3903"/>
    <w:rsid w:val="000A3B2C"/>
    <w:rsid w:val="000A3C83"/>
    <w:rsid w:val="000A4172"/>
    <w:rsid w:val="000A4236"/>
    <w:rsid w:val="000A43A7"/>
    <w:rsid w:val="000A44F7"/>
    <w:rsid w:val="000A4637"/>
    <w:rsid w:val="000A47D8"/>
    <w:rsid w:val="000A4857"/>
    <w:rsid w:val="000A4ABA"/>
    <w:rsid w:val="000A4C45"/>
    <w:rsid w:val="000A4D3B"/>
    <w:rsid w:val="000A4D5F"/>
    <w:rsid w:val="000A4D92"/>
    <w:rsid w:val="000A4DDE"/>
    <w:rsid w:val="000A50E9"/>
    <w:rsid w:val="000A51F4"/>
    <w:rsid w:val="000A5280"/>
    <w:rsid w:val="000A52C4"/>
    <w:rsid w:val="000A53FD"/>
    <w:rsid w:val="000A550E"/>
    <w:rsid w:val="000A570B"/>
    <w:rsid w:val="000A5792"/>
    <w:rsid w:val="000A587A"/>
    <w:rsid w:val="000A5993"/>
    <w:rsid w:val="000A5AAB"/>
    <w:rsid w:val="000A5CC9"/>
    <w:rsid w:val="000A5E30"/>
    <w:rsid w:val="000A601B"/>
    <w:rsid w:val="000A6101"/>
    <w:rsid w:val="000A641C"/>
    <w:rsid w:val="000A64BB"/>
    <w:rsid w:val="000A64FE"/>
    <w:rsid w:val="000A65EE"/>
    <w:rsid w:val="000A699E"/>
    <w:rsid w:val="000A6B39"/>
    <w:rsid w:val="000A6D61"/>
    <w:rsid w:val="000A6E2C"/>
    <w:rsid w:val="000A70F2"/>
    <w:rsid w:val="000A7216"/>
    <w:rsid w:val="000A7618"/>
    <w:rsid w:val="000A77D5"/>
    <w:rsid w:val="000A78D3"/>
    <w:rsid w:val="000A78ED"/>
    <w:rsid w:val="000A7AF4"/>
    <w:rsid w:val="000A7B1E"/>
    <w:rsid w:val="000A7BE9"/>
    <w:rsid w:val="000B042C"/>
    <w:rsid w:val="000B06C6"/>
    <w:rsid w:val="000B07C4"/>
    <w:rsid w:val="000B0C3C"/>
    <w:rsid w:val="000B0C60"/>
    <w:rsid w:val="000B0C69"/>
    <w:rsid w:val="000B1152"/>
    <w:rsid w:val="000B1191"/>
    <w:rsid w:val="000B11C1"/>
    <w:rsid w:val="000B133E"/>
    <w:rsid w:val="000B1578"/>
    <w:rsid w:val="000B16DA"/>
    <w:rsid w:val="000B17D9"/>
    <w:rsid w:val="000B2591"/>
    <w:rsid w:val="000B26A7"/>
    <w:rsid w:val="000B2707"/>
    <w:rsid w:val="000B28BD"/>
    <w:rsid w:val="000B2A30"/>
    <w:rsid w:val="000B2D1F"/>
    <w:rsid w:val="000B2D93"/>
    <w:rsid w:val="000B2FFB"/>
    <w:rsid w:val="000B335D"/>
    <w:rsid w:val="000B337F"/>
    <w:rsid w:val="000B350C"/>
    <w:rsid w:val="000B37F3"/>
    <w:rsid w:val="000B3967"/>
    <w:rsid w:val="000B3B63"/>
    <w:rsid w:val="000B3BCC"/>
    <w:rsid w:val="000B405E"/>
    <w:rsid w:val="000B41B4"/>
    <w:rsid w:val="000B43F4"/>
    <w:rsid w:val="000B458A"/>
    <w:rsid w:val="000B47F1"/>
    <w:rsid w:val="000B49B7"/>
    <w:rsid w:val="000B4AED"/>
    <w:rsid w:val="000B4BD2"/>
    <w:rsid w:val="000B4C15"/>
    <w:rsid w:val="000B4D7A"/>
    <w:rsid w:val="000B4F7B"/>
    <w:rsid w:val="000B5271"/>
    <w:rsid w:val="000B549A"/>
    <w:rsid w:val="000B5680"/>
    <w:rsid w:val="000B57B5"/>
    <w:rsid w:val="000B5A19"/>
    <w:rsid w:val="000B5C68"/>
    <w:rsid w:val="000B5E23"/>
    <w:rsid w:val="000B5F97"/>
    <w:rsid w:val="000B5FA4"/>
    <w:rsid w:val="000B6398"/>
    <w:rsid w:val="000B63B5"/>
    <w:rsid w:val="000B68A9"/>
    <w:rsid w:val="000B69F2"/>
    <w:rsid w:val="000B6D7F"/>
    <w:rsid w:val="000B6D98"/>
    <w:rsid w:val="000B6FFE"/>
    <w:rsid w:val="000B715A"/>
    <w:rsid w:val="000B7267"/>
    <w:rsid w:val="000B72EA"/>
    <w:rsid w:val="000B7634"/>
    <w:rsid w:val="000C0200"/>
    <w:rsid w:val="000C0338"/>
    <w:rsid w:val="000C036C"/>
    <w:rsid w:val="000C04E8"/>
    <w:rsid w:val="000C07DF"/>
    <w:rsid w:val="000C0884"/>
    <w:rsid w:val="000C0900"/>
    <w:rsid w:val="000C09AF"/>
    <w:rsid w:val="000C1065"/>
    <w:rsid w:val="000C13B6"/>
    <w:rsid w:val="000C13BC"/>
    <w:rsid w:val="000C1A52"/>
    <w:rsid w:val="000C1A66"/>
    <w:rsid w:val="000C1C58"/>
    <w:rsid w:val="000C1D0E"/>
    <w:rsid w:val="000C2290"/>
    <w:rsid w:val="000C24FA"/>
    <w:rsid w:val="000C2858"/>
    <w:rsid w:val="000C28D4"/>
    <w:rsid w:val="000C2A39"/>
    <w:rsid w:val="000C2C4A"/>
    <w:rsid w:val="000C2C9C"/>
    <w:rsid w:val="000C2E80"/>
    <w:rsid w:val="000C2E8D"/>
    <w:rsid w:val="000C2F22"/>
    <w:rsid w:val="000C2F5A"/>
    <w:rsid w:val="000C2FCC"/>
    <w:rsid w:val="000C2FDE"/>
    <w:rsid w:val="000C30DA"/>
    <w:rsid w:val="000C32DB"/>
    <w:rsid w:val="000C3578"/>
    <w:rsid w:val="000C381F"/>
    <w:rsid w:val="000C38DD"/>
    <w:rsid w:val="000C3C2B"/>
    <w:rsid w:val="000C3C7B"/>
    <w:rsid w:val="000C3D1C"/>
    <w:rsid w:val="000C4334"/>
    <w:rsid w:val="000C439F"/>
    <w:rsid w:val="000C45EB"/>
    <w:rsid w:val="000C4B3A"/>
    <w:rsid w:val="000C4BA0"/>
    <w:rsid w:val="000C4BDA"/>
    <w:rsid w:val="000C4D06"/>
    <w:rsid w:val="000C4D7C"/>
    <w:rsid w:val="000C4D9A"/>
    <w:rsid w:val="000C4DF8"/>
    <w:rsid w:val="000C503C"/>
    <w:rsid w:val="000C5193"/>
    <w:rsid w:val="000C5238"/>
    <w:rsid w:val="000C5336"/>
    <w:rsid w:val="000C5382"/>
    <w:rsid w:val="000C53E5"/>
    <w:rsid w:val="000C551E"/>
    <w:rsid w:val="000C5CB2"/>
    <w:rsid w:val="000C5F30"/>
    <w:rsid w:val="000C5F89"/>
    <w:rsid w:val="000C5FB0"/>
    <w:rsid w:val="000C6481"/>
    <w:rsid w:val="000C64C8"/>
    <w:rsid w:val="000C653A"/>
    <w:rsid w:val="000C659D"/>
    <w:rsid w:val="000C6728"/>
    <w:rsid w:val="000C6748"/>
    <w:rsid w:val="000C72A3"/>
    <w:rsid w:val="000C76BA"/>
    <w:rsid w:val="000C76F4"/>
    <w:rsid w:val="000C7A84"/>
    <w:rsid w:val="000C7F1D"/>
    <w:rsid w:val="000D018C"/>
    <w:rsid w:val="000D0253"/>
    <w:rsid w:val="000D02DE"/>
    <w:rsid w:val="000D03E3"/>
    <w:rsid w:val="000D0626"/>
    <w:rsid w:val="000D07B5"/>
    <w:rsid w:val="000D0A9E"/>
    <w:rsid w:val="000D1060"/>
    <w:rsid w:val="000D1145"/>
    <w:rsid w:val="000D11AA"/>
    <w:rsid w:val="000D12E5"/>
    <w:rsid w:val="000D1376"/>
    <w:rsid w:val="000D160F"/>
    <w:rsid w:val="000D1705"/>
    <w:rsid w:val="000D177A"/>
    <w:rsid w:val="000D20F1"/>
    <w:rsid w:val="000D213F"/>
    <w:rsid w:val="000D2229"/>
    <w:rsid w:val="000D224F"/>
    <w:rsid w:val="000D24A9"/>
    <w:rsid w:val="000D25B2"/>
    <w:rsid w:val="000D25E7"/>
    <w:rsid w:val="000D29EE"/>
    <w:rsid w:val="000D2BBE"/>
    <w:rsid w:val="000D2E41"/>
    <w:rsid w:val="000D2F75"/>
    <w:rsid w:val="000D3046"/>
    <w:rsid w:val="000D31CD"/>
    <w:rsid w:val="000D3265"/>
    <w:rsid w:val="000D35BB"/>
    <w:rsid w:val="000D3900"/>
    <w:rsid w:val="000D3991"/>
    <w:rsid w:val="000D417D"/>
    <w:rsid w:val="000D42E5"/>
    <w:rsid w:val="000D45F9"/>
    <w:rsid w:val="000D4691"/>
    <w:rsid w:val="000D4A52"/>
    <w:rsid w:val="000D4BC5"/>
    <w:rsid w:val="000D4D59"/>
    <w:rsid w:val="000D51C2"/>
    <w:rsid w:val="000D55B7"/>
    <w:rsid w:val="000D57F5"/>
    <w:rsid w:val="000D5F74"/>
    <w:rsid w:val="000D60E0"/>
    <w:rsid w:val="000D67D5"/>
    <w:rsid w:val="000D68F7"/>
    <w:rsid w:val="000D69B0"/>
    <w:rsid w:val="000D6DC9"/>
    <w:rsid w:val="000D6E2C"/>
    <w:rsid w:val="000D6FC6"/>
    <w:rsid w:val="000D7328"/>
    <w:rsid w:val="000D743C"/>
    <w:rsid w:val="000D779D"/>
    <w:rsid w:val="000D77B8"/>
    <w:rsid w:val="000D7848"/>
    <w:rsid w:val="000D78BB"/>
    <w:rsid w:val="000D7910"/>
    <w:rsid w:val="000D7940"/>
    <w:rsid w:val="000D7A61"/>
    <w:rsid w:val="000D7BCF"/>
    <w:rsid w:val="000D7ECA"/>
    <w:rsid w:val="000D7FED"/>
    <w:rsid w:val="000E021B"/>
    <w:rsid w:val="000E02CC"/>
    <w:rsid w:val="000E032D"/>
    <w:rsid w:val="000E0356"/>
    <w:rsid w:val="000E0899"/>
    <w:rsid w:val="000E0918"/>
    <w:rsid w:val="000E0A3F"/>
    <w:rsid w:val="000E0B06"/>
    <w:rsid w:val="000E0B6E"/>
    <w:rsid w:val="000E0C78"/>
    <w:rsid w:val="000E1023"/>
    <w:rsid w:val="000E134E"/>
    <w:rsid w:val="000E13E7"/>
    <w:rsid w:val="000E1770"/>
    <w:rsid w:val="000E195B"/>
    <w:rsid w:val="000E1B33"/>
    <w:rsid w:val="000E2032"/>
    <w:rsid w:val="000E2078"/>
    <w:rsid w:val="000E2145"/>
    <w:rsid w:val="000E2159"/>
    <w:rsid w:val="000E2439"/>
    <w:rsid w:val="000E24A8"/>
    <w:rsid w:val="000E2CBC"/>
    <w:rsid w:val="000E2D87"/>
    <w:rsid w:val="000E31AE"/>
    <w:rsid w:val="000E34B8"/>
    <w:rsid w:val="000E3EEA"/>
    <w:rsid w:val="000E41BD"/>
    <w:rsid w:val="000E437D"/>
    <w:rsid w:val="000E465F"/>
    <w:rsid w:val="000E4AF5"/>
    <w:rsid w:val="000E4B1D"/>
    <w:rsid w:val="000E4B26"/>
    <w:rsid w:val="000E4B38"/>
    <w:rsid w:val="000E4BA1"/>
    <w:rsid w:val="000E4D4B"/>
    <w:rsid w:val="000E4E3B"/>
    <w:rsid w:val="000E4F45"/>
    <w:rsid w:val="000E4F6E"/>
    <w:rsid w:val="000E4FE4"/>
    <w:rsid w:val="000E5002"/>
    <w:rsid w:val="000E5159"/>
    <w:rsid w:val="000E5298"/>
    <w:rsid w:val="000E52E9"/>
    <w:rsid w:val="000E581B"/>
    <w:rsid w:val="000E5B02"/>
    <w:rsid w:val="000E5B30"/>
    <w:rsid w:val="000E5D09"/>
    <w:rsid w:val="000E5DFD"/>
    <w:rsid w:val="000E60D5"/>
    <w:rsid w:val="000E6129"/>
    <w:rsid w:val="000E6211"/>
    <w:rsid w:val="000E628F"/>
    <w:rsid w:val="000E637A"/>
    <w:rsid w:val="000E6493"/>
    <w:rsid w:val="000E6671"/>
    <w:rsid w:val="000E67C3"/>
    <w:rsid w:val="000E68FB"/>
    <w:rsid w:val="000E6AAA"/>
    <w:rsid w:val="000E6D60"/>
    <w:rsid w:val="000E6FBD"/>
    <w:rsid w:val="000E7181"/>
    <w:rsid w:val="000E7203"/>
    <w:rsid w:val="000E7633"/>
    <w:rsid w:val="000E77AB"/>
    <w:rsid w:val="000E77EA"/>
    <w:rsid w:val="000E78FF"/>
    <w:rsid w:val="000E7905"/>
    <w:rsid w:val="000E7A11"/>
    <w:rsid w:val="000E7A91"/>
    <w:rsid w:val="000E7E0E"/>
    <w:rsid w:val="000E7F75"/>
    <w:rsid w:val="000F0079"/>
    <w:rsid w:val="000F0157"/>
    <w:rsid w:val="000F01F4"/>
    <w:rsid w:val="000F07B8"/>
    <w:rsid w:val="000F07D1"/>
    <w:rsid w:val="000F089B"/>
    <w:rsid w:val="000F0B8F"/>
    <w:rsid w:val="000F0C67"/>
    <w:rsid w:val="000F0CB9"/>
    <w:rsid w:val="000F1093"/>
    <w:rsid w:val="000F1366"/>
    <w:rsid w:val="000F145C"/>
    <w:rsid w:val="000F146F"/>
    <w:rsid w:val="000F156F"/>
    <w:rsid w:val="000F15F9"/>
    <w:rsid w:val="000F1B76"/>
    <w:rsid w:val="000F1E6D"/>
    <w:rsid w:val="000F21A9"/>
    <w:rsid w:val="000F25B0"/>
    <w:rsid w:val="000F25BC"/>
    <w:rsid w:val="000F2645"/>
    <w:rsid w:val="000F26A2"/>
    <w:rsid w:val="000F29B9"/>
    <w:rsid w:val="000F29D2"/>
    <w:rsid w:val="000F2A6F"/>
    <w:rsid w:val="000F2C8F"/>
    <w:rsid w:val="000F2F45"/>
    <w:rsid w:val="000F300C"/>
    <w:rsid w:val="000F30A2"/>
    <w:rsid w:val="000F30E0"/>
    <w:rsid w:val="000F34DA"/>
    <w:rsid w:val="000F3510"/>
    <w:rsid w:val="000F353D"/>
    <w:rsid w:val="000F3703"/>
    <w:rsid w:val="000F3771"/>
    <w:rsid w:val="000F37BF"/>
    <w:rsid w:val="000F392D"/>
    <w:rsid w:val="000F3D0D"/>
    <w:rsid w:val="000F3D69"/>
    <w:rsid w:val="000F3F49"/>
    <w:rsid w:val="000F3FC9"/>
    <w:rsid w:val="000F424E"/>
    <w:rsid w:val="000F43B4"/>
    <w:rsid w:val="000F43B8"/>
    <w:rsid w:val="000F45F7"/>
    <w:rsid w:val="000F4654"/>
    <w:rsid w:val="000F4BF9"/>
    <w:rsid w:val="000F4C7F"/>
    <w:rsid w:val="000F4E16"/>
    <w:rsid w:val="000F4E91"/>
    <w:rsid w:val="000F4ED8"/>
    <w:rsid w:val="000F50E0"/>
    <w:rsid w:val="000F55DF"/>
    <w:rsid w:val="000F5656"/>
    <w:rsid w:val="000F565A"/>
    <w:rsid w:val="000F56DF"/>
    <w:rsid w:val="000F586F"/>
    <w:rsid w:val="000F6010"/>
    <w:rsid w:val="000F61B2"/>
    <w:rsid w:val="000F660F"/>
    <w:rsid w:val="000F66EE"/>
    <w:rsid w:val="000F68F3"/>
    <w:rsid w:val="000F69A2"/>
    <w:rsid w:val="000F6BD6"/>
    <w:rsid w:val="000F6C16"/>
    <w:rsid w:val="000F6CE9"/>
    <w:rsid w:val="000F7182"/>
    <w:rsid w:val="000F76F7"/>
    <w:rsid w:val="000F796A"/>
    <w:rsid w:val="000F7BC7"/>
    <w:rsid w:val="000F7E18"/>
    <w:rsid w:val="001001C8"/>
    <w:rsid w:val="0010036E"/>
    <w:rsid w:val="00100482"/>
    <w:rsid w:val="0010059E"/>
    <w:rsid w:val="00100648"/>
    <w:rsid w:val="00100973"/>
    <w:rsid w:val="00100FE4"/>
    <w:rsid w:val="001011A4"/>
    <w:rsid w:val="00101416"/>
    <w:rsid w:val="00101DD9"/>
    <w:rsid w:val="00101F1E"/>
    <w:rsid w:val="001025E6"/>
    <w:rsid w:val="00102728"/>
    <w:rsid w:val="001028E2"/>
    <w:rsid w:val="00102AA0"/>
    <w:rsid w:val="00103AF0"/>
    <w:rsid w:val="00103D12"/>
    <w:rsid w:val="00104341"/>
    <w:rsid w:val="0010448C"/>
    <w:rsid w:val="0010448D"/>
    <w:rsid w:val="001044C7"/>
    <w:rsid w:val="00104661"/>
    <w:rsid w:val="001046C1"/>
    <w:rsid w:val="00104874"/>
    <w:rsid w:val="00104934"/>
    <w:rsid w:val="00104951"/>
    <w:rsid w:val="00104AE8"/>
    <w:rsid w:val="001050FD"/>
    <w:rsid w:val="001051FE"/>
    <w:rsid w:val="001053B0"/>
    <w:rsid w:val="00105704"/>
    <w:rsid w:val="0010578E"/>
    <w:rsid w:val="001057E7"/>
    <w:rsid w:val="0010598B"/>
    <w:rsid w:val="00105AB3"/>
    <w:rsid w:val="00105F82"/>
    <w:rsid w:val="001061BA"/>
    <w:rsid w:val="001061D1"/>
    <w:rsid w:val="00106429"/>
    <w:rsid w:val="00106485"/>
    <w:rsid w:val="00106687"/>
    <w:rsid w:val="00106700"/>
    <w:rsid w:val="00106725"/>
    <w:rsid w:val="0010682F"/>
    <w:rsid w:val="00106A08"/>
    <w:rsid w:val="00106ABB"/>
    <w:rsid w:val="00106B98"/>
    <w:rsid w:val="00106BDF"/>
    <w:rsid w:val="00106DAD"/>
    <w:rsid w:val="001073A2"/>
    <w:rsid w:val="00107476"/>
    <w:rsid w:val="00107988"/>
    <w:rsid w:val="00107A9E"/>
    <w:rsid w:val="00107D12"/>
    <w:rsid w:val="00110348"/>
    <w:rsid w:val="0011040A"/>
    <w:rsid w:val="00110760"/>
    <w:rsid w:val="00110777"/>
    <w:rsid w:val="00110A56"/>
    <w:rsid w:val="00110B16"/>
    <w:rsid w:val="00110B77"/>
    <w:rsid w:val="00110D91"/>
    <w:rsid w:val="00110EF4"/>
    <w:rsid w:val="00110FDF"/>
    <w:rsid w:val="00111270"/>
    <w:rsid w:val="00111A7E"/>
    <w:rsid w:val="00111D52"/>
    <w:rsid w:val="00111E0A"/>
    <w:rsid w:val="0011241B"/>
    <w:rsid w:val="001126EE"/>
    <w:rsid w:val="00112F3C"/>
    <w:rsid w:val="00113304"/>
    <w:rsid w:val="00113333"/>
    <w:rsid w:val="00113375"/>
    <w:rsid w:val="00113498"/>
    <w:rsid w:val="001134EF"/>
    <w:rsid w:val="0011353F"/>
    <w:rsid w:val="00113758"/>
    <w:rsid w:val="0011388C"/>
    <w:rsid w:val="00113DBE"/>
    <w:rsid w:val="00113FA8"/>
    <w:rsid w:val="00114104"/>
    <w:rsid w:val="001144B7"/>
    <w:rsid w:val="00114543"/>
    <w:rsid w:val="00114545"/>
    <w:rsid w:val="00114A38"/>
    <w:rsid w:val="00114C4C"/>
    <w:rsid w:val="00114ED4"/>
    <w:rsid w:val="001150C2"/>
    <w:rsid w:val="0011526C"/>
    <w:rsid w:val="0011564D"/>
    <w:rsid w:val="0011572E"/>
    <w:rsid w:val="00115A01"/>
    <w:rsid w:val="00115F3B"/>
    <w:rsid w:val="001160AD"/>
    <w:rsid w:val="001161F5"/>
    <w:rsid w:val="001165F4"/>
    <w:rsid w:val="00116602"/>
    <w:rsid w:val="0011666B"/>
    <w:rsid w:val="00116961"/>
    <w:rsid w:val="00116FBD"/>
    <w:rsid w:val="0011725D"/>
    <w:rsid w:val="0011743C"/>
    <w:rsid w:val="0011772B"/>
    <w:rsid w:val="00117973"/>
    <w:rsid w:val="001179D1"/>
    <w:rsid w:val="00117EBA"/>
    <w:rsid w:val="00117F23"/>
    <w:rsid w:val="00117F81"/>
    <w:rsid w:val="001201CC"/>
    <w:rsid w:val="001201EC"/>
    <w:rsid w:val="00120507"/>
    <w:rsid w:val="001209E4"/>
    <w:rsid w:val="00120BE2"/>
    <w:rsid w:val="00120CE3"/>
    <w:rsid w:val="00120D99"/>
    <w:rsid w:val="001211C3"/>
    <w:rsid w:val="00121249"/>
    <w:rsid w:val="001215C9"/>
    <w:rsid w:val="001216EF"/>
    <w:rsid w:val="00121707"/>
    <w:rsid w:val="00121C5B"/>
    <w:rsid w:val="00121EC4"/>
    <w:rsid w:val="00121ED0"/>
    <w:rsid w:val="00121F7A"/>
    <w:rsid w:val="00121FC5"/>
    <w:rsid w:val="0012201A"/>
    <w:rsid w:val="001220E6"/>
    <w:rsid w:val="001222BF"/>
    <w:rsid w:val="0012244F"/>
    <w:rsid w:val="00122555"/>
    <w:rsid w:val="00122A92"/>
    <w:rsid w:val="00122F81"/>
    <w:rsid w:val="0012348A"/>
    <w:rsid w:val="0012388E"/>
    <w:rsid w:val="00123920"/>
    <w:rsid w:val="00123A61"/>
    <w:rsid w:val="00123F2B"/>
    <w:rsid w:val="001240DE"/>
    <w:rsid w:val="0012423E"/>
    <w:rsid w:val="00124279"/>
    <w:rsid w:val="001243F5"/>
    <w:rsid w:val="00124416"/>
    <w:rsid w:val="00124672"/>
    <w:rsid w:val="00124830"/>
    <w:rsid w:val="001248F9"/>
    <w:rsid w:val="00124A9B"/>
    <w:rsid w:val="00124C5E"/>
    <w:rsid w:val="0012511C"/>
    <w:rsid w:val="00125186"/>
    <w:rsid w:val="00125254"/>
    <w:rsid w:val="00125629"/>
    <w:rsid w:val="00125664"/>
    <w:rsid w:val="001256F5"/>
    <w:rsid w:val="00125796"/>
    <w:rsid w:val="00125A8D"/>
    <w:rsid w:val="00125BA8"/>
    <w:rsid w:val="00125BE2"/>
    <w:rsid w:val="00125EFD"/>
    <w:rsid w:val="00125FC0"/>
    <w:rsid w:val="00126103"/>
    <w:rsid w:val="001263EC"/>
    <w:rsid w:val="0012656C"/>
    <w:rsid w:val="00126961"/>
    <w:rsid w:val="00126DAA"/>
    <w:rsid w:val="00126E7E"/>
    <w:rsid w:val="00126F22"/>
    <w:rsid w:val="0012701E"/>
    <w:rsid w:val="00127065"/>
    <w:rsid w:val="0012713C"/>
    <w:rsid w:val="001272E1"/>
    <w:rsid w:val="0012756A"/>
    <w:rsid w:val="00127593"/>
    <w:rsid w:val="0012786B"/>
    <w:rsid w:val="00127BB7"/>
    <w:rsid w:val="00127DBF"/>
    <w:rsid w:val="0013024D"/>
    <w:rsid w:val="00130347"/>
    <w:rsid w:val="00130379"/>
    <w:rsid w:val="00130811"/>
    <w:rsid w:val="0013086C"/>
    <w:rsid w:val="00130884"/>
    <w:rsid w:val="001309AD"/>
    <w:rsid w:val="00130DA6"/>
    <w:rsid w:val="00130FB3"/>
    <w:rsid w:val="00130FC4"/>
    <w:rsid w:val="001311A4"/>
    <w:rsid w:val="0013127C"/>
    <w:rsid w:val="0013128C"/>
    <w:rsid w:val="001312B2"/>
    <w:rsid w:val="00131365"/>
    <w:rsid w:val="00131562"/>
    <w:rsid w:val="00131721"/>
    <w:rsid w:val="00131881"/>
    <w:rsid w:val="0013196F"/>
    <w:rsid w:val="001319E9"/>
    <w:rsid w:val="00131B9F"/>
    <w:rsid w:val="00131BCD"/>
    <w:rsid w:val="00131C0A"/>
    <w:rsid w:val="00131C9A"/>
    <w:rsid w:val="00132028"/>
    <w:rsid w:val="0013208C"/>
    <w:rsid w:val="001321D9"/>
    <w:rsid w:val="00132200"/>
    <w:rsid w:val="0013275D"/>
    <w:rsid w:val="00132782"/>
    <w:rsid w:val="0013283F"/>
    <w:rsid w:val="00132BDC"/>
    <w:rsid w:val="00132C20"/>
    <w:rsid w:val="00132C71"/>
    <w:rsid w:val="00132CD7"/>
    <w:rsid w:val="00132F45"/>
    <w:rsid w:val="00133213"/>
    <w:rsid w:val="00133B0D"/>
    <w:rsid w:val="00133BA5"/>
    <w:rsid w:val="00133C0C"/>
    <w:rsid w:val="00133E51"/>
    <w:rsid w:val="00134095"/>
    <w:rsid w:val="001341BE"/>
    <w:rsid w:val="0013431D"/>
    <w:rsid w:val="00134563"/>
    <w:rsid w:val="00134566"/>
    <w:rsid w:val="00134724"/>
    <w:rsid w:val="001349A8"/>
    <w:rsid w:val="00134A1C"/>
    <w:rsid w:val="00134C60"/>
    <w:rsid w:val="00134C6B"/>
    <w:rsid w:val="00134EB8"/>
    <w:rsid w:val="00134F38"/>
    <w:rsid w:val="00134FD3"/>
    <w:rsid w:val="0013505E"/>
    <w:rsid w:val="0013539B"/>
    <w:rsid w:val="0013547A"/>
    <w:rsid w:val="001356EE"/>
    <w:rsid w:val="001358F0"/>
    <w:rsid w:val="001358FD"/>
    <w:rsid w:val="0013596B"/>
    <w:rsid w:val="00135AD4"/>
    <w:rsid w:val="00135D11"/>
    <w:rsid w:val="00135E97"/>
    <w:rsid w:val="001362C6"/>
    <w:rsid w:val="0013630C"/>
    <w:rsid w:val="0013635A"/>
    <w:rsid w:val="00136376"/>
    <w:rsid w:val="00136436"/>
    <w:rsid w:val="0013669D"/>
    <w:rsid w:val="001369C1"/>
    <w:rsid w:val="00136B51"/>
    <w:rsid w:val="00136C2A"/>
    <w:rsid w:val="00136DDC"/>
    <w:rsid w:val="00137057"/>
    <w:rsid w:val="0013712A"/>
    <w:rsid w:val="001377B6"/>
    <w:rsid w:val="00137A6E"/>
    <w:rsid w:val="00137C1E"/>
    <w:rsid w:val="00137E6D"/>
    <w:rsid w:val="00140138"/>
    <w:rsid w:val="001401E6"/>
    <w:rsid w:val="001406A9"/>
    <w:rsid w:val="001406E6"/>
    <w:rsid w:val="00140B9A"/>
    <w:rsid w:val="00140E43"/>
    <w:rsid w:val="00140F02"/>
    <w:rsid w:val="00140FA1"/>
    <w:rsid w:val="0014127C"/>
    <w:rsid w:val="0014128B"/>
    <w:rsid w:val="001415BC"/>
    <w:rsid w:val="001416D0"/>
    <w:rsid w:val="001419CF"/>
    <w:rsid w:val="00141B3E"/>
    <w:rsid w:val="00141B67"/>
    <w:rsid w:val="00141BED"/>
    <w:rsid w:val="00142109"/>
    <w:rsid w:val="001423EB"/>
    <w:rsid w:val="0014254D"/>
    <w:rsid w:val="001426A6"/>
    <w:rsid w:val="001428AF"/>
    <w:rsid w:val="00142E3D"/>
    <w:rsid w:val="00143241"/>
    <w:rsid w:val="001433E3"/>
    <w:rsid w:val="00143429"/>
    <w:rsid w:val="00143578"/>
    <w:rsid w:val="00143589"/>
    <w:rsid w:val="00143683"/>
    <w:rsid w:val="00143723"/>
    <w:rsid w:val="001437F2"/>
    <w:rsid w:val="00143880"/>
    <w:rsid w:val="00143AAB"/>
    <w:rsid w:val="00143B16"/>
    <w:rsid w:val="00143D9F"/>
    <w:rsid w:val="00144313"/>
    <w:rsid w:val="0014432D"/>
    <w:rsid w:val="00144799"/>
    <w:rsid w:val="001448EE"/>
    <w:rsid w:val="00144A8F"/>
    <w:rsid w:val="00144C84"/>
    <w:rsid w:val="00144F96"/>
    <w:rsid w:val="0014506F"/>
    <w:rsid w:val="001450BF"/>
    <w:rsid w:val="001450E2"/>
    <w:rsid w:val="001454D7"/>
    <w:rsid w:val="001454EA"/>
    <w:rsid w:val="001454F0"/>
    <w:rsid w:val="001455B6"/>
    <w:rsid w:val="00145658"/>
    <w:rsid w:val="0014574D"/>
    <w:rsid w:val="00145AAE"/>
    <w:rsid w:val="00145B52"/>
    <w:rsid w:val="00145DBF"/>
    <w:rsid w:val="001460A9"/>
    <w:rsid w:val="00146260"/>
    <w:rsid w:val="001462A3"/>
    <w:rsid w:val="001464F6"/>
    <w:rsid w:val="00146758"/>
    <w:rsid w:val="001467DE"/>
    <w:rsid w:val="00146A86"/>
    <w:rsid w:val="00146C52"/>
    <w:rsid w:val="00146CA3"/>
    <w:rsid w:val="00146CEF"/>
    <w:rsid w:val="00146D80"/>
    <w:rsid w:val="00146DF1"/>
    <w:rsid w:val="00146EAA"/>
    <w:rsid w:val="00146F7D"/>
    <w:rsid w:val="00147209"/>
    <w:rsid w:val="00147436"/>
    <w:rsid w:val="001502D0"/>
    <w:rsid w:val="0015043D"/>
    <w:rsid w:val="001504E7"/>
    <w:rsid w:val="0015083B"/>
    <w:rsid w:val="00150C67"/>
    <w:rsid w:val="00150C95"/>
    <w:rsid w:val="001510CD"/>
    <w:rsid w:val="0015123A"/>
    <w:rsid w:val="001516C4"/>
    <w:rsid w:val="001519F9"/>
    <w:rsid w:val="00151C93"/>
    <w:rsid w:val="00151D98"/>
    <w:rsid w:val="00151DBB"/>
    <w:rsid w:val="001523B6"/>
    <w:rsid w:val="001523CE"/>
    <w:rsid w:val="00152B91"/>
    <w:rsid w:val="00152B9E"/>
    <w:rsid w:val="00152C8D"/>
    <w:rsid w:val="00152E62"/>
    <w:rsid w:val="00152EC1"/>
    <w:rsid w:val="0015330E"/>
    <w:rsid w:val="0015343C"/>
    <w:rsid w:val="001534E1"/>
    <w:rsid w:val="001535AF"/>
    <w:rsid w:val="00153712"/>
    <w:rsid w:val="00153819"/>
    <w:rsid w:val="00153838"/>
    <w:rsid w:val="001538DC"/>
    <w:rsid w:val="00153991"/>
    <w:rsid w:val="00153B53"/>
    <w:rsid w:val="00153C08"/>
    <w:rsid w:val="00153EDC"/>
    <w:rsid w:val="001540F3"/>
    <w:rsid w:val="001544F1"/>
    <w:rsid w:val="00154686"/>
    <w:rsid w:val="00154873"/>
    <w:rsid w:val="00154B50"/>
    <w:rsid w:val="00154FDA"/>
    <w:rsid w:val="00155983"/>
    <w:rsid w:val="00155D9A"/>
    <w:rsid w:val="00155F44"/>
    <w:rsid w:val="00156098"/>
    <w:rsid w:val="0015619A"/>
    <w:rsid w:val="001563FF"/>
    <w:rsid w:val="001564D7"/>
    <w:rsid w:val="00156504"/>
    <w:rsid w:val="001565B8"/>
    <w:rsid w:val="001566BC"/>
    <w:rsid w:val="00156A77"/>
    <w:rsid w:val="00156C61"/>
    <w:rsid w:val="00156D8D"/>
    <w:rsid w:val="00156EAD"/>
    <w:rsid w:val="00156EDE"/>
    <w:rsid w:val="00156FB7"/>
    <w:rsid w:val="001577F9"/>
    <w:rsid w:val="00157A70"/>
    <w:rsid w:val="00157D71"/>
    <w:rsid w:val="00157F39"/>
    <w:rsid w:val="001602DF"/>
    <w:rsid w:val="0016044B"/>
    <w:rsid w:val="0016091A"/>
    <w:rsid w:val="00160E5A"/>
    <w:rsid w:val="0016142D"/>
    <w:rsid w:val="00161515"/>
    <w:rsid w:val="00161FDE"/>
    <w:rsid w:val="001622B0"/>
    <w:rsid w:val="0016254C"/>
    <w:rsid w:val="00162660"/>
    <w:rsid w:val="00162A8A"/>
    <w:rsid w:val="00162AEB"/>
    <w:rsid w:val="00162D8F"/>
    <w:rsid w:val="00162E90"/>
    <w:rsid w:val="0016321B"/>
    <w:rsid w:val="00163582"/>
    <w:rsid w:val="0016368B"/>
    <w:rsid w:val="00163928"/>
    <w:rsid w:val="0016392C"/>
    <w:rsid w:val="00163C3A"/>
    <w:rsid w:val="00163C49"/>
    <w:rsid w:val="00163C87"/>
    <w:rsid w:val="00163CE8"/>
    <w:rsid w:val="00163D42"/>
    <w:rsid w:val="00163DE2"/>
    <w:rsid w:val="001642CE"/>
    <w:rsid w:val="001642F0"/>
    <w:rsid w:val="00164558"/>
    <w:rsid w:val="00164618"/>
    <w:rsid w:val="001647CD"/>
    <w:rsid w:val="00164807"/>
    <w:rsid w:val="00164BA3"/>
    <w:rsid w:val="00164C02"/>
    <w:rsid w:val="00164DF4"/>
    <w:rsid w:val="00164F16"/>
    <w:rsid w:val="00164FB5"/>
    <w:rsid w:val="00165023"/>
    <w:rsid w:val="00165513"/>
    <w:rsid w:val="0016564A"/>
    <w:rsid w:val="001656C7"/>
    <w:rsid w:val="00165A72"/>
    <w:rsid w:val="00165EE3"/>
    <w:rsid w:val="0016628A"/>
    <w:rsid w:val="001664E8"/>
    <w:rsid w:val="00166619"/>
    <w:rsid w:val="001668A0"/>
    <w:rsid w:val="001669A4"/>
    <w:rsid w:val="00166CB6"/>
    <w:rsid w:val="00166CCC"/>
    <w:rsid w:val="00166D3C"/>
    <w:rsid w:val="00166D49"/>
    <w:rsid w:val="00166F9B"/>
    <w:rsid w:val="00166FDB"/>
    <w:rsid w:val="0016709A"/>
    <w:rsid w:val="001670E8"/>
    <w:rsid w:val="001671AC"/>
    <w:rsid w:val="00167296"/>
    <w:rsid w:val="001672BE"/>
    <w:rsid w:val="0016737C"/>
    <w:rsid w:val="001674EF"/>
    <w:rsid w:val="0016779D"/>
    <w:rsid w:val="00167A19"/>
    <w:rsid w:val="00170820"/>
    <w:rsid w:val="00170AD4"/>
    <w:rsid w:val="00170CD6"/>
    <w:rsid w:val="00170FE1"/>
    <w:rsid w:val="00171056"/>
    <w:rsid w:val="0017157F"/>
    <w:rsid w:val="00171677"/>
    <w:rsid w:val="00171C17"/>
    <w:rsid w:val="00171D14"/>
    <w:rsid w:val="00172000"/>
    <w:rsid w:val="00172140"/>
    <w:rsid w:val="0017223C"/>
    <w:rsid w:val="001725B7"/>
    <w:rsid w:val="001728F3"/>
    <w:rsid w:val="001728FC"/>
    <w:rsid w:val="00172A6A"/>
    <w:rsid w:val="00172A97"/>
    <w:rsid w:val="00172C76"/>
    <w:rsid w:val="00172DBC"/>
    <w:rsid w:val="001732A9"/>
    <w:rsid w:val="001732D9"/>
    <w:rsid w:val="00173A5B"/>
    <w:rsid w:val="00173F2E"/>
    <w:rsid w:val="00174327"/>
    <w:rsid w:val="001743F9"/>
    <w:rsid w:val="0017483C"/>
    <w:rsid w:val="00174A97"/>
    <w:rsid w:val="00174CD4"/>
    <w:rsid w:val="00174D23"/>
    <w:rsid w:val="00174F2E"/>
    <w:rsid w:val="00175176"/>
    <w:rsid w:val="001754C6"/>
    <w:rsid w:val="001756A1"/>
    <w:rsid w:val="00175743"/>
    <w:rsid w:val="001757C4"/>
    <w:rsid w:val="001757C9"/>
    <w:rsid w:val="0017582D"/>
    <w:rsid w:val="00175AF0"/>
    <w:rsid w:val="00175D0A"/>
    <w:rsid w:val="00175D33"/>
    <w:rsid w:val="00175D9E"/>
    <w:rsid w:val="0017604C"/>
    <w:rsid w:val="001761FF"/>
    <w:rsid w:val="00176922"/>
    <w:rsid w:val="00176F21"/>
    <w:rsid w:val="001771A9"/>
    <w:rsid w:val="00177272"/>
    <w:rsid w:val="00177294"/>
    <w:rsid w:val="001772D0"/>
    <w:rsid w:val="0017747D"/>
    <w:rsid w:val="0017764B"/>
    <w:rsid w:val="00177845"/>
    <w:rsid w:val="00177928"/>
    <w:rsid w:val="00177F27"/>
    <w:rsid w:val="00177FEA"/>
    <w:rsid w:val="00180168"/>
    <w:rsid w:val="0018060A"/>
    <w:rsid w:val="00180E98"/>
    <w:rsid w:val="00180FBD"/>
    <w:rsid w:val="00181056"/>
    <w:rsid w:val="00181152"/>
    <w:rsid w:val="00181190"/>
    <w:rsid w:val="0018127D"/>
    <w:rsid w:val="00181562"/>
    <w:rsid w:val="0018163F"/>
    <w:rsid w:val="00181671"/>
    <w:rsid w:val="001816AE"/>
    <w:rsid w:val="0018177C"/>
    <w:rsid w:val="001818BB"/>
    <w:rsid w:val="0018192F"/>
    <w:rsid w:val="001819AE"/>
    <w:rsid w:val="00181B09"/>
    <w:rsid w:val="00181EB7"/>
    <w:rsid w:val="00182317"/>
    <w:rsid w:val="00182365"/>
    <w:rsid w:val="001824B9"/>
    <w:rsid w:val="001826CD"/>
    <w:rsid w:val="0018279D"/>
    <w:rsid w:val="001827F8"/>
    <w:rsid w:val="00182C31"/>
    <w:rsid w:val="00182FAE"/>
    <w:rsid w:val="00182FEE"/>
    <w:rsid w:val="00183045"/>
    <w:rsid w:val="0018351B"/>
    <w:rsid w:val="0018403B"/>
    <w:rsid w:val="00184565"/>
    <w:rsid w:val="00184682"/>
    <w:rsid w:val="001848E6"/>
    <w:rsid w:val="0018493D"/>
    <w:rsid w:val="001849B9"/>
    <w:rsid w:val="00184A27"/>
    <w:rsid w:val="00184AA2"/>
    <w:rsid w:val="00184C73"/>
    <w:rsid w:val="00184D4F"/>
    <w:rsid w:val="00184D93"/>
    <w:rsid w:val="00185129"/>
    <w:rsid w:val="0018530D"/>
    <w:rsid w:val="00185612"/>
    <w:rsid w:val="00185A34"/>
    <w:rsid w:val="00185C18"/>
    <w:rsid w:val="00185F35"/>
    <w:rsid w:val="00186076"/>
    <w:rsid w:val="001860A6"/>
    <w:rsid w:val="0018636A"/>
    <w:rsid w:val="00186457"/>
    <w:rsid w:val="00186626"/>
    <w:rsid w:val="00186844"/>
    <w:rsid w:val="00186850"/>
    <w:rsid w:val="00186DCE"/>
    <w:rsid w:val="00186E9D"/>
    <w:rsid w:val="00186F4F"/>
    <w:rsid w:val="0018704D"/>
    <w:rsid w:val="0018751A"/>
    <w:rsid w:val="00187666"/>
    <w:rsid w:val="001877EE"/>
    <w:rsid w:val="00187B69"/>
    <w:rsid w:val="00187B9A"/>
    <w:rsid w:val="00187D60"/>
    <w:rsid w:val="00187E1D"/>
    <w:rsid w:val="00187F58"/>
    <w:rsid w:val="001905C1"/>
    <w:rsid w:val="0019088B"/>
    <w:rsid w:val="0019091E"/>
    <w:rsid w:val="0019097C"/>
    <w:rsid w:val="001909C0"/>
    <w:rsid w:val="00190D84"/>
    <w:rsid w:val="00190F1F"/>
    <w:rsid w:val="00190F9E"/>
    <w:rsid w:val="00191034"/>
    <w:rsid w:val="00191168"/>
    <w:rsid w:val="00191669"/>
    <w:rsid w:val="001917AF"/>
    <w:rsid w:val="00191CB2"/>
    <w:rsid w:val="00191CBC"/>
    <w:rsid w:val="00191EA9"/>
    <w:rsid w:val="00192036"/>
    <w:rsid w:val="001922F2"/>
    <w:rsid w:val="001924AD"/>
    <w:rsid w:val="0019263B"/>
    <w:rsid w:val="00192706"/>
    <w:rsid w:val="00192852"/>
    <w:rsid w:val="001928E6"/>
    <w:rsid w:val="0019292F"/>
    <w:rsid w:val="00192AC8"/>
    <w:rsid w:val="00192C99"/>
    <w:rsid w:val="00192E40"/>
    <w:rsid w:val="00193193"/>
    <w:rsid w:val="001931B5"/>
    <w:rsid w:val="001935B7"/>
    <w:rsid w:val="0019362F"/>
    <w:rsid w:val="00193656"/>
    <w:rsid w:val="00193B6B"/>
    <w:rsid w:val="00193EBE"/>
    <w:rsid w:val="001940B9"/>
    <w:rsid w:val="00194352"/>
    <w:rsid w:val="0019438C"/>
    <w:rsid w:val="0019464A"/>
    <w:rsid w:val="00194AE8"/>
    <w:rsid w:val="00194B55"/>
    <w:rsid w:val="00194EB6"/>
    <w:rsid w:val="00195231"/>
    <w:rsid w:val="00195352"/>
    <w:rsid w:val="001954FF"/>
    <w:rsid w:val="001956AE"/>
    <w:rsid w:val="001959AD"/>
    <w:rsid w:val="00195ACF"/>
    <w:rsid w:val="00195B41"/>
    <w:rsid w:val="00196288"/>
    <w:rsid w:val="001962D1"/>
    <w:rsid w:val="00196AED"/>
    <w:rsid w:val="00196B21"/>
    <w:rsid w:val="00196FE1"/>
    <w:rsid w:val="001970D2"/>
    <w:rsid w:val="00197101"/>
    <w:rsid w:val="001972A1"/>
    <w:rsid w:val="0019749A"/>
    <w:rsid w:val="0019749D"/>
    <w:rsid w:val="001974FF"/>
    <w:rsid w:val="00197810"/>
    <w:rsid w:val="00197853"/>
    <w:rsid w:val="0019794B"/>
    <w:rsid w:val="00197994"/>
    <w:rsid w:val="00197B0B"/>
    <w:rsid w:val="00197D75"/>
    <w:rsid w:val="00197F6E"/>
    <w:rsid w:val="001A0078"/>
    <w:rsid w:val="001A0167"/>
    <w:rsid w:val="001A0394"/>
    <w:rsid w:val="001A03E5"/>
    <w:rsid w:val="001A03E7"/>
    <w:rsid w:val="001A0648"/>
    <w:rsid w:val="001A09B1"/>
    <w:rsid w:val="001A09C8"/>
    <w:rsid w:val="001A0B06"/>
    <w:rsid w:val="001A14C7"/>
    <w:rsid w:val="001A159D"/>
    <w:rsid w:val="001A171B"/>
    <w:rsid w:val="001A19CF"/>
    <w:rsid w:val="001A19FB"/>
    <w:rsid w:val="001A1BC6"/>
    <w:rsid w:val="001A1E12"/>
    <w:rsid w:val="001A2163"/>
    <w:rsid w:val="001A2233"/>
    <w:rsid w:val="001A234E"/>
    <w:rsid w:val="001A239A"/>
    <w:rsid w:val="001A287C"/>
    <w:rsid w:val="001A2ED8"/>
    <w:rsid w:val="001A3047"/>
    <w:rsid w:val="001A30A0"/>
    <w:rsid w:val="001A3660"/>
    <w:rsid w:val="001A36AD"/>
    <w:rsid w:val="001A36CF"/>
    <w:rsid w:val="001A372F"/>
    <w:rsid w:val="001A378F"/>
    <w:rsid w:val="001A39CA"/>
    <w:rsid w:val="001A3B48"/>
    <w:rsid w:val="001A3D0E"/>
    <w:rsid w:val="001A3E61"/>
    <w:rsid w:val="001A4160"/>
    <w:rsid w:val="001A42B1"/>
    <w:rsid w:val="001A4320"/>
    <w:rsid w:val="001A45D2"/>
    <w:rsid w:val="001A467B"/>
    <w:rsid w:val="001A46B6"/>
    <w:rsid w:val="001A4728"/>
    <w:rsid w:val="001A49F1"/>
    <w:rsid w:val="001A4B60"/>
    <w:rsid w:val="001A4C6A"/>
    <w:rsid w:val="001A5123"/>
    <w:rsid w:val="001A56E6"/>
    <w:rsid w:val="001A58B1"/>
    <w:rsid w:val="001A5B08"/>
    <w:rsid w:val="001A5C39"/>
    <w:rsid w:val="001A63D1"/>
    <w:rsid w:val="001A64DA"/>
    <w:rsid w:val="001A6875"/>
    <w:rsid w:val="001A68BD"/>
    <w:rsid w:val="001A6C39"/>
    <w:rsid w:val="001A6F98"/>
    <w:rsid w:val="001A74E1"/>
    <w:rsid w:val="001A7783"/>
    <w:rsid w:val="001A79CE"/>
    <w:rsid w:val="001A7AA8"/>
    <w:rsid w:val="001A7AC4"/>
    <w:rsid w:val="001A7B87"/>
    <w:rsid w:val="001A7E9F"/>
    <w:rsid w:val="001B0259"/>
    <w:rsid w:val="001B0609"/>
    <w:rsid w:val="001B0746"/>
    <w:rsid w:val="001B0A44"/>
    <w:rsid w:val="001B0AB4"/>
    <w:rsid w:val="001B0B92"/>
    <w:rsid w:val="001B0C1D"/>
    <w:rsid w:val="001B13F3"/>
    <w:rsid w:val="001B1906"/>
    <w:rsid w:val="001B1AF0"/>
    <w:rsid w:val="001B1B61"/>
    <w:rsid w:val="001B1CE8"/>
    <w:rsid w:val="001B1FD3"/>
    <w:rsid w:val="001B2212"/>
    <w:rsid w:val="001B22C0"/>
    <w:rsid w:val="001B233F"/>
    <w:rsid w:val="001B23E6"/>
    <w:rsid w:val="001B242E"/>
    <w:rsid w:val="001B259E"/>
    <w:rsid w:val="001B2636"/>
    <w:rsid w:val="001B264C"/>
    <w:rsid w:val="001B29AF"/>
    <w:rsid w:val="001B2A4A"/>
    <w:rsid w:val="001B2A56"/>
    <w:rsid w:val="001B2B27"/>
    <w:rsid w:val="001B2C6F"/>
    <w:rsid w:val="001B2E43"/>
    <w:rsid w:val="001B2E94"/>
    <w:rsid w:val="001B2F5E"/>
    <w:rsid w:val="001B3092"/>
    <w:rsid w:val="001B3239"/>
    <w:rsid w:val="001B37FD"/>
    <w:rsid w:val="001B3A2A"/>
    <w:rsid w:val="001B3A84"/>
    <w:rsid w:val="001B3C99"/>
    <w:rsid w:val="001B3D88"/>
    <w:rsid w:val="001B408F"/>
    <w:rsid w:val="001B46AC"/>
    <w:rsid w:val="001B4896"/>
    <w:rsid w:val="001B49CC"/>
    <w:rsid w:val="001B4BC4"/>
    <w:rsid w:val="001B4F25"/>
    <w:rsid w:val="001B51D9"/>
    <w:rsid w:val="001B51EF"/>
    <w:rsid w:val="001B5277"/>
    <w:rsid w:val="001B530A"/>
    <w:rsid w:val="001B5401"/>
    <w:rsid w:val="001B5CB5"/>
    <w:rsid w:val="001B5F3D"/>
    <w:rsid w:val="001B624B"/>
    <w:rsid w:val="001B658A"/>
    <w:rsid w:val="001B6739"/>
    <w:rsid w:val="001B67A5"/>
    <w:rsid w:val="001B6B16"/>
    <w:rsid w:val="001B6D73"/>
    <w:rsid w:val="001B6D8A"/>
    <w:rsid w:val="001B6EC6"/>
    <w:rsid w:val="001B7091"/>
    <w:rsid w:val="001B7337"/>
    <w:rsid w:val="001B7588"/>
    <w:rsid w:val="001B75C7"/>
    <w:rsid w:val="001B7722"/>
    <w:rsid w:val="001B7B46"/>
    <w:rsid w:val="001B7CAF"/>
    <w:rsid w:val="001C00B9"/>
    <w:rsid w:val="001C01C8"/>
    <w:rsid w:val="001C0276"/>
    <w:rsid w:val="001C02A6"/>
    <w:rsid w:val="001C0303"/>
    <w:rsid w:val="001C0B30"/>
    <w:rsid w:val="001C0CB8"/>
    <w:rsid w:val="001C0D11"/>
    <w:rsid w:val="001C0DC4"/>
    <w:rsid w:val="001C0F95"/>
    <w:rsid w:val="001C1008"/>
    <w:rsid w:val="001C12A6"/>
    <w:rsid w:val="001C138C"/>
    <w:rsid w:val="001C1622"/>
    <w:rsid w:val="001C1673"/>
    <w:rsid w:val="001C1736"/>
    <w:rsid w:val="001C1821"/>
    <w:rsid w:val="001C1E01"/>
    <w:rsid w:val="001C1F4F"/>
    <w:rsid w:val="001C2085"/>
    <w:rsid w:val="001C23FA"/>
    <w:rsid w:val="001C2564"/>
    <w:rsid w:val="001C2885"/>
    <w:rsid w:val="001C2C8F"/>
    <w:rsid w:val="001C2D2A"/>
    <w:rsid w:val="001C2EC2"/>
    <w:rsid w:val="001C3097"/>
    <w:rsid w:val="001C3198"/>
    <w:rsid w:val="001C336E"/>
    <w:rsid w:val="001C3741"/>
    <w:rsid w:val="001C3992"/>
    <w:rsid w:val="001C3B6A"/>
    <w:rsid w:val="001C3CA7"/>
    <w:rsid w:val="001C3E1C"/>
    <w:rsid w:val="001C42D1"/>
    <w:rsid w:val="001C43E1"/>
    <w:rsid w:val="001C4510"/>
    <w:rsid w:val="001C4645"/>
    <w:rsid w:val="001C471F"/>
    <w:rsid w:val="001C48AC"/>
    <w:rsid w:val="001C493A"/>
    <w:rsid w:val="001C49D6"/>
    <w:rsid w:val="001C4A94"/>
    <w:rsid w:val="001C4BD2"/>
    <w:rsid w:val="001C54FD"/>
    <w:rsid w:val="001C58B7"/>
    <w:rsid w:val="001C5A92"/>
    <w:rsid w:val="001C5D1F"/>
    <w:rsid w:val="001C5E8C"/>
    <w:rsid w:val="001C5F12"/>
    <w:rsid w:val="001C635D"/>
    <w:rsid w:val="001C63A6"/>
    <w:rsid w:val="001C63B5"/>
    <w:rsid w:val="001C674A"/>
    <w:rsid w:val="001C682A"/>
    <w:rsid w:val="001C687F"/>
    <w:rsid w:val="001C68B9"/>
    <w:rsid w:val="001C6AA1"/>
    <w:rsid w:val="001C6B9F"/>
    <w:rsid w:val="001C6CBB"/>
    <w:rsid w:val="001C70FF"/>
    <w:rsid w:val="001C7318"/>
    <w:rsid w:val="001C744A"/>
    <w:rsid w:val="001C74EC"/>
    <w:rsid w:val="001C7525"/>
    <w:rsid w:val="001C772E"/>
    <w:rsid w:val="001C7A6F"/>
    <w:rsid w:val="001C7A9A"/>
    <w:rsid w:val="001D00FE"/>
    <w:rsid w:val="001D03EF"/>
    <w:rsid w:val="001D0430"/>
    <w:rsid w:val="001D0893"/>
    <w:rsid w:val="001D0ACC"/>
    <w:rsid w:val="001D0B07"/>
    <w:rsid w:val="001D0C01"/>
    <w:rsid w:val="001D0E0A"/>
    <w:rsid w:val="001D186F"/>
    <w:rsid w:val="001D18C4"/>
    <w:rsid w:val="001D1ABD"/>
    <w:rsid w:val="001D1CF0"/>
    <w:rsid w:val="001D1E81"/>
    <w:rsid w:val="001D1EA6"/>
    <w:rsid w:val="001D2049"/>
    <w:rsid w:val="001D2299"/>
    <w:rsid w:val="001D22A2"/>
    <w:rsid w:val="001D2377"/>
    <w:rsid w:val="001D24D9"/>
    <w:rsid w:val="001D2615"/>
    <w:rsid w:val="001D2910"/>
    <w:rsid w:val="001D2975"/>
    <w:rsid w:val="001D2F88"/>
    <w:rsid w:val="001D313A"/>
    <w:rsid w:val="001D340A"/>
    <w:rsid w:val="001D341D"/>
    <w:rsid w:val="001D34EA"/>
    <w:rsid w:val="001D35B8"/>
    <w:rsid w:val="001D35C0"/>
    <w:rsid w:val="001D36B4"/>
    <w:rsid w:val="001D3924"/>
    <w:rsid w:val="001D392E"/>
    <w:rsid w:val="001D3AD4"/>
    <w:rsid w:val="001D3B7C"/>
    <w:rsid w:val="001D3E1E"/>
    <w:rsid w:val="001D481D"/>
    <w:rsid w:val="001D4A8A"/>
    <w:rsid w:val="001D4CEA"/>
    <w:rsid w:val="001D4D78"/>
    <w:rsid w:val="001D4FC8"/>
    <w:rsid w:val="001D5094"/>
    <w:rsid w:val="001D517B"/>
    <w:rsid w:val="001D5449"/>
    <w:rsid w:val="001D54FE"/>
    <w:rsid w:val="001D5604"/>
    <w:rsid w:val="001D567D"/>
    <w:rsid w:val="001D57F3"/>
    <w:rsid w:val="001D58D9"/>
    <w:rsid w:val="001D5A16"/>
    <w:rsid w:val="001D5E61"/>
    <w:rsid w:val="001D5EB0"/>
    <w:rsid w:val="001D6082"/>
    <w:rsid w:val="001D624C"/>
    <w:rsid w:val="001D6348"/>
    <w:rsid w:val="001D6423"/>
    <w:rsid w:val="001D6737"/>
    <w:rsid w:val="001D679B"/>
    <w:rsid w:val="001D6965"/>
    <w:rsid w:val="001D6D31"/>
    <w:rsid w:val="001D6F6D"/>
    <w:rsid w:val="001D7019"/>
    <w:rsid w:val="001D7073"/>
    <w:rsid w:val="001D7135"/>
    <w:rsid w:val="001D7170"/>
    <w:rsid w:val="001D722F"/>
    <w:rsid w:val="001D734E"/>
    <w:rsid w:val="001D7554"/>
    <w:rsid w:val="001D75F7"/>
    <w:rsid w:val="001D76DE"/>
    <w:rsid w:val="001D77E9"/>
    <w:rsid w:val="001D782B"/>
    <w:rsid w:val="001D78C4"/>
    <w:rsid w:val="001D795E"/>
    <w:rsid w:val="001D7AE2"/>
    <w:rsid w:val="001D7BE9"/>
    <w:rsid w:val="001D7F31"/>
    <w:rsid w:val="001E007F"/>
    <w:rsid w:val="001E018A"/>
    <w:rsid w:val="001E044E"/>
    <w:rsid w:val="001E05FB"/>
    <w:rsid w:val="001E0B45"/>
    <w:rsid w:val="001E0CA4"/>
    <w:rsid w:val="001E0F1A"/>
    <w:rsid w:val="001E1267"/>
    <w:rsid w:val="001E146D"/>
    <w:rsid w:val="001E19E9"/>
    <w:rsid w:val="001E244C"/>
    <w:rsid w:val="001E2969"/>
    <w:rsid w:val="001E29AC"/>
    <w:rsid w:val="001E2AB4"/>
    <w:rsid w:val="001E2F10"/>
    <w:rsid w:val="001E2F1A"/>
    <w:rsid w:val="001E2F35"/>
    <w:rsid w:val="001E3074"/>
    <w:rsid w:val="001E30F4"/>
    <w:rsid w:val="001E316E"/>
    <w:rsid w:val="001E31BD"/>
    <w:rsid w:val="001E3407"/>
    <w:rsid w:val="001E3477"/>
    <w:rsid w:val="001E37AF"/>
    <w:rsid w:val="001E381D"/>
    <w:rsid w:val="001E3A1E"/>
    <w:rsid w:val="001E3B9C"/>
    <w:rsid w:val="001E3C20"/>
    <w:rsid w:val="001E3EB8"/>
    <w:rsid w:val="001E3FCE"/>
    <w:rsid w:val="001E4490"/>
    <w:rsid w:val="001E475D"/>
    <w:rsid w:val="001E4894"/>
    <w:rsid w:val="001E496C"/>
    <w:rsid w:val="001E4D3C"/>
    <w:rsid w:val="001E4D7D"/>
    <w:rsid w:val="001E4DA6"/>
    <w:rsid w:val="001E4ECE"/>
    <w:rsid w:val="001E4EF1"/>
    <w:rsid w:val="001E50AC"/>
    <w:rsid w:val="001E50E3"/>
    <w:rsid w:val="001E5294"/>
    <w:rsid w:val="001E54E6"/>
    <w:rsid w:val="001E57BC"/>
    <w:rsid w:val="001E598B"/>
    <w:rsid w:val="001E59E3"/>
    <w:rsid w:val="001E5DD8"/>
    <w:rsid w:val="001E5FD7"/>
    <w:rsid w:val="001E6604"/>
    <w:rsid w:val="001E6628"/>
    <w:rsid w:val="001E69AE"/>
    <w:rsid w:val="001E6A9E"/>
    <w:rsid w:val="001E6B64"/>
    <w:rsid w:val="001E6D84"/>
    <w:rsid w:val="001E6D8D"/>
    <w:rsid w:val="001E6E24"/>
    <w:rsid w:val="001E6EDD"/>
    <w:rsid w:val="001E714C"/>
    <w:rsid w:val="001E7293"/>
    <w:rsid w:val="001E7335"/>
    <w:rsid w:val="001E73F3"/>
    <w:rsid w:val="001E76B3"/>
    <w:rsid w:val="001E7906"/>
    <w:rsid w:val="001E7A2B"/>
    <w:rsid w:val="001F0151"/>
    <w:rsid w:val="001F0213"/>
    <w:rsid w:val="001F0397"/>
    <w:rsid w:val="001F078E"/>
    <w:rsid w:val="001F07D8"/>
    <w:rsid w:val="001F07F0"/>
    <w:rsid w:val="001F08C3"/>
    <w:rsid w:val="001F099F"/>
    <w:rsid w:val="001F128A"/>
    <w:rsid w:val="001F1628"/>
    <w:rsid w:val="001F16F4"/>
    <w:rsid w:val="001F1804"/>
    <w:rsid w:val="001F1A49"/>
    <w:rsid w:val="001F1C29"/>
    <w:rsid w:val="001F2043"/>
    <w:rsid w:val="001F20DF"/>
    <w:rsid w:val="001F212B"/>
    <w:rsid w:val="001F2378"/>
    <w:rsid w:val="001F25A0"/>
    <w:rsid w:val="001F2942"/>
    <w:rsid w:val="001F29B3"/>
    <w:rsid w:val="001F2AE1"/>
    <w:rsid w:val="001F2B6F"/>
    <w:rsid w:val="001F2C6F"/>
    <w:rsid w:val="001F2E32"/>
    <w:rsid w:val="001F2FD9"/>
    <w:rsid w:val="001F308A"/>
    <w:rsid w:val="001F33F7"/>
    <w:rsid w:val="001F357C"/>
    <w:rsid w:val="001F368F"/>
    <w:rsid w:val="001F36D2"/>
    <w:rsid w:val="001F36E3"/>
    <w:rsid w:val="001F376F"/>
    <w:rsid w:val="001F389C"/>
    <w:rsid w:val="001F39C0"/>
    <w:rsid w:val="001F3DDC"/>
    <w:rsid w:val="001F44E0"/>
    <w:rsid w:val="001F4AD3"/>
    <w:rsid w:val="001F4AEE"/>
    <w:rsid w:val="001F4C26"/>
    <w:rsid w:val="001F4D2D"/>
    <w:rsid w:val="001F4DBB"/>
    <w:rsid w:val="001F515A"/>
    <w:rsid w:val="001F527C"/>
    <w:rsid w:val="001F52FA"/>
    <w:rsid w:val="001F5361"/>
    <w:rsid w:val="001F5823"/>
    <w:rsid w:val="001F585D"/>
    <w:rsid w:val="001F58D8"/>
    <w:rsid w:val="001F5B03"/>
    <w:rsid w:val="001F5CC2"/>
    <w:rsid w:val="001F5D9B"/>
    <w:rsid w:val="001F6069"/>
    <w:rsid w:val="001F652A"/>
    <w:rsid w:val="001F67E9"/>
    <w:rsid w:val="001F6831"/>
    <w:rsid w:val="001F6B53"/>
    <w:rsid w:val="001F6B87"/>
    <w:rsid w:val="001F6FC3"/>
    <w:rsid w:val="001F711A"/>
    <w:rsid w:val="001F725D"/>
    <w:rsid w:val="001F742E"/>
    <w:rsid w:val="001F7767"/>
    <w:rsid w:val="001F78F3"/>
    <w:rsid w:val="001F7A68"/>
    <w:rsid w:val="001F7D69"/>
    <w:rsid w:val="00200391"/>
    <w:rsid w:val="002004FB"/>
    <w:rsid w:val="00200A37"/>
    <w:rsid w:val="00200B9F"/>
    <w:rsid w:val="00200D07"/>
    <w:rsid w:val="00200E85"/>
    <w:rsid w:val="00200F09"/>
    <w:rsid w:val="00201354"/>
    <w:rsid w:val="002015A0"/>
    <w:rsid w:val="002019FF"/>
    <w:rsid w:val="00201B3D"/>
    <w:rsid w:val="00201CE6"/>
    <w:rsid w:val="00201E8D"/>
    <w:rsid w:val="00201FA1"/>
    <w:rsid w:val="0020249E"/>
    <w:rsid w:val="00202528"/>
    <w:rsid w:val="002026E5"/>
    <w:rsid w:val="0020294F"/>
    <w:rsid w:val="00202FAB"/>
    <w:rsid w:val="002032D1"/>
    <w:rsid w:val="0020347C"/>
    <w:rsid w:val="002036E3"/>
    <w:rsid w:val="00203890"/>
    <w:rsid w:val="00203A4C"/>
    <w:rsid w:val="00203B76"/>
    <w:rsid w:val="00203F45"/>
    <w:rsid w:val="002040E8"/>
    <w:rsid w:val="00204105"/>
    <w:rsid w:val="00204442"/>
    <w:rsid w:val="0020461A"/>
    <w:rsid w:val="00204665"/>
    <w:rsid w:val="0020467D"/>
    <w:rsid w:val="00204845"/>
    <w:rsid w:val="002048B7"/>
    <w:rsid w:val="00204965"/>
    <w:rsid w:val="00204D13"/>
    <w:rsid w:val="00204EF4"/>
    <w:rsid w:val="002050CE"/>
    <w:rsid w:val="002050D1"/>
    <w:rsid w:val="00205439"/>
    <w:rsid w:val="002055CA"/>
    <w:rsid w:val="00205743"/>
    <w:rsid w:val="00205831"/>
    <w:rsid w:val="00205A0E"/>
    <w:rsid w:val="00205A11"/>
    <w:rsid w:val="00205D8A"/>
    <w:rsid w:val="00205E39"/>
    <w:rsid w:val="00205ECA"/>
    <w:rsid w:val="00206113"/>
    <w:rsid w:val="002068C2"/>
    <w:rsid w:val="00206A39"/>
    <w:rsid w:val="00206B52"/>
    <w:rsid w:val="00206C1B"/>
    <w:rsid w:val="00206D00"/>
    <w:rsid w:val="00206DD6"/>
    <w:rsid w:val="0020727A"/>
    <w:rsid w:val="002075A2"/>
    <w:rsid w:val="00207602"/>
    <w:rsid w:val="002077ED"/>
    <w:rsid w:val="0020780A"/>
    <w:rsid w:val="00207859"/>
    <w:rsid w:val="00207863"/>
    <w:rsid w:val="002078BD"/>
    <w:rsid w:val="00207958"/>
    <w:rsid w:val="0020798F"/>
    <w:rsid w:val="00207BB4"/>
    <w:rsid w:val="00207CF6"/>
    <w:rsid w:val="00207DAA"/>
    <w:rsid w:val="00207ECA"/>
    <w:rsid w:val="002101F5"/>
    <w:rsid w:val="002102B4"/>
    <w:rsid w:val="0021054C"/>
    <w:rsid w:val="0021055E"/>
    <w:rsid w:val="00210731"/>
    <w:rsid w:val="00210B49"/>
    <w:rsid w:val="00210E19"/>
    <w:rsid w:val="0021147A"/>
    <w:rsid w:val="00211761"/>
    <w:rsid w:val="00211A75"/>
    <w:rsid w:val="00211A83"/>
    <w:rsid w:val="00211AF6"/>
    <w:rsid w:val="00211BA3"/>
    <w:rsid w:val="00211CD1"/>
    <w:rsid w:val="00211E7E"/>
    <w:rsid w:val="002122E8"/>
    <w:rsid w:val="00212726"/>
    <w:rsid w:val="00212C74"/>
    <w:rsid w:val="00212D24"/>
    <w:rsid w:val="00212D2B"/>
    <w:rsid w:val="00212DFC"/>
    <w:rsid w:val="00213068"/>
    <w:rsid w:val="00213629"/>
    <w:rsid w:val="0021374D"/>
    <w:rsid w:val="00213AE2"/>
    <w:rsid w:val="00213D34"/>
    <w:rsid w:val="00214465"/>
    <w:rsid w:val="0021448C"/>
    <w:rsid w:val="002144DF"/>
    <w:rsid w:val="002146EC"/>
    <w:rsid w:val="002147E0"/>
    <w:rsid w:val="00214900"/>
    <w:rsid w:val="00214CDA"/>
    <w:rsid w:val="00214DDB"/>
    <w:rsid w:val="002150A7"/>
    <w:rsid w:val="002152D3"/>
    <w:rsid w:val="00215447"/>
    <w:rsid w:val="0021546F"/>
    <w:rsid w:val="002154A3"/>
    <w:rsid w:val="002154B2"/>
    <w:rsid w:val="00215735"/>
    <w:rsid w:val="0021589F"/>
    <w:rsid w:val="002158D4"/>
    <w:rsid w:val="00215BCA"/>
    <w:rsid w:val="00215BE0"/>
    <w:rsid w:val="00215BFE"/>
    <w:rsid w:val="00215C26"/>
    <w:rsid w:val="002165C4"/>
    <w:rsid w:val="00216CBE"/>
    <w:rsid w:val="00216D25"/>
    <w:rsid w:val="00217CEB"/>
    <w:rsid w:val="00217DB6"/>
    <w:rsid w:val="00217EB1"/>
    <w:rsid w:val="00217F33"/>
    <w:rsid w:val="00220130"/>
    <w:rsid w:val="00220223"/>
    <w:rsid w:val="00220244"/>
    <w:rsid w:val="002202A3"/>
    <w:rsid w:val="00220464"/>
    <w:rsid w:val="00220578"/>
    <w:rsid w:val="00220BBF"/>
    <w:rsid w:val="00221394"/>
    <w:rsid w:val="0022187C"/>
    <w:rsid w:val="00221AF6"/>
    <w:rsid w:val="00221C39"/>
    <w:rsid w:val="00221DAA"/>
    <w:rsid w:val="00221F8A"/>
    <w:rsid w:val="0022213D"/>
    <w:rsid w:val="00222943"/>
    <w:rsid w:val="00222BF3"/>
    <w:rsid w:val="00222DE2"/>
    <w:rsid w:val="00222EBB"/>
    <w:rsid w:val="002235A1"/>
    <w:rsid w:val="00223808"/>
    <w:rsid w:val="00223B02"/>
    <w:rsid w:val="00223F62"/>
    <w:rsid w:val="00224200"/>
    <w:rsid w:val="0022434D"/>
    <w:rsid w:val="002243EE"/>
    <w:rsid w:val="002245B0"/>
    <w:rsid w:val="00224750"/>
    <w:rsid w:val="002248FE"/>
    <w:rsid w:val="00224A3A"/>
    <w:rsid w:val="00224B52"/>
    <w:rsid w:val="00225013"/>
    <w:rsid w:val="00225474"/>
    <w:rsid w:val="00225A5B"/>
    <w:rsid w:val="00225C19"/>
    <w:rsid w:val="00226049"/>
    <w:rsid w:val="0022612D"/>
    <w:rsid w:val="00226198"/>
    <w:rsid w:val="002261DB"/>
    <w:rsid w:val="002268E5"/>
    <w:rsid w:val="00226B09"/>
    <w:rsid w:val="00226F36"/>
    <w:rsid w:val="002274BE"/>
    <w:rsid w:val="00227517"/>
    <w:rsid w:val="002275DB"/>
    <w:rsid w:val="002275EC"/>
    <w:rsid w:val="00227763"/>
    <w:rsid w:val="00227B58"/>
    <w:rsid w:val="00227BE7"/>
    <w:rsid w:val="00227C7E"/>
    <w:rsid w:val="00227E79"/>
    <w:rsid w:val="00227F16"/>
    <w:rsid w:val="00230109"/>
    <w:rsid w:val="0023030E"/>
    <w:rsid w:val="002303CE"/>
    <w:rsid w:val="002305E5"/>
    <w:rsid w:val="00230834"/>
    <w:rsid w:val="00230B2A"/>
    <w:rsid w:val="00230B94"/>
    <w:rsid w:val="00230C07"/>
    <w:rsid w:val="00230DD3"/>
    <w:rsid w:val="00230F9D"/>
    <w:rsid w:val="002315AB"/>
    <w:rsid w:val="0023162F"/>
    <w:rsid w:val="002319BB"/>
    <w:rsid w:val="00231B39"/>
    <w:rsid w:val="00231C68"/>
    <w:rsid w:val="00231CF3"/>
    <w:rsid w:val="00231DBA"/>
    <w:rsid w:val="00231E62"/>
    <w:rsid w:val="00231F70"/>
    <w:rsid w:val="00232085"/>
    <w:rsid w:val="00232519"/>
    <w:rsid w:val="00232A6B"/>
    <w:rsid w:val="00232ACB"/>
    <w:rsid w:val="00232CBD"/>
    <w:rsid w:val="00232E1E"/>
    <w:rsid w:val="00232E39"/>
    <w:rsid w:val="002331A9"/>
    <w:rsid w:val="002332EE"/>
    <w:rsid w:val="002332F7"/>
    <w:rsid w:val="0023339D"/>
    <w:rsid w:val="002333F1"/>
    <w:rsid w:val="00233554"/>
    <w:rsid w:val="002335A2"/>
    <w:rsid w:val="00233868"/>
    <w:rsid w:val="00233A3F"/>
    <w:rsid w:val="00233AFE"/>
    <w:rsid w:val="00233B0B"/>
    <w:rsid w:val="00233DAF"/>
    <w:rsid w:val="00234058"/>
    <w:rsid w:val="00234160"/>
    <w:rsid w:val="002343D1"/>
    <w:rsid w:val="00234479"/>
    <w:rsid w:val="002345C7"/>
    <w:rsid w:val="00234812"/>
    <w:rsid w:val="00234B6F"/>
    <w:rsid w:val="002353A7"/>
    <w:rsid w:val="00235601"/>
    <w:rsid w:val="002359BC"/>
    <w:rsid w:val="00235E68"/>
    <w:rsid w:val="00235F0F"/>
    <w:rsid w:val="00235FBC"/>
    <w:rsid w:val="00236112"/>
    <w:rsid w:val="002363FE"/>
    <w:rsid w:val="002364C2"/>
    <w:rsid w:val="00236654"/>
    <w:rsid w:val="002366D3"/>
    <w:rsid w:val="00236713"/>
    <w:rsid w:val="00236767"/>
    <w:rsid w:val="00236967"/>
    <w:rsid w:val="00237078"/>
    <w:rsid w:val="002370F6"/>
    <w:rsid w:val="002373F3"/>
    <w:rsid w:val="002373FE"/>
    <w:rsid w:val="00237542"/>
    <w:rsid w:val="00237900"/>
    <w:rsid w:val="002379A3"/>
    <w:rsid w:val="00237C55"/>
    <w:rsid w:val="00237F29"/>
    <w:rsid w:val="00237F48"/>
    <w:rsid w:val="0024002C"/>
    <w:rsid w:val="002400EC"/>
    <w:rsid w:val="0024011A"/>
    <w:rsid w:val="0024070B"/>
    <w:rsid w:val="002407B5"/>
    <w:rsid w:val="00240EA7"/>
    <w:rsid w:val="00240EBC"/>
    <w:rsid w:val="00240EE3"/>
    <w:rsid w:val="0024122A"/>
    <w:rsid w:val="002412BA"/>
    <w:rsid w:val="0024154D"/>
    <w:rsid w:val="002415A7"/>
    <w:rsid w:val="00241761"/>
    <w:rsid w:val="0024192B"/>
    <w:rsid w:val="00241BAF"/>
    <w:rsid w:val="00241C52"/>
    <w:rsid w:val="00241CE5"/>
    <w:rsid w:val="00241F44"/>
    <w:rsid w:val="002420D1"/>
    <w:rsid w:val="00242197"/>
    <w:rsid w:val="00242235"/>
    <w:rsid w:val="00242463"/>
    <w:rsid w:val="00242526"/>
    <w:rsid w:val="00242649"/>
    <w:rsid w:val="002426E8"/>
    <w:rsid w:val="00242827"/>
    <w:rsid w:val="00242831"/>
    <w:rsid w:val="00242995"/>
    <w:rsid w:val="00242A66"/>
    <w:rsid w:val="00242B93"/>
    <w:rsid w:val="0024310C"/>
    <w:rsid w:val="00243179"/>
    <w:rsid w:val="00243180"/>
    <w:rsid w:val="002431B4"/>
    <w:rsid w:val="00243373"/>
    <w:rsid w:val="00243681"/>
    <w:rsid w:val="002438DB"/>
    <w:rsid w:val="00243D35"/>
    <w:rsid w:val="00243EFC"/>
    <w:rsid w:val="00243F0C"/>
    <w:rsid w:val="0024418A"/>
    <w:rsid w:val="002441CA"/>
    <w:rsid w:val="0024424D"/>
    <w:rsid w:val="00244259"/>
    <w:rsid w:val="0024426B"/>
    <w:rsid w:val="0024453B"/>
    <w:rsid w:val="00245403"/>
    <w:rsid w:val="002454A4"/>
    <w:rsid w:val="00245625"/>
    <w:rsid w:val="0024568F"/>
    <w:rsid w:val="002457BB"/>
    <w:rsid w:val="002458BC"/>
    <w:rsid w:val="00245C06"/>
    <w:rsid w:val="00245D7A"/>
    <w:rsid w:val="0024667E"/>
    <w:rsid w:val="002466E2"/>
    <w:rsid w:val="0024678A"/>
    <w:rsid w:val="00246BCD"/>
    <w:rsid w:val="00246E9F"/>
    <w:rsid w:val="002472AB"/>
    <w:rsid w:val="0024755D"/>
    <w:rsid w:val="002477CE"/>
    <w:rsid w:val="00247F9F"/>
    <w:rsid w:val="002501AA"/>
    <w:rsid w:val="00250250"/>
    <w:rsid w:val="00250556"/>
    <w:rsid w:val="0025069E"/>
    <w:rsid w:val="00250ADD"/>
    <w:rsid w:val="00250D15"/>
    <w:rsid w:val="002510F3"/>
    <w:rsid w:val="002511E7"/>
    <w:rsid w:val="00251530"/>
    <w:rsid w:val="00251704"/>
    <w:rsid w:val="00251780"/>
    <w:rsid w:val="002517D2"/>
    <w:rsid w:val="002518B1"/>
    <w:rsid w:val="00251BD4"/>
    <w:rsid w:val="00251F8C"/>
    <w:rsid w:val="0025235C"/>
    <w:rsid w:val="002526DE"/>
    <w:rsid w:val="0025271A"/>
    <w:rsid w:val="0025299A"/>
    <w:rsid w:val="002533D7"/>
    <w:rsid w:val="002533DE"/>
    <w:rsid w:val="0025372D"/>
    <w:rsid w:val="0025378D"/>
    <w:rsid w:val="00253B64"/>
    <w:rsid w:val="00253B80"/>
    <w:rsid w:val="00254299"/>
    <w:rsid w:val="00254324"/>
    <w:rsid w:val="00254734"/>
    <w:rsid w:val="00254A37"/>
    <w:rsid w:val="00254BB7"/>
    <w:rsid w:val="00255075"/>
    <w:rsid w:val="002552B0"/>
    <w:rsid w:val="00255408"/>
    <w:rsid w:val="00255C4E"/>
    <w:rsid w:val="00255D08"/>
    <w:rsid w:val="00255D1A"/>
    <w:rsid w:val="00255E8D"/>
    <w:rsid w:val="002560BD"/>
    <w:rsid w:val="002560FE"/>
    <w:rsid w:val="00256226"/>
    <w:rsid w:val="00256238"/>
    <w:rsid w:val="00256343"/>
    <w:rsid w:val="002566A8"/>
    <w:rsid w:val="00256950"/>
    <w:rsid w:val="00256F05"/>
    <w:rsid w:val="00257047"/>
    <w:rsid w:val="0025716A"/>
    <w:rsid w:val="002571E7"/>
    <w:rsid w:val="00257557"/>
    <w:rsid w:val="002577DE"/>
    <w:rsid w:val="00257CAE"/>
    <w:rsid w:val="00257DD4"/>
    <w:rsid w:val="002602EF"/>
    <w:rsid w:val="0026056D"/>
    <w:rsid w:val="002605DB"/>
    <w:rsid w:val="002607B3"/>
    <w:rsid w:val="00260ECD"/>
    <w:rsid w:val="002610CB"/>
    <w:rsid w:val="00261315"/>
    <w:rsid w:val="00261409"/>
    <w:rsid w:val="0026154D"/>
    <w:rsid w:val="00261642"/>
    <w:rsid w:val="00261760"/>
    <w:rsid w:val="00261790"/>
    <w:rsid w:val="00261C17"/>
    <w:rsid w:val="00261F83"/>
    <w:rsid w:val="0026209C"/>
    <w:rsid w:val="002624FB"/>
    <w:rsid w:val="00262591"/>
    <w:rsid w:val="002627CF"/>
    <w:rsid w:val="00262898"/>
    <w:rsid w:val="002629F2"/>
    <w:rsid w:val="00262D2A"/>
    <w:rsid w:val="00262DC9"/>
    <w:rsid w:val="00262E28"/>
    <w:rsid w:val="00262EA1"/>
    <w:rsid w:val="00262FA1"/>
    <w:rsid w:val="00262FD9"/>
    <w:rsid w:val="00263009"/>
    <w:rsid w:val="0026302F"/>
    <w:rsid w:val="002630C7"/>
    <w:rsid w:val="002631FF"/>
    <w:rsid w:val="00263475"/>
    <w:rsid w:val="00263486"/>
    <w:rsid w:val="00263624"/>
    <w:rsid w:val="00263BB2"/>
    <w:rsid w:val="00263DC1"/>
    <w:rsid w:val="0026449A"/>
    <w:rsid w:val="002645E4"/>
    <w:rsid w:val="002647B2"/>
    <w:rsid w:val="00264C46"/>
    <w:rsid w:val="00264C80"/>
    <w:rsid w:val="00264CF8"/>
    <w:rsid w:val="002650BC"/>
    <w:rsid w:val="00265245"/>
    <w:rsid w:val="00265293"/>
    <w:rsid w:val="00265633"/>
    <w:rsid w:val="00265661"/>
    <w:rsid w:val="002659C0"/>
    <w:rsid w:val="00265ABA"/>
    <w:rsid w:val="00265C00"/>
    <w:rsid w:val="00265F9A"/>
    <w:rsid w:val="00266270"/>
    <w:rsid w:val="00266816"/>
    <w:rsid w:val="00266A1E"/>
    <w:rsid w:val="00266B99"/>
    <w:rsid w:val="00266D39"/>
    <w:rsid w:val="00266E5E"/>
    <w:rsid w:val="002671E9"/>
    <w:rsid w:val="002673D4"/>
    <w:rsid w:val="00267467"/>
    <w:rsid w:val="002674BF"/>
    <w:rsid w:val="002679A7"/>
    <w:rsid w:val="00267BB4"/>
    <w:rsid w:val="00267F71"/>
    <w:rsid w:val="00270029"/>
    <w:rsid w:val="0027010F"/>
    <w:rsid w:val="00270190"/>
    <w:rsid w:val="0027042C"/>
    <w:rsid w:val="00270736"/>
    <w:rsid w:val="00270780"/>
    <w:rsid w:val="0027088F"/>
    <w:rsid w:val="002708E4"/>
    <w:rsid w:val="0027099F"/>
    <w:rsid w:val="00270F46"/>
    <w:rsid w:val="002716A5"/>
    <w:rsid w:val="00271722"/>
    <w:rsid w:val="00271754"/>
    <w:rsid w:val="00271B1F"/>
    <w:rsid w:val="00271C78"/>
    <w:rsid w:val="00271CDC"/>
    <w:rsid w:val="00271F94"/>
    <w:rsid w:val="00272944"/>
    <w:rsid w:val="00272C37"/>
    <w:rsid w:val="00272CA6"/>
    <w:rsid w:val="00272E37"/>
    <w:rsid w:val="00273098"/>
    <w:rsid w:val="002730AB"/>
    <w:rsid w:val="0027354D"/>
    <w:rsid w:val="0027369F"/>
    <w:rsid w:val="002736B2"/>
    <w:rsid w:val="0027388A"/>
    <w:rsid w:val="00273A87"/>
    <w:rsid w:val="00273AA6"/>
    <w:rsid w:val="00273ACA"/>
    <w:rsid w:val="00273D2D"/>
    <w:rsid w:val="00273FD9"/>
    <w:rsid w:val="0027405E"/>
    <w:rsid w:val="00274590"/>
    <w:rsid w:val="0027464F"/>
    <w:rsid w:val="00274873"/>
    <w:rsid w:val="002748E0"/>
    <w:rsid w:val="00274A21"/>
    <w:rsid w:val="00274B3D"/>
    <w:rsid w:val="00274EA1"/>
    <w:rsid w:val="00275012"/>
    <w:rsid w:val="0027562E"/>
    <w:rsid w:val="0027579F"/>
    <w:rsid w:val="00275964"/>
    <w:rsid w:val="002759B9"/>
    <w:rsid w:val="00275C60"/>
    <w:rsid w:val="00275CBA"/>
    <w:rsid w:val="00275CFC"/>
    <w:rsid w:val="00275DFC"/>
    <w:rsid w:val="002761C3"/>
    <w:rsid w:val="00276694"/>
    <w:rsid w:val="00276770"/>
    <w:rsid w:val="00276779"/>
    <w:rsid w:val="002768B0"/>
    <w:rsid w:val="002768BC"/>
    <w:rsid w:val="00276A12"/>
    <w:rsid w:val="00276ACA"/>
    <w:rsid w:val="00276D1F"/>
    <w:rsid w:val="00277147"/>
    <w:rsid w:val="00277193"/>
    <w:rsid w:val="002773A0"/>
    <w:rsid w:val="00277443"/>
    <w:rsid w:val="0027752C"/>
    <w:rsid w:val="0027778F"/>
    <w:rsid w:val="00277821"/>
    <w:rsid w:val="002779A8"/>
    <w:rsid w:val="00277DC5"/>
    <w:rsid w:val="00277F76"/>
    <w:rsid w:val="00280060"/>
    <w:rsid w:val="002807ED"/>
    <w:rsid w:val="0028080E"/>
    <w:rsid w:val="00280E87"/>
    <w:rsid w:val="00280F1E"/>
    <w:rsid w:val="002813D9"/>
    <w:rsid w:val="002815C8"/>
    <w:rsid w:val="0028167B"/>
    <w:rsid w:val="002816A1"/>
    <w:rsid w:val="00281703"/>
    <w:rsid w:val="002817F7"/>
    <w:rsid w:val="00281822"/>
    <w:rsid w:val="002819E6"/>
    <w:rsid w:val="00281D43"/>
    <w:rsid w:val="002823C6"/>
    <w:rsid w:val="00282745"/>
    <w:rsid w:val="00282B99"/>
    <w:rsid w:val="00282C31"/>
    <w:rsid w:val="00282DFD"/>
    <w:rsid w:val="00282E3F"/>
    <w:rsid w:val="00282E9B"/>
    <w:rsid w:val="00282EAC"/>
    <w:rsid w:val="002830B2"/>
    <w:rsid w:val="0028321B"/>
    <w:rsid w:val="00283674"/>
    <w:rsid w:val="00283944"/>
    <w:rsid w:val="00283AD1"/>
    <w:rsid w:val="00283F3F"/>
    <w:rsid w:val="0028412D"/>
    <w:rsid w:val="002842AC"/>
    <w:rsid w:val="0028434B"/>
    <w:rsid w:val="00284352"/>
    <w:rsid w:val="00284504"/>
    <w:rsid w:val="002846EE"/>
    <w:rsid w:val="00284A64"/>
    <w:rsid w:val="00284C70"/>
    <w:rsid w:val="00284CF3"/>
    <w:rsid w:val="00284EA7"/>
    <w:rsid w:val="00284F51"/>
    <w:rsid w:val="00285041"/>
    <w:rsid w:val="002851A2"/>
    <w:rsid w:val="00285673"/>
    <w:rsid w:val="00285AE3"/>
    <w:rsid w:val="0028609F"/>
    <w:rsid w:val="0028654D"/>
    <w:rsid w:val="0028656D"/>
    <w:rsid w:val="00286792"/>
    <w:rsid w:val="00286955"/>
    <w:rsid w:val="00286CF1"/>
    <w:rsid w:val="00286D9D"/>
    <w:rsid w:val="00286DA6"/>
    <w:rsid w:val="00286EFA"/>
    <w:rsid w:val="00286FD4"/>
    <w:rsid w:val="00287182"/>
    <w:rsid w:val="00287430"/>
    <w:rsid w:val="0028747B"/>
    <w:rsid w:val="002874CB"/>
    <w:rsid w:val="002879FC"/>
    <w:rsid w:val="00287A01"/>
    <w:rsid w:val="00287A66"/>
    <w:rsid w:val="00287DEE"/>
    <w:rsid w:val="00287FB2"/>
    <w:rsid w:val="00290072"/>
    <w:rsid w:val="00290181"/>
    <w:rsid w:val="002901AD"/>
    <w:rsid w:val="002902F0"/>
    <w:rsid w:val="00290325"/>
    <w:rsid w:val="00290520"/>
    <w:rsid w:val="00290B14"/>
    <w:rsid w:val="00290B9A"/>
    <w:rsid w:val="00290CD1"/>
    <w:rsid w:val="00290E34"/>
    <w:rsid w:val="00290E5E"/>
    <w:rsid w:val="00290E83"/>
    <w:rsid w:val="00290FD4"/>
    <w:rsid w:val="0029113C"/>
    <w:rsid w:val="002912BF"/>
    <w:rsid w:val="002914D1"/>
    <w:rsid w:val="002915B2"/>
    <w:rsid w:val="00291642"/>
    <w:rsid w:val="002918FF"/>
    <w:rsid w:val="00291CCB"/>
    <w:rsid w:val="00291E66"/>
    <w:rsid w:val="00292026"/>
    <w:rsid w:val="0029217A"/>
    <w:rsid w:val="002921BF"/>
    <w:rsid w:val="00292341"/>
    <w:rsid w:val="002924AB"/>
    <w:rsid w:val="0029259B"/>
    <w:rsid w:val="0029269E"/>
    <w:rsid w:val="00292A63"/>
    <w:rsid w:val="00292B8E"/>
    <w:rsid w:val="00292DB8"/>
    <w:rsid w:val="00292F45"/>
    <w:rsid w:val="002930E6"/>
    <w:rsid w:val="0029312F"/>
    <w:rsid w:val="0029318B"/>
    <w:rsid w:val="002931FA"/>
    <w:rsid w:val="0029353D"/>
    <w:rsid w:val="00293680"/>
    <w:rsid w:val="00293712"/>
    <w:rsid w:val="002937C1"/>
    <w:rsid w:val="00294140"/>
    <w:rsid w:val="002941D0"/>
    <w:rsid w:val="00294248"/>
    <w:rsid w:val="002943D9"/>
    <w:rsid w:val="002946AF"/>
    <w:rsid w:val="0029504C"/>
    <w:rsid w:val="0029536E"/>
    <w:rsid w:val="002953C8"/>
    <w:rsid w:val="002954DA"/>
    <w:rsid w:val="002954DC"/>
    <w:rsid w:val="002955D8"/>
    <w:rsid w:val="00295780"/>
    <w:rsid w:val="00295912"/>
    <w:rsid w:val="00295B45"/>
    <w:rsid w:val="00295D5D"/>
    <w:rsid w:val="00295FF5"/>
    <w:rsid w:val="00296044"/>
    <w:rsid w:val="00296258"/>
    <w:rsid w:val="0029641D"/>
    <w:rsid w:val="0029672F"/>
    <w:rsid w:val="00296B70"/>
    <w:rsid w:val="00297082"/>
    <w:rsid w:val="002970D0"/>
    <w:rsid w:val="002970E5"/>
    <w:rsid w:val="002970FB"/>
    <w:rsid w:val="0029743C"/>
    <w:rsid w:val="0029779F"/>
    <w:rsid w:val="00297894"/>
    <w:rsid w:val="00297968"/>
    <w:rsid w:val="00297A01"/>
    <w:rsid w:val="00297B03"/>
    <w:rsid w:val="00297B1D"/>
    <w:rsid w:val="00297BAF"/>
    <w:rsid w:val="00297D86"/>
    <w:rsid w:val="002A05F5"/>
    <w:rsid w:val="002A0CA7"/>
    <w:rsid w:val="002A0D97"/>
    <w:rsid w:val="002A0F7B"/>
    <w:rsid w:val="002A0FD2"/>
    <w:rsid w:val="002A0FD6"/>
    <w:rsid w:val="002A158C"/>
    <w:rsid w:val="002A164B"/>
    <w:rsid w:val="002A1785"/>
    <w:rsid w:val="002A1F5A"/>
    <w:rsid w:val="002A200F"/>
    <w:rsid w:val="002A265F"/>
    <w:rsid w:val="002A279C"/>
    <w:rsid w:val="002A28C0"/>
    <w:rsid w:val="002A2A1C"/>
    <w:rsid w:val="002A2AD7"/>
    <w:rsid w:val="002A2F15"/>
    <w:rsid w:val="002A2F51"/>
    <w:rsid w:val="002A32F0"/>
    <w:rsid w:val="002A3469"/>
    <w:rsid w:val="002A36CC"/>
    <w:rsid w:val="002A3DB8"/>
    <w:rsid w:val="002A3E57"/>
    <w:rsid w:val="002A3E6D"/>
    <w:rsid w:val="002A3FFC"/>
    <w:rsid w:val="002A401F"/>
    <w:rsid w:val="002A47F5"/>
    <w:rsid w:val="002A490B"/>
    <w:rsid w:val="002A4920"/>
    <w:rsid w:val="002A4BC3"/>
    <w:rsid w:val="002A4C27"/>
    <w:rsid w:val="002A4DAE"/>
    <w:rsid w:val="002A4DDA"/>
    <w:rsid w:val="002A4DF5"/>
    <w:rsid w:val="002A4E2B"/>
    <w:rsid w:val="002A4E36"/>
    <w:rsid w:val="002A4FC1"/>
    <w:rsid w:val="002A5493"/>
    <w:rsid w:val="002A553D"/>
    <w:rsid w:val="002A55B7"/>
    <w:rsid w:val="002A5710"/>
    <w:rsid w:val="002A5A14"/>
    <w:rsid w:val="002A5A58"/>
    <w:rsid w:val="002A5C29"/>
    <w:rsid w:val="002A5D77"/>
    <w:rsid w:val="002A5DF8"/>
    <w:rsid w:val="002A5E4A"/>
    <w:rsid w:val="002A5EF9"/>
    <w:rsid w:val="002A5FD1"/>
    <w:rsid w:val="002A6129"/>
    <w:rsid w:val="002A63BE"/>
    <w:rsid w:val="002A6516"/>
    <w:rsid w:val="002A6751"/>
    <w:rsid w:val="002A6E10"/>
    <w:rsid w:val="002A6E3C"/>
    <w:rsid w:val="002A6EAB"/>
    <w:rsid w:val="002A6EEF"/>
    <w:rsid w:val="002A7259"/>
    <w:rsid w:val="002A72A6"/>
    <w:rsid w:val="002A7469"/>
    <w:rsid w:val="002A7590"/>
    <w:rsid w:val="002A7616"/>
    <w:rsid w:val="002A7D55"/>
    <w:rsid w:val="002A7FE4"/>
    <w:rsid w:val="002B01BD"/>
    <w:rsid w:val="002B034E"/>
    <w:rsid w:val="002B03AF"/>
    <w:rsid w:val="002B0573"/>
    <w:rsid w:val="002B06FA"/>
    <w:rsid w:val="002B0C93"/>
    <w:rsid w:val="002B165F"/>
    <w:rsid w:val="002B17A1"/>
    <w:rsid w:val="002B1E8E"/>
    <w:rsid w:val="002B212C"/>
    <w:rsid w:val="002B261C"/>
    <w:rsid w:val="002B275C"/>
    <w:rsid w:val="002B2822"/>
    <w:rsid w:val="002B2B6A"/>
    <w:rsid w:val="002B2E14"/>
    <w:rsid w:val="002B2E37"/>
    <w:rsid w:val="002B2F91"/>
    <w:rsid w:val="002B31A4"/>
    <w:rsid w:val="002B320F"/>
    <w:rsid w:val="002B32F1"/>
    <w:rsid w:val="002B330B"/>
    <w:rsid w:val="002B3353"/>
    <w:rsid w:val="002B339F"/>
    <w:rsid w:val="002B3894"/>
    <w:rsid w:val="002B3C1D"/>
    <w:rsid w:val="002B410E"/>
    <w:rsid w:val="002B43A0"/>
    <w:rsid w:val="002B4884"/>
    <w:rsid w:val="002B493B"/>
    <w:rsid w:val="002B495E"/>
    <w:rsid w:val="002B4A3D"/>
    <w:rsid w:val="002B4E69"/>
    <w:rsid w:val="002B4E95"/>
    <w:rsid w:val="002B4F1C"/>
    <w:rsid w:val="002B53FD"/>
    <w:rsid w:val="002B541F"/>
    <w:rsid w:val="002B54EB"/>
    <w:rsid w:val="002B56E2"/>
    <w:rsid w:val="002B5808"/>
    <w:rsid w:val="002B5ADE"/>
    <w:rsid w:val="002B5B48"/>
    <w:rsid w:val="002B5EFB"/>
    <w:rsid w:val="002B5F3C"/>
    <w:rsid w:val="002B64E0"/>
    <w:rsid w:val="002B6796"/>
    <w:rsid w:val="002B6893"/>
    <w:rsid w:val="002B69FA"/>
    <w:rsid w:val="002B6CDC"/>
    <w:rsid w:val="002B6DD0"/>
    <w:rsid w:val="002B7079"/>
    <w:rsid w:val="002B7D8F"/>
    <w:rsid w:val="002C051A"/>
    <w:rsid w:val="002C05DA"/>
    <w:rsid w:val="002C0B95"/>
    <w:rsid w:val="002C0C0E"/>
    <w:rsid w:val="002C0C7A"/>
    <w:rsid w:val="002C1512"/>
    <w:rsid w:val="002C1C24"/>
    <w:rsid w:val="002C1CA7"/>
    <w:rsid w:val="002C1CB6"/>
    <w:rsid w:val="002C1D64"/>
    <w:rsid w:val="002C1FB7"/>
    <w:rsid w:val="002C21A6"/>
    <w:rsid w:val="002C23DB"/>
    <w:rsid w:val="002C23EA"/>
    <w:rsid w:val="002C2562"/>
    <w:rsid w:val="002C266B"/>
    <w:rsid w:val="002C27E5"/>
    <w:rsid w:val="002C2827"/>
    <w:rsid w:val="002C2B77"/>
    <w:rsid w:val="002C2DC9"/>
    <w:rsid w:val="002C2EFF"/>
    <w:rsid w:val="002C311E"/>
    <w:rsid w:val="002C32CB"/>
    <w:rsid w:val="002C3441"/>
    <w:rsid w:val="002C3528"/>
    <w:rsid w:val="002C37F6"/>
    <w:rsid w:val="002C3C1F"/>
    <w:rsid w:val="002C3C8C"/>
    <w:rsid w:val="002C3CB0"/>
    <w:rsid w:val="002C4024"/>
    <w:rsid w:val="002C421D"/>
    <w:rsid w:val="002C4225"/>
    <w:rsid w:val="002C4275"/>
    <w:rsid w:val="002C4916"/>
    <w:rsid w:val="002C4948"/>
    <w:rsid w:val="002C4E57"/>
    <w:rsid w:val="002C5000"/>
    <w:rsid w:val="002C5219"/>
    <w:rsid w:val="002C5B7B"/>
    <w:rsid w:val="002C5D2E"/>
    <w:rsid w:val="002C61BF"/>
    <w:rsid w:val="002C66B6"/>
    <w:rsid w:val="002C66D5"/>
    <w:rsid w:val="002C6779"/>
    <w:rsid w:val="002C6B2A"/>
    <w:rsid w:val="002C6D17"/>
    <w:rsid w:val="002C6E71"/>
    <w:rsid w:val="002C6F60"/>
    <w:rsid w:val="002C723A"/>
    <w:rsid w:val="002C78B1"/>
    <w:rsid w:val="002C7BF3"/>
    <w:rsid w:val="002D0070"/>
    <w:rsid w:val="002D0081"/>
    <w:rsid w:val="002D02BC"/>
    <w:rsid w:val="002D0645"/>
    <w:rsid w:val="002D0948"/>
    <w:rsid w:val="002D09B6"/>
    <w:rsid w:val="002D0C34"/>
    <w:rsid w:val="002D0F9F"/>
    <w:rsid w:val="002D10BE"/>
    <w:rsid w:val="002D11E8"/>
    <w:rsid w:val="002D132A"/>
    <w:rsid w:val="002D1399"/>
    <w:rsid w:val="002D14F7"/>
    <w:rsid w:val="002D17E1"/>
    <w:rsid w:val="002D18AF"/>
    <w:rsid w:val="002D2088"/>
    <w:rsid w:val="002D2122"/>
    <w:rsid w:val="002D2385"/>
    <w:rsid w:val="002D23D5"/>
    <w:rsid w:val="002D23F5"/>
    <w:rsid w:val="002D252F"/>
    <w:rsid w:val="002D25E3"/>
    <w:rsid w:val="002D29A2"/>
    <w:rsid w:val="002D29D9"/>
    <w:rsid w:val="002D2D3D"/>
    <w:rsid w:val="002D2D84"/>
    <w:rsid w:val="002D30C9"/>
    <w:rsid w:val="002D313D"/>
    <w:rsid w:val="002D319F"/>
    <w:rsid w:val="002D352A"/>
    <w:rsid w:val="002D35DA"/>
    <w:rsid w:val="002D38B4"/>
    <w:rsid w:val="002D397F"/>
    <w:rsid w:val="002D3BF7"/>
    <w:rsid w:val="002D3C94"/>
    <w:rsid w:val="002D41AD"/>
    <w:rsid w:val="002D430D"/>
    <w:rsid w:val="002D4324"/>
    <w:rsid w:val="002D44DD"/>
    <w:rsid w:val="002D489A"/>
    <w:rsid w:val="002D49FF"/>
    <w:rsid w:val="002D4A81"/>
    <w:rsid w:val="002D4A82"/>
    <w:rsid w:val="002D4B2D"/>
    <w:rsid w:val="002D4CB8"/>
    <w:rsid w:val="002D4F62"/>
    <w:rsid w:val="002D508D"/>
    <w:rsid w:val="002D51D3"/>
    <w:rsid w:val="002D57C7"/>
    <w:rsid w:val="002D5976"/>
    <w:rsid w:val="002D5BA4"/>
    <w:rsid w:val="002D5D31"/>
    <w:rsid w:val="002D611B"/>
    <w:rsid w:val="002D611C"/>
    <w:rsid w:val="002D6443"/>
    <w:rsid w:val="002D65A0"/>
    <w:rsid w:val="002D6D57"/>
    <w:rsid w:val="002D72DE"/>
    <w:rsid w:val="002D75F8"/>
    <w:rsid w:val="002D7873"/>
    <w:rsid w:val="002D7A27"/>
    <w:rsid w:val="002D7A41"/>
    <w:rsid w:val="002D7D15"/>
    <w:rsid w:val="002D7D77"/>
    <w:rsid w:val="002D7E3E"/>
    <w:rsid w:val="002E0081"/>
    <w:rsid w:val="002E0160"/>
    <w:rsid w:val="002E01F1"/>
    <w:rsid w:val="002E0234"/>
    <w:rsid w:val="002E06A2"/>
    <w:rsid w:val="002E07EB"/>
    <w:rsid w:val="002E0889"/>
    <w:rsid w:val="002E094E"/>
    <w:rsid w:val="002E09A6"/>
    <w:rsid w:val="002E09DC"/>
    <w:rsid w:val="002E0C07"/>
    <w:rsid w:val="002E0C63"/>
    <w:rsid w:val="002E10C0"/>
    <w:rsid w:val="002E129F"/>
    <w:rsid w:val="002E163A"/>
    <w:rsid w:val="002E17B7"/>
    <w:rsid w:val="002E1962"/>
    <w:rsid w:val="002E19A9"/>
    <w:rsid w:val="002E1AF4"/>
    <w:rsid w:val="002E1BE7"/>
    <w:rsid w:val="002E1D84"/>
    <w:rsid w:val="002E21B1"/>
    <w:rsid w:val="002E234C"/>
    <w:rsid w:val="002E2371"/>
    <w:rsid w:val="002E24B5"/>
    <w:rsid w:val="002E2671"/>
    <w:rsid w:val="002E26E6"/>
    <w:rsid w:val="002E2727"/>
    <w:rsid w:val="002E2783"/>
    <w:rsid w:val="002E27A5"/>
    <w:rsid w:val="002E2B91"/>
    <w:rsid w:val="002E2D54"/>
    <w:rsid w:val="002E2D8A"/>
    <w:rsid w:val="002E3184"/>
    <w:rsid w:val="002E323B"/>
    <w:rsid w:val="002E3317"/>
    <w:rsid w:val="002E3381"/>
    <w:rsid w:val="002E3455"/>
    <w:rsid w:val="002E391B"/>
    <w:rsid w:val="002E3ABE"/>
    <w:rsid w:val="002E3CAF"/>
    <w:rsid w:val="002E3EE2"/>
    <w:rsid w:val="002E424A"/>
    <w:rsid w:val="002E4525"/>
    <w:rsid w:val="002E478D"/>
    <w:rsid w:val="002E4C17"/>
    <w:rsid w:val="002E4D9B"/>
    <w:rsid w:val="002E4F39"/>
    <w:rsid w:val="002E52C1"/>
    <w:rsid w:val="002E5A9B"/>
    <w:rsid w:val="002E5AA7"/>
    <w:rsid w:val="002E5C64"/>
    <w:rsid w:val="002E5E94"/>
    <w:rsid w:val="002E6037"/>
    <w:rsid w:val="002E606B"/>
    <w:rsid w:val="002E60C4"/>
    <w:rsid w:val="002E6183"/>
    <w:rsid w:val="002E62F2"/>
    <w:rsid w:val="002E658A"/>
    <w:rsid w:val="002E676A"/>
    <w:rsid w:val="002E685D"/>
    <w:rsid w:val="002E6AC0"/>
    <w:rsid w:val="002E6FA8"/>
    <w:rsid w:val="002E70CD"/>
    <w:rsid w:val="002E70D7"/>
    <w:rsid w:val="002E72BE"/>
    <w:rsid w:val="002E7496"/>
    <w:rsid w:val="002E77C0"/>
    <w:rsid w:val="002E7839"/>
    <w:rsid w:val="002E7879"/>
    <w:rsid w:val="002E7AB1"/>
    <w:rsid w:val="002E7C14"/>
    <w:rsid w:val="002E7C9D"/>
    <w:rsid w:val="002E7E76"/>
    <w:rsid w:val="002E7EA0"/>
    <w:rsid w:val="002E7FE0"/>
    <w:rsid w:val="002F00CC"/>
    <w:rsid w:val="002F010E"/>
    <w:rsid w:val="002F0347"/>
    <w:rsid w:val="002F0654"/>
    <w:rsid w:val="002F0684"/>
    <w:rsid w:val="002F072B"/>
    <w:rsid w:val="002F092A"/>
    <w:rsid w:val="002F0C0B"/>
    <w:rsid w:val="002F0E28"/>
    <w:rsid w:val="002F0EAC"/>
    <w:rsid w:val="002F122B"/>
    <w:rsid w:val="002F12E0"/>
    <w:rsid w:val="002F1560"/>
    <w:rsid w:val="002F190F"/>
    <w:rsid w:val="002F1C4C"/>
    <w:rsid w:val="002F1C83"/>
    <w:rsid w:val="002F1E29"/>
    <w:rsid w:val="002F1F79"/>
    <w:rsid w:val="002F2300"/>
    <w:rsid w:val="002F2CD2"/>
    <w:rsid w:val="002F2EC3"/>
    <w:rsid w:val="002F2FCB"/>
    <w:rsid w:val="002F3152"/>
    <w:rsid w:val="002F317B"/>
    <w:rsid w:val="002F32BD"/>
    <w:rsid w:val="002F3B8B"/>
    <w:rsid w:val="002F3DE2"/>
    <w:rsid w:val="002F4051"/>
    <w:rsid w:val="002F421E"/>
    <w:rsid w:val="002F42C0"/>
    <w:rsid w:val="002F44C1"/>
    <w:rsid w:val="002F47DC"/>
    <w:rsid w:val="002F48C4"/>
    <w:rsid w:val="002F48F1"/>
    <w:rsid w:val="002F4964"/>
    <w:rsid w:val="002F497F"/>
    <w:rsid w:val="002F4B2B"/>
    <w:rsid w:val="002F4E53"/>
    <w:rsid w:val="002F4ED1"/>
    <w:rsid w:val="002F5001"/>
    <w:rsid w:val="002F5112"/>
    <w:rsid w:val="002F5296"/>
    <w:rsid w:val="002F5366"/>
    <w:rsid w:val="002F552A"/>
    <w:rsid w:val="002F5599"/>
    <w:rsid w:val="002F55BD"/>
    <w:rsid w:val="002F5636"/>
    <w:rsid w:val="002F57E7"/>
    <w:rsid w:val="002F599E"/>
    <w:rsid w:val="002F5C31"/>
    <w:rsid w:val="002F5D04"/>
    <w:rsid w:val="002F5D43"/>
    <w:rsid w:val="002F5DC9"/>
    <w:rsid w:val="002F5FFD"/>
    <w:rsid w:val="002F636B"/>
    <w:rsid w:val="002F64C7"/>
    <w:rsid w:val="002F64DB"/>
    <w:rsid w:val="002F66E2"/>
    <w:rsid w:val="002F676A"/>
    <w:rsid w:val="002F677E"/>
    <w:rsid w:val="002F68B9"/>
    <w:rsid w:val="002F6A3A"/>
    <w:rsid w:val="002F6E6F"/>
    <w:rsid w:val="002F6FDD"/>
    <w:rsid w:val="002F720F"/>
    <w:rsid w:val="002F73CB"/>
    <w:rsid w:val="002F7480"/>
    <w:rsid w:val="002F75E1"/>
    <w:rsid w:val="002F7602"/>
    <w:rsid w:val="002F773D"/>
    <w:rsid w:val="002F77B8"/>
    <w:rsid w:val="002F77BA"/>
    <w:rsid w:val="002F783D"/>
    <w:rsid w:val="002F7A28"/>
    <w:rsid w:val="002F7AF5"/>
    <w:rsid w:val="002F7C8E"/>
    <w:rsid w:val="002F7D64"/>
    <w:rsid w:val="00300029"/>
    <w:rsid w:val="003000DD"/>
    <w:rsid w:val="0030020C"/>
    <w:rsid w:val="0030031F"/>
    <w:rsid w:val="00300412"/>
    <w:rsid w:val="00300599"/>
    <w:rsid w:val="0030059D"/>
    <w:rsid w:val="003008B4"/>
    <w:rsid w:val="0030098E"/>
    <w:rsid w:val="00301103"/>
    <w:rsid w:val="003012DD"/>
    <w:rsid w:val="0030135C"/>
    <w:rsid w:val="00301508"/>
    <w:rsid w:val="0030184D"/>
    <w:rsid w:val="0030194A"/>
    <w:rsid w:val="00301D35"/>
    <w:rsid w:val="00301EEF"/>
    <w:rsid w:val="003020EA"/>
    <w:rsid w:val="003020F2"/>
    <w:rsid w:val="0030217F"/>
    <w:rsid w:val="0030229D"/>
    <w:rsid w:val="0030250D"/>
    <w:rsid w:val="00302824"/>
    <w:rsid w:val="00302925"/>
    <w:rsid w:val="003029CD"/>
    <w:rsid w:val="00302A8D"/>
    <w:rsid w:val="00302AA3"/>
    <w:rsid w:val="00302E9E"/>
    <w:rsid w:val="00302FE7"/>
    <w:rsid w:val="003031AA"/>
    <w:rsid w:val="00303538"/>
    <w:rsid w:val="0030357D"/>
    <w:rsid w:val="0030373E"/>
    <w:rsid w:val="003037AD"/>
    <w:rsid w:val="00303806"/>
    <w:rsid w:val="00303A19"/>
    <w:rsid w:val="00304410"/>
    <w:rsid w:val="0030442C"/>
    <w:rsid w:val="003044E7"/>
    <w:rsid w:val="00304C43"/>
    <w:rsid w:val="00304C8C"/>
    <w:rsid w:val="00304D50"/>
    <w:rsid w:val="00304FDA"/>
    <w:rsid w:val="00305194"/>
    <w:rsid w:val="00305245"/>
    <w:rsid w:val="003053C4"/>
    <w:rsid w:val="00305DD5"/>
    <w:rsid w:val="003061AD"/>
    <w:rsid w:val="00306266"/>
    <w:rsid w:val="0030649D"/>
    <w:rsid w:val="0030694E"/>
    <w:rsid w:val="00306FA1"/>
    <w:rsid w:val="0030710A"/>
    <w:rsid w:val="003072DB"/>
    <w:rsid w:val="0030781A"/>
    <w:rsid w:val="00307925"/>
    <w:rsid w:val="00307BAD"/>
    <w:rsid w:val="00307EC9"/>
    <w:rsid w:val="00310076"/>
    <w:rsid w:val="003100E7"/>
    <w:rsid w:val="003108B8"/>
    <w:rsid w:val="00310964"/>
    <w:rsid w:val="00310D32"/>
    <w:rsid w:val="00310E92"/>
    <w:rsid w:val="00310EFB"/>
    <w:rsid w:val="00310F4F"/>
    <w:rsid w:val="003110B4"/>
    <w:rsid w:val="00311202"/>
    <w:rsid w:val="003112F6"/>
    <w:rsid w:val="003113C9"/>
    <w:rsid w:val="003116ED"/>
    <w:rsid w:val="00311EDB"/>
    <w:rsid w:val="00311F77"/>
    <w:rsid w:val="003120D3"/>
    <w:rsid w:val="003125D0"/>
    <w:rsid w:val="003126A7"/>
    <w:rsid w:val="00312A5A"/>
    <w:rsid w:val="00312E72"/>
    <w:rsid w:val="003134DF"/>
    <w:rsid w:val="00313AD5"/>
    <w:rsid w:val="00313CF0"/>
    <w:rsid w:val="00313DC8"/>
    <w:rsid w:val="00313E93"/>
    <w:rsid w:val="00314217"/>
    <w:rsid w:val="00314453"/>
    <w:rsid w:val="00314696"/>
    <w:rsid w:val="003146FB"/>
    <w:rsid w:val="00314846"/>
    <w:rsid w:val="00314AAA"/>
    <w:rsid w:val="00314B0D"/>
    <w:rsid w:val="00314BFE"/>
    <w:rsid w:val="00315216"/>
    <w:rsid w:val="0031532D"/>
    <w:rsid w:val="00315412"/>
    <w:rsid w:val="003154BE"/>
    <w:rsid w:val="00315AEC"/>
    <w:rsid w:val="00315D12"/>
    <w:rsid w:val="00315FF4"/>
    <w:rsid w:val="00316568"/>
    <w:rsid w:val="0031667B"/>
    <w:rsid w:val="0031673E"/>
    <w:rsid w:val="00316D6B"/>
    <w:rsid w:val="00316EAD"/>
    <w:rsid w:val="00316F03"/>
    <w:rsid w:val="0031714D"/>
    <w:rsid w:val="0031733C"/>
    <w:rsid w:val="003173EE"/>
    <w:rsid w:val="0031746F"/>
    <w:rsid w:val="0031762A"/>
    <w:rsid w:val="003177E5"/>
    <w:rsid w:val="003178C5"/>
    <w:rsid w:val="003179FB"/>
    <w:rsid w:val="00317CAD"/>
    <w:rsid w:val="00317D1E"/>
    <w:rsid w:val="00317DA5"/>
    <w:rsid w:val="00317DC7"/>
    <w:rsid w:val="00317F0A"/>
    <w:rsid w:val="00320163"/>
    <w:rsid w:val="00320640"/>
    <w:rsid w:val="00320792"/>
    <w:rsid w:val="0032124C"/>
    <w:rsid w:val="003212D6"/>
    <w:rsid w:val="003212E9"/>
    <w:rsid w:val="0032146A"/>
    <w:rsid w:val="003216D0"/>
    <w:rsid w:val="00321778"/>
    <w:rsid w:val="00321B87"/>
    <w:rsid w:val="00321F2E"/>
    <w:rsid w:val="0032202B"/>
    <w:rsid w:val="003221B3"/>
    <w:rsid w:val="003222AC"/>
    <w:rsid w:val="00322374"/>
    <w:rsid w:val="0032239C"/>
    <w:rsid w:val="003224BC"/>
    <w:rsid w:val="00322794"/>
    <w:rsid w:val="003227D2"/>
    <w:rsid w:val="0032282F"/>
    <w:rsid w:val="00322871"/>
    <w:rsid w:val="0032294E"/>
    <w:rsid w:val="00322979"/>
    <w:rsid w:val="00322A33"/>
    <w:rsid w:val="00322C25"/>
    <w:rsid w:val="00322DFD"/>
    <w:rsid w:val="00322E0F"/>
    <w:rsid w:val="00323051"/>
    <w:rsid w:val="003232C1"/>
    <w:rsid w:val="00323621"/>
    <w:rsid w:val="0032365E"/>
    <w:rsid w:val="00323992"/>
    <w:rsid w:val="00323A51"/>
    <w:rsid w:val="00323A57"/>
    <w:rsid w:val="003242C2"/>
    <w:rsid w:val="00324491"/>
    <w:rsid w:val="00324C52"/>
    <w:rsid w:val="00324C59"/>
    <w:rsid w:val="00325052"/>
    <w:rsid w:val="00325150"/>
    <w:rsid w:val="003256B7"/>
    <w:rsid w:val="00326150"/>
    <w:rsid w:val="0032659C"/>
    <w:rsid w:val="0032677E"/>
    <w:rsid w:val="00326859"/>
    <w:rsid w:val="0032691E"/>
    <w:rsid w:val="00326984"/>
    <w:rsid w:val="00326BD9"/>
    <w:rsid w:val="00326D0C"/>
    <w:rsid w:val="00326D3E"/>
    <w:rsid w:val="00326EC2"/>
    <w:rsid w:val="00327175"/>
    <w:rsid w:val="0032765A"/>
    <w:rsid w:val="00327762"/>
    <w:rsid w:val="00327CC9"/>
    <w:rsid w:val="00330186"/>
    <w:rsid w:val="003303DE"/>
    <w:rsid w:val="00330506"/>
    <w:rsid w:val="003307B5"/>
    <w:rsid w:val="003307E7"/>
    <w:rsid w:val="00330A2D"/>
    <w:rsid w:val="00330AFB"/>
    <w:rsid w:val="00330B76"/>
    <w:rsid w:val="00330D76"/>
    <w:rsid w:val="0033132A"/>
    <w:rsid w:val="0033148D"/>
    <w:rsid w:val="00331845"/>
    <w:rsid w:val="0033187C"/>
    <w:rsid w:val="00331D20"/>
    <w:rsid w:val="003320A0"/>
    <w:rsid w:val="003322AB"/>
    <w:rsid w:val="00332352"/>
    <w:rsid w:val="0033235F"/>
    <w:rsid w:val="00332A1E"/>
    <w:rsid w:val="00332A45"/>
    <w:rsid w:val="00332B10"/>
    <w:rsid w:val="00332D3B"/>
    <w:rsid w:val="00332D61"/>
    <w:rsid w:val="00332D6C"/>
    <w:rsid w:val="00332F2C"/>
    <w:rsid w:val="00333865"/>
    <w:rsid w:val="003338B7"/>
    <w:rsid w:val="003338CD"/>
    <w:rsid w:val="00333CFE"/>
    <w:rsid w:val="00333DF3"/>
    <w:rsid w:val="00333E3F"/>
    <w:rsid w:val="00333EBC"/>
    <w:rsid w:val="00333FFC"/>
    <w:rsid w:val="003341B1"/>
    <w:rsid w:val="0033434F"/>
    <w:rsid w:val="0033450E"/>
    <w:rsid w:val="003348FC"/>
    <w:rsid w:val="00334993"/>
    <w:rsid w:val="0033499B"/>
    <w:rsid w:val="00334B6D"/>
    <w:rsid w:val="00334B75"/>
    <w:rsid w:val="00334E33"/>
    <w:rsid w:val="003351D0"/>
    <w:rsid w:val="0033582E"/>
    <w:rsid w:val="00336238"/>
    <w:rsid w:val="0033642C"/>
    <w:rsid w:val="00336452"/>
    <w:rsid w:val="00336593"/>
    <w:rsid w:val="00336673"/>
    <w:rsid w:val="0033698F"/>
    <w:rsid w:val="003369C5"/>
    <w:rsid w:val="00336A31"/>
    <w:rsid w:val="00336A71"/>
    <w:rsid w:val="00336B76"/>
    <w:rsid w:val="00336B9A"/>
    <w:rsid w:val="00336F8B"/>
    <w:rsid w:val="00337120"/>
    <w:rsid w:val="003372B3"/>
    <w:rsid w:val="00337468"/>
    <w:rsid w:val="003374B0"/>
    <w:rsid w:val="00337521"/>
    <w:rsid w:val="003376DE"/>
    <w:rsid w:val="00337BB5"/>
    <w:rsid w:val="00337BCE"/>
    <w:rsid w:val="00337CF4"/>
    <w:rsid w:val="00337DD1"/>
    <w:rsid w:val="00340007"/>
    <w:rsid w:val="00340068"/>
    <w:rsid w:val="00340698"/>
    <w:rsid w:val="00340BFF"/>
    <w:rsid w:val="00340C20"/>
    <w:rsid w:val="00340F64"/>
    <w:rsid w:val="003411C0"/>
    <w:rsid w:val="0034147A"/>
    <w:rsid w:val="00342B97"/>
    <w:rsid w:val="00342B99"/>
    <w:rsid w:val="00342C29"/>
    <w:rsid w:val="00342FCD"/>
    <w:rsid w:val="00342FD0"/>
    <w:rsid w:val="003430AB"/>
    <w:rsid w:val="00343292"/>
    <w:rsid w:val="00343610"/>
    <w:rsid w:val="003438A1"/>
    <w:rsid w:val="00343990"/>
    <w:rsid w:val="003441D1"/>
    <w:rsid w:val="00344243"/>
    <w:rsid w:val="0034427D"/>
    <w:rsid w:val="00344497"/>
    <w:rsid w:val="00344574"/>
    <w:rsid w:val="003445C7"/>
    <w:rsid w:val="00344631"/>
    <w:rsid w:val="00344638"/>
    <w:rsid w:val="00344709"/>
    <w:rsid w:val="0034488A"/>
    <w:rsid w:val="003448CB"/>
    <w:rsid w:val="00344B46"/>
    <w:rsid w:val="00344C3D"/>
    <w:rsid w:val="00344C3E"/>
    <w:rsid w:val="00344D1C"/>
    <w:rsid w:val="00344F6F"/>
    <w:rsid w:val="0034507F"/>
    <w:rsid w:val="003452FE"/>
    <w:rsid w:val="00345572"/>
    <w:rsid w:val="003459F1"/>
    <w:rsid w:val="00345BDA"/>
    <w:rsid w:val="00345D9D"/>
    <w:rsid w:val="00345F4E"/>
    <w:rsid w:val="00345FF9"/>
    <w:rsid w:val="00346029"/>
    <w:rsid w:val="003463D9"/>
    <w:rsid w:val="00346841"/>
    <w:rsid w:val="00346999"/>
    <w:rsid w:val="00346E7E"/>
    <w:rsid w:val="00347327"/>
    <w:rsid w:val="00347335"/>
    <w:rsid w:val="0034740C"/>
    <w:rsid w:val="003474A6"/>
    <w:rsid w:val="0034769C"/>
    <w:rsid w:val="00347C29"/>
    <w:rsid w:val="00347D7D"/>
    <w:rsid w:val="00347EF4"/>
    <w:rsid w:val="0035002C"/>
    <w:rsid w:val="003500E5"/>
    <w:rsid w:val="003503C9"/>
    <w:rsid w:val="00350473"/>
    <w:rsid w:val="003505A3"/>
    <w:rsid w:val="0035076E"/>
    <w:rsid w:val="003507A5"/>
    <w:rsid w:val="00350808"/>
    <w:rsid w:val="00350909"/>
    <w:rsid w:val="003509ED"/>
    <w:rsid w:val="00350A0F"/>
    <w:rsid w:val="003512E2"/>
    <w:rsid w:val="003516E0"/>
    <w:rsid w:val="00351807"/>
    <w:rsid w:val="003518A9"/>
    <w:rsid w:val="003518DB"/>
    <w:rsid w:val="00351933"/>
    <w:rsid w:val="00351A37"/>
    <w:rsid w:val="00351AC3"/>
    <w:rsid w:val="00351CF1"/>
    <w:rsid w:val="00352100"/>
    <w:rsid w:val="003522BC"/>
    <w:rsid w:val="0035245F"/>
    <w:rsid w:val="00352777"/>
    <w:rsid w:val="003527C1"/>
    <w:rsid w:val="0035282A"/>
    <w:rsid w:val="00352A7B"/>
    <w:rsid w:val="00352F78"/>
    <w:rsid w:val="0035323D"/>
    <w:rsid w:val="00353295"/>
    <w:rsid w:val="0035372B"/>
    <w:rsid w:val="0035372F"/>
    <w:rsid w:val="0035387C"/>
    <w:rsid w:val="003538F5"/>
    <w:rsid w:val="00354342"/>
    <w:rsid w:val="003543E7"/>
    <w:rsid w:val="00354401"/>
    <w:rsid w:val="00354584"/>
    <w:rsid w:val="003546CC"/>
    <w:rsid w:val="003547E6"/>
    <w:rsid w:val="0035480E"/>
    <w:rsid w:val="00354954"/>
    <w:rsid w:val="00354BF0"/>
    <w:rsid w:val="00354C1D"/>
    <w:rsid w:val="00354F9C"/>
    <w:rsid w:val="0035514D"/>
    <w:rsid w:val="003551A9"/>
    <w:rsid w:val="003551FF"/>
    <w:rsid w:val="003553CF"/>
    <w:rsid w:val="003554FC"/>
    <w:rsid w:val="003555AD"/>
    <w:rsid w:val="00355758"/>
    <w:rsid w:val="00355855"/>
    <w:rsid w:val="0035588C"/>
    <w:rsid w:val="00355CEE"/>
    <w:rsid w:val="00355E2C"/>
    <w:rsid w:val="00355E3B"/>
    <w:rsid w:val="00355E71"/>
    <w:rsid w:val="00356182"/>
    <w:rsid w:val="003562DE"/>
    <w:rsid w:val="0035665B"/>
    <w:rsid w:val="00356985"/>
    <w:rsid w:val="003569D9"/>
    <w:rsid w:val="003569FD"/>
    <w:rsid w:val="00356AEF"/>
    <w:rsid w:val="00356BC4"/>
    <w:rsid w:val="00356FC8"/>
    <w:rsid w:val="0035711A"/>
    <w:rsid w:val="0035746D"/>
    <w:rsid w:val="00357553"/>
    <w:rsid w:val="00357589"/>
    <w:rsid w:val="003575A8"/>
    <w:rsid w:val="0035777D"/>
    <w:rsid w:val="00357876"/>
    <w:rsid w:val="003579AE"/>
    <w:rsid w:val="00357DE0"/>
    <w:rsid w:val="00357E64"/>
    <w:rsid w:val="00360600"/>
    <w:rsid w:val="003607F6"/>
    <w:rsid w:val="0036085E"/>
    <w:rsid w:val="00360B1C"/>
    <w:rsid w:val="00360DDA"/>
    <w:rsid w:val="00360F36"/>
    <w:rsid w:val="00360FBE"/>
    <w:rsid w:val="003610FA"/>
    <w:rsid w:val="003612C8"/>
    <w:rsid w:val="0036142E"/>
    <w:rsid w:val="003614DF"/>
    <w:rsid w:val="0036184A"/>
    <w:rsid w:val="00361900"/>
    <w:rsid w:val="00361929"/>
    <w:rsid w:val="003619CF"/>
    <w:rsid w:val="003624F2"/>
    <w:rsid w:val="0036264E"/>
    <w:rsid w:val="00362731"/>
    <w:rsid w:val="003627A6"/>
    <w:rsid w:val="003627C0"/>
    <w:rsid w:val="00362AC9"/>
    <w:rsid w:val="00362B60"/>
    <w:rsid w:val="00362D8A"/>
    <w:rsid w:val="003633B7"/>
    <w:rsid w:val="003637F5"/>
    <w:rsid w:val="003638EA"/>
    <w:rsid w:val="00363957"/>
    <w:rsid w:val="003639F4"/>
    <w:rsid w:val="00363A1F"/>
    <w:rsid w:val="00363D2C"/>
    <w:rsid w:val="003643AC"/>
    <w:rsid w:val="00364A07"/>
    <w:rsid w:val="00364B00"/>
    <w:rsid w:val="00364C40"/>
    <w:rsid w:val="00364E46"/>
    <w:rsid w:val="00364FDE"/>
    <w:rsid w:val="00364FFE"/>
    <w:rsid w:val="00365450"/>
    <w:rsid w:val="00365520"/>
    <w:rsid w:val="003655DB"/>
    <w:rsid w:val="003658AB"/>
    <w:rsid w:val="00365B1F"/>
    <w:rsid w:val="00365BB5"/>
    <w:rsid w:val="00365CF8"/>
    <w:rsid w:val="00365E44"/>
    <w:rsid w:val="00366280"/>
    <w:rsid w:val="00366566"/>
    <w:rsid w:val="003667CD"/>
    <w:rsid w:val="00366A93"/>
    <w:rsid w:val="00366CCC"/>
    <w:rsid w:val="00366D42"/>
    <w:rsid w:val="00366EB6"/>
    <w:rsid w:val="003676C5"/>
    <w:rsid w:val="003678D1"/>
    <w:rsid w:val="0036795A"/>
    <w:rsid w:val="00367A4E"/>
    <w:rsid w:val="00367AEA"/>
    <w:rsid w:val="00367D54"/>
    <w:rsid w:val="00367DD0"/>
    <w:rsid w:val="00367FEE"/>
    <w:rsid w:val="00370189"/>
    <w:rsid w:val="0037076B"/>
    <w:rsid w:val="00370BBE"/>
    <w:rsid w:val="00370C98"/>
    <w:rsid w:val="00370F26"/>
    <w:rsid w:val="00371004"/>
    <w:rsid w:val="00371092"/>
    <w:rsid w:val="003710A9"/>
    <w:rsid w:val="00371409"/>
    <w:rsid w:val="003715EB"/>
    <w:rsid w:val="003716AA"/>
    <w:rsid w:val="00371C14"/>
    <w:rsid w:val="00371D2E"/>
    <w:rsid w:val="00371F92"/>
    <w:rsid w:val="00371F9D"/>
    <w:rsid w:val="00372132"/>
    <w:rsid w:val="00372136"/>
    <w:rsid w:val="0037215F"/>
    <w:rsid w:val="00372844"/>
    <w:rsid w:val="003729C0"/>
    <w:rsid w:val="00372CCA"/>
    <w:rsid w:val="00373016"/>
    <w:rsid w:val="003730C0"/>
    <w:rsid w:val="0037342C"/>
    <w:rsid w:val="003737F9"/>
    <w:rsid w:val="003738E1"/>
    <w:rsid w:val="00373CAB"/>
    <w:rsid w:val="0037457E"/>
    <w:rsid w:val="00374591"/>
    <w:rsid w:val="003748BD"/>
    <w:rsid w:val="00374E2B"/>
    <w:rsid w:val="00375440"/>
    <w:rsid w:val="003756D2"/>
    <w:rsid w:val="00375844"/>
    <w:rsid w:val="00375E3A"/>
    <w:rsid w:val="003760C7"/>
    <w:rsid w:val="0037612C"/>
    <w:rsid w:val="00376374"/>
    <w:rsid w:val="003766DC"/>
    <w:rsid w:val="00376B35"/>
    <w:rsid w:val="00377040"/>
    <w:rsid w:val="00377063"/>
    <w:rsid w:val="003772A4"/>
    <w:rsid w:val="003772BA"/>
    <w:rsid w:val="003779AF"/>
    <w:rsid w:val="00380402"/>
    <w:rsid w:val="0038083C"/>
    <w:rsid w:val="00380CF5"/>
    <w:rsid w:val="0038103F"/>
    <w:rsid w:val="003812C2"/>
    <w:rsid w:val="003814F9"/>
    <w:rsid w:val="0038155B"/>
    <w:rsid w:val="003815CD"/>
    <w:rsid w:val="0038184D"/>
    <w:rsid w:val="003819C4"/>
    <w:rsid w:val="003819F0"/>
    <w:rsid w:val="00381A3D"/>
    <w:rsid w:val="00381B54"/>
    <w:rsid w:val="00381B6C"/>
    <w:rsid w:val="00381E9B"/>
    <w:rsid w:val="00381F6F"/>
    <w:rsid w:val="003820A9"/>
    <w:rsid w:val="0038218D"/>
    <w:rsid w:val="003821FE"/>
    <w:rsid w:val="00382634"/>
    <w:rsid w:val="00382CB9"/>
    <w:rsid w:val="00382F56"/>
    <w:rsid w:val="0038317D"/>
    <w:rsid w:val="0038323D"/>
    <w:rsid w:val="00383241"/>
    <w:rsid w:val="00383350"/>
    <w:rsid w:val="00383399"/>
    <w:rsid w:val="0038366C"/>
    <w:rsid w:val="00383773"/>
    <w:rsid w:val="00383BAC"/>
    <w:rsid w:val="00383C47"/>
    <w:rsid w:val="0038412D"/>
    <w:rsid w:val="003841E8"/>
    <w:rsid w:val="003842A5"/>
    <w:rsid w:val="003843B9"/>
    <w:rsid w:val="003844BD"/>
    <w:rsid w:val="00384501"/>
    <w:rsid w:val="00384540"/>
    <w:rsid w:val="00384770"/>
    <w:rsid w:val="003847CF"/>
    <w:rsid w:val="003849DE"/>
    <w:rsid w:val="00384B1E"/>
    <w:rsid w:val="00384D2B"/>
    <w:rsid w:val="00384ED4"/>
    <w:rsid w:val="00385267"/>
    <w:rsid w:val="003852AE"/>
    <w:rsid w:val="00385372"/>
    <w:rsid w:val="003854BB"/>
    <w:rsid w:val="00385D57"/>
    <w:rsid w:val="00385FDA"/>
    <w:rsid w:val="003860A7"/>
    <w:rsid w:val="00386364"/>
    <w:rsid w:val="003863CF"/>
    <w:rsid w:val="00386557"/>
    <w:rsid w:val="003865EB"/>
    <w:rsid w:val="00386618"/>
    <w:rsid w:val="003866A7"/>
    <w:rsid w:val="00386758"/>
    <w:rsid w:val="00386780"/>
    <w:rsid w:val="003869CA"/>
    <w:rsid w:val="00386A2A"/>
    <w:rsid w:val="00386A35"/>
    <w:rsid w:val="00386C3F"/>
    <w:rsid w:val="0038703C"/>
    <w:rsid w:val="003871AA"/>
    <w:rsid w:val="00387223"/>
    <w:rsid w:val="0038740E"/>
    <w:rsid w:val="003876EA"/>
    <w:rsid w:val="003877DE"/>
    <w:rsid w:val="003878CA"/>
    <w:rsid w:val="003879DE"/>
    <w:rsid w:val="00387E3D"/>
    <w:rsid w:val="00387EDF"/>
    <w:rsid w:val="00387F8D"/>
    <w:rsid w:val="003902F2"/>
    <w:rsid w:val="003903CC"/>
    <w:rsid w:val="0039061B"/>
    <w:rsid w:val="00390700"/>
    <w:rsid w:val="003909AF"/>
    <w:rsid w:val="003909C5"/>
    <w:rsid w:val="00390C7A"/>
    <w:rsid w:val="00390D67"/>
    <w:rsid w:val="00390D86"/>
    <w:rsid w:val="00390F58"/>
    <w:rsid w:val="00390FB1"/>
    <w:rsid w:val="00391050"/>
    <w:rsid w:val="003910A7"/>
    <w:rsid w:val="00391256"/>
    <w:rsid w:val="00391322"/>
    <w:rsid w:val="0039152B"/>
    <w:rsid w:val="00391640"/>
    <w:rsid w:val="00391A6B"/>
    <w:rsid w:val="00391AFA"/>
    <w:rsid w:val="00391B35"/>
    <w:rsid w:val="00391B7A"/>
    <w:rsid w:val="00391BF0"/>
    <w:rsid w:val="00391EA7"/>
    <w:rsid w:val="00391EEF"/>
    <w:rsid w:val="003921CF"/>
    <w:rsid w:val="00392240"/>
    <w:rsid w:val="003922DC"/>
    <w:rsid w:val="003923E3"/>
    <w:rsid w:val="003924AE"/>
    <w:rsid w:val="0039253C"/>
    <w:rsid w:val="003925BA"/>
    <w:rsid w:val="003925C3"/>
    <w:rsid w:val="003925C9"/>
    <w:rsid w:val="00392604"/>
    <w:rsid w:val="003926A0"/>
    <w:rsid w:val="003926F6"/>
    <w:rsid w:val="00392742"/>
    <w:rsid w:val="0039279B"/>
    <w:rsid w:val="00392998"/>
    <w:rsid w:val="00392B8B"/>
    <w:rsid w:val="00392EC7"/>
    <w:rsid w:val="00392EED"/>
    <w:rsid w:val="003931AF"/>
    <w:rsid w:val="003932CB"/>
    <w:rsid w:val="003934AD"/>
    <w:rsid w:val="003936FA"/>
    <w:rsid w:val="003937B4"/>
    <w:rsid w:val="00393AC9"/>
    <w:rsid w:val="00393AF3"/>
    <w:rsid w:val="00393E1C"/>
    <w:rsid w:val="00393FDA"/>
    <w:rsid w:val="0039403C"/>
    <w:rsid w:val="00394091"/>
    <w:rsid w:val="003940D3"/>
    <w:rsid w:val="0039474C"/>
    <w:rsid w:val="003947AA"/>
    <w:rsid w:val="00394BBF"/>
    <w:rsid w:val="00394D84"/>
    <w:rsid w:val="00394FC3"/>
    <w:rsid w:val="003950F3"/>
    <w:rsid w:val="00395385"/>
    <w:rsid w:val="003956FD"/>
    <w:rsid w:val="00395864"/>
    <w:rsid w:val="0039589D"/>
    <w:rsid w:val="00395A84"/>
    <w:rsid w:val="00395AC7"/>
    <w:rsid w:val="00395BD8"/>
    <w:rsid w:val="00395C94"/>
    <w:rsid w:val="00395E3B"/>
    <w:rsid w:val="00395E51"/>
    <w:rsid w:val="00395EEB"/>
    <w:rsid w:val="003960D9"/>
    <w:rsid w:val="00396435"/>
    <w:rsid w:val="003967DD"/>
    <w:rsid w:val="003968AE"/>
    <w:rsid w:val="00396BEA"/>
    <w:rsid w:val="003970DA"/>
    <w:rsid w:val="003972A9"/>
    <w:rsid w:val="00397384"/>
    <w:rsid w:val="0039754A"/>
    <w:rsid w:val="00397613"/>
    <w:rsid w:val="00397753"/>
    <w:rsid w:val="00397E85"/>
    <w:rsid w:val="003A0289"/>
    <w:rsid w:val="003A054F"/>
    <w:rsid w:val="003A05ED"/>
    <w:rsid w:val="003A0704"/>
    <w:rsid w:val="003A071A"/>
    <w:rsid w:val="003A0BC1"/>
    <w:rsid w:val="003A0C34"/>
    <w:rsid w:val="003A0D55"/>
    <w:rsid w:val="003A0F8E"/>
    <w:rsid w:val="003A14D5"/>
    <w:rsid w:val="003A164C"/>
    <w:rsid w:val="003A16D0"/>
    <w:rsid w:val="003A1709"/>
    <w:rsid w:val="003A18D5"/>
    <w:rsid w:val="003A1A62"/>
    <w:rsid w:val="003A1D0E"/>
    <w:rsid w:val="003A2005"/>
    <w:rsid w:val="003A2017"/>
    <w:rsid w:val="003A2344"/>
    <w:rsid w:val="003A23AD"/>
    <w:rsid w:val="003A23F0"/>
    <w:rsid w:val="003A291A"/>
    <w:rsid w:val="003A2A5D"/>
    <w:rsid w:val="003A2C47"/>
    <w:rsid w:val="003A2DCE"/>
    <w:rsid w:val="003A2FAB"/>
    <w:rsid w:val="003A3015"/>
    <w:rsid w:val="003A303C"/>
    <w:rsid w:val="003A3165"/>
    <w:rsid w:val="003A3179"/>
    <w:rsid w:val="003A3265"/>
    <w:rsid w:val="003A3271"/>
    <w:rsid w:val="003A329B"/>
    <w:rsid w:val="003A33DA"/>
    <w:rsid w:val="003A33FE"/>
    <w:rsid w:val="003A357F"/>
    <w:rsid w:val="003A37CE"/>
    <w:rsid w:val="003A3B74"/>
    <w:rsid w:val="003A3BAB"/>
    <w:rsid w:val="003A3D0D"/>
    <w:rsid w:val="003A3D4B"/>
    <w:rsid w:val="003A3F5A"/>
    <w:rsid w:val="003A43F2"/>
    <w:rsid w:val="003A448D"/>
    <w:rsid w:val="003A45A0"/>
    <w:rsid w:val="003A460B"/>
    <w:rsid w:val="003A4CC0"/>
    <w:rsid w:val="003A4F62"/>
    <w:rsid w:val="003A4F94"/>
    <w:rsid w:val="003A545B"/>
    <w:rsid w:val="003A54C2"/>
    <w:rsid w:val="003A54C9"/>
    <w:rsid w:val="003A54D0"/>
    <w:rsid w:val="003A559B"/>
    <w:rsid w:val="003A55D4"/>
    <w:rsid w:val="003A563C"/>
    <w:rsid w:val="003A5701"/>
    <w:rsid w:val="003A58E1"/>
    <w:rsid w:val="003A5D26"/>
    <w:rsid w:val="003A607F"/>
    <w:rsid w:val="003A6328"/>
    <w:rsid w:val="003A6370"/>
    <w:rsid w:val="003A6881"/>
    <w:rsid w:val="003A6985"/>
    <w:rsid w:val="003A6F94"/>
    <w:rsid w:val="003A7188"/>
    <w:rsid w:val="003A7195"/>
    <w:rsid w:val="003A76D7"/>
    <w:rsid w:val="003A7886"/>
    <w:rsid w:val="003A7B73"/>
    <w:rsid w:val="003B00B1"/>
    <w:rsid w:val="003B02B3"/>
    <w:rsid w:val="003B0424"/>
    <w:rsid w:val="003B055E"/>
    <w:rsid w:val="003B05A9"/>
    <w:rsid w:val="003B05AC"/>
    <w:rsid w:val="003B0A89"/>
    <w:rsid w:val="003B0FE4"/>
    <w:rsid w:val="003B111D"/>
    <w:rsid w:val="003B164C"/>
    <w:rsid w:val="003B1865"/>
    <w:rsid w:val="003B1CA5"/>
    <w:rsid w:val="003B1FF7"/>
    <w:rsid w:val="003B2269"/>
    <w:rsid w:val="003B22D6"/>
    <w:rsid w:val="003B2473"/>
    <w:rsid w:val="003B2660"/>
    <w:rsid w:val="003B2EC6"/>
    <w:rsid w:val="003B3675"/>
    <w:rsid w:val="003B380E"/>
    <w:rsid w:val="003B3A1A"/>
    <w:rsid w:val="003B3AFB"/>
    <w:rsid w:val="003B3EE1"/>
    <w:rsid w:val="003B3FA8"/>
    <w:rsid w:val="003B4553"/>
    <w:rsid w:val="003B476F"/>
    <w:rsid w:val="003B4890"/>
    <w:rsid w:val="003B49A2"/>
    <w:rsid w:val="003B4AEE"/>
    <w:rsid w:val="003B4ED5"/>
    <w:rsid w:val="003B4FAC"/>
    <w:rsid w:val="003B5109"/>
    <w:rsid w:val="003B52DA"/>
    <w:rsid w:val="003B547A"/>
    <w:rsid w:val="003B56DF"/>
    <w:rsid w:val="003B5779"/>
    <w:rsid w:val="003B57F4"/>
    <w:rsid w:val="003B5883"/>
    <w:rsid w:val="003B5955"/>
    <w:rsid w:val="003B5A17"/>
    <w:rsid w:val="003B5C42"/>
    <w:rsid w:val="003B5D3F"/>
    <w:rsid w:val="003B5E47"/>
    <w:rsid w:val="003B61E0"/>
    <w:rsid w:val="003B62AF"/>
    <w:rsid w:val="003B6428"/>
    <w:rsid w:val="003B6496"/>
    <w:rsid w:val="003B6732"/>
    <w:rsid w:val="003B6744"/>
    <w:rsid w:val="003B68D7"/>
    <w:rsid w:val="003B69C6"/>
    <w:rsid w:val="003B6D46"/>
    <w:rsid w:val="003B6D99"/>
    <w:rsid w:val="003B6E9F"/>
    <w:rsid w:val="003B6F55"/>
    <w:rsid w:val="003B6FF9"/>
    <w:rsid w:val="003B7408"/>
    <w:rsid w:val="003B74D9"/>
    <w:rsid w:val="003B753A"/>
    <w:rsid w:val="003B7674"/>
    <w:rsid w:val="003B7981"/>
    <w:rsid w:val="003B7D47"/>
    <w:rsid w:val="003C0642"/>
    <w:rsid w:val="003C0689"/>
    <w:rsid w:val="003C0B37"/>
    <w:rsid w:val="003C0E2E"/>
    <w:rsid w:val="003C0F16"/>
    <w:rsid w:val="003C0F3C"/>
    <w:rsid w:val="003C133E"/>
    <w:rsid w:val="003C1374"/>
    <w:rsid w:val="003C15BE"/>
    <w:rsid w:val="003C1676"/>
    <w:rsid w:val="003C17D0"/>
    <w:rsid w:val="003C1A48"/>
    <w:rsid w:val="003C1A7E"/>
    <w:rsid w:val="003C1B25"/>
    <w:rsid w:val="003C1B5A"/>
    <w:rsid w:val="003C1DC6"/>
    <w:rsid w:val="003C1E02"/>
    <w:rsid w:val="003C1E1D"/>
    <w:rsid w:val="003C2918"/>
    <w:rsid w:val="003C2951"/>
    <w:rsid w:val="003C2AE0"/>
    <w:rsid w:val="003C2C42"/>
    <w:rsid w:val="003C2E13"/>
    <w:rsid w:val="003C31AD"/>
    <w:rsid w:val="003C3236"/>
    <w:rsid w:val="003C3550"/>
    <w:rsid w:val="003C36DD"/>
    <w:rsid w:val="003C3816"/>
    <w:rsid w:val="003C3846"/>
    <w:rsid w:val="003C3889"/>
    <w:rsid w:val="003C3B17"/>
    <w:rsid w:val="003C3E67"/>
    <w:rsid w:val="003C43BF"/>
    <w:rsid w:val="003C45C9"/>
    <w:rsid w:val="003C45DC"/>
    <w:rsid w:val="003C49A8"/>
    <w:rsid w:val="003C4A0F"/>
    <w:rsid w:val="003C4BFF"/>
    <w:rsid w:val="003C4DCB"/>
    <w:rsid w:val="003C549E"/>
    <w:rsid w:val="003C556F"/>
    <w:rsid w:val="003C5803"/>
    <w:rsid w:val="003C5D27"/>
    <w:rsid w:val="003C5F9D"/>
    <w:rsid w:val="003C601D"/>
    <w:rsid w:val="003C6447"/>
    <w:rsid w:val="003C64CD"/>
    <w:rsid w:val="003C66AF"/>
    <w:rsid w:val="003C6836"/>
    <w:rsid w:val="003C6AAA"/>
    <w:rsid w:val="003C6B5A"/>
    <w:rsid w:val="003C6C8F"/>
    <w:rsid w:val="003C73E0"/>
    <w:rsid w:val="003C7645"/>
    <w:rsid w:val="003C773C"/>
    <w:rsid w:val="003C77E4"/>
    <w:rsid w:val="003C7962"/>
    <w:rsid w:val="003C79A5"/>
    <w:rsid w:val="003C7A8A"/>
    <w:rsid w:val="003C7C23"/>
    <w:rsid w:val="003C7C9E"/>
    <w:rsid w:val="003D017D"/>
    <w:rsid w:val="003D072F"/>
    <w:rsid w:val="003D094B"/>
    <w:rsid w:val="003D0AC2"/>
    <w:rsid w:val="003D0B1F"/>
    <w:rsid w:val="003D0BCD"/>
    <w:rsid w:val="003D0C20"/>
    <w:rsid w:val="003D113B"/>
    <w:rsid w:val="003D1491"/>
    <w:rsid w:val="003D14CB"/>
    <w:rsid w:val="003D17F6"/>
    <w:rsid w:val="003D1D5D"/>
    <w:rsid w:val="003D1DE5"/>
    <w:rsid w:val="003D1ED2"/>
    <w:rsid w:val="003D1FDA"/>
    <w:rsid w:val="003D2459"/>
    <w:rsid w:val="003D24E1"/>
    <w:rsid w:val="003D26B9"/>
    <w:rsid w:val="003D2845"/>
    <w:rsid w:val="003D29B0"/>
    <w:rsid w:val="003D29C3"/>
    <w:rsid w:val="003D2F07"/>
    <w:rsid w:val="003D2F0D"/>
    <w:rsid w:val="003D3192"/>
    <w:rsid w:val="003D32FA"/>
    <w:rsid w:val="003D3342"/>
    <w:rsid w:val="003D351D"/>
    <w:rsid w:val="003D35A4"/>
    <w:rsid w:val="003D3691"/>
    <w:rsid w:val="003D3C73"/>
    <w:rsid w:val="003D3D4E"/>
    <w:rsid w:val="003D400A"/>
    <w:rsid w:val="003D401E"/>
    <w:rsid w:val="003D40E1"/>
    <w:rsid w:val="003D454F"/>
    <w:rsid w:val="003D458D"/>
    <w:rsid w:val="003D4859"/>
    <w:rsid w:val="003D4A95"/>
    <w:rsid w:val="003D4E1C"/>
    <w:rsid w:val="003D4F8B"/>
    <w:rsid w:val="003D519B"/>
    <w:rsid w:val="003D52F9"/>
    <w:rsid w:val="003D54C9"/>
    <w:rsid w:val="003D5C5F"/>
    <w:rsid w:val="003D5CDA"/>
    <w:rsid w:val="003D5D6F"/>
    <w:rsid w:val="003D5F16"/>
    <w:rsid w:val="003D5FF4"/>
    <w:rsid w:val="003D611C"/>
    <w:rsid w:val="003D61B5"/>
    <w:rsid w:val="003D62AC"/>
    <w:rsid w:val="003D6564"/>
    <w:rsid w:val="003D66F6"/>
    <w:rsid w:val="003D672A"/>
    <w:rsid w:val="003D6768"/>
    <w:rsid w:val="003D6A2C"/>
    <w:rsid w:val="003D6B7F"/>
    <w:rsid w:val="003D6F20"/>
    <w:rsid w:val="003D7049"/>
    <w:rsid w:val="003D73E1"/>
    <w:rsid w:val="003D7895"/>
    <w:rsid w:val="003D7AE2"/>
    <w:rsid w:val="003D7C5C"/>
    <w:rsid w:val="003D7D23"/>
    <w:rsid w:val="003D7D52"/>
    <w:rsid w:val="003D7D58"/>
    <w:rsid w:val="003D7D76"/>
    <w:rsid w:val="003D7DA0"/>
    <w:rsid w:val="003D7E57"/>
    <w:rsid w:val="003D7E91"/>
    <w:rsid w:val="003D7FE3"/>
    <w:rsid w:val="003E0043"/>
    <w:rsid w:val="003E00D8"/>
    <w:rsid w:val="003E0320"/>
    <w:rsid w:val="003E04F0"/>
    <w:rsid w:val="003E06DD"/>
    <w:rsid w:val="003E07E9"/>
    <w:rsid w:val="003E0CA2"/>
    <w:rsid w:val="003E1015"/>
    <w:rsid w:val="003E10BD"/>
    <w:rsid w:val="003E12EC"/>
    <w:rsid w:val="003E1373"/>
    <w:rsid w:val="003E13C4"/>
    <w:rsid w:val="003E1449"/>
    <w:rsid w:val="003E16B0"/>
    <w:rsid w:val="003E19D5"/>
    <w:rsid w:val="003E1A1A"/>
    <w:rsid w:val="003E1C2C"/>
    <w:rsid w:val="003E1D0C"/>
    <w:rsid w:val="003E1D85"/>
    <w:rsid w:val="003E1D9A"/>
    <w:rsid w:val="003E1F26"/>
    <w:rsid w:val="003E2004"/>
    <w:rsid w:val="003E2572"/>
    <w:rsid w:val="003E2688"/>
    <w:rsid w:val="003E2A2C"/>
    <w:rsid w:val="003E2CAB"/>
    <w:rsid w:val="003E3010"/>
    <w:rsid w:val="003E3384"/>
    <w:rsid w:val="003E37A7"/>
    <w:rsid w:val="003E388D"/>
    <w:rsid w:val="003E3999"/>
    <w:rsid w:val="003E3A07"/>
    <w:rsid w:val="003E3C0A"/>
    <w:rsid w:val="003E4092"/>
    <w:rsid w:val="003E4301"/>
    <w:rsid w:val="003E43DD"/>
    <w:rsid w:val="003E44CB"/>
    <w:rsid w:val="003E4C9D"/>
    <w:rsid w:val="003E4D4E"/>
    <w:rsid w:val="003E5066"/>
    <w:rsid w:val="003E5157"/>
    <w:rsid w:val="003E517D"/>
    <w:rsid w:val="003E56FC"/>
    <w:rsid w:val="003E57A2"/>
    <w:rsid w:val="003E5810"/>
    <w:rsid w:val="003E5A9B"/>
    <w:rsid w:val="003E5BD1"/>
    <w:rsid w:val="003E5C22"/>
    <w:rsid w:val="003E5F81"/>
    <w:rsid w:val="003E6176"/>
    <w:rsid w:val="003E6196"/>
    <w:rsid w:val="003E6221"/>
    <w:rsid w:val="003E6798"/>
    <w:rsid w:val="003E69EA"/>
    <w:rsid w:val="003E6A0F"/>
    <w:rsid w:val="003E6B42"/>
    <w:rsid w:val="003E6BF4"/>
    <w:rsid w:val="003E6C89"/>
    <w:rsid w:val="003E707C"/>
    <w:rsid w:val="003E7124"/>
    <w:rsid w:val="003E7252"/>
    <w:rsid w:val="003E7560"/>
    <w:rsid w:val="003E758A"/>
    <w:rsid w:val="003E7599"/>
    <w:rsid w:val="003E7664"/>
    <w:rsid w:val="003E785F"/>
    <w:rsid w:val="003E7909"/>
    <w:rsid w:val="003E7B20"/>
    <w:rsid w:val="003E7B71"/>
    <w:rsid w:val="003E7E59"/>
    <w:rsid w:val="003E7ECC"/>
    <w:rsid w:val="003E7EFE"/>
    <w:rsid w:val="003F0001"/>
    <w:rsid w:val="003F001D"/>
    <w:rsid w:val="003F021F"/>
    <w:rsid w:val="003F034B"/>
    <w:rsid w:val="003F036F"/>
    <w:rsid w:val="003F0517"/>
    <w:rsid w:val="003F0844"/>
    <w:rsid w:val="003F0AA4"/>
    <w:rsid w:val="003F0B12"/>
    <w:rsid w:val="003F0C45"/>
    <w:rsid w:val="003F0F34"/>
    <w:rsid w:val="003F134F"/>
    <w:rsid w:val="003F154F"/>
    <w:rsid w:val="003F15B1"/>
    <w:rsid w:val="003F1AFA"/>
    <w:rsid w:val="003F1C04"/>
    <w:rsid w:val="003F1C53"/>
    <w:rsid w:val="003F2053"/>
    <w:rsid w:val="003F239B"/>
    <w:rsid w:val="003F26CB"/>
    <w:rsid w:val="003F28EE"/>
    <w:rsid w:val="003F2A39"/>
    <w:rsid w:val="003F2C76"/>
    <w:rsid w:val="003F30E0"/>
    <w:rsid w:val="003F3133"/>
    <w:rsid w:val="003F3220"/>
    <w:rsid w:val="003F3789"/>
    <w:rsid w:val="003F37C3"/>
    <w:rsid w:val="003F3878"/>
    <w:rsid w:val="003F3918"/>
    <w:rsid w:val="003F420E"/>
    <w:rsid w:val="003F431F"/>
    <w:rsid w:val="003F485E"/>
    <w:rsid w:val="003F4A65"/>
    <w:rsid w:val="003F4BF0"/>
    <w:rsid w:val="003F4CA3"/>
    <w:rsid w:val="003F4E06"/>
    <w:rsid w:val="003F4E0C"/>
    <w:rsid w:val="003F5366"/>
    <w:rsid w:val="003F5374"/>
    <w:rsid w:val="003F544F"/>
    <w:rsid w:val="003F5690"/>
    <w:rsid w:val="003F5799"/>
    <w:rsid w:val="003F583C"/>
    <w:rsid w:val="003F588B"/>
    <w:rsid w:val="003F58AC"/>
    <w:rsid w:val="003F5A28"/>
    <w:rsid w:val="003F5CB3"/>
    <w:rsid w:val="003F5F19"/>
    <w:rsid w:val="003F61EF"/>
    <w:rsid w:val="003F6411"/>
    <w:rsid w:val="003F66B0"/>
    <w:rsid w:val="003F6781"/>
    <w:rsid w:val="003F6A6F"/>
    <w:rsid w:val="003F6AF9"/>
    <w:rsid w:val="003F6CA8"/>
    <w:rsid w:val="003F6CAD"/>
    <w:rsid w:val="003F71A7"/>
    <w:rsid w:val="003F7294"/>
    <w:rsid w:val="003F7676"/>
    <w:rsid w:val="003F7725"/>
    <w:rsid w:val="003F7D9A"/>
    <w:rsid w:val="004000F2"/>
    <w:rsid w:val="00400282"/>
    <w:rsid w:val="0040034D"/>
    <w:rsid w:val="004003B5"/>
    <w:rsid w:val="0040054A"/>
    <w:rsid w:val="00400B53"/>
    <w:rsid w:val="00400E97"/>
    <w:rsid w:val="0040124A"/>
    <w:rsid w:val="004013E6"/>
    <w:rsid w:val="00401645"/>
    <w:rsid w:val="004018DE"/>
    <w:rsid w:val="00401D66"/>
    <w:rsid w:val="00401DC2"/>
    <w:rsid w:val="00401F1D"/>
    <w:rsid w:val="004020D6"/>
    <w:rsid w:val="00402200"/>
    <w:rsid w:val="00402599"/>
    <w:rsid w:val="004025EF"/>
    <w:rsid w:val="00402630"/>
    <w:rsid w:val="004026B5"/>
    <w:rsid w:val="00402886"/>
    <w:rsid w:val="00402A9B"/>
    <w:rsid w:val="00402B1C"/>
    <w:rsid w:val="00403044"/>
    <w:rsid w:val="00403070"/>
    <w:rsid w:val="004030B0"/>
    <w:rsid w:val="00403664"/>
    <w:rsid w:val="004037FF"/>
    <w:rsid w:val="00403807"/>
    <w:rsid w:val="00403989"/>
    <w:rsid w:val="004039FF"/>
    <w:rsid w:val="00403E99"/>
    <w:rsid w:val="00404179"/>
    <w:rsid w:val="00404564"/>
    <w:rsid w:val="004047C7"/>
    <w:rsid w:val="00404A12"/>
    <w:rsid w:val="00404D3C"/>
    <w:rsid w:val="00404F3E"/>
    <w:rsid w:val="0040500E"/>
    <w:rsid w:val="0040525C"/>
    <w:rsid w:val="0040547A"/>
    <w:rsid w:val="00405655"/>
    <w:rsid w:val="004057A8"/>
    <w:rsid w:val="004059B3"/>
    <w:rsid w:val="00405CD5"/>
    <w:rsid w:val="00405DE2"/>
    <w:rsid w:val="004060C7"/>
    <w:rsid w:val="00406143"/>
    <w:rsid w:val="004061DE"/>
    <w:rsid w:val="0040641E"/>
    <w:rsid w:val="00406480"/>
    <w:rsid w:val="00406544"/>
    <w:rsid w:val="004066AA"/>
    <w:rsid w:val="004066C2"/>
    <w:rsid w:val="00406700"/>
    <w:rsid w:val="00406DC5"/>
    <w:rsid w:val="00406FF6"/>
    <w:rsid w:val="0040709A"/>
    <w:rsid w:val="00407185"/>
    <w:rsid w:val="00407238"/>
    <w:rsid w:val="004075B9"/>
    <w:rsid w:val="004077DA"/>
    <w:rsid w:val="004078D8"/>
    <w:rsid w:val="00407AB8"/>
    <w:rsid w:val="00407D42"/>
    <w:rsid w:val="00407F36"/>
    <w:rsid w:val="004103C3"/>
    <w:rsid w:val="004105DF"/>
    <w:rsid w:val="00410678"/>
    <w:rsid w:val="004106C3"/>
    <w:rsid w:val="0041078F"/>
    <w:rsid w:val="0041099B"/>
    <w:rsid w:val="004109DF"/>
    <w:rsid w:val="004109FB"/>
    <w:rsid w:val="00410A1A"/>
    <w:rsid w:val="00410A9A"/>
    <w:rsid w:val="00410FC9"/>
    <w:rsid w:val="0041168A"/>
    <w:rsid w:val="00411942"/>
    <w:rsid w:val="00411A57"/>
    <w:rsid w:val="00411B76"/>
    <w:rsid w:val="00412063"/>
    <w:rsid w:val="004120AB"/>
    <w:rsid w:val="004120EB"/>
    <w:rsid w:val="004123BF"/>
    <w:rsid w:val="0041289C"/>
    <w:rsid w:val="004128B7"/>
    <w:rsid w:val="00412BDB"/>
    <w:rsid w:val="00412DE7"/>
    <w:rsid w:val="00413262"/>
    <w:rsid w:val="00413340"/>
    <w:rsid w:val="004136A6"/>
    <w:rsid w:val="00413900"/>
    <w:rsid w:val="00413B26"/>
    <w:rsid w:val="00413C76"/>
    <w:rsid w:val="00413DF6"/>
    <w:rsid w:val="00413FE9"/>
    <w:rsid w:val="004143D3"/>
    <w:rsid w:val="00414478"/>
    <w:rsid w:val="004145D8"/>
    <w:rsid w:val="004149C5"/>
    <w:rsid w:val="00414F27"/>
    <w:rsid w:val="00415156"/>
    <w:rsid w:val="004151E2"/>
    <w:rsid w:val="004152ED"/>
    <w:rsid w:val="004153C1"/>
    <w:rsid w:val="0041546B"/>
    <w:rsid w:val="004154A8"/>
    <w:rsid w:val="004154AB"/>
    <w:rsid w:val="00415684"/>
    <w:rsid w:val="00415AD1"/>
    <w:rsid w:val="00415BCA"/>
    <w:rsid w:val="00415E19"/>
    <w:rsid w:val="00415E5B"/>
    <w:rsid w:val="00415F72"/>
    <w:rsid w:val="00416347"/>
    <w:rsid w:val="004163B8"/>
    <w:rsid w:val="00416658"/>
    <w:rsid w:val="00416B8C"/>
    <w:rsid w:val="00416BC7"/>
    <w:rsid w:val="00416E79"/>
    <w:rsid w:val="00417120"/>
    <w:rsid w:val="00417289"/>
    <w:rsid w:val="00417785"/>
    <w:rsid w:val="004177DD"/>
    <w:rsid w:val="00417B4B"/>
    <w:rsid w:val="00417E60"/>
    <w:rsid w:val="00417E9B"/>
    <w:rsid w:val="004201BC"/>
    <w:rsid w:val="004202BD"/>
    <w:rsid w:val="0042053F"/>
    <w:rsid w:val="00420C00"/>
    <w:rsid w:val="00420DB3"/>
    <w:rsid w:val="00421016"/>
    <w:rsid w:val="0042106F"/>
    <w:rsid w:val="0042118D"/>
    <w:rsid w:val="0042154A"/>
    <w:rsid w:val="00421762"/>
    <w:rsid w:val="00421797"/>
    <w:rsid w:val="00421B95"/>
    <w:rsid w:val="00421C00"/>
    <w:rsid w:val="00421DB8"/>
    <w:rsid w:val="00422332"/>
    <w:rsid w:val="00422343"/>
    <w:rsid w:val="004223C4"/>
    <w:rsid w:val="0042263D"/>
    <w:rsid w:val="00422A22"/>
    <w:rsid w:val="00422C30"/>
    <w:rsid w:val="00422DBE"/>
    <w:rsid w:val="00422EEA"/>
    <w:rsid w:val="00423225"/>
    <w:rsid w:val="004233E9"/>
    <w:rsid w:val="00423497"/>
    <w:rsid w:val="00423A11"/>
    <w:rsid w:val="00423ACE"/>
    <w:rsid w:val="00423C45"/>
    <w:rsid w:val="00423DB7"/>
    <w:rsid w:val="00424454"/>
    <w:rsid w:val="004244FD"/>
    <w:rsid w:val="0042458B"/>
    <w:rsid w:val="004247D4"/>
    <w:rsid w:val="00424B5C"/>
    <w:rsid w:val="00424F1A"/>
    <w:rsid w:val="00425345"/>
    <w:rsid w:val="004254A0"/>
    <w:rsid w:val="0042564F"/>
    <w:rsid w:val="00425706"/>
    <w:rsid w:val="00425AC5"/>
    <w:rsid w:val="00425D58"/>
    <w:rsid w:val="00425E8E"/>
    <w:rsid w:val="00425F19"/>
    <w:rsid w:val="00425F9D"/>
    <w:rsid w:val="004260A0"/>
    <w:rsid w:val="004261E1"/>
    <w:rsid w:val="004261E6"/>
    <w:rsid w:val="004262DA"/>
    <w:rsid w:val="004265A4"/>
    <w:rsid w:val="00426891"/>
    <w:rsid w:val="00426C71"/>
    <w:rsid w:val="00426D3C"/>
    <w:rsid w:val="00426E9F"/>
    <w:rsid w:val="00426F5F"/>
    <w:rsid w:val="004270B3"/>
    <w:rsid w:val="00427456"/>
    <w:rsid w:val="004276D5"/>
    <w:rsid w:val="00427953"/>
    <w:rsid w:val="00427B32"/>
    <w:rsid w:val="00427D7E"/>
    <w:rsid w:val="00427F96"/>
    <w:rsid w:val="004300AC"/>
    <w:rsid w:val="0043013B"/>
    <w:rsid w:val="004302F4"/>
    <w:rsid w:val="00430319"/>
    <w:rsid w:val="0043047B"/>
    <w:rsid w:val="0043059F"/>
    <w:rsid w:val="0043069F"/>
    <w:rsid w:val="0043073B"/>
    <w:rsid w:val="00430B10"/>
    <w:rsid w:val="00430F99"/>
    <w:rsid w:val="00430FF1"/>
    <w:rsid w:val="00431245"/>
    <w:rsid w:val="004312CD"/>
    <w:rsid w:val="00431455"/>
    <w:rsid w:val="00431526"/>
    <w:rsid w:val="0043169A"/>
    <w:rsid w:val="00431B48"/>
    <w:rsid w:val="00431DD1"/>
    <w:rsid w:val="00431EAD"/>
    <w:rsid w:val="004320E4"/>
    <w:rsid w:val="0043262A"/>
    <w:rsid w:val="00432748"/>
    <w:rsid w:val="00432783"/>
    <w:rsid w:val="00432957"/>
    <w:rsid w:val="004329A8"/>
    <w:rsid w:val="00432DDA"/>
    <w:rsid w:val="00432E41"/>
    <w:rsid w:val="00433075"/>
    <w:rsid w:val="00433202"/>
    <w:rsid w:val="00433DF0"/>
    <w:rsid w:val="00433FFF"/>
    <w:rsid w:val="00434691"/>
    <w:rsid w:val="004349F8"/>
    <w:rsid w:val="00435489"/>
    <w:rsid w:val="00435586"/>
    <w:rsid w:val="00435615"/>
    <w:rsid w:val="00435647"/>
    <w:rsid w:val="00435707"/>
    <w:rsid w:val="00435DE6"/>
    <w:rsid w:val="00435F80"/>
    <w:rsid w:val="00436108"/>
    <w:rsid w:val="0043616E"/>
    <w:rsid w:val="00436B14"/>
    <w:rsid w:val="00436D15"/>
    <w:rsid w:val="00436E35"/>
    <w:rsid w:val="00436F2A"/>
    <w:rsid w:val="004371A0"/>
    <w:rsid w:val="0043742F"/>
    <w:rsid w:val="00437E6F"/>
    <w:rsid w:val="00440030"/>
    <w:rsid w:val="0044033B"/>
    <w:rsid w:val="004403A6"/>
    <w:rsid w:val="0044044E"/>
    <w:rsid w:val="00440484"/>
    <w:rsid w:val="00440574"/>
    <w:rsid w:val="00440575"/>
    <w:rsid w:val="00440773"/>
    <w:rsid w:val="0044078B"/>
    <w:rsid w:val="004408BD"/>
    <w:rsid w:val="00440D36"/>
    <w:rsid w:val="00440EDC"/>
    <w:rsid w:val="0044103D"/>
    <w:rsid w:val="0044146B"/>
    <w:rsid w:val="00441830"/>
    <w:rsid w:val="004418B2"/>
    <w:rsid w:val="00441D40"/>
    <w:rsid w:val="0044202B"/>
    <w:rsid w:val="004420EC"/>
    <w:rsid w:val="00442349"/>
    <w:rsid w:val="004423CA"/>
    <w:rsid w:val="00442522"/>
    <w:rsid w:val="004425DD"/>
    <w:rsid w:val="00442D78"/>
    <w:rsid w:val="00442E75"/>
    <w:rsid w:val="004430C9"/>
    <w:rsid w:val="004431CD"/>
    <w:rsid w:val="00443436"/>
    <w:rsid w:val="004438A9"/>
    <w:rsid w:val="004439F8"/>
    <w:rsid w:val="00443B99"/>
    <w:rsid w:val="00443D19"/>
    <w:rsid w:val="004441FB"/>
    <w:rsid w:val="004446B1"/>
    <w:rsid w:val="00444816"/>
    <w:rsid w:val="00444C4E"/>
    <w:rsid w:val="00444E2F"/>
    <w:rsid w:val="00444E4B"/>
    <w:rsid w:val="0044535D"/>
    <w:rsid w:val="0044546A"/>
    <w:rsid w:val="004454E3"/>
    <w:rsid w:val="0044585F"/>
    <w:rsid w:val="004458B0"/>
    <w:rsid w:val="00445D14"/>
    <w:rsid w:val="00445E87"/>
    <w:rsid w:val="00445FA2"/>
    <w:rsid w:val="004460E4"/>
    <w:rsid w:val="00446166"/>
    <w:rsid w:val="0044646E"/>
    <w:rsid w:val="00446B1F"/>
    <w:rsid w:val="00446CBD"/>
    <w:rsid w:val="00446E50"/>
    <w:rsid w:val="00446E6E"/>
    <w:rsid w:val="00446E96"/>
    <w:rsid w:val="00446E9B"/>
    <w:rsid w:val="00447016"/>
    <w:rsid w:val="00447216"/>
    <w:rsid w:val="00447241"/>
    <w:rsid w:val="004472FA"/>
    <w:rsid w:val="00447931"/>
    <w:rsid w:val="00447BBD"/>
    <w:rsid w:val="00447CC2"/>
    <w:rsid w:val="00450376"/>
    <w:rsid w:val="0045061D"/>
    <w:rsid w:val="004507B1"/>
    <w:rsid w:val="0045090C"/>
    <w:rsid w:val="004509B1"/>
    <w:rsid w:val="00450C39"/>
    <w:rsid w:val="00450F02"/>
    <w:rsid w:val="00450F36"/>
    <w:rsid w:val="00451067"/>
    <w:rsid w:val="0045120A"/>
    <w:rsid w:val="00451356"/>
    <w:rsid w:val="004514DD"/>
    <w:rsid w:val="004515EF"/>
    <w:rsid w:val="004517BD"/>
    <w:rsid w:val="00451883"/>
    <w:rsid w:val="004519B6"/>
    <w:rsid w:val="00451C04"/>
    <w:rsid w:val="00451C45"/>
    <w:rsid w:val="0045220E"/>
    <w:rsid w:val="00452369"/>
    <w:rsid w:val="004524B8"/>
    <w:rsid w:val="00452F8D"/>
    <w:rsid w:val="00453544"/>
    <w:rsid w:val="00453908"/>
    <w:rsid w:val="00453AFD"/>
    <w:rsid w:val="00453BB3"/>
    <w:rsid w:val="00453F25"/>
    <w:rsid w:val="004542FE"/>
    <w:rsid w:val="004543E8"/>
    <w:rsid w:val="00454427"/>
    <w:rsid w:val="004546AD"/>
    <w:rsid w:val="004547D5"/>
    <w:rsid w:val="00454A06"/>
    <w:rsid w:val="00454B55"/>
    <w:rsid w:val="00454FC1"/>
    <w:rsid w:val="00455250"/>
    <w:rsid w:val="00455637"/>
    <w:rsid w:val="004558CB"/>
    <w:rsid w:val="00455D00"/>
    <w:rsid w:val="00455DFB"/>
    <w:rsid w:val="00455E0E"/>
    <w:rsid w:val="0045612B"/>
    <w:rsid w:val="004563FA"/>
    <w:rsid w:val="00456436"/>
    <w:rsid w:val="004567EF"/>
    <w:rsid w:val="004569A7"/>
    <w:rsid w:val="00456A4A"/>
    <w:rsid w:val="00456CEB"/>
    <w:rsid w:val="00457492"/>
    <w:rsid w:val="00457598"/>
    <w:rsid w:val="004575DF"/>
    <w:rsid w:val="0045790A"/>
    <w:rsid w:val="00457BB4"/>
    <w:rsid w:val="00457C11"/>
    <w:rsid w:val="004600C2"/>
    <w:rsid w:val="0046044F"/>
    <w:rsid w:val="00460467"/>
    <w:rsid w:val="0046051F"/>
    <w:rsid w:val="0046068D"/>
    <w:rsid w:val="00460727"/>
    <w:rsid w:val="00460C47"/>
    <w:rsid w:val="00460D03"/>
    <w:rsid w:val="00460F3C"/>
    <w:rsid w:val="004610DD"/>
    <w:rsid w:val="004613FA"/>
    <w:rsid w:val="00461408"/>
    <w:rsid w:val="00461457"/>
    <w:rsid w:val="0046145B"/>
    <w:rsid w:val="00461A98"/>
    <w:rsid w:val="00461B36"/>
    <w:rsid w:val="00461B52"/>
    <w:rsid w:val="00461BA3"/>
    <w:rsid w:val="00461BD6"/>
    <w:rsid w:val="00461D50"/>
    <w:rsid w:val="00461ED9"/>
    <w:rsid w:val="004627F4"/>
    <w:rsid w:val="00462BF1"/>
    <w:rsid w:val="00462C1C"/>
    <w:rsid w:val="00462D5B"/>
    <w:rsid w:val="00462D6B"/>
    <w:rsid w:val="00463036"/>
    <w:rsid w:val="00463163"/>
    <w:rsid w:val="004633D7"/>
    <w:rsid w:val="004634A5"/>
    <w:rsid w:val="004635F8"/>
    <w:rsid w:val="00463C8B"/>
    <w:rsid w:val="0046415A"/>
    <w:rsid w:val="004642C5"/>
    <w:rsid w:val="0046432C"/>
    <w:rsid w:val="004643C7"/>
    <w:rsid w:val="00464615"/>
    <w:rsid w:val="00464715"/>
    <w:rsid w:val="00464762"/>
    <w:rsid w:val="004647CB"/>
    <w:rsid w:val="004648BF"/>
    <w:rsid w:val="00464908"/>
    <w:rsid w:val="00464C0A"/>
    <w:rsid w:val="00465647"/>
    <w:rsid w:val="00465886"/>
    <w:rsid w:val="004658CA"/>
    <w:rsid w:val="00465AC8"/>
    <w:rsid w:val="00465AD9"/>
    <w:rsid w:val="00465E15"/>
    <w:rsid w:val="004660C5"/>
    <w:rsid w:val="004660CC"/>
    <w:rsid w:val="004661ED"/>
    <w:rsid w:val="00466299"/>
    <w:rsid w:val="00466632"/>
    <w:rsid w:val="00466856"/>
    <w:rsid w:val="004668A4"/>
    <w:rsid w:val="004668E6"/>
    <w:rsid w:val="00466A42"/>
    <w:rsid w:val="00466E4E"/>
    <w:rsid w:val="00466E82"/>
    <w:rsid w:val="004670DA"/>
    <w:rsid w:val="00467156"/>
    <w:rsid w:val="004671F6"/>
    <w:rsid w:val="00467782"/>
    <w:rsid w:val="00467891"/>
    <w:rsid w:val="0046790A"/>
    <w:rsid w:val="00467C31"/>
    <w:rsid w:val="00467DC0"/>
    <w:rsid w:val="00470173"/>
    <w:rsid w:val="00470240"/>
    <w:rsid w:val="0047039F"/>
    <w:rsid w:val="004703BE"/>
    <w:rsid w:val="004705AC"/>
    <w:rsid w:val="00470A9D"/>
    <w:rsid w:val="00470BB0"/>
    <w:rsid w:val="00470F5A"/>
    <w:rsid w:val="00471090"/>
    <w:rsid w:val="00471177"/>
    <w:rsid w:val="00471198"/>
    <w:rsid w:val="00471550"/>
    <w:rsid w:val="00471878"/>
    <w:rsid w:val="00471C93"/>
    <w:rsid w:val="00471DAB"/>
    <w:rsid w:val="00471E89"/>
    <w:rsid w:val="00471FC4"/>
    <w:rsid w:val="00472522"/>
    <w:rsid w:val="00472586"/>
    <w:rsid w:val="0047292C"/>
    <w:rsid w:val="00472FDC"/>
    <w:rsid w:val="0047346E"/>
    <w:rsid w:val="004734A3"/>
    <w:rsid w:val="0047350C"/>
    <w:rsid w:val="0047353D"/>
    <w:rsid w:val="00473A89"/>
    <w:rsid w:val="00473E41"/>
    <w:rsid w:val="00473F33"/>
    <w:rsid w:val="00474313"/>
    <w:rsid w:val="0047460A"/>
    <w:rsid w:val="0047468A"/>
    <w:rsid w:val="00474754"/>
    <w:rsid w:val="004747F6"/>
    <w:rsid w:val="00474816"/>
    <w:rsid w:val="00474998"/>
    <w:rsid w:val="00474CD5"/>
    <w:rsid w:val="00474DD4"/>
    <w:rsid w:val="00474DE0"/>
    <w:rsid w:val="00474FB3"/>
    <w:rsid w:val="0047517E"/>
    <w:rsid w:val="0047529A"/>
    <w:rsid w:val="00475300"/>
    <w:rsid w:val="004753AB"/>
    <w:rsid w:val="004754DF"/>
    <w:rsid w:val="0047553E"/>
    <w:rsid w:val="004755E7"/>
    <w:rsid w:val="0047563C"/>
    <w:rsid w:val="0047585E"/>
    <w:rsid w:val="00475B64"/>
    <w:rsid w:val="00475DAD"/>
    <w:rsid w:val="00475DDA"/>
    <w:rsid w:val="00475F5F"/>
    <w:rsid w:val="0047602A"/>
    <w:rsid w:val="004760A5"/>
    <w:rsid w:val="004760B6"/>
    <w:rsid w:val="00476198"/>
    <w:rsid w:val="00476360"/>
    <w:rsid w:val="00476625"/>
    <w:rsid w:val="00476904"/>
    <w:rsid w:val="0047696F"/>
    <w:rsid w:val="00476AB7"/>
    <w:rsid w:val="00476ABE"/>
    <w:rsid w:val="00476C32"/>
    <w:rsid w:val="00476CEE"/>
    <w:rsid w:val="00476DD3"/>
    <w:rsid w:val="00477143"/>
    <w:rsid w:val="004771C4"/>
    <w:rsid w:val="0047747C"/>
    <w:rsid w:val="00477631"/>
    <w:rsid w:val="004777E0"/>
    <w:rsid w:val="0047788A"/>
    <w:rsid w:val="004800BD"/>
    <w:rsid w:val="004800FA"/>
    <w:rsid w:val="004802EE"/>
    <w:rsid w:val="004807B7"/>
    <w:rsid w:val="00480A25"/>
    <w:rsid w:val="00480BBA"/>
    <w:rsid w:val="00480BD9"/>
    <w:rsid w:val="004810BA"/>
    <w:rsid w:val="004810D4"/>
    <w:rsid w:val="00481454"/>
    <w:rsid w:val="00481583"/>
    <w:rsid w:val="00481638"/>
    <w:rsid w:val="00481D54"/>
    <w:rsid w:val="0048213A"/>
    <w:rsid w:val="0048221C"/>
    <w:rsid w:val="0048235C"/>
    <w:rsid w:val="004823FF"/>
    <w:rsid w:val="004824FE"/>
    <w:rsid w:val="00482E5C"/>
    <w:rsid w:val="00483723"/>
    <w:rsid w:val="00483769"/>
    <w:rsid w:val="0048390C"/>
    <w:rsid w:val="004839FE"/>
    <w:rsid w:val="00483B1D"/>
    <w:rsid w:val="00483C26"/>
    <w:rsid w:val="00483CF9"/>
    <w:rsid w:val="0048400A"/>
    <w:rsid w:val="00484463"/>
    <w:rsid w:val="004849E5"/>
    <w:rsid w:val="00484A20"/>
    <w:rsid w:val="00484AE3"/>
    <w:rsid w:val="00484DDF"/>
    <w:rsid w:val="00484EAA"/>
    <w:rsid w:val="00484F67"/>
    <w:rsid w:val="00484F9E"/>
    <w:rsid w:val="004852B8"/>
    <w:rsid w:val="004854F1"/>
    <w:rsid w:val="004858BC"/>
    <w:rsid w:val="00485AD3"/>
    <w:rsid w:val="00485CC4"/>
    <w:rsid w:val="00485E27"/>
    <w:rsid w:val="004861E9"/>
    <w:rsid w:val="004861EC"/>
    <w:rsid w:val="0048648C"/>
    <w:rsid w:val="004868E7"/>
    <w:rsid w:val="00486C2E"/>
    <w:rsid w:val="00486CE2"/>
    <w:rsid w:val="004875C2"/>
    <w:rsid w:val="0048768B"/>
    <w:rsid w:val="00487799"/>
    <w:rsid w:val="00487D41"/>
    <w:rsid w:val="00487EE0"/>
    <w:rsid w:val="00490009"/>
    <w:rsid w:val="00490749"/>
    <w:rsid w:val="0049079B"/>
    <w:rsid w:val="00490945"/>
    <w:rsid w:val="00490B25"/>
    <w:rsid w:val="00490DEC"/>
    <w:rsid w:val="00491118"/>
    <w:rsid w:val="00491159"/>
    <w:rsid w:val="00491329"/>
    <w:rsid w:val="00491AD0"/>
    <w:rsid w:val="00491C4B"/>
    <w:rsid w:val="00491C99"/>
    <w:rsid w:val="00492005"/>
    <w:rsid w:val="004921CC"/>
    <w:rsid w:val="004923F4"/>
    <w:rsid w:val="0049261F"/>
    <w:rsid w:val="00492668"/>
    <w:rsid w:val="00492A22"/>
    <w:rsid w:val="00492B1F"/>
    <w:rsid w:val="00492BE5"/>
    <w:rsid w:val="00492D99"/>
    <w:rsid w:val="00492EEC"/>
    <w:rsid w:val="0049329E"/>
    <w:rsid w:val="00493318"/>
    <w:rsid w:val="004934C8"/>
    <w:rsid w:val="004934C9"/>
    <w:rsid w:val="00493A19"/>
    <w:rsid w:val="00493D99"/>
    <w:rsid w:val="00493E5A"/>
    <w:rsid w:val="00493FC3"/>
    <w:rsid w:val="00494260"/>
    <w:rsid w:val="004942D2"/>
    <w:rsid w:val="004943ED"/>
    <w:rsid w:val="004944EC"/>
    <w:rsid w:val="00494592"/>
    <w:rsid w:val="004947F0"/>
    <w:rsid w:val="00494807"/>
    <w:rsid w:val="00494CBA"/>
    <w:rsid w:val="00494CF8"/>
    <w:rsid w:val="00494DA3"/>
    <w:rsid w:val="00494DFF"/>
    <w:rsid w:val="00494F71"/>
    <w:rsid w:val="004950DC"/>
    <w:rsid w:val="00495569"/>
    <w:rsid w:val="00495625"/>
    <w:rsid w:val="004956AB"/>
    <w:rsid w:val="00495882"/>
    <w:rsid w:val="004958E8"/>
    <w:rsid w:val="00495A04"/>
    <w:rsid w:val="00495A71"/>
    <w:rsid w:val="00496489"/>
    <w:rsid w:val="0049671E"/>
    <w:rsid w:val="00496874"/>
    <w:rsid w:val="00496935"/>
    <w:rsid w:val="004969AC"/>
    <w:rsid w:val="00496C20"/>
    <w:rsid w:val="00496EEE"/>
    <w:rsid w:val="00497531"/>
    <w:rsid w:val="0049756D"/>
    <w:rsid w:val="00497642"/>
    <w:rsid w:val="0049793F"/>
    <w:rsid w:val="00497AFC"/>
    <w:rsid w:val="00497E88"/>
    <w:rsid w:val="00497F8D"/>
    <w:rsid w:val="004A005A"/>
    <w:rsid w:val="004A00B7"/>
    <w:rsid w:val="004A050B"/>
    <w:rsid w:val="004A05F1"/>
    <w:rsid w:val="004A0699"/>
    <w:rsid w:val="004A07A2"/>
    <w:rsid w:val="004A0BC3"/>
    <w:rsid w:val="004A0C40"/>
    <w:rsid w:val="004A0D79"/>
    <w:rsid w:val="004A0DF0"/>
    <w:rsid w:val="004A0E98"/>
    <w:rsid w:val="004A0FE8"/>
    <w:rsid w:val="004A0FEA"/>
    <w:rsid w:val="004A100A"/>
    <w:rsid w:val="004A128D"/>
    <w:rsid w:val="004A140B"/>
    <w:rsid w:val="004A1442"/>
    <w:rsid w:val="004A15B5"/>
    <w:rsid w:val="004A1D5B"/>
    <w:rsid w:val="004A2049"/>
    <w:rsid w:val="004A20DB"/>
    <w:rsid w:val="004A2103"/>
    <w:rsid w:val="004A2381"/>
    <w:rsid w:val="004A26A2"/>
    <w:rsid w:val="004A2930"/>
    <w:rsid w:val="004A2B60"/>
    <w:rsid w:val="004A2C1D"/>
    <w:rsid w:val="004A2D95"/>
    <w:rsid w:val="004A2E12"/>
    <w:rsid w:val="004A33CF"/>
    <w:rsid w:val="004A3456"/>
    <w:rsid w:val="004A3493"/>
    <w:rsid w:val="004A354F"/>
    <w:rsid w:val="004A37DB"/>
    <w:rsid w:val="004A3D7B"/>
    <w:rsid w:val="004A3FBB"/>
    <w:rsid w:val="004A40E3"/>
    <w:rsid w:val="004A41D3"/>
    <w:rsid w:val="004A4299"/>
    <w:rsid w:val="004A4562"/>
    <w:rsid w:val="004A473A"/>
    <w:rsid w:val="004A488C"/>
    <w:rsid w:val="004A4928"/>
    <w:rsid w:val="004A49D0"/>
    <w:rsid w:val="004A4EF8"/>
    <w:rsid w:val="004A4F55"/>
    <w:rsid w:val="004A51AE"/>
    <w:rsid w:val="004A5203"/>
    <w:rsid w:val="004A529D"/>
    <w:rsid w:val="004A52D3"/>
    <w:rsid w:val="004A558A"/>
    <w:rsid w:val="004A587F"/>
    <w:rsid w:val="004A591C"/>
    <w:rsid w:val="004A598A"/>
    <w:rsid w:val="004A5DA1"/>
    <w:rsid w:val="004A5E9F"/>
    <w:rsid w:val="004A5F96"/>
    <w:rsid w:val="004A6054"/>
    <w:rsid w:val="004A6068"/>
    <w:rsid w:val="004A60B2"/>
    <w:rsid w:val="004A6488"/>
    <w:rsid w:val="004A67C2"/>
    <w:rsid w:val="004A6880"/>
    <w:rsid w:val="004A68D0"/>
    <w:rsid w:val="004A6920"/>
    <w:rsid w:val="004A6A17"/>
    <w:rsid w:val="004A6A7A"/>
    <w:rsid w:val="004A6D4C"/>
    <w:rsid w:val="004A6E35"/>
    <w:rsid w:val="004A70BF"/>
    <w:rsid w:val="004A72C8"/>
    <w:rsid w:val="004A73CE"/>
    <w:rsid w:val="004A7401"/>
    <w:rsid w:val="004A7687"/>
    <w:rsid w:val="004A7877"/>
    <w:rsid w:val="004A791D"/>
    <w:rsid w:val="004A79A7"/>
    <w:rsid w:val="004A7BF1"/>
    <w:rsid w:val="004A7D2F"/>
    <w:rsid w:val="004A7DF1"/>
    <w:rsid w:val="004A7F9C"/>
    <w:rsid w:val="004B028B"/>
    <w:rsid w:val="004B052D"/>
    <w:rsid w:val="004B06A8"/>
    <w:rsid w:val="004B079A"/>
    <w:rsid w:val="004B0A2C"/>
    <w:rsid w:val="004B0A33"/>
    <w:rsid w:val="004B0E52"/>
    <w:rsid w:val="004B0E89"/>
    <w:rsid w:val="004B0ECA"/>
    <w:rsid w:val="004B100E"/>
    <w:rsid w:val="004B109F"/>
    <w:rsid w:val="004B1173"/>
    <w:rsid w:val="004B1370"/>
    <w:rsid w:val="004B13C8"/>
    <w:rsid w:val="004B1DF0"/>
    <w:rsid w:val="004B2179"/>
    <w:rsid w:val="004B223B"/>
    <w:rsid w:val="004B25A5"/>
    <w:rsid w:val="004B27BC"/>
    <w:rsid w:val="004B2A28"/>
    <w:rsid w:val="004B2AB0"/>
    <w:rsid w:val="004B2AC2"/>
    <w:rsid w:val="004B2D25"/>
    <w:rsid w:val="004B2F86"/>
    <w:rsid w:val="004B2F90"/>
    <w:rsid w:val="004B30EA"/>
    <w:rsid w:val="004B3172"/>
    <w:rsid w:val="004B3432"/>
    <w:rsid w:val="004B349D"/>
    <w:rsid w:val="004B36CD"/>
    <w:rsid w:val="004B36E3"/>
    <w:rsid w:val="004B37DE"/>
    <w:rsid w:val="004B38E5"/>
    <w:rsid w:val="004B397B"/>
    <w:rsid w:val="004B39AA"/>
    <w:rsid w:val="004B3A4F"/>
    <w:rsid w:val="004B3B8A"/>
    <w:rsid w:val="004B409C"/>
    <w:rsid w:val="004B4557"/>
    <w:rsid w:val="004B471C"/>
    <w:rsid w:val="004B472D"/>
    <w:rsid w:val="004B4877"/>
    <w:rsid w:val="004B4E7D"/>
    <w:rsid w:val="004B5320"/>
    <w:rsid w:val="004B552D"/>
    <w:rsid w:val="004B567E"/>
    <w:rsid w:val="004B5682"/>
    <w:rsid w:val="004B5686"/>
    <w:rsid w:val="004B57BA"/>
    <w:rsid w:val="004B58BF"/>
    <w:rsid w:val="004B5AF1"/>
    <w:rsid w:val="004B5CAF"/>
    <w:rsid w:val="004B5EDA"/>
    <w:rsid w:val="004B613C"/>
    <w:rsid w:val="004B619F"/>
    <w:rsid w:val="004B6780"/>
    <w:rsid w:val="004B6AF4"/>
    <w:rsid w:val="004B6C29"/>
    <w:rsid w:val="004B6F36"/>
    <w:rsid w:val="004B7205"/>
    <w:rsid w:val="004B725A"/>
    <w:rsid w:val="004B7315"/>
    <w:rsid w:val="004B73C2"/>
    <w:rsid w:val="004B7C28"/>
    <w:rsid w:val="004B7C72"/>
    <w:rsid w:val="004B7CD7"/>
    <w:rsid w:val="004B7F00"/>
    <w:rsid w:val="004B7FEF"/>
    <w:rsid w:val="004C01CA"/>
    <w:rsid w:val="004C0402"/>
    <w:rsid w:val="004C0507"/>
    <w:rsid w:val="004C082B"/>
    <w:rsid w:val="004C09DD"/>
    <w:rsid w:val="004C0B56"/>
    <w:rsid w:val="004C10B5"/>
    <w:rsid w:val="004C1314"/>
    <w:rsid w:val="004C1440"/>
    <w:rsid w:val="004C14C2"/>
    <w:rsid w:val="004C1511"/>
    <w:rsid w:val="004C1B11"/>
    <w:rsid w:val="004C1BFF"/>
    <w:rsid w:val="004C1C1E"/>
    <w:rsid w:val="004C1C61"/>
    <w:rsid w:val="004C1EB8"/>
    <w:rsid w:val="004C2060"/>
    <w:rsid w:val="004C20A2"/>
    <w:rsid w:val="004C22B7"/>
    <w:rsid w:val="004C235C"/>
    <w:rsid w:val="004C23A6"/>
    <w:rsid w:val="004C2425"/>
    <w:rsid w:val="004C2A4F"/>
    <w:rsid w:val="004C2D18"/>
    <w:rsid w:val="004C2E1A"/>
    <w:rsid w:val="004C2E9F"/>
    <w:rsid w:val="004C303D"/>
    <w:rsid w:val="004C342B"/>
    <w:rsid w:val="004C343F"/>
    <w:rsid w:val="004C3572"/>
    <w:rsid w:val="004C35F4"/>
    <w:rsid w:val="004C378E"/>
    <w:rsid w:val="004C39AF"/>
    <w:rsid w:val="004C3B2B"/>
    <w:rsid w:val="004C3B95"/>
    <w:rsid w:val="004C3C86"/>
    <w:rsid w:val="004C4C90"/>
    <w:rsid w:val="004C4C9D"/>
    <w:rsid w:val="004C4E1A"/>
    <w:rsid w:val="004C4E7F"/>
    <w:rsid w:val="004C5637"/>
    <w:rsid w:val="004C5790"/>
    <w:rsid w:val="004C598F"/>
    <w:rsid w:val="004C5A1D"/>
    <w:rsid w:val="004C5B35"/>
    <w:rsid w:val="004C64C6"/>
    <w:rsid w:val="004C6635"/>
    <w:rsid w:val="004C67EC"/>
    <w:rsid w:val="004C692B"/>
    <w:rsid w:val="004C6B05"/>
    <w:rsid w:val="004C6C1C"/>
    <w:rsid w:val="004C6DB2"/>
    <w:rsid w:val="004C6E66"/>
    <w:rsid w:val="004C6F6B"/>
    <w:rsid w:val="004C7049"/>
    <w:rsid w:val="004C70B1"/>
    <w:rsid w:val="004C7127"/>
    <w:rsid w:val="004C717A"/>
    <w:rsid w:val="004C74BB"/>
    <w:rsid w:val="004C79F8"/>
    <w:rsid w:val="004C7BC4"/>
    <w:rsid w:val="004D009E"/>
    <w:rsid w:val="004D011D"/>
    <w:rsid w:val="004D03D9"/>
    <w:rsid w:val="004D03FC"/>
    <w:rsid w:val="004D03FF"/>
    <w:rsid w:val="004D043D"/>
    <w:rsid w:val="004D0459"/>
    <w:rsid w:val="004D0544"/>
    <w:rsid w:val="004D079F"/>
    <w:rsid w:val="004D0892"/>
    <w:rsid w:val="004D0978"/>
    <w:rsid w:val="004D09BE"/>
    <w:rsid w:val="004D0C3E"/>
    <w:rsid w:val="004D0DF7"/>
    <w:rsid w:val="004D0F09"/>
    <w:rsid w:val="004D0FFA"/>
    <w:rsid w:val="004D1345"/>
    <w:rsid w:val="004D1612"/>
    <w:rsid w:val="004D16A1"/>
    <w:rsid w:val="004D178D"/>
    <w:rsid w:val="004D1AF0"/>
    <w:rsid w:val="004D266F"/>
    <w:rsid w:val="004D26F3"/>
    <w:rsid w:val="004D2B17"/>
    <w:rsid w:val="004D2E86"/>
    <w:rsid w:val="004D2FB5"/>
    <w:rsid w:val="004D30BD"/>
    <w:rsid w:val="004D315C"/>
    <w:rsid w:val="004D3204"/>
    <w:rsid w:val="004D3263"/>
    <w:rsid w:val="004D36CE"/>
    <w:rsid w:val="004D37D4"/>
    <w:rsid w:val="004D3915"/>
    <w:rsid w:val="004D397B"/>
    <w:rsid w:val="004D3C86"/>
    <w:rsid w:val="004D3FEE"/>
    <w:rsid w:val="004D3FF2"/>
    <w:rsid w:val="004D4116"/>
    <w:rsid w:val="004D4233"/>
    <w:rsid w:val="004D449B"/>
    <w:rsid w:val="004D4862"/>
    <w:rsid w:val="004D4AA0"/>
    <w:rsid w:val="004D4C82"/>
    <w:rsid w:val="004D4D4E"/>
    <w:rsid w:val="004D4E71"/>
    <w:rsid w:val="004D5167"/>
    <w:rsid w:val="004D5C51"/>
    <w:rsid w:val="004D5D11"/>
    <w:rsid w:val="004D5D21"/>
    <w:rsid w:val="004D6B1B"/>
    <w:rsid w:val="004D6D70"/>
    <w:rsid w:val="004D6E35"/>
    <w:rsid w:val="004D6ED2"/>
    <w:rsid w:val="004D71EE"/>
    <w:rsid w:val="004D72DD"/>
    <w:rsid w:val="004D731C"/>
    <w:rsid w:val="004D74EE"/>
    <w:rsid w:val="004D7E72"/>
    <w:rsid w:val="004E04AE"/>
    <w:rsid w:val="004E074E"/>
    <w:rsid w:val="004E079C"/>
    <w:rsid w:val="004E0AB2"/>
    <w:rsid w:val="004E1655"/>
    <w:rsid w:val="004E178A"/>
    <w:rsid w:val="004E18F0"/>
    <w:rsid w:val="004E1AFF"/>
    <w:rsid w:val="004E1BF3"/>
    <w:rsid w:val="004E1EAB"/>
    <w:rsid w:val="004E1FEC"/>
    <w:rsid w:val="004E20C3"/>
    <w:rsid w:val="004E2146"/>
    <w:rsid w:val="004E233B"/>
    <w:rsid w:val="004E2508"/>
    <w:rsid w:val="004E2ADE"/>
    <w:rsid w:val="004E2B0B"/>
    <w:rsid w:val="004E2C80"/>
    <w:rsid w:val="004E2CF8"/>
    <w:rsid w:val="004E2F9A"/>
    <w:rsid w:val="004E3056"/>
    <w:rsid w:val="004E310F"/>
    <w:rsid w:val="004E338D"/>
    <w:rsid w:val="004E365E"/>
    <w:rsid w:val="004E38BF"/>
    <w:rsid w:val="004E39CB"/>
    <w:rsid w:val="004E39E9"/>
    <w:rsid w:val="004E3C06"/>
    <w:rsid w:val="004E3D60"/>
    <w:rsid w:val="004E4680"/>
    <w:rsid w:val="004E4822"/>
    <w:rsid w:val="004E49F9"/>
    <w:rsid w:val="004E4A69"/>
    <w:rsid w:val="004E4B2B"/>
    <w:rsid w:val="004E4D95"/>
    <w:rsid w:val="004E4EFF"/>
    <w:rsid w:val="004E4F30"/>
    <w:rsid w:val="004E4F33"/>
    <w:rsid w:val="004E5334"/>
    <w:rsid w:val="004E5373"/>
    <w:rsid w:val="004E54FF"/>
    <w:rsid w:val="004E563D"/>
    <w:rsid w:val="004E56DC"/>
    <w:rsid w:val="004E5713"/>
    <w:rsid w:val="004E57E4"/>
    <w:rsid w:val="004E5867"/>
    <w:rsid w:val="004E58D2"/>
    <w:rsid w:val="004E58D9"/>
    <w:rsid w:val="004E5945"/>
    <w:rsid w:val="004E5BCE"/>
    <w:rsid w:val="004E5F96"/>
    <w:rsid w:val="004E66A9"/>
    <w:rsid w:val="004E66BC"/>
    <w:rsid w:val="004E6814"/>
    <w:rsid w:val="004E6881"/>
    <w:rsid w:val="004E6936"/>
    <w:rsid w:val="004E6C9E"/>
    <w:rsid w:val="004E6D0C"/>
    <w:rsid w:val="004E6EF7"/>
    <w:rsid w:val="004E7431"/>
    <w:rsid w:val="004E756B"/>
    <w:rsid w:val="004E79B1"/>
    <w:rsid w:val="004E79F6"/>
    <w:rsid w:val="004E7A8C"/>
    <w:rsid w:val="004E7D1B"/>
    <w:rsid w:val="004E7E5B"/>
    <w:rsid w:val="004F02E6"/>
    <w:rsid w:val="004F04C4"/>
    <w:rsid w:val="004F056A"/>
    <w:rsid w:val="004F0579"/>
    <w:rsid w:val="004F05A9"/>
    <w:rsid w:val="004F077C"/>
    <w:rsid w:val="004F0933"/>
    <w:rsid w:val="004F094A"/>
    <w:rsid w:val="004F098A"/>
    <w:rsid w:val="004F0AEC"/>
    <w:rsid w:val="004F0D24"/>
    <w:rsid w:val="004F1369"/>
    <w:rsid w:val="004F13C5"/>
    <w:rsid w:val="004F16F6"/>
    <w:rsid w:val="004F17D3"/>
    <w:rsid w:val="004F18A2"/>
    <w:rsid w:val="004F18EF"/>
    <w:rsid w:val="004F199E"/>
    <w:rsid w:val="004F1A2B"/>
    <w:rsid w:val="004F1E99"/>
    <w:rsid w:val="004F2197"/>
    <w:rsid w:val="004F21F0"/>
    <w:rsid w:val="004F2216"/>
    <w:rsid w:val="004F2260"/>
    <w:rsid w:val="004F24C2"/>
    <w:rsid w:val="004F2729"/>
    <w:rsid w:val="004F2763"/>
    <w:rsid w:val="004F2974"/>
    <w:rsid w:val="004F2E91"/>
    <w:rsid w:val="004F2F31"/>
    <w:rsid w:val="004F311C"/>
    <w:rsid w:val="004F3220"/>
    <w:rsid w:val="004F3337"/>
    <w:rsid w:val="004F3500"/>
    <w:rsid w:val="004F35F4"/>
    <w:rsid w:val="004F36A3"/>
    <w:rsid w:val="004F3753"/>
    <w:rsid w:val="004F37AF"/>
    <w:rsid w:val="004F38E8"/>
    <w:rsid w:val="004F3A26"/>
    <w:rsid w:val="004F3AAD"/>
    <w:rsid w:val="004F3AD6"/>
    <w:rsid w:val="004F3BAD"/>
    <w:rsid w:val="004F3F4A"/>
    <w:rsid w:val="004F3FF1"/>
    <w:rsid w:val="004F456B"/>
    <w:rsid w:val="004F461A"/>
    <w:rsid w:val="004F4714"/>
    <w:rsid w:val="004F47AF"/>
    <w:rsid w:val="004F4A41"/>
    <w:rsid w:val="004F4B01"/>
    <w:rsid w:val="004F4F7F"/>
    <w:rsid w:val="004F506C"/>
    <w:rsid w:val="004F5360"/>
    <w:rsid w:val="004F575D"/>
    <w:rsid w:val="004F58B0"/>
    <w:rsid w:val="004F5AFB"/>
    <w:rsid w:val="004F5BDE"/>
    <w:rsid w:val="004F5C3C"/>
    <w:rsid w:val="004F5D66"/>
    <w:rsid w:val="004F5DBE"/>
    <w:rsid w:val="004F6032"/>
    <w:rsid w:val="004F62B6"/>
    <w:rsid w:val="004F62C1"/>
    <w:rsid w:val="004F648C"/>
    <w:rsid w:val="004F6683"/>
    <w:rsid w:val="004F6917"/>
    <w:rsid w:val="004F6B5F"/>
    <w:rsid w:val="004F6F46"/>
    <w:rsid w:val="004F7347"/>
    <w:rsid w:val="004F73C8"/>
    <w:rsid w:val="004F76F0"/>
    <w:rsid w:val="004F7788"/>
    <w:rsid w:val="004F79BC"/>
    <w:rsid w:val="004F7B09"/>
    <w:rsid w:val="004F7D78"/>
    <w:rsid w:val="004F7DAF"/>
    <w:rsid w:val="004F7F05"/>
    <w:rsid w:val="00500051"/>
    <w:rsid w:val="005001CB"/>
    <w:rsid w:val="00500474"/>
    <w:rsid w:val="005006BC"/>
    <w:rsid w:val="005007B2"/>
    <w:rsid w:val="005007BF"/>
    <w:rsid w:val="005007E7"/>
    <w:rsid w:val="00500A03"/>
    <w:rsid w:val="00500C1F"/>
    <w:rsid w:val="00500C69"/>
    <w:rsid w:val="00500D1C"/>
    <w:rsid w:val="00500DA2"/>
    <w:rsid w:val="00500E3C"/>
    <w:rsid w:val="0050114B"/>
    <w:rsid w:val="00501367"/>
    <w:rsid w:val="0050154F"/>
    <w:rsid w:val="00501947"/>
    <w:rsid w:val="00501BDD"/>
    <w:rsid w:val="00501D54"/>
    <w:rsid w:val="005020B4"/>
    <w:rsid w:val="0050213F"/>
    <w:rsid w:val="005022E0"/>
    <w:rsid w:val="00502373"/>
    <w:rsid w:val="00502420"/>
    <w:rsid w:val="00502515"/>
    <w:rsid w:val="00502616"/>
    <w:rsid w:val="005026AD"/>
    <w:rsid w:val="00502731"/>
    <w:rsid w:val="0050291E"/>
    <w:rsid w:val="00502A08"/>
    <w:rsid w:val="00502B5A"/>
    <w:rsid w:val="00502D7E"/>
    <w:rsid w:val="00502DC2"/>
    <w:rsid w:val="00502EE7"/>
    <w:rsid w:val="0050334A"/>
    <w:rsid w:val="005033FB"/>
    <w:rsid w:val="005035A4"/>
    <w:rsid w:val="005035B0"/>
    <w:rsid w:val="005035C4"/>
    <w:rsid w:val="00503624"/>
    <w:rsid w:val="00503648"/>
    <w:rsid w:val="00503828"/>
    <w:rsid w:val="00503983"/>
    <w:rsid w:val="00503C06"/>
    <w:rsid w:val="00503E51"/>
    <w:rsid w:val="00504295"/>
    <w:rsid w:val="00504312"/>
    <w:rsid w:val="00504A61"/>
    <w:rsid w:val="00504ADF"/>
    <w:rsid w:val="00504AE2"/>
    <w:rsid w:val="00504D41"/>
    <w:rsid w:val="00504F22"/>
    <w:rsid w:val="00504F9B"/>
    <w:rsid w:val="0050529C"/>
    <w:rsid w:val="00505339"/>
    <w:rsid w:val="00505535"/>
    <w:rsid w:val="00505644"/>
    <w:rsid w:val="00505667"/>
    <w:rsid w:val="00505780"/>
    <w:rsid w:val="00505A52"/>
    <w:rsid w:val="00505E84"/>
    <w:rsid w:val="00506038"/>
    <w:rsid w:val="005060C1"/>
    <w:rsid w:val="0050636B"/>
    <w:rsid w:val="0050657B"/>
    <w:rsid w:val="00506621"/>
    <w:rsid w:val="0050664B"/>
    <w:rsid w:val="00506659"/>
    <w:rsid w:val="00506744"/>
    <w:rsid w:val="00506808"/>
    <w:rsid w:val="00506934"/>
    <w:rsid w:val="005069E9"/>
    <w:rsid w:val="00506CC6"/>
    <w:rsid w:val="0050703C"/>
    <w:rsid w:val="0050727B"/>
    <w:rsid w:val="00507B29"/>
    <w:rsid w:val="00507E52"/>
    <w:rsid w:val="00507ECF"/>
    <w:rsid w:val="00507F71"/>
    <w:rsid w:val="00510095"/>
    <w:rsid w:val="005100BB"/>
    <w:rsid w:val="00510167"/>
    <w:rsid w:val="005101F9"/>
    <w:rsid w:val="0051029A"/>
    <w:rsid w:val="005102A0"/>
    <w:rsid w:val="005104BA"/>
    <w:rsid w:val="005107F3"/>
    <w:rsid w:val="00510A59"/>
    <w:rsid w:val="00510C1F"/>
    <w:rsid w:val="00510C38"/>
    <w:rsid w:val="00510CF4"/>
    <w:rsid w:val="00510E9E"/>
    <w:rsid w:val="0051174A"/>
    <w:rsid w:val="00511767"/>
    <w:rsid w:val="005117FE"/>
    <w:rsid w:val="005119A5"/>
    <w:rsid w:val="00511F79"/>
    <w:rsid w:val="00512160"/>
    <w:rsid w:val="005124C2"/>
    <w:rsid w:val="005128E5"/>
    <w:rsid w:val="005128EC"/>
    <w:rsid w:val="00512A91"/>
    <w:rsid w:val="00512B8B"/>
    <w:rsid w:val="00512C31"/>
    <w:rsid w:val="00512E57"/>
    <w:rsid w:val="00512EA5"/>
    <w:rsid w:val="00512ECB"/>
    <w:rsid w:val="00512FFA"/>
    <w:rsid w:val="005130E8"/>
    <w:rsid w:val="00513117"/>
    <w:rsid w:val="00513194"/>
    <w:rsid w:val="005133F8"/>
    <w:rsid w:val="005137A9"/>
    <w:rsid w:val="00514060"/>
    <w:rsid w:val="005144A8"/>
    <w:rsid w:val="00514590"/>
    <w:rsid w:val="00514A5D"/>
    <w:rsid w:val="00514DD9"/>
    <w:rsid w:val="00514F08"/>
    <w:rsid w:val="00515045"/>
    <w:rsid w:val="005150E1"/>
    <w:rsid w:val="00515207"/>
    <w:rsid w:val="00515215"/>
    <w:rsid w:val="00515231"/>
    <w:rsid w:val="005152AF"/>
    <w:rsid w:val="00515451"/>
    <w:rsid w:val="005154D3"/>
    <w:rsid w:val="0051590C"/>
    <w:rsid w:val="00515928"/>
    <w:rsid w:val="00515ADE"/>
    <w:rsid w:val="00515B15"/>
    <w:rsid w:val="00515BC0"/>
    <w:rsid w:val="00515DB7"/>
    <w:rsid w:val="00515E08"/>
    <w:rsid w:val="005163E6"/>
    <w:rsid w:val="0051658A"/>
    <w:rsid w:val="00516923"/>
    <w:rsid w:val="005169C4"/>
    <w:rsid w:val="005169FF"/>
    <w:rsid w:val="00516A5C"/>
    <w:rsid w:val="00516B6A"/>
    <w:rsid w:val="00516BC0"/>
    <w:rsid w:val="00516C65"/>
    <w:rsid w:val="00516CDC"/>
    <w:rsid w:val="00516EA2"/>
    <w:rsid w:val="00516FB7"/>
    <w:rsid w:val="00516FFB"/>
    <w:rsid w:val="005171A7"/>
    <w:rsid w:val="005171AB"/>
    <w:rsid w:val="005175B6"/>
    <w:rsid w:val="0051761E"/>
    <w:rsid w:val="00517A85"/>
    <w:rsid w:val="00517BB7"/>
    <w:rsid w:val="00517D49"/>
    <w:rsid w:val="00517E3A"/>
    <w:rsid w:val="00517E5E"/>
    <w:rsid w:val="00520476"/>
    <w:rsid w:val="005208EB"/>
    <w:rsid w:val="00520939"/>
    <w:rsid w:val="005209A1"/>
    <w:rsid w:val="00520B8A"/>
    <w:rsid w:val="00520BA9"/>
    <w:rsid w:val="00520E21"/>
    <w:rsid w:val="00520EB0"/>
    <w:rsid w:val="0052117D"/>
    <w:rsid w:val="005211AB"/>
    <w:rsid w:val="005212B5"/>
    <w:rsid w:val="005217A8"/>
    <w:rsid w:val="005219C4"/>
    <w:rsid w:val="00521BD7"/>
    <w:rsid w:val="00521D04"/>
    <w:rsid w:val="00522098"/>
    <w:rsid w:val="0052211A"/>
    <w:rsid w:val="0052216C"/>
    <w:rsid w:val="0052218F"/>
    <w:rsid w:val="0052223D"/>
    <w:rsid w:val="00522262"/>
    <w:rsid w:val="005222AC"/>
    <w:rsid w:val="005223D6"/>
    <w:rsid w:val="00522E7B"/>
    <w:rsid w:val="00522F3C"/>
    <w:rsid w:val="00523254"/>
    <w:rsid w:val="005232C0"/>
    <w:rsid w:val="005232CC"/>
    <w:rsid w:val="005233B5"/>
    <w:rsid w:val="005234BA"/>
    <w:rsid w:val="00523640"/>
    <w:rsid w:val="00523BA0"/>
    <w:rsid w:val="00523CCB"/>
    <w:rsid w:val="00523E08"/>
    <w:rsid w:val="00523F32"/>
    <w:rsid w:val="00523F68"/>
    <w:rsid w:val="00524022"/>
    <w:rsid w:val="0052413B"/>
    <w:rsid w:val="00524377"/>
    <w:rsid w:val="00524414"/>
    <w:rsid w:val="005244DE"/>
    <w:rsid w:val="005245D1"/>
    <w:rsid w:val="00524882"/>
    <w:rsid w:val="005248FD"/>
    <w:rsid w:val="00525046"/>
    <w:rsid w:val="00525258"/>
    <w:rsid w:val="00525467"/>
    <w:rsid w:val="0052559D"/>
    <w:rsid w:val="00525B04"/>
    <w:rsid w:val="00525DA5"/>
    <w:rsid w:val="00525ED9"/>
    <w:rsid w:val="00526121"/>
    <w:rsid w:val="00526260"/>
    <w:rsid w:val="0052629F"/>
    <w:rsid w:val="005262BE"/>
    <w:rsid w:val="005264ED"/>
    <w:rsid w:val="0052687E"/>
    <w:rsid w:val="00526E4F"/>
    <w:rsid w:val="00527051"/>
    <w:rsid w:val="00527120"/>
    <w:rsid w:val="0052733A"/>
    <w:rsid w:val="00527353"/>
    <w:rsid w:val="0052759E"/>
    <w:rsid w:val="005276AF"/>
    <w:rsid w:val="00527A10"/>
    <w:rsid w:val="00527B27"/>
    <w:rsid w:val="00527D37"/>
    <w:rsid w:val="00527F0D"/>
    <w:rsid w:val="005300D3"/>
    <w:rsid w:val="00530178"/>
    <w:rsid w:val="00530263"/>
    <w:rsid w:val="0053053C"/>
    <w:rsid w:val="0053054B"/>
    <w:rsid w:val="00530767"/>
    <w:rsid w:val="0053078F"/>
    <w:rsid w:val="00530816"/>
    <w:rsid w:val="0053090D"/>
    <w:rsid w:val="00530AE1"/>
    <w:rsid w:val="00530F4F"/>
    <w:rsid w:val="005315F9"/>
    <w:rsid w:val="005317E5"/>
    <w:rsid w:val="00531CA1"/>
    <w:rsid w:val="00531E26"/>
    <w:rsid w:val="00532088"/>
    <w:rsid w:val="005324E6"/>
    <w:rsid w:val="0053260A"/>
    <w:rsid w:val="0053261E"/>
    <w:rsid w:val="00532C53"/>
    <w:rsid w:val="00532CB5"/>
    <w:rsid w:val="00532D83"/>
    <w:rsid w:val="00532E9B"/>
    <w:rsid w:val="00533456"/>
    <w:rsid w:val="00533524"/>
    <w:rsid w:val="00533854"/>
    <w:rsid w:val="00533C68"/>
    <w:rsid w:val="00533C95"/>
    <w:rsid w:val="005341D7"/>
    <w:rsid w:val="00534910"/>
    <w:rsid w:val="00534ABD"/>
    <w:rsid w:val="00534C17"/>
    <w:rsid w:val="005350BF"/>
    <w:rsid w:val="00535255"/>
    <w:rsid w:val="005353D2"/>
    <w:rsid w:val="005354A7"/>
    <w:rsid w:val="0053582A"/>
    <w:rsid w:val="0053584C"/>
    <w:rsid w:val="0053584D"/>
    <w:rsid w:val="005358BC"/>
    <w:rsid w:val="00536066"/>
    <w:rsid w:val="005362F9"/>
    <w:rsid w:val="00536314"/>
    <w:rsid w:val="005364A0"/>
    <w:rsid w:val="00536601"/>
    <w:rsid w:val="00536709"/>
    <w:rsid w:val="00536CA7"/>
    <w:rsid w:val="00536FCE"/>
    <w:rsid w:val="00537195"/>
    <w:rsid w:val="005374FF"/>
    <w:rsid w:val="00537725"/>
    <w:rsid w:val="00537739"/>
    <w:rsid w:val="00537C25"/>
    <w:rsid w:val="00537D8D"/>
    <w:rsid w:val="00537EB4"/>
    <w:rsid w:val="005400A7"/>
    <w:rsid w:val="00540326"/>
    <w:rsid w:val="00540483"/>
    <w:rsid w:val="0054052A"/>
    <w:rsid w:val="0054075C"/>
    <w:rsid w:val="005409D9"/>
    <w:rsid w:val="00540AF7"/>
    <w:rsid w:val="00540BB8"/>
    <w:rsid w:val="00540BC0"/>
    <w:rsid w:val="00540E20"/>
    <w:rsid w:val="005410CF"/>
    <w:rsid w:val="0054126B"/>
    <w:rsid w:val="0054134D"/>
    <w:rsid w:val="00541395"/>
    <w:rsid w:val="00541557"/>
    <w:rsid w:val="005415A8"/>
    <w:rsid w:val="005415DC"/>
    <w:rsid w:val="00541BDF"/>
    <w:rsid w:val="00541D19"/>
    <w:rsid w:val="00541E5A"/>
    <w:rsid w:val="00541FB6"/>
    <w:rsid w:val="00542407"/>
    <w:rsid w:val="00542777"/>
    <w:rsid w:val="005427E7"/>
    <w:rsid w:val="00542A3C"/>
    <w:rsid w:val="00542BE8"/>
    <w:rsid w:val="00542C4D"/>
    <w:rsid w:val="0054323A"/>
    <w:rsid w:val="00543938"/>
    <w:rsid w:val="00543A3E"/>
    <w:rsid w:val="00543BCB"/>
    <w:rsid w:val="005440DE"/>
    <w:rsid w:val="00544850"/>
    <w:rsid w:val="005448FC"/>
    <w:rsid w:val="00544ACE"/>
    <w:rsid w:val="00544CD1"/>
    <w:rsid w:val="00544CF0"/>
    <w:rsid w:val="00544D3E"/>
    <w:rsid w:val="00544DDC"/>
    <w:rsid w:val="00544F0A"/>
    <w:rsid w:val="005450DC"/>
    <w:rsid w:val="005451A7"/>
    <w:rsid w:val="00545581"/>
    <w:rsid w:val="00545A48"/>
    <w:rsid w:val="00545BDC"/>
    <w:rsid w:val="00545D42"/>
    <w:rsid w:val="00545D8E"/>
    <w:rsid w:val="00545DD1"/>
    <w:rsid w:val="00545EE9"/>
    <w:rsid w:val="00546162"/>
    <w:rsid w:val="0054624B"/>
    <w:rsid w:val="005463C8"/>
    <w:rsid w:val="005464BA"/>
    <w:rsid w:val="0054667C"/>
    <w:rsid w:val="00546757"/>
    <w:rsid w:val="00546855"/>
    <w:rsid w:val="00546AB2"/>
    <w:rsid w:val="00546AFE"/>
    <w:rsid w:val="00546CFE"/>
    <w:rsid w:val="00546DC3"/>
    <w:rsid w:val="00547011"/>
    <w:rsid w:val="00547067"/>
    <w:rsid w:val="0054726C"/>
    <w:rsid w:val="005472C3"/>
    <w:rsid w:val="0054785C"/>
    <w:rsid w:val="00547A82"/>
    <w:rsid w:val="00547ADF"/>
    <w:rsid w:val="00547B12"/>
    <w:rsid w:val="00547BCC"/>
    <w:rsid w:val="00547DC5"/>
    <w:rsid w:val="00547E1A"/>
    <w:rsid w:val="00550281"/>
    <w:rsid w:val="0055040E"/>
    <w:rsid w:val="00550805"/>
    <w:rsid w:val="00550AEB"/>
    <w:rsid w:val="00550C79"/>
    <w:rsid w:val="00550ED5"/>
    <w:rsid w:val="005510EA"/>
    <w:rsid w:val="0055120C"/>
    <w:rsid w:val="00551263"/>
    <w:rsid w:val="00551B81"/>
    <w:rsid w:val="00551C1B"/>
    <w:rsid w:val="00552160"/>
    <w:rsid w:val="0055223A"/>
    <w:rsid w:val="00552D32"/>
    <w:rsid w:val="00553112"/>
    <w:rsid w:val="00553170"/>
    <w:rsid w:val="0055326B"/>
    <w:rsid w:val="00553467"/>
    <w:rsid w:val="005539F1"/>
    <w:rsid w:val="00553B87"/>
    <w:rsid w:val="00553B93"/>
    <w:rsid w:val="00553E34"/>
    <w:rsid w:val="00554066"/>
    <w:rsid w:val="00554328"/>
    <w:rsid w:val="005544B7"/>
    <w:rsid w:val="00554BC2"/>
    <w:rsid w:val="00554CD1"/>
    <w:rsid w:val="00554DC9"/>
    <w:rsid w:val="00554FB2"/>
    <w:rsid w:val="0055518C"/>
    <w:rsid w:val="00555434"/>
    <w:rsid w:val="00555725"/>
    <w:rsid w:val="005559BB"/>
    <w:rsid w:val="00555C90"/>
    <w:rsid w:val="00555DF3"/>
    <w:rsid w:val="00555F63"/>
    <w:rsid w:val="00555F71"/>
    <w:rsid w:val="00555FF3"/>
    <w:rsid w:val="00556058"/>
    <w:rsid w:val="005561E1"/>
    <w:rsid w:val="0055639A"/>
    <w:rsid w:val="005564B0"/>
    <w:rsid w:val="00556799"/>
    <w:rsid w:val="00556DE4"/>
    <w:rsid w:val="00556E2C"/>
    <w:rsid w:val="00556ED0"/>
    <w:rsid w:val="00556F23"/>
    <w:rsid w:val="00556F6A"/>
    <w:rsid w:val="00557086"/>
    <w:rsid w:val="005570D1"/>
    <w:rsid w:val="005571D4"/>
    <w:rsid w:val="0055721E"/>
    <w:rsid w:val="00557240"/>
    <w:rsid w:val="0055728B"/>
    <w:rsid w:val="005574A0"/>
    <w:rsid w:val="005575B2"/>
    <w:rsid w:val="005576DD"/>
    <w:rsid w:val="00557E16"/>
    <w:rsid w:val="0056005B"/>
    <w:rsid w:val="0056016C"/>
    <w:rsid w:val="00560185"/>
    <w:rsid w:val="005601B9"/>
    <w:rsid w:val="005603FE"/>
    <w:rsid w:val="005605C2"/>
    <w:rsid w:val="005608A2"/>
    <w:rsid w:val="00560925"/>
    <w:rsid w:val="005609CA"/>
    <w:rsid w:val="005610FA"/>
    <w:rsid w:val="0056117A"/>
    <w:rsid w:val="00561396"/>
    <w:rsid w:val="005613BD"/>
    <w:rsid w:val="0056144D"/>
    <w:rsid w:val="00561773"/>
    <w:rsid w:val="00561D5F"/>
    <w:rsid w:val="00561FBE"/>
    <w:rsid w:val="0056210A"/>
    <w:rsid w:val="005623F8"/>
    <w:rsid w:val="00562465"/>
    <w:rsid w:val="0056271A"/>
    <w:rsid w:val="00562A2A"/>
    <w:rsid w:val="00562E17"/>
    <w:rsid w:val="00562E1C"/>
    <w:rsid w:val="00562FFC"/>
    <w:rsid w:val="0056318F"/>
    <w:rsid w:val="00563366"/>
    <w:rsid w:val="00563519"/>
    <w:rsid w:val="0056369F"/>
    <w:rsid w:val="00563AFF"/>
    <w:rsid w:val="00563B5C"/>
    <w:rsid w:val="00563B92"/>
    <w:rsid w:val="00563C3E"/>
    <w:rsid w:val="00563C45"/>
    <w:rsid w:val="00563CE6"/>
    <w:rsid w:val="00563D20"/>
    <w:rsid w:val="00563ECB"/>
    <w:rsid w:val="00564162"/>
    <w:rsid w:val="005641D3"/>
    <w:rsid w:val="005643FA"/>
    <w:rsid w:val="0056449E"/>
    <w:rsid w:val="005644AE"/>
    <w:rsid w:val="00564788"/>
    <w:rsid w:val="005648E1"/>
    <w:rsid w:val="0056491E"/>
    <w:rsid w:val="00565312"/>
    <w:rsid w:val="005654C0"/>
    <w:rsid w:val="005658E6"/>
    <w:rsid w:val="0056593B"/>
    <w:rsid w:val="00565A19"/>
    <w:rsid w:val="00565DC6"/>
    <w:rsid w:val="005664CA"/>
    <w:rsid w:val="0056717F"/>
    <w:rsid w:val="005675BC"/>
    <w:rsid w:val="00567723"/>
    <w:rsid w:val="0056791B"/>
    <w:rsid w:val="00567AA7"/>
    <w:rsid w:val="00567AC5"/>
    <w:rsid w:val="00567C85"/>
    <w:rsid w:val="00567C9E"/>
    <w:rsid w:val="00567CA6"/>
    <w:rsid w:val="005702C3"/>
    <w:rsid w:val="005702F1"/>
    <w:rsid w:val="00570367"/>
    <w:rsid w:val="00570679"/>
    <w:rsid w:val="00570960"/>
    <w:rsid w:val="00570B52"/>
    <w:rsid w:val="00570BC0"/>
    <w:rsid w:val="00570C80"/>
    <w:rsid w:val="00570D8A"/>
    <w:rsid w:val="00570E0A"/>
    <w:rsid w:val="00570F26"/>
    <w:rsid w:val="00571097"/>
    <w:rsid w:val="0057118E"/>
    <w:rsid w:val="00571217"/>
    <w:rsid w:val="00571246"/>
    <w:rsid w:val="00571388"/>
    <w:rsid w:val="00571A49"/>
    <w:rsid w:val="00571D0E"/>
    <w:rsid w:val="00571D4A"/>
    <w:rsid w:val="0057297C"/>
    <w:rsid w:val="00572E56"/>
    <w:rsid w:val="00573004"/>
    <w:rsid w:val="0057307C"/>
    <w:rsid w:val="005739F6"/>
    <w:rsid w:val="00573C72"/>
    <w:rsid w:val="00573D35"/>
    <w:rsid w:val="00573D88"/>
    <w:rsid w:val="005742DA"/>
    <w:rsid w:val="00574643"/>
    <w:rsid w:val="005746F9"/>
    <w:rsid w:val="00574B85"/>
    <w:rsid w:val="00574CFC"/>
    <w:rsid w:val="00574DE3"/>
    <w:rsid w:val="00575173"/>
    <w:rsid w:val="00575271"/>
    <w:rsid w:val="005758ED"/>
    <w:rsid w:val="00575B75"/>
    <w:rsid w:val="00575C4E"/>
    <w:rsid w:val="005764B6"/>
    <w:rsid w:val="0057664E"/>
    <w:rsid w:val="00576852"/>
    <w:rsid w:val="00576D21"/>
    <w:rsid w:val="00576D3E"/>
    <w:rsid w:val="00576DC8"/>
    <w:rsid w:val="00576EDB"/>
    <w:rsid w:val="00577062"/>
    <w:rsid w:val="005770C3"/>
    <w:rsid w:val="005771BC"/>
    <w:rsid w:val="00577704"/>
    <w:rsid w:val="00577770"/>
    <w:rsid w:val="00577A43"/>
    <w:rsid w:val="00577B74"/>
    <w:rsid w:val="00577EFB"/>
    <w:rsid w:val="005801BF"/>
    <w:rsid w:val="005801F4"/>
    <w:rsid w:val="005804D9"/>
    <w:rsid w:val="00580500"/>
    <w:rsid w:val="00580573"/>
    <w:rsid w:val="00580A0A"/>
    <w:rsid w:val="00580C82"/>
    <w:rsid w:val="00580D21"/>
    <w:rsid w:val="005811C4"/>
    <w:rsid w:val="00581248"/>
    <w:rsid w:val="005814BA"/>
    <w:rsid w:val="00581669"/>
    <w:rsid w:val="00581A85"/>
    <w:rsid w:val="00581BA9"/>
    <w:rsid w:val="00581BB9"/>
    <w:rsid w:val="00581BDB"/>
    <w:rsid w:val="00581C55"/>
    <w:rsid w:val="00581C91"/>
    <w:rsid w:val="00581D01"/>
    <w:rsid w:val="00581DEA"/>
    <w:rsid w:val="0058222D"/>
    <w:rsid w:val="005829A0"/>
    <w:rsid w:val="00582A08"/>
    <w:rsid w:val="00582C70"/>
    <w:rsid w:val="00582D4B"/>
    <w:rsid w:val="00582D8A"/>
    <w:rsid w:val="00582D98"/>
    <w:rsid w:val="00582FB2"/>
    <w:rsid w:val="00583060"/>
    <w:rsid w:val="005831F0"/>
    <w:rsid w:val="00583883"/>
    <w:rsid w:val="00584055"/>
    <w:rsid w:val="00584156"/>
    <w:rsid w:val="0058482C"/>
    <w:rsid w:val="00584AC9"/>
    <w:rsid w:val="00585044"/>
    <w:rsid w:val="00585362"/>
    <w:rsid w:val="005853C9"/>
    <w:rsid w:val="0058567F"/>
    <w:rsid w:val="0058574D"/>
    <w:rsid w:val="0058578B"/>
    <w:rsid w:val="005857E9"/>
    <w:rsid w:val="00585AAA"/>
    <w:rsid w:val="00585BF6"/>
    <w:rsid w:val="00585D18"/>
    <w:rsid w:val="00585E9A"/>
    <w:rsid w:val="00586056"/>
    <w:rsid w:val="00586083"/>
    <w:rsid w:val="0058620E"/>
    <w:rsid w:val="0058626A"/>
    <w:rsid w:val="00586455"/>
    <w:rsid w:val="005864DD"/>
    <w:rsid w:val="00586549"/>
    <w:rsid w:val="00586557"/>
    <w:rsid w:val="005868F8"/>
    <w:rsid w:val="00586908"/>
    <w:rsid w:val="00586A1D"/>
    <w:rsid w:val="00586C2A"/>
    <w:rsid w:val="00586C70"/>
    <w:rsid w:val="00587542"/>
    <w:rsid w:val="00587852"/>
    <w:rsid w:val="00587900"/>
    <w:rsid w:val="00587A68"/>
    <w:rsid w:val="00587A74"/>
    <w:rsid w:val="00587B8A"/>
    <w:rsid w:val="00587BAA"/>
    <w:rsid w:val="00587E7B"/>
    <w:rsid w:val="0059003C"/>
    <w:rsid w:val="0059019B"/>
    <w:rsid w:val="005901D0"/>
    <w:rsid w:val="00590333"/>
    <w:rsid w:val="005907B0"/>
    <w:rsid w:val="00590888"/>
    <w:rsid w:val="00590984"/>
    <w:rsid w:val="00590AAF"/>
    <w:rsid w:val="00590CA7"/>
    <w:rsid w:val="00590E61"/>
    <w:rsid w:val="00591083"/>
    <w:rsid w:val="00591195"/>
    <w:rsid w:val="00591316"/>
    <w:rsid w:val="005913B6"/>
    <w:rsid w:val="005915A5"/>
    <w:rsid w:val="00591640"/>
    <w:rsid w:val="00591709"/>
    <w:rsid w:val="00591B27"/>
    <w:rsid w:val="00591BE6"/>
    <w:rsid w:val="00591C24"/>
    <w:rsid w:val="00591D74"/>
    <w:rsid w:val="00592461"/>
    <w:rsid w:val="0059247B"/>
    <w:rsid w:val="005925CD"/>
    <w:rsid w:val="005926A8"/>
    <w:rsid w:val="005928ED"/>
    <w:rsid w:val="00592AA1"/>
    <w:rsid w:val="00592BD6"/>
    <w:rsid w:val="00592EDE"/>
    <w:rsid w:val="00593C51"/>
    <w:rsid w:val="00593D61"/>
    <w:rsid w:val="00594446"/>
    <w:rsid w:val="00594AE6"/>
    <w:rsid w:val="00594B47"/>
    <w:rsid w:val="00594B7C"/>
    <w:rsid w:val="00594CAC"/>
    <w:rsid w:val="0059500F"/>
    <w:rsid w:val="005952DF"/>
    <w:rsid w:val="00595328"/>
    <w:rsid w:val="0059553F"/>
    <w:rsid w:val="005956BB"/>
    <w:rsid w:val="005956DE"/>
    <w:rsid w:val="0059584D"/>
    <w:rsid w:val="005959C7"/>
    <w:rsid w:val="00595A51"/>
    <w:rsid w:val="00595B66"/>
    <w:rsid w:val="00595BE6"/>
    <w:rsid w:val="00595C35"/>
    <w:rsid w:val="00595D54"/>
    <w:rsid w:val="00595E16"/>
    <w:rsid w:val="00596156"/>
    <w:rsid w:val="00596228"/>
    <w:rsid w:val="005963CC"/>
    <w:rsid w:val="005965E3"/>
    <w:rsid w:val="005966A9"/>
    <w:rsid w:val="00596758"/>
    <w:rsid w:val="00596878"/>
    <w:rsid w:val="00596881"/>
    <w:rsid w:val="005968A5"/>
    <w:rsid w:val="005969DE"/>
    <w:rsid w:val="00596A0C"/>
    <w:rsid w:val="00596C46"/>
    <w:rsid w:val="00596D9B"/>
    <w:rsid w:val="00596DB1"/>
    <w:rsid w:val="00596F4B"/>
    <w:rsid w:val="0059723A"/>
    <w:rsid w:val="00597280"/>
    <w:rsid w:val="00597421"/>
    <w:rsid w:val="0059748E"/>
    <w:rsid w:val="005979AA"/>
    <w:rsid w:val="005979F7"/>
    <w:rsid w:val="00597B77"/>
    <w:rsid w:val="00597BFD"/>
    <w:rsid w:val="00597CA4"/>
    <w:rsid w:val="00597E5A"/>
    <w:rsid w:val="00597E9D"/>
    <w:rsid w:val="00597ED7"/>
    <w:rsid w:val="00597FEE"/>
    <w:rsid w:val="005A00D9"/>
    <w:rsid w:val="005A02F0"/>
    <w:rsid w:val="005A057A"/>
    <w:rsid w:val="005A0698"/>
    <w:rsid w:val="005A0731"/>
    <w:rsid w:val="005A07BA"/>
    <w:rsid w:val="005A09D8"/>
    <w:rsid w:val="005A0D5D"/>
    <w:rsid w:val="005A1040"/>
    <w:rsid w:val="005A158B"/>
    <w:rsid w:val="005A1C34"/>
    <w:rsid w:val="005A1D06"/>
    <w:rsid w:val="005A1D56"/>
    <w:rsid w:val="005A1D87"/>
    <w:rsid w:val="005A1EEF"/>
    <w:rsid w:val="005A2835"/>
    <w:rsid w:val="005A291C"/>
    <w:rsid w:val="005A2F9A"/>
    <w:rsid w:val="005A3086"/>
    <w:rsid w:val="005A3291"/>
    <w:rsid w:val="005A3707"/>
    <w:rsid w:val="005A38CD"/>
    <w:rsid w:val="005A3CD5"/>
    <w:rsid w:val="005A40DB"/>
    <w:rsid w:val="005A415A"/>
    <w:rsid w:val="005A48C8"/>
    <w:rsid w:val="005A4948"/>
    <w:rsid w:val="005A4C72"/>
    <w:rsid w:val="005A5182"/>
    <w:rsid w:val="005A59F0"/>
    <w:rsid w:val="005A5A63"/>
    <w:rsid w:val="005A5F15"/>
    <w:rsid w:val="005A6047"/>
    <w:rsid w:val="005A6215"/>
    <w:rsid w:val="005A65E6"/>
    <w:rsid w:val="005A68D0"/>
    <w:rsid w:val="005A6924"/>
    <w:rsid w:val="005A6D60"/>
    <w:rsid w:val="005A6EFA"/>
    <w:rsid w:val="005A73E6"/>
    <w:rsid w:val="005A7C22"/>
    <w:rsid w:val="005A7D4F"/>
    <w:rsid w:val="005B01BC"/>
    <w:rsid w:val="005B04F6"/>
    <w:rsid w:val="005B0886"/>
    <w:rsid w:val="005B0B39"/>
    <w:rsid w:val="005B0DA0"/>
    <w:rsid w:val="005B119E"/>
    <w:rsid w:val="005B1303"/>
    <w:rsid w:val="005B14AD"/>
    <w:rsid w:val="005B1701"/>
    <w:rsid w:val="005B18E1"/>
    <w:rsid w:val="005B1C0A"/>
    <w:rsid w:val="005B1C68"/>
    <w:rsid w:val="005B1CAF"/>
    <w:rsid w:val="005B205C"/>
    <w:rsid w:val="005B211A"/>
    <w:rsid w:val="005B239E"/>
    <w:rsid w:val="005B243B"/>
    <w:rsid w:val="005B2602"/>
    <w:rsid w:val="005B2831"/>
    <w:rsid w:val="005B2E45"/>
    <w:rsid w:val="005B3241"/>
    <w:rsid w:val="005B3254"/>
    <w:rsid w:val="005B339D"/>
    <w:rsid w:val="005B34FD"/>
    <w:rsid w:val="005B3712"/>
    <w:rsid w:val="005B385B"/>
    <w:rsid w:val="005B39AB"/>
    <w:rsid w:val="005B3ABB"/>
    <w:rsid w:val="005B4179"/>
    <w:rsid w:val="005B438B"/>
    <w:rsid w:val="005B43BA"/>
    <w:rsid w:val="005B4662"/>
    <w:rsid w:val="005B46B9"/>
    <w:rsid w:val="005B48A8"/>
    <w:rsid w:val="005B4BA7"/>
    <w:rsid w:val="005B4C55"/>
    <w:rsid w:val="005B4CA8"/>
    <w:rsid w:val="005B4D00"/>
    <w:rsid w:val="005B50F3"/>
    <w:rsid w:val="005B5602"/>
    <w:rsid w:val="005B561A"/>
    <w:rsid w:val="005B567B"/>
    <w:rsid w:val="005B6083"/>
    <w:rsid w:val="005B61FB"/>
    <w:rsid w:val="005B6294"/>
    <w:rsid w:val="005B6696"/>
    <w:rsid w:val="005B670A"/>
    <w:rsid w:val="005B6860"/>
    <w:rsid w:val="005B6A7F"/>
    <w:rsid w:val="005B6AEE"/>
    <w:rsid w:val="005B6DC5"/>
    <w:rsid w:val="005B6E23"/>
    <w:rsid w:val="005B6F0E"/>
    <w:rsid w:val="005B7271"/>
    <w:rsid w:val="005B7285"/>
    <w:rsid w:val="005B7813"/>
    <w:rsid w:val="005B7A22"/>
    <w:rsid w:val="005B7D21"/>
    <w:rsid w:val="005C018E"/>
    <w:rsid w:val="005C0522"/>
    <w:rsid w:val="005C05A5"/>
    <w:rsid w:val="005C084A"/>
    <w:rsid w:val="005C0BB3"/>
    <w:rsid w:val="005C0CDE"/>
    <w:rsid w:val="005C0D2F"/>
    <w:rsid w:val="005C0D63"/>
    <w:rsid w:val="005C0FCC"/>
    <w:rsid w:val="005C11C2"/>
    <w:rsid w:val="005C1337"/>
    <w:rsid w:val="005C13EB"/>
    <w:rsid w:val="005C1464"/>
    <w:rsid w:val="005C14E5"/>
    <w:rsid w:val="005C15AE"/>
    <w:rsid w:val="005C16F4"/>
    <w:rsid w:val="005C18EF"/>
    <w:rsid w:val="005C1A2C"/>
    <w:rsid w:val="005C1CDE"/>
    <w:rsid w:val="005C2051"/>
    <w:rsid w:val="005C2276"/>
    <w:rsid w:val="005C2287"/>
    <w:rsid w:val="005C23B4"/>
    <w:rsid w:val="005C25B9"/>
    <w:rsid w:val="005C2659"/>
    <w:rsid w:val="005C278E"/>
    <w:rsid w:val="005C27CE"/>
    <w:rsid w:val="005C2993"/>
    <w:rsid w:val="005C3266"/>
    <w:rsid w:val="005C33C2"/>
    <w:rsid w:val="005C3572"/>
    <w:rsid w:val="005C37CE"/>
    <w:rsid w:val="005C400B"/>
    <w:rsid w:val="005C40FF"/>
    <w:rsid w:val="005C4149"/>
    <w:rsid w:val="005C4265"/>
    <w:rsid w:val="005C4626"/>
    <w:rsid w:val="005C4A93"/>
    <w:rsid w:val="005C4CC0"/>
    <w:rsid w:val="005C4DD2"/>
    <w:rsid w:val="005C4EAD"/>
    <w:rsid w:val="005C5193"/>
    <w:rsid w:val="005C544D"/>
    <w:rsid w:val="005C5645"/>
    <w:rsid w:val="005C5818"/>
    <w:rsid w:val="005C6605"/>
    <w:rsid w:val="005C6894"/>
    <w:rsid w:val="005C6A2D"/>
    <w:rsid w:val="005C6A98"/>
    <w:rsid w:val="005C6B7F"/>
    <w:rsid w:val="005C6C4B"/>
    <w:rsid w:val="005C6D2C"/>
    <w:rsid w:val="005C7094"/>
    <w:rsid w:val="005C7290"/>
    <w:rsid w:val="005C77B3"/>
    <w:rsid w:val="005C78FB"/>
    <w:rsid w:val="005C7B00"/>
    <w:rsid w:val="005C7B70"/>
    <w:rsid w:val="005C7ED8"/>
    <w:rsid w:val="005D01C4"/>
    <w:rsid w:val="005D03CB"/>
    <w:rsid w:val="005D042A"/>
    <w:rsid w:val="005D0871"/>
    <w:rsid w:val="005D097D"/>
    <w:rsid w:val="005D0AD1"/>
    <w:rsid w:val="005D0B30"/>
    <w:rsid w:val="005D109C"/>
    <w:rsid w:val="005D140E"/>
    <w:rsid w:val="005D158B"/>
    <w:rsid w:val="005D1619"/>
    <w:rsid w:val="005D16D1"/>
    <w:rsid w:val="005D1713"/>
    <w:rsid w:val="005D19F4"/>
    <w:rsid w:val="005D1A4C"/>
    <w:rsid w:val="005D1C93"/>
    <w:rsid w:val="005D1F7D"/>
    <w:rsid w:val="005D2148"/>
    <w:rsid w:val="005D23FE"/>
    <w:rsid w:val="005D2567"/>
    <w:rsid w:val="005D2601"/>
    <w:rsid w:val="005D2B74"/>
    <w:rsid w:val="005D2EB6"/>
    <w:rsid w:val="005D3634"/>
    <w:rsid w:val="005D36C5"/>
    <w:rsid w:val="005D36E8"/>
    <w:rsid w:val="005D3739"/>
    <w:rsid w:val="005D3857"/>
    <w:rsid w:val="005D3958"/>
    <w:rsid w:val="005D3A56"/>
    <w:rsid w:val="005D3B69"/>
    <w:rsid w:val="005D3C6D"/>
    <w:rsid w:val="005D3CF1"/>
    <w:rsid w:val="005D4140"/>
    <w:rsid w:val="005D4224"/>
    <w:rsid w:val="005D425B"/>
    <w:rsid w:val="005D4289"/>
    <w:rsid w:val="005D43B0"/>
    <w:rsid w:val="005D4542"/>
    <w:rsid w:val="005D469B"/>
    <w:rsid w:val="005D47C2"/>
    <w:rsid w:val="005D4B7B"/>
    <w:rsid w:val="005D4C6D"/>
    <w:rsid w:val="005D4CF7"/>
    <w:rsid w:val="005D4F73"/>
    <w:rsid w:val="005D51AA"/>
    <w:rsid w:val="005D5597"/>
    <w:rsid w:val="005D5996"/>
    <w:rsid w:val="005D59B8"/>
    <w:rsid w:val="005D5DD6"/>
    <w:rsid w:val="005D5E02"/>
    <w:rsid w:val="005D6026"/>
    <w:rsid w:val="005D607A"/>
    <w:rsid w:val="005D61AD"/>
    <w:rsid w:val="005D6216"/>
    <w:rsid w:val="005D645A"/>
    <w:rsid w:val="005D663D"/>
    <w:rsid w:val="005D6648"/>
    <w:rsid w:val="005D68F3"/>
    <w:rsid w:val="005D6DB7"/>
    <w:rsid w:val="005D6ED5"/>
    <w:rsid w:val="005D6F3B"/>
    <w:rsid w:val="005D7283"/>
    <w:rsid w:val="005D77F1"/>
    <w:rsid w:val="005D7BB4"/>
    <w:rsid w:val="005D7C5A"/>
    <w:rsid w:val="005D7DC3"/>
    <w:rsid w:val="005D7DFD"/>
    <w:rsid w:val="005D7EE3"/>
    <w:rsid w:val="005E038A"/>
    <w:rsid w:val="005E049F"/>
    <w:rsid w:val="005E056F"/>
    <w:rsid w:val="005E06AC"/>
    <w:rsid w:val="005E0B8C"/>
    <w:rsid w:val="005E0BCF"/>
    <w:rsid w:val="005E0C1B"/>
    <w:rsid w:val="005E0DC3"/>
    <w:rsid w:val="005E0EE7"/>
    <w:rsid w:val="005E1220"/>
    <w:rsid w:val="005E1288"/>
    <w:rsid w:val="005E15DC"/>
    <w:rsid w:val="005E1780"/>
    <w:rsid w:val="005E17C7"/>
    <w:rsid w:val="005E1A26"/>
    <w:rsid w:val="005E1B3F"/>
    <w:rsid w:val="005E1BB0"/>
    <w:rsid w:val="005E1C02"/>
    <w:rsid w:val="005E2110"/>
    <w:rsid w:val="005E2112"/>
    <w:rsid w:val="005E2124"/>
    <w:rsid w:val="005E2495"/>
    <w:rsid w:val="005E2665"/>
    <w:rsid w:val="005E2675"/>
    <w:rsid w:val="005E288E"/>
    <w:rsid w:val="005E29D8"/>
    <w:rsid w:val="005E29EE"/>
    <w:rsid w:val="005E2E2D"/>
    <w:rsid w:val="005E2F8F"/>
    <w:rsid w:val="005E2FC0"/>
    <w:rsid w:val="005E2FEA"/>
    <w:rsid w:val="005E32CB"/>
    <w:rsid w:val="005E3768"/>
    <w:rsid w:val="005E3994"/>
    <w:rsid w:val="005E3EAF"/>
    <w:rsid w:val="005E407C"/>
    <w:rsid w:val="005E4237"/>
    <w:rsid w:val="005E4263"/>
    <w:rsid w:val="005E437B"/>
    <w:rsid w:val="005E4D78"/>
    <w:rsid w:val="005E5492"/>
    <w:rsid w:val="005E57AB"/>
    <w:rsid w:val="005E5C6C"/>
    <w:rsid w:val="005E5E28"/>
    <w:rsid w:val="005E5FC4"/>
    <w:rsid w:val="005E61FB"/>
    <w:rsid w:val="005E62FF"/>
    <w:rsid w:val="005E63C7"/>
    <w:rsid w:val="005E6602"/>
    <w:rsid w:val="005E673E"/>
    <w:rsid w:val="005E6B08"/>
    <w:rsid w:val="005E6B92"/>
    <w:rsid w:val="005E6BE9"/>
    <w:rsid w:val="005E6BEC"/>
    <w:rsid w:val="005E6CE9"/>
    <w:rsid w:val="005E6F92"/>
    <w:rsid w:val="005E73CA"/>
    <w:rsid w:val="005E7417"/>
    <w:rsid w:val="005E74D2"/>
    <w:rsid w:val="005E7812"/>
    <w:rsid w:val="005E7A2B"/>
    <w:rsid w:val="005E7A2D"/>
    <w:rsid w:val="005E7FF9"/>
    <w:rsid w:val="005F00A3"/>
    <w:rsid w:val="005F014E"/>
    <w:rsid w:val="005F03CB"/>
    <w:rsid w:val="005F040D"/>
    <w:rsid w:val="005F0634"/>
    <w:rsid w:val="005F0793"/>
    <w:rsid w:val="005F07D0"/>
    <w:rsid w:val="005F0A5A"/>
    <w:rsid w:val="005F0A9E"/>
    <w:rsid w:val="005F1032"/>
    <w:rsid w:val="005F118A"/>
    <w:rsid w:val="005F11A4"/>
    <w:rsid w:val="005F123E"/>
    <w:rsid w:val="005F12AD"/>
    <w:rsid w:val="005F1392"/>
    <w:rsid w:val="005F1399"/>
    <w:rsid w:val="005F1429"/>
    <w:rsid w:val="005F15B3"/>
    <w:rsid w:val="005F188F"/>
    <w:rsid w:val="005F1AAD"/>
    <w:rsid w:val="005F1D98"/>
    <w:rsid w:val="005F1E8F"/>
    <w:rsid w:val="005F2003"/>
    <w:rsid w:val="005F20A7"/>
    <w:rsid w:val="005F21A8"/>
    <w:rsid w:val="005F23CB"/>
    <w:rsid w:val="005F2519"/>
    <w:rsid w:val="005F25F0"/>
    <w:rsid w:val="005F2953"/>
    <w:rsid w:val="005F2D42"/>
    <w:rsid w:val="005F2DED"/>
    <w:rsid w:val="005F301F"/>
    <w:rsid w:val="005F356D"/>
    <w:rsid w:val="005F3676"/>
    <w:rsid w:val="005F3677"/>
    <w:rsid w:val="005F36BD"/>
    <w:rsid w:val="005F3762"/>
    <w:rsid w:val="005F3C07"/>
    <w:rsid w:val="005F3EE1"/>
    <w:rsid w:val="005F3F1D"/>
    <w:rsid w:val="005F4156"/>
    <w:rsid w:val="005F459C"/>
    <w:rsid w:val="005F45F5"/>
    <w:rsid w:val="005F46C3"/>
    <w:rsid w:val="005F46CF"/>
    <w:rsid w:val="005F496C"/>
    <w:rsid w:val="005F4C08"/>
    <w:rsid w:val="005F51B8"/>
    <w:rsid w:val="005F5591"/>
    <w:rsid w:val="005F5632"/>
    <w:rsid w:val="005F574E"/>
    <w:rsid w:val="005F5899"/>
    <w:rsid w:val="005F5B4D"/>
    <w:rsid w:val="005F5E2F"/>
    <w:rsid w:val="005F5E4A"/>
    <w:rsid w:val="005F5E5C"/>
    <w:rsid w:val="005F604E"/>
    <w:rsid w:val="005F627E"/>
    <w:rsid w:val="005F652E"/>
    <w:rsid w:val="005F66AB"/>
    <w:rsid w:val="005F68E8"/>
    <w:rsid w:val="005F6BA8"/>
    <w:rsid w:val="005F6C0F"/>
    <w:rsid w:val="005F6D25"/>
    <w:rsid w:val="005F6D2E"/>
    <w:rsid w:val="005F6FF8"/>
    <w:rsid w:val="005F7136"/>
    <w:rsid w:val="005F718B"/>
    <w:rsid w:val="005F73AD"/>
    <w:rsid w:val="005F73D6"/>
    <w:rsid w:val="005F7809"/>
    <w:rsid w:val="005F7848"/>
    <w:rsid w:val="005F7869"/>
    <w:rsid w:val="005F7B15"/>
    <w:rsid w:val="005F7D1B"/>
    <w:rsid w:val="005F7DFC"/>
    <w:rsid w:val="0060001D"/>
    <w:rsid w:val="006001FB"/>
    <w:rsid w:val="00600490"/>
    <w:rsid w:val="006004A8"/>
    <w:rsid w:val="00600893"/>
    <w:rsid w:val="00600A48"/>
    <w:rsid w:val="00600AC4"/>
    <w:rsid w:val="00600CDD"/>
    <w:rsid w:val="006011EC"/>
    <w:rsid w:val="0060124A"/>
    <w:rsid w:val="0060131E"/>
    <w:rsid w:val="00601B44"/>
    <w:rsid w:val="00601DF3"/>
    <w:rsid w:val="00601FA9"/>
    <w:rsid w:val="00602173"/>
    <w:rsid w:val="006022F1"/>
    <w:rsid w:val="00602396"/>
    <w:rsid w:val="006024CF"/>
    <w:rsid w:val="0060288F"/>
    <w:rsid w:val="00602B1E"/>
    <w:rsid w:val="00602BC3"/>
    <w:rsid w:val="00602D99"/>
    <w:rsid w:val="00602F26"/>
    <w:rsid w:val="0060304C"/>
    <w:rsid w:val="00603290"/>
    <w:rsid w:val="006032C3"/>
    <w:rsid w:val="00603320"/>
    <w:rsid w:val="0060354E"/>
    <w:rsid w:val="006037C0"/>
    <w:rsid w:val="006037DE"/>
    <w:rsid w:val="00603A65"/>
    <w:rsid w:val="00603C01"/>
    <w:rsid w:val="00603CA9"/>
    <w:rsid w:val="00604156"/>
    <w:rsid w:val="00604353"/>
    <w:rsid w:val="006043A8"/>
    <w:rsid w:val="00604441"/>
    <w:rsid w:val="006047DD"/>
    <w:rsid w:val="00604953"/>
    <w:rsid w:val="00604B79"/>
    <w:rsid w:val="00604C14"/>
    <w:rsid w:val="00604CBB"/>
    <w:rsid w:val="00605084"/>
    <w:rsid w:val="006050F4"/>
    <w:rsid w:val="006051D8"/>
    <w:rsid w:val="006052BC"/>
    <w:rsid w:val="006052CF"/>
    <w:rsid w:val="00605310"/>
    <w:rsid w:val="006055F6"/>
    <w:rsid w:val="00605764"/>
    <w:rsid w:val="006057D1"/>
    <w:rsid w:val="006058F0"/>
    <w:rsid w:val="00605A9F"/>
    <w:rsid w:val="00605DF5"/>
    <w:rsid w:val="00605E29"/>
    <w:rsid w:val="00605FFE"/>
    <w:rsid w:val="0060617E"/>
    <w:rsid w:val="006061CB"/>
    <w:rsid w:val="00606209"/>
    <w:rsid w:val="0060664A"/>
    <w:rsid w:val="0060670E"/>
    <w:rsid w:val="00606738"/>
    <w:rsid w:val="0060691D"/>
    <w:rsid w:val="00606A3E"/>
    <w:rsid w:val="00606A52"/>
    <w:rsid w:val="00606B56"/>
    <w:rsid w:val="00607011"/>
    <w:rsid w:val="00607185"/>
    <w:rsid w:val="0060721D"/>
    <w:rsid w:val="00607340"/>
    <w:rsid w:val="006073A6"/>
    <w:rsid w:val="00607478"/>
    <w:rsid w:val="00607495"/>
    <w:rsid w:val="00607600"/>
    <w:rsid w:val="00607670"/>
    <w:rsid w:val="006079BF"/>
    <w:rsid w:val="00610047"/>
    <w:rsid w:val="00610155"/>
    <w:rsid w:val="00610190"/>
    <w:rsid w:val="006105C8"/>
    <w:rsid w:val="00610728"/>
    <w:rsid w:val="00610D00"/>
    <w:rsid w:val="00610E04"/>
    <w:rsid w:val="00611172"/>
    <w:rsid w:val="006112B4"/>
    <w:rsid w:val="006113F1"/>
    <w:rsid w:val="00611422"/>
    <w:rsid w:val="00611893"/>
    <w:rsid w:val="00611A29"/>
    <w:rsid w:val="00612381"/>
    <w:rsid w:val="006123ED"/>
    <w:rsid w:val="006124F1"/>
    <w:rsid w:val="006125A8"/>
    <w:rsid w:val="006125E2"/>
    <w:rsid w:val="006127E9"/>
    <w:rsid w:val="00612973"/>
    <w:rsid w:val="00612996"/>
    <w:rsid w:val="00612B48"/>
    <w:rsid w:val="00612C9A"/>
    <w:rsid w:val="00612FE1"/>
    <w:rsid w:val="00613331"/>
    <w:rsid w:val="006133E5"/>
    <w:rsid w:val="00613AE0"/>
    <w:rsid w:val="00613AE9"/>
    <w:rsid w:val="00613BA7"/>
    <w:rsid w:val="00613D90"/>
    <w:rsid w:val="006146AC"/>
    <w:rsid w:val="0061494A"/>
    <w:rsid w:val="00614B2A"/>
    <w:rsid w:val="0061508E"/>
    <w:rsid w:val="00615630"/>
    <w:rsid w:val="00615651"/>
    <w:rsid w:val="00615658"/>
    <w:rsid w:val="006156D6"/>
    <w:rsid w:val="006162EE"/>
    <w:rsid w:val="00616623"/>
    <w:rsid w:val="006167B1"/>
    <w:rsid w:val="00616A35"/>
    <w:rsid w:val="006170FE"/>
    <w:rsid w:val="006171D9"/>
    <w:rsid w:val="00617EFD"/>
    <w:rsid w:val="00617F4D"/>
    <w:rsid w:val="00617F60"/>
    <w:rsid w:val="00620281"/>
    <w:rsid w:val="0062045C"/>
    <w:rsid w:val="00620563"/>
    <w:rsid w:val="00620AE2"/>
    <w:rsid w:val="00620E32"/>
    <w:rsid w:val="00621066"/>
    <w:rsid w:val="00621151"/>
    <w:rsid w:val="0062127F"/>
    <w:rsid w:val="006215EC"/>
    <w:rsid w:val="00621787"/>
    <w:rsid w:val="0062178D"/>
    <w:rsid w:val="00621925"/>
    <w:rsid w:val="0062193D"/>
    <w:rsid w:val="00621A91"/>
    <w:rsid w:val="00621B51"/>
    <w:rsid w:val="00621F63"/>
    <w:rsid w:val="00621FBD"/>
    <w:rsid w:val="00622463"/>
    <w:rsid w:val="006225CC"/>
    <w:rsid w:val="0062286F"/>
    <w:rsid w:val="00622BD9"/>
    <w:rsid w:val="00622CA5"/>
    <w:rsid w:val="00622DB0"/>
    <w:rsid w:val="006231C1"/>
    <w:rsid w:val="006236B1"/>
    <w:rsid w:val="00623877"/>
    <w:rsid w:val="00623958"/>
    <w:rsid w:val="00623B0B"/>
    <w:rsid w:val="00623C51"/>
    <w:rsid w:val="0062420A"/>
    <w:rsid w:val="00624219"/>
    <w:rsid w:val="006243B0"/>
    <w:rsid w:val="0062443E"/>
    <w:rsid w:val="006246EC"/>
    <w:rsid w:val="00624B71"/>
    <w:rsid w:val="00624BB3"/>
    <w:rsid w:val="00624DDF"/>
    <w:rsid w:val="006250E0"/>
    <w:rsid w:val="0062542C"/>
    <w:rsid w:val="00625456"/>
    <w:rsid w:val="006255EF"/>
    <w:rsid w:val="00625652"/>
    <w:rsid w:val="00625738"/>
    <w:rsid w:val="00625792"/>
    <w:rsid w:val="006259B8"/>
    <w:rsid w:val="00625BC5"/>
    <w:rsid w:val="00625F40"/>
    <w:rsid w:val="006261BE"/>
    <w:rsid w:val="006263C2"/>
    <w:rsid w:val="00626957"/>
    <w:rsid w:val="00626A7B"/>
    <w:rsid w:val="00626C37"/>
    <w:rsid w:val="00626D02"/>
    <w:rsid w:val="00626F86"/>
    <w:rsid w:val="00626F9D"/>
    <w:rsid w:val="006273D4"/>
    <w:rsid w:val="00627C90"/>
    <w:rsid w:val="00627F84"/>
    <w:rsid w:val="00630222"/>
    <w:rsid w:val="00630335"/>
    <w:rsid w:val="0063069A"/>
    <w:rsid w:val="006309B7"/>
    <w:rsid w:val="00630B6C"/>
    <w:rsid w:val="006311C3"/>
    <w:rsid w:val="006312C2"/>
    <w:rsid w:val="0063144C"/>
    <w:rsid w:val="0063159C"/>
    <w:rsid w:val="0063194E"/>
    <w:rsid w:val="00631966"/>
    <w:rsid w:val="00631BB2"/>
    <w:rsid w:val="00631F08"/>
    <w:rsid w:val="00632060"/>
    <w:rsid w:val="0063220F"/>
    <w:rsid w:val="0063251F"/>
    <w:rsid w:val="006326EF"/>
    <w:rsid w:val="00632882"/>
    <w:rsid w:val="006328ED"/>
    <w:rsid w:val="00632B86"/>
    <w:rsid w:val="00632C88"/>
    <w:rsid w:val="00632DEC"/>
    <w:rsid w:val="00632F18"/>
    <w:rsid w:val="00633127"/>
    <w:rsid w:val="006333F6"/>
    <w:rsid w:val="00633867"/>
    <w:rsid w:val="00633A83"/>
    <w:rsid w:val="00633B2C"/>
    <w:rsid w:val="00633CA2"/>
    <w:rsid w:val="00633FC4"/>
    <w:rsid w:val="00633FD5"/>
    <w:rsid w:val="006344D9"/>
    <w:rsid w:val="006346A0"/>
    <w:rsid w:val="0063489A"/>
    <w:rsid w:val="00634958"/>
    <w:rsid w:val="00634966"/>
    <w:rsid w:val="006349E9"/>
    <w:rsid w:val="00634AA0"/>
    <w:rsid w:val="00634ADB"/>
    <w:rsid w:val="00634B82"/>
    <w:rsid w:val="00635128"/>
    <w:rsid w:val="006353F1"/>
    <w:rsid w:val="006356BF"/>
    <w:rsid w:val="00635C99"/>
    <w:rsid w:val="00635CC7"/>
    <w:rsid w:val="00635DED"/>
    <w:rsid w:val="00636084"/>
    <w:rsid w:val="00636617"/>
    <w:rsid w:val="0063668D"/>
    <w:rsid w:val="0063675A"/>
    <w:rsid w:val="00636B43"/>
    <w:rsid w:val="00636B4B"/>
    <w:rsid w:val="00636F3B"/>
    <w:rsid w:val="006372A1"/>
    <w:rsid w:val="006373CA"/>
    <w:rsid w:val="00637438"/>
    <w:rsid w:val="00637993"/>
    <w:rsid w:val="00637A0C"/>
    <w:rsid w:val="00637B93"/>
    <w:rsid w:val="00640047"/>
    <w:rsid w:val="006401EA"/>
    <w:rsid w:val="0064036E"/>
    <w:rsid w:val="006403F4"/>
    <w:rsid w:val="0064060E"/>
    <w:rsid w:val="006406F5"/>
    <w:rsid w:val="006407F9"/>
    <w:rsid w:val="00640C1F"/>
    <w:rsid w:val="00640E89"/>
    <w:rsid w:val="00641282"/>
    <w:rsid w:val="0064186D"/>
    <w:rsid w:val="00642080"/>
    <w:rsid w:val="0064221F"/>
    <w:rsid w:val="0064245A"/>
    <w:rsid w:val="00642878"/>
    <w:rsid w:val="006429DB"/>
    <w:rsid w:val="00642A8C"/>
    <w:rsid w:val="00642B2A"/>
    <w:rsid w:val="00642B35"/>
    <w:rsid w:val="00642E2E"/>
    <w:rsid w:val="00642E56"/>
    <w:rsid w:val="00642F97"/>
    <w:rsid w:val="00643425"/>
    <w:rsid w:val="00643602"/>
    <w:rsid w:val="00643646"/>
    <w:rsid w:val="00643835"/>
    <w:rsid w:val="006438D3"/>
    <w:rsid w:val="00643D5C"/>
    <w:rsid w:val="00643F1A"/>
    <w:rsid w:val="00643F21"/>
    <w:rsid w:val="00643F93"/>
    <w:rsid w:val="0064401E"/>
    <w:rsid w:val="006440C8"/>
    <w:rsid w:val="006441D8"/>
    <w:rsid w:val="006443D7"/>
    <w:rsid w:val="006444A5"/>
    <w:rsid w:val="006449AF"/>
    <w:rsid w:val="00644A8B"/>
    <w:rsid w:val="00644AF8"/>
    <w:rsid w:val="00644BCD"/>
    <w:rsid w:val="00644D55"/>
    <w:rsid w:val="00644EFF"/>
    <w:rsid w:val="0064516F"/>
    <w:rsid w:val="006451CD"/>
    <w:rsid w:val="00645620"/>
    <w:rsid w:val="006456A2"/>
    <w:rsid w:val="006457D7"/>
    <w:rsid w:val="00645A0E"/>
    <w:rsid w:val="00645AB6"/>
    <w:rsid w:val="00646007"/>
    <w:rsid w:val="00646046"/>
    <w:rsid w:val="006463A3"/>
    <w:rsid w:val="006463A7"/>
    <w:rsid w:val="006463DF"/>
    <w:rsid w:val="0064662C"/>
    <w:rsid w:val="006473F6"/>
    <w:rsid w:val="00647596"/>
    <w:rsid w:val="00647A2D"/>
    <w:rsid w:val="00647A3D"/>
    <w:rsid w:val="00647C9A"/>
    <w:rsid w:val="00647E83"/>
    <w:rsid w:val="0065017C"/>
    <w:rsid w:val="0065021D"/>
    <w:rsid w:val="00650484"/>
    <w:rsid w:val="006505F4"/>
    <w:rsid w:val="0065072A"/>
    <w:rsid w:val="00650B46"/>
    <w:rsid w:val="00650F90"/>
    <w:rsid w:val="00650FD5"/>
    <w:rsid w:val="006510B7"/>
    <w:rsid w:val="0065153D"/>
    <w:rsid w:val="0065178E"/>
    <w:rsid w:val="00651D54"/>
    <w:rsid w:val="00651E0F"/>
    <w:rsid w:val="00652011"/>
    <w:rsid w:val="006521ED"/>
    <w:rsid w:val="006522E4"/>
    <w:rsid w:val="0065288B"/>
    <w:rsid w:val="00652CED"/>
    <w:rsid w:val="00652D72"/>
    <w:rsid w:val="00652D76"/>
    <w:rsid w:val="00653026"/>
    <w:rsid w:val="00653108"/>
    <w:rsid w:val="0065343B"/>
    <w:rsid w:val="0065375A"/>
    <w:rsid w:val="00653B27"/>
    <w:rsid w:val="00654034"/>
    <w:rsid w:val="0065438A"/>
    <w:rsid w:val="006547B2"/>
    <w:rsid w:val="00654868"/>
    <w:rsid w:val="0065486B"/>
    <w:rsid w:val="00654A73"/>
    <w:rsid w:val="0065510A"/>
    <w:rsid w:val="0065533E"/>
    <w:rsid w:val="00655771"/>
    <w:rsid w:val="00655A8C"/>
    <w:rsid w:val="00655D79"/>
    <w:rsid w:val="006560CA"/>
    <w:rsid w:val="006567B1"/>
    <w:rsid w:val="0065691E"/>
    <w:rsid w:val="00656A8A"/>
    <w:rsid w:val="00656C30"/>
    <w:rsid w:val="00656EED"/>
    <w:rsid w:val="006570A4"/>
    <w:rsid w:val="00657112"/>
    <w:rsid w:val="00657416"/>
    <w:rsid w:val="00657B72"/>
    <w:rsid w:val="00657BB5"/>
    <w:rsid w:val="0066061A"/>
    <w:rsid w:val="0066085F"/>
    <w:rsid w:val="00660B9F"/>
    <w:rsid w:val="00660E0B"/>
    <w:rsid w:val="00660E25"/>
    <w:rsid w:val="00660E77"/>
    <w:rsid w:val="00661380"/>
    <w:rsid w:val="00661713"/>
    <w:rsid w:val="00661741"/>
    <w:rsid w:val="006618B0"/>
    <w:rsid w:val="006619AC"/>
    <w:rsid w:val="006619DE"/>
    <w:rsid w:val="00661C82"/>
    <w:rsid w:val="00662046"/>
    <w:rsid w:val="0066244B"/>
    <w:rsid w:val="006624AF"/>
    <w:rsid w:val="006624C7"/>
    <w:rsid w:val="006625CF"/>
    <w:rsid w:val="006627D7"/>
    <w:rsid w:val="00662AEB"/>
    <w:rsid w:val="00662C25"/>
    <w:rsid w:val="00662D12"/>
    <w:rsid w:val="00662D6C"/>
    <w:rsid w:val="00662D94"/>
    <w:rsid w:val="00663069"/>
    <w:rsid w:val="006630EC"/>
    <w:rsid w:val="006635B0"/>
    <w:rsid w:val="00663647"/>
    <w:rsid w:val="0066391B"/>
    <w:rsid w:val="00663AD4"/>
    <w:rsid w:val="00664006"/>
    <w:rsid w:val="0066402E"/>
    <w:rsid w:val="0066421B"/>
    <w:rsid w:val="00664240"/>
    <w:rsid w:val="0066445D"/>
    <w:rsid w:val="006647F6"/>
    <w:rsid w:val="006649F1"/>
    <w:rsid w:val="00664B14"/>
    <w:rsid w:val="00664CCA"/>
    <w:rsid w:val="00664DA0"/>
    <w:rsid w:val="00664F9A"/>
    <w:rsid w:val="0066520C"/>
    <w:rsid w:val="00665225"/>
    <w:rsid w:val="00665320"/>
    <w:rsid w:val="00665493"/>
    <w:rsid w:val="006656DB"/>
    <w:rsid w:val="00665715"/>
    <w:rsid w:val="0066584B"/>
    <w:rsid w:val="00665B55"/>
    <w:rsid w:val="00665BBC"/>
    <w:rsid w:val="006662C1"/>
    <w:rsid w:val="00666864"/>
    <w:rsid w:val="00666992"/>
    <w:rsid w:val="00666B34"/>
    <w:rsid w:val="00666C1D"/>
    <w:rsid w:val="00666E5D"/>
    <w:rsid w:val="006671CA"/>
    <w:rsid w:val="006672FA"/>
    <w:rsid w:val="0066748C"/>
    <w:rsid w:val="006679F9"/>
    <w:rsid w:val="00667A7B"/>
    <w:rsid w:val="00667ABD"/>
    <w:rsid w:val="00667D70"/>
    <w:rsid w:val="00667DA2"/>
    <w:rsid w:val="0067018E"/>
    <w:rsid w:val="0067029E"/>
    <w:rsid w:val="00670325"/>
    <w:rsid w:val="00670440"/>
    <w:rsid w:val="0067047C"/>
    <w:rsid w:val="00670711"/>
    <w:rsid w:val="00670732"/>
    <w:rsid w:val="00670831"/>
    <w:rsid w:val="006708BB"/>
    <w:rsid w:val="006708E5"/>
    <w:rsid w:val="00670B10"/>
    <w:rsid w:val="00670B5C"/>
    <w:rsid w:val="00670E74"/>
    <w:rsid w:val="00670F13"/>
    <w:rsid w:val="00670F95"/>
    <w:rsid w:val="0067105B"/>
    <w:rsid w:val="006712FE"/>
    <w:rsid w:val="006714E4"/>
    <w:rsid w:val="006715A3"/>
    <w:rsid w:val="00671C45"/>
    <w:rsid w:val="00671C50"/>
    <w:rsid w:val="00671FE8"/>
    <w:rsid w:val="0067206A"/>
    <w:rsid w:val="006722F7"/>
    <w:rsid w:val="00672536"/>
    <w:rsid w:val="00672729"/>
    <w:rsid w:val="00672B15"/>
    <w:rsid w:val="00672B27"/>
    <w:rsid w:val="0067301C"/>
    <w:rsid w:val="00673072"/>
    <w:rsid w:val="0067319E"/>
    <w:rsid w:val="00673261"/>
    <w:rsid w:val="00673398"/>
    <w:rsid w:val="00673420"/>
    <w:rsid w:val="0067378F"/>
    <w:rsid w:val="006739C3"/>
    <w:rsid w:val="00673A21"/>
    <w:rsid w:val="00673B7A"/>
    <w:rsid w:val="00673E2B"/>
    <w:rsid w:val="006741DF"/>
    <w:rsid w:val="00674427"/>
    <w:rsid w:val="0067456A"/>
    <w:rsid w:val="0067479C"/>
    <w:rsid w:val="0067483D"/>
    <w:rsid w:val="006748F6"/>
    <w:rsid w:val="00674C5A"/>
    <w:rsid w:val="00674F68"/>
    <w:rsid w:val="006754B0"/>
    <w:rsid w:val="006757A5"/>
    <w:rsid w:val="00675A06"/>
    <w:rsid w:val="0067603D"/>
    <w:rsid w:val="00676371"/>
    <w:rsid w:val="006766BB"/>
    <w:rsid w:val="006769C1"/>
    <w:rsid w:val="00677603"/>
    <w:rsid w:val="00677D01"/>
    <w:rsid w:val="00677FB8"/>
    <w:rsid w:val="0068000C"/>
    <w:rsid w:val="006801CB"/>
    <w:rsid w:val="006801DE"/>
    <w:rsid w:val="00680330"/>
    <w:rsid w:val="0068033B"/>
    <w:rsid w:val="00680579"/>
    <w:rsid w:val="0068057D"/>
    <w:rsid w:val="00680627"/>
    <w:rsid w:val="00680C7C"/>
    <w:rsid w:val="00680CDC"/>
    <w:rsid w:val="00680DDA"/>
    <w:rsid w:val="006813C4"/>
    <w:rsid w:val="0068149A"/>
    <w:rsid w:val="006814B0"/>
    <w:rsid w:val="00681595"/>
    <w:rsid w:val="006816EE"/>
    <w:rsid w:val="00681832"/>
    <w:rsid w:val="00681ED4"/>
    <w:rsid w:val="00681FB4"/>
    <w:rsid w:val="006820BF"/>
    <w:rsid w:val="0068249A"/>
    <w:rsid w:val="006824F0"/>
    <w:rsid w:val="006828C0"/>
    <w:rsid w:val="006829C2"/>
    <w:rsid w:val="006831AB"/>
    <w:rsid w:val="006833D2"/>
    <w:rsid w:val="006833FA"/>
    <w:rsid w:val="006836BA"/>
    <w:rsid w:val="006837DC"/>
    <w:rsid w:val="00683806"/>
    <w:rsid w:val="00683A44"/>
    <w:rsid w:val="006840E5"/>
    <w:rsid w:val="00684181"/>
    <w:rsid w:val="00684373"/>
    <w:rsid w:val="0068443E"/>
    <w:rsid w:val="0068451F"/>
    <w:rsid w:val="00684640"/>
    <w:rsid w:val="00684EE3"/>
    <w:rsid w:val="00684F12"/>
    <w:rsid w:val="0068502A"/>
    <w:rsid w:val="00685054"/>
    <w:rsid w:val="00685368"/>
    <w:rsid w:val="00685528"/>
    <w:rsid w:val="006855EB"/>
    <w:rsid w:val="00685754"/>
    <w:rsid w:val="00685EFC"/>
    <w:rsid w:val="0068626D"/>
    <w:rsid w:val="006868EB"/>
    <w:rsid w:val="00686DC8"/>
    <w:rsid w:val="00686E81"/>
    <w:rsid w:val="006871B2"/>
    <w:rsid w:val="00687552"/>
    <w:rsid w:val="006877F7"/>
    <w:rsid w:val="00687862"/>
    <w:rsid w:val="0068789C"/>
    <w:rsid w:val="00687AB6"/>
    <w:rsid w:val="00687FE4"/>
    <w:rsid w:val="006900BB"/>
    <w:rsid w:val="00690393"/>
    <w:rsid w:val="006905BD"/>
    <w:rsid w:val="00690910"/>
    <w:rsid w:val="00690D5E"/>
    <w:rsid w:val="0069106D"/>
    <w:rsid w:val="00691473"/>
    <w:rsid w:val="006914CE"/>
    <w:rsid w:val="006915F7"/>
    <w:rsid w:val="006919A6"/>
    <w:rsid w:val="00691AF1"/>
    <w:rsid w:val="00691BA6"/>
    <w:rsid w:val="00691C83"/>
    <w:rsid w:val="00691F68"/>
    <w:rsid w:val="006921C1"/>
    <w:rsid w:val="006921D3"/>
    <w:rsid w:val="00692249"/>
    <w:rsid w:val="00692259"/>
    <w:rsid w:val="00692857"/>
    <w:rsid w:val="00692C2A"/>
    <w:rsid w:val="00692D70"/>
    <w:rsid w:val="00692DC2"/>
    <w:rsid w:val="00692E1D"/>
    <w:rsid w:val="00693103"/>
    <w:rsid w:val="00693246"/>
    <w:rsid w:val="00693449"/>
    <w:rsid w:val="0069358C"/>
    <w:rsid w:val="006935A6"/>
    <w:rsid w:val="0069360D"/>
    <w:rsid w:val="0069376B"/>
    <w:rsid w:val="006938E0"/>
    <w:rsid w:val="00693B12"/>
    <w:rsid w:val="00693C51"/>
    <w:rsid w:val="00693D20"/>
    <w:rsid w:val="00693E19"/>
    <w:rsid w:val="0069412F"/>
    <w:rsid w:val="0069483E"/>
    <w:rsid w:val="006948DC"/>
    <w:rsid w:val="00694A18"/>
    <w:rsid w:val="00694DF9"/>
    <w:rsid w:val="00694E1D"/>
    <w:rsid w:val="00694E80"/>
    <w:rsid w:val="0069528E"/>
    <w:rsid w:val="0069534B"/>
    <w:rsid w:val="0069538F"/>
    <w:rsid w:val="006953E9"/>
    <w:rsid w:val="0069545C"/>
    <w:rsid w:val="006958F9"/>
    <w:rsid w:val="00695A00"/>
    <w:rsid w:val="00695CB9"/>
    <w:rsid w:val="00695DD4"/>
    <w:rsid w:val="00695E08"/>
    <w:rsid w:val="00696078"/>
    <w:rsid w:val="0069629E"/>
    <w:rsid w:val="00696653"/>
    <w:rsid w:val="006968BC"/>
    <w:rsid w:val="006969B6"/>
    <w:rsid w:val="00696A4A"/>
    <w:rsid w:val="00696A79"/>
    <w:rsid w:val="00696E13"/>
    <w:rsid w:val="00696E9E"/>
    <w:rsid w:val="006970C4"/>
    <w:rsid w:val="006971D3"/>
    <w:rsid w:val="00697381"/>
    <w:rsid w:val="006976AD"/>
    <w:rsid w:val="00697719"/>
    <w:rsid w:val="00697D30"/>
    <w:rsid w:val="00697F6E"/>
    <w:rsid w:val="006A009E"/>
    <w:rsid w:val="006A00F6"/>
    <w:rsid w:val="006A0154"/>
    <w:rsid w:val="006A0258"/>
    <w:rsid w:val="006A02D6"/>
    <w:rsid w:val="006A030E"/>
    <w:rsid w:val="006A0567"/>
    <w:rsid w:val="006A0799"/>
    <w:rsid w:val="006A09C9"/>
    <w:rsid w:val="006A11B0"/>
    <w:rsid w:val="006A155E"/>
    <w:rsid w:val="006A171C"/>
    <w:rsid w:val="006A1731"/>
    <w:rsid w:val="006A1B23"/>
    <w:rsid w:val="006A1D19"/>
    <w:rsid w:val="006A1D2D"/>
    <w:rsid w:val="006A1ECF"/>
    <w:rsid w:val="006A22BE"/>
    <w:rsid w:val="006A22C3"/>
    <w:rsid w:val="006A243F"/>
    <w:rsid w:val="006A2516"/>
    <w:rsid w:val="006A258F"/>
    <w:rsid w:val="006A2A77"/>
    <w:rsid w:val="006A2D9C"/>
    <w:rsid w:val="006A2EA8"/>
    <w:rsid w:val="006A2EAA"/>
    <w:rsid w:val="006A2F04"/>
    <w:rsid w:val="006A307B"/>
    <w:rsid w:val="006A3083"/>
    <w:rsid w:val="006A308F"/>
    <w:rsid w:val="006A3247"/>
    <w:rsid w:val="006A3494"/>
    <w:rsid w:val="006A34CB"/>
    <w:rsid w:val="006A3545"/>
    <w:rsid w:val="006A3548"/>
    <w:rsid w:val="006A3775"/>
    <w:rsid w:val="006A3903"/>
    <w:rsid w:val="006A3A5B"/>
    <w:rsid w:val="006A3A96"/>
    <w:rsid w:val="006A3CAC"/>
    <w:rsid w:val="006A3CD9"/>
    <w:rsid w:val="006A3DAD"/>
    <w:rsid w:val="006A3E0F"/>
    <w:rsid w:val="006A4024"/>
    <w:rsid w:val="006A427B"/>
    <w:rsid w:val="006A4291"/>
    <w:rsid w:val="006A43C3"/>
    <w:rsid w:val="006A4463"/>
    <w:rsid w:val="006A4A17"/>
    <w:rsid w:val="006A4CD3"/>
    <w:rsid w:val="006A4DC4"/>
    <w:rsid w:val="006A4E8C"/>
    <w:rsid w:val="006A4E95"/>
    <w:rsid w:val="006A507A"/>
    <w:rsid w:val="006A51EE"/>
    <w:rsid w:val="006A5210"/>
    <w:rsid w:val="006A5335"/>
    <w:rsid w:val="006A5842"/>
    <w:rsid w:val="006A58BE"/>
    <w:rsid w:val="006A5C51"/>
    <w:rsid w:val="006A5CF9"/>
    <w:rsid w:val="006A5DF4"/>
    <w:rsid w:val="006A5E0C"/>
    <w:rsid w:val="006A5F88"/>
    <w:rsid w:val="006A60DF"/>
    <w:rsid w:val="006A63CC"/>
    <w:rsid w:val="006A6832"/>
    <w:rsid w:val="006A699E"/>
    <w:rsid w:val="006A6C35"/>
    <w:rsid w:val="006A6C5B"/>
    <w:rsid w:val="006A6F54"/>
    <w:rsid w:val="006A6FEE"/>
    <w:rsid w:val="006A708D"/>
    <w:rsid w:val="006A7547"/>
    <w:rsid w:val="006A7631"/>
    <w:rsid w:val="006A7674"/>
    <w:rsid w:val="006A7812"/>
    <w:rsid w:val="006A7B1F"/>
    <w:rsid w:val="006A7BD4"/>
    <w:rsid w:val="006A7E1E"/>
    <w:rsid w:val="006A7E7C"/>
    <w:rsid w:val="006B0377"/>
    <w:rsid w:val="006B0762"/>
    <w:rsid w:val="006B0A3B"/>
    <w:rsid w:val="006B0F0E"/>
    <w:rsid w:val="006B0F47"/>
    <w:rsid w:val="006B126C"/>
    <w:rsid w:val="006B1305"/>
    <w:rsid w:val="006B152B"/>
    <w:rsid w:val="006B171E"/>
    <w:rsid w:val="006B1775"/>
    <w:rsid w:val="006B1934"/>
    <w:rsid w:val="006B1B1D"/>
    <w:rsid w:val="006B1DDB"/>
    <w:rsid w:val="006B1DFA"/>
    <w:rsid w:val="006B2551"/>
    <w:rsid w:val="006B26C5"/>
    <w:rsid w:val="006B2882"/>
    <w:rsid w:val="006B28DE"/>
    <w:rsid w:val="006B2957"/>
    <w:rsid w:val="006B2962"/>
    <w:rsid w:val="006B2DA5"/>
    <w:rsid w:val="006B31D5"/>
    <w:rsid w:val="006B31DE"/>
    <w:rsid w:val="006B3270"/>
    <w:rsid w:val="006B3313"/>
    <w:rsid w:val="006B37E1"/>
    <w:rsid w:val="006B3B13"/>
    <w:rsid w:val="006B3E43"/>
    <w:rsid w:val="006B4658"/>
    <w:rsid w:val="006B46FC"/>
    <w:rsid w:val="006B4820"/>
    <w:rsid w:val="006B484E"/>
    <w:rsid w:val="006B4930"/>
    <w:rsid w:val="006B4D15"/>
    <w:rsid w:val="006B523A"/>
    <w:rsid w:val="006B52D5"/>
    <w:rsid w:val="006B536B"/>
    <w:rsid w:val="006B550B"/>
    <w:rsid w:val="006B57D2"/>
    <w:rsid w:val="006B59D2"/>
    <w:rsid w:val="006B5A9E"/>
    <w:rsid w:val="006B5B22"/>
    <w:rsid w:val="006B5DCD"/>
    <w:rsid w:val="006B5F40"/>
    <w:rsid w:val="006B5F77"/>
    <w:rsid w:val="006B6090"/>
    <w:rsid w:val="006B60E5"/>
    <w:rsid w:val="006B6145"/>
    <w:rsid w:val="006B6163"/>
    <w:rsid w:val="006B61B5"/>
    <w:rsid w:val="006B65A5"/>
    <w:rsid w:val="006B671D"/>
    <w:rsid w:val="006B679C"/>
    <w:rsid w:val="006B6940"/>
    <w:rsid w:val="006B7046"/>
    <w:rsid w:val="006B7159"/>
    <w:rsid w:val="006B71AC"/>
    <w:rsid w:val="006B75D9"/>
    <w:rsid w:val="006B7883"/>
    <w:rsid w:val="006B7A2B"/>
    <w:rsid w:val="006B7D36"/>
    <w:rsid w:val="006C0051"/>
    <w:rsid w:val="006C0538"/>
    <w:rsid w:val="006C05D5"/>
    <w:rsid w:val="006C0695"/>
    <w:rsid w:val="006C06AF"/>
    <w:rsid w:val="006C0729"/>
    <w:rsid w:val="006C0891"/>
    <w:rsid w:val="006C0AA6"/>
    <w:rsid w:val="006C0B30"/>
    <w:rsid w:val="006C0C0A"/>
    <w:rsid w:val="006C0F49"/>
    <w:rsid w:val="006C1094"/>
    <w:rsid w:val="006C13DB"/>
    <w:rsid w:val="006C15D4"/>
    <w:rsid w:val="006C1970"/>
    <w:rsid w:val="006C1A87"/>
    <w:rsid w:val="006C1A88"/>
    <w:rsid w:val="006C2035"/>
    <w:rsid w:val="006C206F"/>
    <w:rsid w:val="006C2346"/>
    <w:rsid w:val="006C2703"/>
    <w:rsid w:val="006C275C"/>
    <w:rsid w:val="006C27B1"/>
    <w:rsid w:val="006C27BF"/>
    <w:rsid w:val="006C27D9"/>
    <w:rsid w:val="006C29D5"/>
    <w:rsid w:val="006C29F3"/>
    <w:rsid w:val="006C2B36"/>
    <w:rsid w:val="006C2CB6"/>
    <w:rsid w:val="006C2D6A"/>
    <w:rsid w:val="006C3804"/>
    <w:rsid w:val="006C384C"/>
    <w:rsid w:val="006C385B"/>
    <w:rsid w:val="006C3C46"/>
    <w:rsid w:val="006C3D25"/>
    <w:rsid w:val="006C4187"/>
    <w:rsid w:val="006C4477"/>
    <w:rsid w:val="006C4A56"/>
    <w:rsid w:val="006C4C49"/>
    <w:rsid w:val="006C50E1"/>
    <w:rsid w:val="006C51AC"/>
    <w:rsid w:val="006C52AC"/>
    <w:rsid w:val="006C52C5"/>
    <w:rsid w:val="006C52F3"/>
    <w:rsid w:val="006C56B0"/>
    <w:rsid w:val="006C56F8"/>
    <w:rsid w:val="006C58D7"/>
    <w:rsid w:val="006C5BC6"/>
    <w:rsid w:val="006C5C71"/>
    <w:rsid w:val="006C5D14"/>
    <w:rsid w:val="006C5F6A"/>
    <w:rsid w:val="006C60C8"/>
    <w:rsid w:val="006C621F"/>
    <w:rsid w:val="006C639B"/>
    <w:rsid w:val="006C6597"/>
    <w:rsid w:val="006C65B8"/>
    <w:rsid w:val="006C661F"/>
    <w:rsid w:val="006C664B"/>
    <w:rsid w:val="006C69E9"/>
    <w:rsid w:val="006C6A96"/>
    <w:rsid w:val="006C6E24"/>
    <w:rsid w:val="006C6F15"/>
    <w:rsid w:val="006C6FB5"/>
    <w:rsid w:val="006C72EE"/>
    <w:rsid w:val="006C7460"/>
    <w:rsid w:val="006C7B2D"/>
    <w:rsid w:val="006D0003"/>
    <w:rsid w:val="006D0172"/>
    <w:rsid w:val="006D02AB"/>
    <w:rsid w:val="006D0524"/>
    <w:rsid w:val="006D07FB"/>
    <w:rsid w:val="006D084E"/>
    <w:rsid w:val="006D0E1E"/>
    <w:rsid w:val="006D0EAC"/>
    <w:rsid w:val="006D16AA"/>
    <w:rsid w:val="006D1C89"/>
    <w:rsid w:val="006D1CCB"/>
    <w:rsid w:val="006D1D68"/>
    <w:rsid w:val="006D1E40"/>
    <w:rsid w:val="006D1E42"/>
    <w:rsid w:val="006D2073"/>
    <w:rsid w:val="006D2569"/>
    <w:rsid w:val="006D271B"/>
    <w:rsid w:val="006D2BA2"/>
    <w:rsid w:val="006D2C74"/>
    <w:rsid w:val="006D2D1B"/>
    <w:rsid w:val="006D31D9"/>
    <w:rsid w:val="006D340B"/>
    <w:rsid w:val="006D353E"/>
    <w:rsid w:val="006D365D"/>
    <w:rsid w:val="006D384B"/>
    <w:rsid w:val="006D3ACB"/>
    <w:rsid w:val="006D3B93"/>
    <w:rsid w:val="006D3BC6"/>
    <w:rsid w:val="006D40B1"/>
    <w:rsid w:val="006D4165"/>
    <w:rsid w:val="006D43E6"/>
    <w:rsid w:val="006D44CE"/>
    <w:rsid w:val="006D466A"/>
    <w:rsid w:val="006D479A"/>
    <w:rsid w:val="006D481E"/>
    <w:rsid w:val="006D4AFE"/>
    <w:rsid w:val="006D4C31"/>
    <w:rsid w:val="006D4FCE"/>
    <w:rsid w:val="006D50ED"/>
    <w:rsid w:val="006D53E1"/>
    <w:rsid w:val="006D54FD"/>
    <w:rsid w:val="006D55E9"/>
    <w:rsid w:val="006D5892"/>
    <w:rsid w:val="006D5A6F"/>
    <w:rsid w:val="006D5C60"/>
    <w:rsid w:val="006D5C97"/>
    <w:rsid w:val="006D6188"/>
    <w:rsid w:val="006D6422"/>
    <w:rsid w:val="006D67E2"/>
    <w:rsid w:val="006D67E4"/>
    <w:rsid w:val="006D6945"/>
    <w:rsid w:val="006D6D43"/>
    <w:rsid w:val="006D6D8F"/>
    <w:rsid w:val="006D6DB0"/>
    <w:rsid w:val="006D7454"/>
    <w:rsid w:val="006D74D8"/>
    <w:rsid w:val="006D7893"/>
    <w:rsid w:val="006D790E"/>
    <w:rsid w:val="006D7920"/>
    <w:rsid w:val="006D7CAF"/>
    <w:rsid w:val="006D7DF0"/>
    <w:rsid w:val="006E01E3"/>
    <w:rsid w:val="006E0330"/>
    <w:rsid w:val="006E08F8"/>
    <w:rsid w:val="006E0920"/>
    <w:rsid w:val="006E0A9C"/>
    <w:rsid w:val="006E0DB8"/>
    <w:rsid w:val="006E0DE3"/>
    <w:rsid w:val="006E10CB"/>
    <w:rsid w:val="006E127E"/>
    <w:rsid w:val="006E1444"/>
    <w:rsid w:val="006E14A9"/>
    <w:rsid w:val="006E169B"/>
    <w:rsid w:val="006E173C"/>
    <w:rsid w:val="006E178F"/>
    <w:rsid w:val="006E199A"/>
    <w:rsid w:val="006E218D"/>
    <w:rsid w:val="006E2217"/>
    <w:rsid w:val="006E2267"/>
    <w:rsid w:val="006E232C"/>
    <w:rsid w:val="006E2903"/>
    <w:rsid w:val="006E2DF4"/>
    <w:rsid w:val="006E2EE1"/>
    <w:rsid w:val="006E2F2B"/>
    <w:rsid w:val="006E312C"/>
    <w:rsid w:val="006E32F0"/>
    <w:rsid w:val="006E3426"/>
    <w:rsid w:val="006E34F8"/>
    <w:rsid w:val="006E3686"/>
    <w:rsid w:val="006E3733"/>
    <w:rsid w:val="006E3D11"/>
    <w:rsid w:val="006E3E24"/>
    <w:rsid w:val="006E3EEF"/>
    <w:rsid w:val="006E4269"/>
    <w:rsid w:val="006E439A"/>
    <w:rsid w:val="006E43CD"/>
    <w:rsid w:val="006E4760"/>
    <w:rsid w:val="006E48E1"/>
    <w:rsid w:val="006E4965"/>
    <w:rsid w:val="006E4FE2"/>
    <w:rsid w:val="006E50B7"/>
    <w:rsid w:val="006E50D1"/>
    <w:rsid w:val="006E5399"/>
    <w:rsid w:val="006E563F"/>
    <w:rsid w:val="006E56CB"/>
    <w:rsid w:val="006E57D0"/>
    <w:rsid w:val="006E5841"/>
    <w:rsid w:val="006E597D"/>
    <w:rsid w:val="006E5A3D"/>
    <w:rsid w:val="006E5A98"/>
    <w:rsid w:val="006E5B95"/>
    <w:rsid w:val="006E5C21"/>
    <w:rsid w:val="006E611D"/>
    <w:rsid w:val="006E61CB"/>
    <w:rsid w:val="006E6485"/>
    <w:rsid w:val="006E6501"/>
    <w:rsid w:val="006E66A8"/>
    <w:rsid w:val="006E692B"/>
    <w:rsid w:val="006E6D39"/>
    <w:rsid w:val="006E6EB5"/>
    <w:rsid w:val="006E6F65"/>
    <w:rsid w:val="006E74B4"/>
    <w:rsid w:val="006E76B1"/>
    <w:rsid w:val="006E76BD"/>
    <w:rsid w:val="006E7746"/>
    <w:rsid w:val="006E7B22"/>
    <w:rsid w:val="006E7ED5"/>
    <w:rsid w:val="006F00AD"/>
    <w:rsid w:val="006F0212"/>
    <w:rsid w:val="006F051E"/>
    <w:rsid w:val="006F05B1"/>
    <w:rsid w:val="006F0B26"/>
    <w:rsid w:val="006F0C7A"/>
    <w:rsid w:val="006F0DC8"/>
    <w:rsid w:val="006F0E0E"/>
    <w:rsid w:val="006F1004"/>
    <w:rsid w:val="006F1061"/>
    <w:rsid w:val="006F1666"/>
    <w:rsid w:val="006F1836"/>
    <w:rsid w:val="006F1AEF"/>
    <w:rsid w:val="006F1C65"/>
    <w:rsid w:val="006F1DE6"/>
    <w:rsid w:val="006F1F0A"/>
    <w:rsid w:val="006F219E"/>
    <w:rsid w:val="006F25B7"/>
    <w:rsid w:val="006F26CC"/>
    <w:rsid w:val="006F282D"/>
    <w:rsid w:val="006F29C5"/>
    <w:rsid w:val="006F2CA4"/>
    <w:rsid w:val="006F2F23"/>
    <w:rsid w:val="006F3015"/>
    <w:rsid w:val="006F316C"/>
    <w:rsid w:val="006F31A4"/>
    <w:rsid w:val="006F3406"/>
    <w:rsid w:val="006F343E"/>
    <w:rsid w:val="006F383F"/>
    <w:rsid w:val="006F3B53"/>
    <w:rsid w:val="006F40B5"/>
    <w:rsid w:val="006F40F0"/>
    <w:rsid w:val="006F41AD"/>
    <w:rsid w:val="006F423B"/>
    <w:rsid w:val="006F42E5"/>
    <w:rsid w:val="006F4464"/>
    <w:rsid w:val="006F4603"/>
    <w:rsid w:val="006F488E"/>
    <w:rsid w:val="006F48D6"/>
    <w:rsid w:val="006F4B56"/>
    <w:rsid w:val="006F4EA9"/>
    <w:rsid w:val="006F4F26"/>
    <w:rsid w:val="006F5AB1"/>
    <w:rsid w:val="006F5ADF"/>
    <w:rsid w:val="006F5C51"/>
    <w:rsid w:val="006F5CA6"/>
    <w:rsid w:val="006F5D1A"/>
    <w:rsid w:val="006F5D71"/>
    <w:rsid w:val="006F643B"/>
    <w:rsid w:val="006F6751"/>
    <w:rsid w:val="006F68F9"/>
    <w:rsid w:val="006F6CAD"/>
    <w:rsid w:val="006F6D4A"/>
    <w:rsid w:val="006F7033"/>
    <w:rsid w:val="006F7323"/>
    <w:rsid w:val="006F74AE"/>
    <w:rsid w:val="006F7C94"/>
    <w:rsid w:val="006F7E44"/>
    <w:rsid w:val="00700009"/>
    <w:rsid w:val="00700067"/>
    <w:rsid w:val="00700314"/>
    <w:rsid w:val="00700358"/>
    <w:rsid w:val="0070045A"/>
    <w:rsid w:val="007005C0"/>
    <w:rsid w:val="00700AB4"/>
    <w:rsid w:val="00700B0E"/>
    <w:rsid w:val="00700D7C"/>
    <w:rsid w:val="00701102"/>
    <w:rsid w:val="00701222"/>
    <w:rsid w:val="0070156C"/>
    <w:rsid w:val="00701670"/>
    <w:rsid w:val="0070180D"/>
    <w:rsid w:val="007019EA"/>
    <w:rsid w:val="00701B1F"/>
    <w:rsid w:val="00701BC9"/>
    <w:rsid w:val="00701EC9"/>
    <w:rsid w:val="00701FB5"/>
    <w:rsid w:val="00701FFC"/>
    <w:rsid w:val="0070259A"/>
    <w:rsid w:val="00702856"/>
    <w:rsid w:val="00702987"/>
    <w:rsid w:val="00702B39"/>
    <w:rsid w:val="00702CE2"/>
    <w:rsid w:val="00702D0F"/>
    <w:rsid w:val="00703051"/>
    <w:rsid w:val="00703120"/>
    <w:rsid w:val="00703178"/>
    <w:rsid w:val="007031CE"/>
    <w:rsid w:val="007032DF"/>
    <w:rsid w:val="00703424"/>
    <w:rsid w:val="00703A93"/>
    <w:rsid w:val="00703B3B"/>
    <w:rsid w:val="00703DE4"/>
    <w:rsid w:val="00704001"/>
    <w:rsid w:val="007040B7"/>
    <w:rsid w:val="0070442A"/>
    <w:rsid w:val="00704AA7"/>
    <w:rsid w:val="00704B85"/>
    <w:rsid w:val="00704C41"/>
    <w:rsid w:val="00704E4E"/>
    <w:rsid w:val="00704ECA"/>
    <w:rsid w:val="00704EDF"/>
    <w:rsid w:val="00704FD5"/>
    <w:rsid w:val="0070501D"/>
    <w:rsid w:val="00705376"/>
    <w:rsid w:val="0070538D"/>
    <w:rsid w:val="00705A82"/>
    <w:rsid w:val="00705B77"/>
    <w:rsid w:val="00705E9B"/>
    <w:rsid w:val="0070601B"/>
    <w:rsid w:val="00706106"/>
    <w:rsid w:val="0070663A"/>
    <w:rsid w:val="00706B82"/>
    <w:rsid w:val="00706F0E"/>
    <w:rsid w:val="00707439"/>
    <w:rsid w:val="007076D6"/>
    <w:rsid w:val="007077F2"/>
    <w:rsid w:val="00707A02"/>
    <w:rsid w:val="00707A03"/>
    <w:rsid w:val="00707A05"/>
    <w:rsid w:val="007101A7"/>
    <w:rsid w:val="007101B1"/>
    <w:rsid w:val="007101F0"/>
    <w:rsid w:val="00710213"/>
    <w:rsid w:val="0071023D"/>
    <w:rsid w:val="00710355"/>
    <w:rsid w:val="007104FB"/>
    <w:rsid w:val="00710B28"/>
    <w:rsid w:val="00710C74"/>
    <w:rsid w:val="00710DB8"/>
    <w:rsid w:val="00710ED6"/>
    <w:rsid w:val="00710F45"/>
    <w:rsid w:val="00710FDD"/>
    <w:rsid w:val="00711016"/>
    <w:rsid w:val="007110AA"/>
    <w:rsid w:val="00711180"/>
    <w:rsid w:val="007111BA"/>
    <w:rsid w:val="00711626"/>
    <w:rsid w:val="00711D07"/>
    <w:rsid w:val="0071269F"/>
    <w:rsid w:val="0071289D"/>
    <w:rsid w:val="00712DC6"/>
    <w:rsid w:val="00713067"/>
    <w:rsid w:val="00713379"/>
    <w:rsid w:val="0071348B"/>
    <w:rsid w:val="007135A5"/>
    <w:rsid w:val="00713780"/>
    <w:rsid w:val="007138DE"/>
    <w:rsid w:val="00713F0A"/>
    <w:rsid w:val="00713FFA"/>
    <w:rsid w:val="007146CF"/>
    <w:rsid w:val="00714BB3"/>
    <w:rsid w:val="00714E0F"/>
    <w:rsid w:val="00714EF5"/>
    <w:rsid w:val="00714F5A"/>
    <w:rsid w:val="007150EF"/>
    <w:rsid w:val="007153A6"/>
    <w:rsid w:val="007153B9"/>
    <w:rsid w:val="0071543E"/>
    <w:rsid w:val="0071550A"/>
    <w:rsid w:val="00715595"/>
    <w:rsid w:val="0071583C"/>
    <w:rsid w:val="007158F6"/>
    <w:rsid w:val="00715BBC"/>
    <w:rsid w:val="00715CE8"/>
    <w:rsid w:val="007161CD"/>
    <w:rsid w:val="007161EA"/>
    <w:rsid w:val="007162EF"/>
    <w:rsid w:val="00716449"/>
    <w:rsid w:val="00716532"/>
    <w:rsid w:val="0071660B"/>
    <w:rsid w:val="007168DE"/>
    <w:rsid w:val="00716911"/>
    <w:rsid w:val="00716BFB"/>
    <w:rsid w:val="007172A6"/>
    <w:rsid w:val="00717891"/>
    <w:rsid w:val="00717B9D"/>
    <w:rsid w:val="00717E1C"/>
    <w:rsid w:val="00717F4E"/>
    <w:rsid w:val="00720321"/>
    <w:rsid w:val="007207D7"/>
    <w:rsid w:val="00720C4B"/>
    <w:rsid w:val="00720FFA"/>
    <w:rsid w:val="00721079"/>
    <w:rsid w:val="00721252"/>
    <w:rsid w:val="007217BD"/>
    <w:rsid w:val="00721877"/>
    <w:rsid w:val="00721C4F"/>
    <w:rsid w:val="00721D62"/>
    <w:rsid w:val="00721F10"/>
    <w:rsid w:val="00721FB9"/>
    <w:rsid w:val="00721FC0"/>
    <w:rsid w:val="007221B4"/>
    <w:rsid w:val="00722385"/>
    <w:rsid w:val="00722403"/>
    <w:rsid w:val="0072287D"/>
    <w:rsid w:val="0072299B"/>
    <w:rsid w:val="00722B83"/>
    <w:rsid w:val="00722E4E"/>
    <w:rsid w:val="007231E1"/>
    <w:rsid w:val="00723385"/>
    <w:rsid w:val="00723524"/>
    <w:rsid w:val="007235B6"/>
    <w:rsid w:val="007237DF"/>
    <w:rsid w:val="00723A31"/>
    <w:rsid w:val="00723BC6"/>
    <w:rsid w:val="00723BDB"/>
    <w:rsid w:val="00723D79"/>
    <w:rsid w:val="00723E24"/>
    <w:rsid w:val="00724028"/>
    <w:rsid w:val="00724149"/>
    <w:rsid w:val="00724156"/>
    <w:rsid w:val="007242F5"/>
    <w:rsid w:val="007244E8"/>
    <w:rsid w:val="007245F2"/>
    <w:rsid w:val="0072487E"/>
    <w:rsid w:val="00724A41"/>
    <w:rsid w:val="00724A46"/>
    <w:rsid w:val="00724AD6"/>
    <w:rsid w:val="00724B9C"/>
    <w:rsid w:val="00724CD9"/>
    <w:rsid w:val="00724D23"/>
    <w:rsid w:val="0072563D"/>
    <w:rsid w:val="0072570F"/>
    <w:rsid w:val="00725744"/>
    <w:rsid w:val="0072590B"/>
    <w:rsid w:val="00725C91"/>
    <w:rsid w:val="00725EB1"/>
    <w:rsid w:val="00726503"/>
    <w:rsid w:val="0072657E"/>
    <w:rsid w:val="00726852"/>
    <w:rsid w:val="00726A00"/>
    <w:rsid w:val="00726AFF"/>
    <w:rsid w:val="00726BB0"/>
    <w:rsid w:val="00726DE3"/>
    <w:rsid w:val="00726EEE"/>
    <w:rsid w:val="007270E5"/>
    <w:rsid w:val="00727262"/>
    <w:rsid w:val="00727438"/>
    <w:rsid w:val="0072743E"/>
    <w:rsid w:val="00727724"/>
    <w:rsid w:val="00727967"/>
    <w:rsid w:val="007279E3"/>
    <w:rsid w:val="00727A64"/>
    <w:rsid w:val="00727A77"/>
    <w:rsid w:val="00727ABA"/>
    <w:rsid w:val="00727B12"/>
    <w:rsid w:val="00727B8B"/>
    <w:rsid w:val="00727CA6"/>
    <w:rsid w:val="00727EEC"/>
    <w:rsid w:val="00730036"/>
    <w:rsid w:val="007300C5"/>
    <w:rsid w:val="0073046F"/>
    <w:rsid w:val="0073056D"/>
    <w:rsid w:val="00730622"/>
    <w:rsid w:val="007306C4"/>
    <w:rsid w:val="007308A7"/>
    <w:rsid w:val="00730C63"/>
    <w:rsid w:val="00730D37"/>
    <w:rsid w:val="00731353"/>
    <w:rsid w:val="007313C0"/>
    <w:rsid w:val="007313FA"/>
    <w:rsid w:val="007317AE"/>
    <w:rsid w:val="00731A75"/>
    <w:rsid w:val="007320D3"/>
    <w:rsid w:val="00732279"/>
    <w:rsid w:val="00732703"/>
    <w:rsid w:val="007328B5"/>
    <w:rsid w:val="00732C37"/>
    <w:rsid w:val="00732CDA"/>
    <w:rsid w:val="00732CDB"/>
    <w:rsid w:val="00732D9B"/>
    <w:rsid w:val="00732DE9"/>
    <w:rsid w:val="0073302E"/>
    <w:rsid w:val="007330FF"/>
    <w:rsid w:val="007333CA"/>
    <w:rsid w:val="00733B58"/>
    <w:rsid w:val="00733C6E"/>
    <w:rsid w:val="00733CD0"/>
    <w:rsid w:val="00733FFC"/>
    <w:rsid w:val="007340B6"/>
    <w:rsid w:val="007340B9"/>
    <w:rsid w:val="00734230"/>
    <w:rsid w:val="00734312"/>
    <w:rsid w:val="00734387"/>
    <w:rsid w:val="007346E9"/>
    <w:rsid w:val="0073476B"/>
    <w:rsid w:val="007347C0"/>
    <w:rsid w:val="0073484E"/>
    <w:rsid w:val="00734C28"/>
    <w:rsid w:val="00734CF3"/>
    <w:rsid w:val="0073508A"/>
    <w:rsid w:val="007354DC"/>
    <w:rsid w:val="0073556A"/>
    <w:rsid w:val="00735E3C"/>
    <w:rsid w:val="0073608A"/>
    <w:rsid w:val="007362F1"/>
    <w:rsid w:val="0073646C"/>
    <w:rsid w:val="0073668C"/>
    <w:rsid w:val="00736971"/>
    <w:rsid w:val="00736A3B"/>
    <w:rsid w:val="00736B12"/>
    <w:rsid w:val="00736C70"/>
    <w:rsid w:val="00736E10"/>
    <w:rsid w:val="0073708C"/>
    <w:rsid w:val="0073735F"/>
    <w:rsid w:val="007377F8"/>
    <w:rsid w:val="00737C29"/>
    <w:rsid w:val="00737DF4"/>
    <w:rsid w:val="00737E0C"/>
    <w:rsid w:val="00740157"/>
    <w:rsid w:val="00740205"/>
    <w:rsid w:val="00740301"/>
    <w:rsid w:val="0074041E"/>
    <w:rsid w:val="00740568"/>
    <w:rsid w:val="00740DC9"/>
    <w:rsid w:val="0074100F"/>
    <w:rsid w:val="007416D7"/>
    <w:rsid w:val="00741858"/>
    <w:rsid w:val="0074186E"/>
    <w:rsid w:val="007419BC"/>
    <w:rsid w:val="00741A30"/>
    <w:rsid w:val="00741BB8"/>
    <w:rsid w:val="00741C2F"/>
    <w:rsid w:val="00742137"/>
    <w:rsid w:val="007423EB"/>
    <w:rsid w:val="0074245B"/>
    <w:rsid w:val="00742781"/>
    <w:rsid w:val="0074283F"/>
    <w:rsid w:val="00742B10"/>
    <w:rsid w:val="007430AE"/>
    <w:rsid w:val="0074337C"/>
    <w:rsid w:val="00743728"/>
    <w:rsid w:val="00743B73"/>
    <w:rsid w:val="00743BBF"/>
    <w:rsid w:val="00743D44"/>
    <w:rsid w:val="00743E2A"/>
    <w:rsid w:val="007449CA"/>
    <w:rsid w:val="00744AF0"/>
    <w:rsid w:val="00744C88"/>
    <w:rsid w:val="00744EEF"/>
    <w:rsid w:val="00744F6E"/>
    <w:rsid w:val="0074506C"/>
    <w:rsid w:val="007450BE"/>
    <w:rsid w:val="007450CF"/>
    <w:rsid w:val="007451C2"/>
    <w:rsid w:val="00745492"/>
    <w:rsid w:val="0074557F"/>
    <w:rsid w:val="007457EF"/>
    <w:rsid w:val="00745898"/>
    <w:rsid w:val="007458A2"/>
    <w:rsid w:val="00745906"/>
    <w:rsid w:val="0074594F"/>
    <w:rsid w:val="00746286"/>
    <w:rsid w:val="007463AD"/>
    <w:rsid w:val="007463D5"/>
    <w:rsid w:val="00746653"/>
    <w:rsid w:val="007469CC"/>
    <w:rsid w:val="00746A3D"/>
    <w:rsid w:val="00746AEC"/>
    <w:rsid w:val="00746BEE"/>
    <w:rsid w:val="00746C72"/>
    <w:rsid w:val="00746D63"/>
    <w:rsid w:val="00746DEE"/>
    <w:rsid w:val="00746E33"/>
    <w:rsid w:val="0074720E"/>
    <w:rsid w:val="007475D0"/>
    <w:rsid w:val="007477F3"/>
    <w:rsid w:val="007479C7"/>
    <w:rsid w:val="00747B7F"/>
    <w:rsid w:val="00747CD3"/>
    <w:rsid w:val="00747D31"/>
    <w:rsid w:val="00747D5D"/>
    <w:rsid w:val="00750198"/>
    <w:rsid w:val="00750445"/>
    <w:rsid w:val="007504FE"/>
    <w:rsid w:val="0075058F"/>
    <w:rsid w:val="00750800"/>
    <w:rsid w:val="00750938"/>
    <w:rsid w:val="007509B9"/>
    <w:rsid w:val="00750A31"/>
    <w:rsid w:val="00750B6D"/>
    <w:rsid w:val="00750B6F"/>
    <w:rsid w:val="00750EB1"/>
    <w:rsid w:val="00750F9B"/>
    <w:rsid w:val="0075163E"/>
    <w:rsid w:val="00751670"/>
    <w:rsid w:val="00751B6D"/>
    <w:rsid w:val="00751BF8"/>
    <w:rsid w:val="00751DF0"/>
    <w:rsid w:val="00751E07"/>
    <w:rsid w:val="00751E16"/>
    <w:rsid w:val="007521A8"/>
    <w:rsid w:val="0075255A"/>
    <w:rsid w:val="0075276B"/>
    <w:rsid w:val="0075284F"/>
    <w:rsid w:val="007529D7"/>
    <w:rsid w:val="00752BF8"/>
    <w:rsid w:val="00752C24"/>
    <w:rsid w:val="00752CA1"/>
    <w:rsid w:val="007530CF"/>
    <w:rsid w:val="00753134"/>
    <w:rsid w:val="0075325D"/>
    <w:rsid w:val="0075335B"/>
    <w:rsid w:val="0075357E"/>
    <w:rsid w:val="00753623"/>
    <w:rsid w:val="00753643"/>
    <w:rsid w:val="00753708"/>
    <w:rsid w:val="0075387C"/>
    <w:rsid w:val="00753B86"/>
    <w:rsid w:val="007541FC"/>
    <w:rsid w:val="00754466"/>
    <w:rsid w:val="00754A6D"/>
    <w:rsid w:val="007550BD"/>
    <w:rsid w:val="007551D7"/>
    <w:rsid w:val="0075546A"/>
    <w:rsid w:val="00755C53"/>
    <w:rsid w:val="00755E74"/>
    <w:rsid w:val="007561E2"/>
    <w:rsid w:val="007568AA"/>
    <w:rsid w:val="00756E62"/>
    <w:rsid w:val="00756FE6"/>
    <w:rsid w:val="00757AD0"/>
    <w:rsid w:val="00757C52"/>
    <w:rsid w:val="00757C84"/>
    <w:rsid w:val="00757DB2"/>
    <w:rsid w:val="00757EDA"/>
    <w:rsid w:val="00760102"/>
    <w:rsid w:val="007603A5"/>
    <w:rsid w:val="007603D2"/>
    <w:rsid w:val="007605E2"/>
    <w:rsid w:val="007609C1"/>
    <w:rsid w:val="00760A8F"/>
    <w:rsid w:val="00760B31"/>
    <w:rsid w:val="00760FA0"/>
    <w:rsid w:val="00761107"/>
    <w:rsid w:val="0076131C"/>
    <w:rsid w:val="00761761"/>
    <w:rsid w:val="007617A0"/>
    <w:rsid w:val="00761AFA"/>
    <w:rsid w:val="00761BF8"/>
    <w:rsid w:val="007621DE"/>
    <w:rsid w:val="007623B0"/>
    <w:rsid w:val="007624E7"/>
    <w:rsid w:val="0076298D"/>
    <w:rsid w:val="00762B69"/>
    <w:rsid w:val="00762BD0"/>
    <w:rsid w:val="00762D62"/>
    <w:rsid w:val="00762E61"/>
    <w:rsid w:val="0076314B"/>
    <w:rsid w:val="00763211"/>
    <w:rsid w:val="007632EA"/>
    <w:rsid w:val="00763317"/>
    <w:rsid w:val="00763491"/>
    <w:rsid w:val="00763784"/>
    <w:rsid w:val="007638F2"/>
    <w:rsid w:val="007639FF"/>
    <w:rsid w:val="00763A99"/>
    <w:rsid w:val="00763BB8"/>
    <w:rsid w:val="007641B9"/>
    <w:rsid w:val="0076437E"/>
    <w:rsid w:val="00764A7A"/>
    <w:rsid w:val="00764ED7"/>
    <w:rsid w:val="007650F0"/>
    <w:rsid w:val="007659F8"/>
    <w:rsid w:val="00765A19"/>
    <w:rsid w:val="00765A4F"/>
    <w:rsid w:val="00765B0A"/>
    <w:rsid w:val="00765D4F"/>
    <w:rsid w:val="00765DF8"/>
    <w:rsid w:val="00765F2D"/>
    <w:rsid w:val="007665C1"/>
    <w:rsid w:val="00766A3A"/>
    <w:rsid w:val="00766DB6"/>
    <w:rsid w:val="00766ECF"/>
    <w:rsid w:val="00767007"/>
    <w:rsid w:val="0076722C"/>
    <w:rsid w:val="007673A6"/>
    <w:rsid w:val="0076746A"/>
    <w:rsid w:val="00767B00"/>
    <w:rsid w:val="00767E44"/>
    <w:rsid w:val="00767FFC"/>
    <w:rsid w:val="0077024D"/>
    <w:rsid w:val="00770274"/>
    <w:rsid w:val="00770336"/>
    <w:rsid w:val="00770562"/>
    <w:rsid w:val="007709F6"/>
    <w:rsid w:val="00770B5C"/>
    <w:rsid w:val="00770CC0"/>
    <w:rsid w:val="007710E4"/>
    <w:rsid w:val="00771163"/>
    <w:rsid w:val="0077127C"/>
    <w:rsid w:val="0077139C"/>
    <w:rsid w:val="007715D5"/>
    <w:rsid w:val="0077170B"/>
    <w:rsid w:val="0077189B"/>
    <w:rsid w:val="00771AC6"/>
    <w:rsid w:val="00771CE4"/>
    <w:rsid w:val="00771F1F"/>
    <w:rsid w:val="007720E8"/>
    <w:rsid w:val="00772131"/>
    <w:rsid w:val="00772219"/>
    <w:rsid w:val="007723EC"/>
    <w:rsid w:val="00772653"/>
    <w:rsid w:val="00772952"/>
    <w:rsid w:val="00772D18"/>
    <w:rsid w:val="00772EF1"/>
    <w:rsid w:val="007730CE"/>
    <w:rsid w:val="00773828"/>
    <w:rsid w:val="007739D9"/>
    <w:rsid w:val="00773D4E"/>
    <w:rsid w:val="007740C7"/>
    <w:rsid w:val="0077418C"/>
    <w:rsid w:val="0077420F"/>
    <w:rsid w:val="007744D4"/>
    <w:rsid w:val="00774774"/>
    <w:rsid w:val="00774785"/>
    <w:rsid w:val="007749B1"/>
    <w:rsid w:val="00774F46"/>
    <w:rsid w:val="0077520D"/>
    <w:rsid w:val="007757BF"/>
    <w:rsid w:val="00775B9E"/>
    <w:rsid w:val="007762CE"/>
    <w:rsid w:val="007763CA"/>
    <w:rsid w:val="0077659A"/>
    <w:rsid w:val="00776780"/>
    <w:rsid w:val="007768F5"/>
    <w:rsid w:val="00776D07"/>
    <w:rsid w:val="00777010"/>
    <w:rsid w:val="00777059"/>
    <w:rsid w:val="007776B1"/>
    <w:rsid w:val="007777A5"/>
    <w:rsid w:val="007779C5"/>
    <w:rsid w:val="007779C7"/>
    <w:rsid w:val="00777C19"/>
    <w:rsid w:val="00777C4F"/>
    <w:rsid w:val="00777F1C"/>
    <w:rsid w:val="00777FCD"/>
    <w:rsid w:val="0078013E"/>
    <w:rsid w:val="00780146"/>
    <w:rsid w:val="007801D5"/>
    <w:rsid w:val="007802F9"/>
    <w:rsid w:val="0078045F"/>
    <w:rsid w:val="007808C9"/>
    <w:rsid w:val="007809DA"/>
    <w:rsid w:val="00780BBA"/>
    <w:rsid w:val="00780C4B"/>
    <w:rsid w:val="00781044"/>
    <w:rsid w:val="00781540"/>
    <w:rsid w:val="00781711"/>
    <w:rsid w:val="00781A57"/>
    <w:rsid w:val="00781AB8"/>
    <w:rsid w:val="00781BEF"/>
    <w:rsid w:val="00781C54"/>
    <w:rsid w:val="00781ED5"/>
    <w:rsid w:val="00781F8D"/>
    <w:rsid w:val="0078203C"/>
    <w:rsid w:val="007820DE"/>
    <w:rsid w:val="007828D9"/>
    <w:rsid w:val="00782A72"/>
    <w:rsid w:val="007833C3"/>
    <w:rsid w:val="0078360F"/>
    <w:rsid w:val="007836A8"/>
    <w:rsid w:val="00783807"/>
    <w:rsid w:val="00783F0F"/>
    <w:rsid w:val="00784062"/>
    <w:rsid w:val="00784138"/>
    <w:rsid w:val="007843B6"/>
    <w:rsid w:val="00784497"/>
    <w:rsid w:val="0078452D"/>
    <w:rsid w:val="00784667"/>
    <w:rsid w:val="0078473B"/>
    <w:rsid w:val="007848FD"/>
    <w:rsid w:val="00784D47"/>
    <w:rsid w:val="00784D92"/>
    <w:rsid w:val="00784FA0"/>
    <w:rsid w:val="007850E3"/>
    <w:rsid w:val="00785366"/>
    <w:rsid w:val="007853A3"/>
    <w:rsid w:val="007853A6"/>
    <w:rsid w:val="007855DF"/>
    <w:rsid w:val="007856AC"/>
    <w:rsid w:val="00785A81"/>
    <w:rsid w:val="0078662C"/>
    <w:rsid w:val="00786AB3"/>
    <w:rsid w:val="00786CC0"/>
    <w:rsid w:val="00786DED"/>
    <w:rsid w:val="00786ED5"/>
    <w:rsid w:val="00787452"/>
    <w:rsid w:val="007876EA"/>
    <w:rsid w:val="007878FE"/>
    <w:rsid w:val="007879F8"/>
    <w:rsid w:val="00787B2C"/>
    <w:rsid w:val="00787EE6"/>
    <w:rsid w:val="00787F21"/>
    <w:rsid w:val="0079079D"/>
    <w:rsid w:val="00790A29"/>
    <w:rsid w:val="00790F43"/>
    <w:rsid w:val="00791015"/>
    <w:rsid w:val="00791419"/>
    <w:rsid w:val="007915C7"/>
    <w:rsid w:val="007916D5"/>
    <w:rsid w:val="007919E9"/>
    <w:rsid w:val="00791B7C"/>
    <w:rsid w:val="00791C24"/>
    <w:rsid w:val="00791E57"/>
    <w:rsid w:val="00791F4D"/>
    <w:rsid w:val="00792273"/>
    <w:rsid w:val="007924A5"/>
    <w:rsid w:val="007925BE"/>
    <w:rsid w:val="00792694"/>
    <w:rsid w:val="007926B1"/>
    <w:rsid w:val="007927D2"/>
    <w:rsid w:val="007928CC"/>
    <w:rsid w:val="007928E7"/>
    <w:rsid w:val="007929E8"/>
    <w:rsid w:val="00792BA5"/>
    <w:rsid w:val="00792BB2"/>
    <w:rsid w:val="00792F1C"/>
    <w:rsid w:val="0079341C"/>
    <w:rsid w:val="0079369B"/>
    <w:rsid w:val="00793780"/>
    <w:rsid w:val="00793CA7"/>
    <w:rsid w:val="00794089"/>
    <w:rsid w:val="0079441F"/>
    <w:rsid w:val="00794792"/>
    <w:rsid w:val="00794BF1"/>
    <w:rsid w:val="00794D27"/>
    <w:rsid w:val="00794FF9"/>
    <w:rsid w:val="007955EB"/>
    <w:rsid w:val="00795779"/>
    <w:rsid w:val="007957AB"/>
    <w:rsid w:val="00795C81"/>
    <w:rsid w:val="00795F91"/>
    <w:rsid w:val="00796130"/>
    <w:rsid w:val="0079618B"/>
    <w:rsid w:val="0079655A"/>
    <w:rsid w:val="00796E71"/>
    <w:rsid w:val="00796FD8"/>
    <w:rsid w:val="00797027"/>
    <w:rsid w:val="007975A1"/>
    <w:rsid w:val="00797AB1"/>
    <w:rsid w:val="00797B53"/>
    <w:rsid w:val="00797C3B"/>
    <w:rsid w:val="00797D92"/>
    <w:rsid w:val="007A04B8"/>
    <w:rsid w:val="007A060D"/>
    <w:rsid w:val="007A07C6"/>
    <w:rsid w:val="007A0D0A"/>
    <w:rsid w:val="007A0D94"/>
    <w:rsid w:val="007A0D98"/>
    <w:rsid w:val="007A0D9A"/>
    <w:rsid w:val="007A0FEA"/>
    <w:rsid w:val="007A108E"/>
    <w:rsid w:val="007A129E"/>
    <w:rsid w:val="007A1393"/>
    <w:rsid w:val="007A171B"/>
    <w:rsid w:val="007A171D"/>
    <w:rsid w:val="007A195A"/>
    <w:rsid w:val="007A1AC4"/>
    <w:rsid w:val="007A1AC5"/>
    <w:rsid w:val="007A1B3C"/>
    <w:rsid w:val="007A1F2C"/>
    <w:rsid w:val="007A2093"/>
    <w:rsid w:val="007A250E"/>
    <w:rsid w:val="007A2904"/>
    <w:rsid w:val="007A2C12"/>
    <w:rsid w:val="007A34E2"/>
    <w:rsid w:val="007A36F4"/>
    <w:rsid w:val="007A3792"/>
    <w:rsid w:val="007A37B2"/>
    <w:rsid w:val="007A39BA"/>
    <w:rsid w:val="007A3A1B"/>
    <w:rsid w:val="007A3DD5"/>
    <w:rsid w:val="007A3EE2"/>
    <w:rsid w:val="007A4128"/>
    <w:rsid w:val="007A465C"/>
    <w:rsid w:val="007A470F"/>
    <w:rsid w:val="007A482B"/>
    <w:rsid w:val="007A4A8E"/>
    <w:rsid w:val="007A4B14"/>
    <w:rsid w:val="007A4BD6"/>
    <w:rsid w:val="007A509A"/>
    <w:rsid w:val="007A50BA"/>
    <w:rsid w:val="007A50F0"/>
    <w:rsid w:val="007A5239"/>
    <w:rsid w:val="007A54BD"/>
    <w:rsid w:val="007A58FF"/>
    <w:rsid w:val="007A5B18"/>
    <w:rsid w:val="007A5CEA"/>
    <w:rsid w:val="007A5D55"/>
    <w:rsid w:val="007A60DF"/>
    <w:rsid w:val="007A6567"/>
    <w:rsid w:val="007A6A87"/>
    <w:rsid w:val="007A6DE7"/>
    <w:rsid w:val="007A71AC"/>
    <w:rsid w:val="007A73DF"/>
    <w:rsid w:val="007A767E"/>
    <w:rsid w:val="007A7A35"/>
    <w:rsid w:val="007A7CD4"/>
    <w:rsid w:val="007A7DE4"/>
    <w:rsid w:val="007A7DFB"/>
    <w:rsid w:val="007B00F6"/>
    <w:rsid w:val="007B0145"/>
    <w:rsid w:val="007B015C"/>
    <w:rsid w:val="007B01A3"/>
    <w:rsid w:val="007B01D2"/>
    <w:rsid w:val="007B0231"/>
    <w:rsid w:val="007B023A"/>
    <w:rsid w:val="007B0290"/>
    <w:rsid w:val="007B078B"/>
    <w:rsid w:val="007B0952"/>
    <w:rsid w:val="007B0997"/>
    <w:rsid w:val="007B0E0F"/>
    <w:rsid w:val="007B128C"/>
    <w:rsid w:val="007B1488"/>
    <w:rsid w:val="007B15A1"/>
    <w:rsid w:val="007B16EA"/>
    <w:rsid w:val="007B19AD"/>
    <w:rsid w:val="007B1B80"/>
    <w:rsid w:val="007B2043"/>
    <w:rsid w:val="007B20E0"/>
    <w:rsid w:val="007B2163"/>
    <w:rsid w:val="007B23F7"/>
    <w:rsid w:val="007B2B53"/>
    <w:rsid w:val="007B2CEF"/>
    <w:rsid w:val="007B2F08"/>
    <w:rsid w:val="007B2F78"/>
    <w:rsid w:val="007B31A2"/>
    <w:rsid w:val="007B3371"/>
    <w:rsid w:val="007B33F4"/>
    <w:rsid w:val="007B3785"/>
    <w:rsid w:val="007B37D2"/>
    <w:rsid w:val="007B37E6"/>
    <w:rsid w:val="007B38B5"/>
    <w:rsid w:val="007B3902"/>
    <w:rsid w:val="007B41BA"/>
    <w:rsid w:val="007B4290"/>
    <w:rsid w:val="007B42F1"/>
    <w:rsid w:val="007B4885"/>
    <w:rsid w:val="007B4B2D"/>
    <w:rsid w:val="007B4E5F"/>
    <w:rsid w:val="007B4EE7"/>
    <w:rsid w:val="007B4F62"/>
    <w:rsid w:val="007B5084"/>
    <w:rsid w:val="007B5798"/>
    <w:rsid w:val="007B5A2B"/>
    <w:rsid w:val="007B5C9D"/>
    <w:rsid w:val="007B5D43"/>
    <w:rsid w:val="007B5F74"/>
    <w:rsid w:val="007B5F85"/>
    <w:rsid w:val="007B6323"/>
    <w:rsid w:val="007B63AC"/>
    <w:rsid w:val="007B664C"/>
    <w:rsid w:val="007B66A5"/>
    <w:rsid w:val="007B6EEA"/>
    <w:rsid w:val="007B6F1C"/>
    <w:rsid w:val="007B6F3F"/>
    <w:rsid w:val="007B7228"/>
    <w:rsid w:val="007B764E"/>
    <w:rsid w:val="007B7913"/>
    <w:rsid w:val="007B7A76"/>
    <w:rsid w:val="007B7BDB"/>
    <w:rsid w:val="007B7BEE"/>
    <w:rsid w:val="007B7F5E"/>
    <w:rsid w:val="007C0131"/>
    <w:rsid w:val="007C0185"/>
    <w:rsid w:val="007C04EC"/>
    <w:rsid w:val="007C0671"/>
    <w:rsid w:val="007C0B1D"/>
    <w:rsid w:val="007C0C9F"/>
    <w:rsid w:val="007C0E02"/>
    <w:rsid w:val="007C0E1D"/>
    <w:rsid w:val="007C0EAF"/>
    <w:rsid w:val="007C0FAF"/>
    <w:rsid w:val="007C1118"/>
    <w:rsid w:val="007C1184"/>
    <w:rsid w:val="007C15E4"/>
    <w:rsid w:val="007C1991"/>
    <w:rsid w:val="007C19E8"/>
    <w:rsid w:val="007C1CBC"/>
    <w:rsid w:val="007C1CF3"/>
    <w:rsid w:val="007C1EF9"/>
    <w:rsid w:val="007C1FC9"/>
    <w:rsid w:val="007C1FD8"/>
    <w:rsid w:val="007C2090"/>
    <w:rsid w:val="007C2297"/>
    <w:rsid w:val="007C2C78"/>
    <w:rsid w:val="007C2CC9"/>
    <w:rsid w:val="007C2EDD"/>
    <w:rsid w:val="007C3219"/>
    <w:rsid w:val="007C3265"/>
    <w:rsid w:val="007C3695"/>
    <w:rsid w:val="007C3CA5"/>
    <w:rsid w:val="007C3E32"/>
    <w:rsid w:val="007C3E7D"/>
    <w:rsid w:val="007C3EE5"/>
    <w:rsid w:val="007C3F6C"/>
    <w:rsid w:val="007C41F0"/>
    <w:rsid w:val="007C432B"/>
    <w:rsid w:val="007C461E"/>
    <w:rsid w:val="007C471E"/>
    <w:rsid w:val="007C4722"/>
    <w:rsid w:val="007C49D2"/>
    <w:rsid w:val="007C4A99"/>
    <w:rsid w:val="007C4BCF"/>
    <w:rsid w:val="007C4DBA"/>
    <w:rsid w:val="007C5265"/>
    <w:rsid w:val="007C5350"/>
    <w:rsid w:val="007C5545"/>
    <w:rsid w:val="007C55E0"/>
    <w:rsid w:val="007C57BE"/>
    <w:rsid w:val="007C582F"/>
    <w:rsid w:val="007C5AE7"/>
    <w:rsid w:val="007C5F22"/>
    <w:rsid w:val="007C61AB"/>
    <w:rsid w:val="007C6459"/>
    <w:rsid w:val="007C6A43"/>
    <w:rsid w:val="007C6B7F"/>
    <w:rsid w:val="007C6D84"/>
    <w:rsid w:val="007C6EC7"/>
    <w:rsid w:val="007C70C0"/>
    <w:rsid w:val="007C70DC"/>
    <w:rsid w:val="007C7574"/>
    <w:rsid w:val="007C7745"/>
    <w:rsid w:val="007C7853"/>
    <w:rsid w:val="007C794B"/>
    <w:rsid w:val="007C79FD"/>
    <w:rsid w:val="007C7A27"/>
    <w:rsid w:val="007C7DFF"/>
    <w:rsid w:val="007D06D1"/>
    <w:rsid w:val="007D0720"/>
    <w:rsid w:val="007D0995"/>
    <w:rsid w:val="007D0A32"/>
    <w:rsid w:val="007D0D50"/>
    <w:rsid w:val="007D163C"/>
    <w:rsid w:val="007D188A"/>
    <w:rsid w:val="007D1BB8"/>
    <w:rsid w:val="007D1E16"/>
    <w:rsid w:val="007D2435"/>
    <w:rsid w:val="007D282D"/>
    <w:rsid w:val="007D2A0F"/>
    <w:rsid w:val="007D316A"/>
    <w:rsid w:val="007D3291"/>
    <w:rsid w:val="007D3306"/>
    <w:rsid w:val="007D33A9"/>
    <w:rsid w:val="007D3506"/>
    <w:rsid w:val="007D35E4"/>
    <w:rsid w:val="007D3C69"/>
    <w:rsid w:val="007D3EC8"/>
    <w:rsid w:val="007D3F1E"/>
    <w:rsid w:val="007D404B"/>
    <w:rsid w:val="007D4184"/>
    <w:rsid w:val="007D433E"/>
    <w:rsid w:val="007D4363"/>
    <w:rsid w:val="007D453E"/>
    <w:rsid w:val="007D4741"/>
    <w:rsid w:val="007D49DF"/>
    <w:rsid w:val="007D4A40"/>
    <w:rsid w:val="007D4A6B"/>
    <w:rsid w:val="007D4B65"/>
    <w:rsid w:val="007D4CB7"/>
    <w:rsid w:val="007D4D36"/>
    <w:rsid w:val="007D4D80"/>
    <w:rsid w:val="007D4E56"/>
    <w:rsid w:val="007D55DA"/>
    <w:rsid w:val="007D5758"/>
    <w:rsid w:val="007D5CB0"/>
    <w:rsid w:val="007D5D7B"/>
    <w:rsid w:val="007D5F21"/>
    <w:rsid w:val="007D5FFD"/>
    <w:rsid w:val="007D627D"/>
    <w:rsid w:val="007D6720"/>
    <w:rsid w:val="007D6CEB"/>
    <w:rsid w:val="007D6E99"/>
    <w:rsid w:val="007D6F82"/>
    <w:rsid w:val="007D70DF"/>
    <w:rsid w:val="007D75AB"/>
    <w:rsid w:val="007D75FF"/>
    <w:rsid w:val="007D7D2C"/>
    <w:rsid w:val="007D7E21"/>
    <w:rsid w:val="007D7EA2"/>
    <w:rsid w:val="007D7F29"/>
    <w:rsid w:val="007E01B6"/>
    <w:rsid w:val="007E01E5"/>
    <w:rsid w:val="007E0285"/>
    <w:rsid w:val="007E07DF"/>
    <w:rsid w:val="007E0C87"/>
    <w:rsid w:val="007E0E62"/>
    <w:rsid w:val="007E0F03"/>
    <w:rsid w:val="007E1005"/>
    <w:rsid w:val="007E1483"/>
    <w:rsid w:val="007E15B1"/>
    <w:rsid w:val="007E1668"/>
    <w:rsid w:val="007E1911"/>
    <w:rsid w:val="007E1CA2"/>
    <w:rsid w:val="007E1F47"/>
    <w:rsid w:val="007E21F2"/>
    <w:rsid w:val="007E2349"/>
    <w:rsid w:val="007E2810"/>
    <w:rsid w:val="007E283E"/>
    <w:rsid w:val="007E2D52"/>
    <w:rsid w:val="007E2DD2"/>
    <w:rsid w:val="007E2F7C"/>
    <w:rsid w:val="007E3541"/>
    <w:rsid w:val="007E35A3"/>
    <w:rsid w:val="007E3632"/>
    <w:rsid w:val="007E36CC"/>
    <w:rsid w:val="007E3851"/>
    <w:rsid w:val="007E390C"/>
    <w:rsid w:val="007E39C2"/>
    <w:rsid w:val="007E3A67"/>
    <w:rsid w:val="007E3CF6"/>
    <w:rsid w:val="007E432E"/>
    <w:rsid w:val="007E443E"/>
    <w:rsid w:val="007E4EFD"/>
    <w:rsid w:val="007E4F41"/>
    <w:rsid w:val="007E5010"/>
    <w:rsid w:val="007E5144"/>
    <w:rsid w:val="007E534F"/>
    <w:rsid w:val="007E5472"/>
    <w:rsid w:val="007E57BA"/>
    <w:rsid w:val="007E582A"/>
    <w:rsid w:val="007E5A4A"/>
    <w:rsid w:val="007E5B1B"/>
    <w:rsid w:val="007E5B76"/>
    <w:rsid w:val="007E5ED9"/>
    <w:rsid w:val="007E6153"/>
    <w:rsid w:val="007E6392"/>
    <w:rsid w:val="007E6418"/>
    <w:rsid w:val="007E658E"/>
    <w:rsid w:val="007E68DB"/>
    <w:rsid w:val="007E6A60"/>
    <w:rsid w:val="007E6B1D"/>
    <w:rsid w:val="007E6CF9"/>
    <w:rsid w:val="007E6D41"/>
    <w:rsid w:val="007E6DB8"/>
    <w:rsid w:val="007E7133"/>
    <w:rsid w:val="007E71E6"/>
    <w:rsid w:val="007E7281"/>
    <w:rsid w:val="007E741E"/>
    <w:rsid w:val="007E74AF"/>
    <w:rsid w:val="007E7688"/>
    <w:rsid w:val="007E768E"/>
    <w:rsid w:val="007E7722"/>
    <w:rsid w:val="007E7999"/>
    <w:rsid w:val="007E7B22"/>
    <w:rsid w:val="007E7BB9"/>
    <w:rsid w:val="007E7BE3"/>
    <w:rsid w:val="007E7C61"/>
    <w:rsid w:val="007E7C6F"/>
    <w:rsid w:val="007E7FF0"/>
    <w:rsid w:val="007F0025"/>
    <w:rsid w:val="007F0182"/>
    <w:rsid w:val="007F01B8"/>
    <w:rsid w:val="007F063C"/>
    <w:rsid w:val="007F0795"/>
    <w:rsid w:val="007F0894"/>
    <w:rsid w:val="007F1004"/>
    <w:rsid w:val="007F10D1"/>
    <w:rsid w:val="007F144F"/>
    <w:rsid w:val="007F14AD"/>
    <w:rsid w:val="007F15CF"/>
    <w:rsid w:val="007F1958"/>
    <w:rsid w:val="007F197C"/>
    <w:rsid w:val="007F19F5"/>
    <w:rsid w:val="007F1BDB"/>
    <w:rsid w:val="007F1C26"/>
    <w:rsid w:val="007F1CDB"/>
    <w:rsid w:val="007F1E59"/>
    <w:rsid w:val="007F2600"/>
    <w:rsid w:val="007F2984"/>
    <w:rsid w:val="007F2A6A"/>
    <w:rsid w:val="007F2B06"/>
    <w:rsid w:val="007F2B08"/>
    <w:rsid w:val="007F2C00"/>
    <w:rsid w:val="007F2E5E"/>
    <w:rsid w:val="007F2F5D"/>
    <w:rsid w:val="007F307C"/>
    <w:rsid w:val="007F3095"/>
    <w:rsid w:val="007F3283"/>
    <w:rsid w:val="007F3513"/>
    <w:rsid w:val="007F35B5"/>
    <w:rsid w:val="007F362D"/>
    <w:rsid w:val="007F37B3"/>
    <w:rsid w:val="007F39F6"/>
    <w:rsid w:val="007F3B22"/>
    <w:rsid w:val="007F406A"/>
    <w:rsid w:val="007F40ED"/>
    <w:rsid w:val="007F41B5"/>
    <w:rsid w:val="007F422C"/>
    <w:rsid w:val="007F428F"/>
    <w:rsid w:val="007F46E2"/>
    <w:rsid w:val="007F49A5"/>
    <w:rsid w:val="007F4DE5"/>
    <w:rsid w:val="007F4E8C"/>
    <w:rsid w:val="007F50BC"/>
    <w:rsid w:val="007F50BE"/>
    <w:rsid w:val="007F5187"/>
    <w:rsid w:val="007F53B5"/>
    <w:rsid w:val="007F5742"/>
    <w:rsid w:val="007F5AAA"/>
    <w:rsid w:val="007F5B04"/>
    <w:rsid w:val="007F6025"/>
    <w:rsid w:val="007F608A"/>
    <w:rsid w:val="007F60B8"/>
    <w:rsid w:val="007F62E8"/>
    <w:rsid w:val="007F68E3"/>
    <w:rsid w:val="007F69D7"/>
    <w:rsid w:val="007F6B62"/>
    <w:rsid w:val="007F6C9B"/>
    <w:rsid w:val="007F7142"/>
    <w:rsid w:val="007F749B"/>
    <w:rsid w:val="007F76AC"/>
    <w:rsid w:val="007F7CB9"/>
    <w:rsid w:val="007F7DD8"/>
    <w:rsid w:val="0080009A"/>
    <w:rsid w:val="008000F3"/>
    <w:rsid w:val="008000FB"/>
    <w:rsid w:val="0080011A"/>
    <w:rsid w:val="008003AF"/>
    <w:rsid w:val="00800499"/>
    <w:rsid w:val="008005E9"/>
    <w:rsid w:val="0080079E"/>
    <w:rsid w:val="00800B5E"/>
    <w:rsid w:val="00800B8F"/>
    <w:rsid w:val="00800C53"/>
    <w:rsid w:val="00801020"/>
    <w:rsid w:val="0080105B"/>
    <w:rsid w:val="00801219"/>
    <w:rsid w:val="008015E4"/>
    <w:rsid w:val="00801682"/>
    <w:rsid w:val="00801913"/>
    <w:rsid w:val="00801B2F"/>
    <w:rsid w:val="00801E0F"/>
    <w:rsid w:val="008020C7"/>
    <w:rsid w:val="008021FC"/>
    <w:rsid w:val="0080235E"/>
    <w:rsid w:val="008023EC"/>
    <w:rsid w:val="00802427"/>
    <w:rsid w:val="008026A9"/>
    <w:rsid w:val="00802801"/>
    <w:rsid w:val="00802852"/>
    <w:rsid w:val="0080285C"/>
    <w:rsid w:val="00803159"/>
    <w:rsid w:val="00803235"/>
    <w:rsid w:val="00803317"/>
    <w:rsid w:val="0080366B"/>
    <w:rsid w:val="00803812"/>
    <w:rsid w:val="0080388F"/>
    <w:rsid w:val="0080390B"/>
    <w:rsid w:val="0080390C"/>
    <w:rsid w:val="00803967"/>
    <w:rsid w:val="00803B1C"/>
    <w:rsid w:val="00803DB6"/>
    <w:rsid w:val="00803E98"/>
    <w:rsid w:val="00804032"/>
    <w:rsid w:val="0080439F"/>
    <w:rsid w:val="008043F7"/>
    <w:rsid w:val="00804448"/>
    <w:rsid w:val="008046D8"/>
    <w:rsid w:val="0080488A"/>
    <w:rsid w:val="008049A8"/>
    <w:rsid w:val="00804F95"/>
    <w:rsid w:val="008052F3"/>
    <w:rsid w:val="008054A2"/>
    <w:rsid w:val="0080574E"/>
    <w:rsid w:val="00805C3F"/>
    <w:rsid w:val="00805CB2"/>
    <w:rsid w:val="00805D52"/>
    <w:rsid w:val="0080604A"/>
    <w:rsid w:val="00806095"/>
    <w:rsid w:val="0080620F"/>
    <w:rsid w:val="008065F1"/>
    <w:rsid w:val="008067B7"/>
    <w:rsid w:val="008068B3"/>
    <w:rsid w:val="0080695A"/>
    <w:rsid w:val="00806CF2"/>
    <w:rsid w:val="00806D81"/>
    <w:rsid w:val="0080745A"/>
    <w:rsid w:val="0080770A"/>
    <w:rsid w:val="00807971"/>
    <w:rsid w:val="00807B66"/>
    <w:rsid w:val="00810096"/>
    <w:rsid w:val="00810144"/>
    <w:rsid w:val="008101E5"/>
    <w:rsid w:val="00810521"/>
    <w:rsid w:val="00810712"/>
    <w:rsid w:val="008108FA"/>
    <w:rsid w:val="00810969"/>
    <w:rsid w:val="00810D08"/>
    <w:rsid w:val="00810E3B"/>
    <w:rsid w:val="00810F40"/>
    <w:rsid w:val="00811653"/>
    <w:rsid w:val="008117D1"/>
    <w:rsid w:val="00811AE0"/>
    <w:rsid w:val="00811C24"/>
    <w:rsid w:val="00811C56"/>
    <w:rsid w:val="0081228D"/>
    <w:rsid w:val="00812822"/>
    <w:rsid w:val="0081286C"/>
    <w:rsid w:val="008128DC"/>
    <w:rsid w:val="008129C3"/>
    <w:rsid w:val="00812A41"/>
    <w:rsid w:val="00812B46"/>
    <w:rsid w:val="00812B5E"/>
    <w:rsid w:val="00812C60"/>
    <w:rsid w:val="00812E3D"/>
    <w:rsid w:val="00812EE7"/>
    <w:rsid w:val="00812F55"/>
    <w:rsid w:val="00812F62"/>
    <w:rsid w:val="00813041"/>
    <w:rsid w:val="00813054"/>
    <w:rsid w:val="008130D4"/>
    <w:rsid w:val="008130F6"/>
    <w:rsid w:val="0081329E"/>
    <w:rsid w:val="008132E6"/>
    <w:rsid w:val="00813643"/>
    <w:rsid w:val="00813A3C"/>
    <w:rsid w:val="00813D10"/>
    <w:rsid w:val="00813E9B"/>
    <w:rsid w:val="00813F7E"/>
    <w:rsid w:val="0081405E"/>
    <w:rsid w:val="0081420A"/>
    <w:rsid w:val="00814427"/>
    <w:rsid w:val="008145D2"/>
    <w:rsid w:val="0081467C"/>
    <w:rsid w:val="008147D7"/>
    <w:rsid w:val="00814912"/>
    <w:rsid w:val="00814B16"/>
    <w:rsid w:val="00814BDA"/>
    <w:rsid w:val="00814C9B"/>
    <w:rsid w:val="0081537A"/>
    <w:rsid w:val="008155E8"/>
    <w:rsid w:val="00815A74"/>
    <w:rsid w:val="00815D42"/>
    <w:rsid w:val="008166D6"/>
    <w:rsid w:val="0081679D"/>
    <w:rsid w:val="008169FE"/>
    <w:rsid w:val="00816A29"/>
    <w:rsid w:val="00816A94"/>
    <w:rsid w:val="00816AA6"/>
    <w:rsid w:val="00816C33"/>
    <w:rsid w:val="008171CC"/>
    <w:rsid w:val="0081759D"/>
    <w:rsid w:val="008175BE"/>
    <w:rsid w:val="00817779"/>
    <w:rsid w:val="00817BE4"/>
    <w:rsid w:val="00817CC2"/>
    <w:rsid w:val="00820234"/>
    <w:rsid w:val="008202E8"/>
    <w:rsid w:val="0082036B"/>
    <w:rsid w:val="008204CB"/>
    <w:rsid w:val="008204EF"/>
    <w:rsid w:val="0082062A"/>
    <w:rsid w:val="00820696"/>
    <w:rsid w:val="0082074E"/>
    <w:rsid w:val="00820AA4"/>
    <w:rsid w:val="00821537"/>
    <w:rsid w:val="008216FB"/>
    <w:rsid w:val="0082176B"/>
    <w:rsid w:val="008218BD"/>
    <w:rsid w:val="0082193E"/>
    <w:rsid w:val="008219A2"/>
    <w:rsid w:val="00821B7A"/>
    <w:rsid w:val="00821CB5"/>
    <w:rsid w:val="00821E3D"/>
    <w:rsid w:val="00822101"/>
    <w:rsid w:val="008222F9"/>
    <w:rsid w:val="00822382"/>
    <w:rsid w:val="0082248C"/>
    <w:rsid w:val="00822594"/>
    <w:rsid w:val="008227E9"/>
    <w:rsid w:val="00822896"/>
    <w:rsid w:val="00822F9E"/>
    <w:rsid w:val="00822FE1"/>
    <w:rsid w:val="0082346D"/>
    <w:rsid w:val="00823863"/>
    <w:rsid w:val="00823EAB"/>
    <w:rsid w:val="0082442D"/>
    <w:rsid w:val="00824872"/>
    <w:rsid w:val="008249C6"/>
    <w:rsid w:val="00824A7D"/>
    <w:rsid w:val="00824AB3"/>
    <w:rsid w:val="00824F4C"/>
    <w:rsid w:val="0082507B"/>
    <w:rsid w:val="008251B7"/>
    <w:rsid w:val="008253A9"/>
    <w:rsid w:val="008254E0"/>
    <w:rsid w:val="0082565B"/>
    <w:rsid w:val="00825B40"/>
    <w:rsid w:val="00825C39"/>
    <w:rsid w:val="00825D2D"/>
    <w:rsid w:val="00825FA4"/>
    <w:rsid w:val="00826448"/>
    <w:rsid w:val="00826522"/>
    <w:rsid w:val="00826564"/>
    <w:rsid w:val="008265C0"/>
    <w:rsid w:val="008265E4"/>
    <w:rsid w:val="00826765"/>
    <w:rsid w:val="0082690E"/>
    <w:rsid w:val="00826A1F"/>
    <w:rsid w:val="00826CDE"/>
    <w:rsid w:val="00826E36"/>
    <w:rsid w:val="008270A8"/>
    <w:rsid w:val="0082715D"/>
    <w:rsid w:val="008271B1"/>
    <w:rsid w:val="0082742E"/>
    <w:rsid w:val="008274BC"/>
    <w:rsid w:val="00827521"/>
    <w:rsid w:val="00827589"/>
    <w:rsid w:val="008275A7"/>
    <w:rsid w:val="0082773E"/>
    <w:rsid w:val="00827984"/>
    <w:rsid w:val="00827C1A"/>
    <w:rsid w:val="00827D5E"/>
    <w:rsid w:val="00827F05"/>
    <w:rsid w:val="00830049"/>
    <w:rsid w:val="008302DD"/>
    <w:rsid w:val="0083058D"/>
    <w:rsid w:val="00830641"/>
    <w:rsid w:val="008306CF"/>
    <w:rsid w:val="008307ED"/>
    <w:rsid w:val="008307F0"/>
    <w:rsid w:val="00830804"/>
    <w:rsid w:val="008309D0"/>
    <w:rsid w:val="00830CC0"/>
    <w:rsid w:val="00830E20"/>
    <w:rsid w:val="0083148F"/>
    <w:rsid w:val="00831697"/>
    <w:rsid w:val="00831903"/>
    <w:rsid w:val="008319EE"/>
    <w:rsid w:val="00831BB5"/>
    <w:rsid w:val="00831C17"/>
    <w:rsid w:val="00831FC7"/>
    <w:rsid w:val="008320CB"/>
    <w:rsid w:val="00832237"/>
    <w:rsid w:val="00832646"/>
    <w:rsid w:val="0083266C"/>
    <w:rsid w:val="00832933"/>
    <w:rsid w:val="00832CB6"/>
    <w:rsid w:val="00832E69"/>
    <w:rsid w:val="00832EA3"/>
    <w:rsid w:val="00832EA4"/>
    <w:rsid w:val="00833686"/>
    <w:rsid w:val="00833793"/>
    <w:rsid w:val="008338E1"/>
    <w:rsid w:val="00833980"/>
    <w:rsid w:val="00833DF6"/>
    <w:rsid w:val="0083413B"/>
    <w:rsid w:val="00834268"/>
    <w:rsid w:val="00834501"/>
    <w:rsid w:val="008346F6"/>
    <w:rsid w:val="008347A1"/>
    <w:rsid w:val="00834BB6"/>
    <w:rsid w:val="00834C6D"/>
    <w:rsid w:val="00834C9D"/>
    <w:rsid w:val="00834DF2"/>
    <w:rsid w:val="00834E37"/>
    <w:rsid w:val="00834E3D"/>
    <w:rsid w:val="00834E9D"/>
    <w:rsid w:val="00834F33"/>
    <w:rsid w:val="00834F8E"/>
    <w:rsid w:val="0083504E"/>
    <w:rsid w:val="0083514F"/>
    <w:rsid w:val="00835458"/>
    <w:rsid w:val="008356D9"/>
    <w:rsid w:val="0083575D"/>
    <w:rsid w:val="008357E7"/>
    <w:rsid w:val="00835BC7"/>
    <w:rsid w:val="00835FC1"/>
    <w:rsid w:val="00836092"/>
    <w:rsid w:val="00836150"/>
    <w:rsid w:val="008362F6"/>
    <w:rsid w:val="0083655B"/>
    <w:rsid w:val="00836606"/>
    <w:rsid w:val="008369B5"/>
    <w:rsid w:val="00836A59"/>
    <w:rsid w:val="00836B99"/>
    <w:rsid w:val="00836D25"/>
    <w:rsid w:val="00836ED2"/>
    <w:rsid w:val="008372DB"/>
    <w:rsid w:val="008373B8"/>
    <w:rsid w:val="0083742B"/>
    <w:rsid w:val="00837AB3"/>
    <w:rsid w:val="00837C33"/>
    <w:rsid w:val="00837D0D"/>
    <w:rsid w:val="00837DAE"/>
    <w:rsid w:val="00840057"/>
    <w:rsid w:val="008400A6"/>
    <w:rsid w:val="00840592"/>
    <w:rsid w:val="00840989"/>
    <w:rsid w:val="00840CF1"/>
    <w:rsid w:val="00840E6F"/>
    <w:rsid w:val="00840EF6"/>
    <w:rsid w:val="00840FA1"/>
    <w:rsid w:val="00841006"/>
    <w:rsid w:val="00841270"/>
    <w:rsid w:val="00841493"/>
    <w:rsid w:val="00841683"/>
    <w:rsid w:val="0084168C"/>
    <w:rsid w:val="008418B4"/>
    <w:rsid w:val="00841D53"/>
    <w:rsid w:val="0084208D"/>
    <w:rsid w:val="00842147"/>
    <w:rsid w:val="00842323"/>
    <w:rsid w:val="008424C7"/>
    <w:rsid w:val="00842505"/>
    <w:rsid w:val="00842518"/>
    <w:rsid w:val="00842817"/>
    <w:rsid w:val="00842D52"/>
    <w:rsid w:val="00842D56"/>
    <w:rsid w:val="00842D5D"/>
    <w:rsid w:val="00842D6B"/>
    <w:rsid w:val="00842D94"/>
    <w:rsid w:val="00842F01"/>
    <w:rsid w:val="0084307F"/>
    <w:rsid w:val="00843092"/>
    <w:rsid w:val="00843134"/>
    <w:rsid w:val="008432C4"/>
    <w:rsid w:val="008433A5"/>
    <w:rsid w:val="008433B3"/>
    <w:rsid w:val="00843418"/>
    <w:rsid w:val="00843451"/>
    <w:rsid w:val="0084392B"/>
    <w:rsid w:val="00843952"/>
    <w:rsid w:val="008439EE"/>
    <w:rsid w:val="00843D98"/>
    <w:rsid w:val="00843F7F"/>
    <w:rsid w:val="00844166"/>
    <w:rsid w:val="00844419"/>
    <w:rsid w:val="008444E5"/>
    <w:rsid w:val="0084453D"/>
    <w:rsid w:val="008448E2"/>
    <w:rsid w:val="0084496C"/>
    <w:rsid w:val="008449A3"/>
    <w:rsid w:val="00844F00"/>
    <w:rsid w:val="00845098"/>
    <w:rsid w:val="0084555B"/>
    <w:rsid w:val="0084566F"/>
    <w:rsid w:val="0084584B"/>
    <w:rsid w:val="00845B0E"/>
    <w:rsid w:val="00845BC7"/>
    <w:rsid w:val="00845D49"/>
    <w:rsid w:val="00846337"/>
    <w:rsid w:val="00846383"/>
    <w:rsid w:val="008464F0"/>
    <w:rsid w:val="0084680D"/>
    <w:rsid w:val="00846D62"/>
    <w:rsid w:val="00846F51"/>
    <w:rsid w:val="008471D4"/>
    <w:rsid w:val="00847230"/>
    <w:rsid w:val="0084782B"/>
    <w:rsid w:val="008479BA"/>
    <w:rsid w:val="00847D62"/>
    <w:rsid w:val="00850188"/>
    <w:rsid w:val="008501E8"/>
    <w:rsid w:val="008502BE"/>
    <w:rsid w:val="0085066D"/>
    <w:rsid w:val="00850995"/>
    <w:rsid w:val="0085129A"/>
    <w:rsid w:val="00851365"/>
    <w:rsid w:val="008513F1"/>
    <w:rsid w:val="00851837"/>
    <w:rsid w:val="00851971"/>
    <w:rsid w:val="008519B3"/>
    <w:rsid w:val="00851D64"/>
    <w:rsid w:val="00851E42"/>
    <w:rsid w:val="00851E99"/>
    <w:rsid w:val="00851EF4"/>
    <w:rsid w:val="008524EB"/>
    <w:rsid w:val="008525AF"/>
    <w:rsid w:val="00852670"/>
    <w:rsid w:val="00852805"/>
    <w:rsid w:val="00852B84"/>
    <w:rsid w:val="00852CE9"/>
    <w:rsid w:val="00853152"/>
    <w:rsid w:val="00853640"/>
    <w:rsid w:val="00853987"/>
    <w:rsid w:val="0085399D"/>
    <w:rsid w:val="00853C93"/>
    <w:rsid w:val="0085429C"/>
    <w:rsid w:val="0085447E"/>
    <w:rsid w:val="00854539"/>
    <w:rsid w:val="0085455C"/>
    <w:rsid w:val="00854B40"/>
    <w:rsid w:val="00854D26"/>
    <w:rsid w:val="00854DBD"/>
    <w:rsid w:val="00854DCF"/>
    <w:rsid w:val="00854E9B"/>
    <w:rsid w:val="00854EC4"/>
    <w:rsid w:val="00854FA8"/>
    <w:rsid w:val="008550A3"/>
    <w:rsid w:val="00855206"/>
    <w:rsid w:val="00855395"/>
    <w:rsid w:val="00855399"/>
    <w:rsid w:val="008557E3"/>
    <w:rsid w:val="00855ACA"/>
    <w:rsid w:val="00855B02"/>
    <w:rsid w:val="00855C49"/>
    <w:rsid w:val="00855CBA"/>
    <w:rsid w:val="00855F58"/>
    <w:rsid w:val="00856268"/>
    <w:rsid w:val="0085630D"/>
    <w:rsid w:val="0085651B"/>
    <w:rsid w:val="008566B4"/>
    <w:rsid w:val="0085674C"/>
    <w:rsid w:val="00856823"/>
    <w:rsid w:val="008568DA"/>
    <w:rsid w:val="00856EBC"/>
    <w:rsid w:val="008570BB"/>
    <w:rsid w:val="0085711D"/>
    <w:rsid w:val="00857163"/>
    <w:rsid w:val="008572F4"/>
    <w:rsid w:val="00857374"/>
    <w:rsid w:val="00857583"/>
    <w:rsid w:val="008575AA"/>
    <w:rsid w:val="00857978"/>
    <w:rsid w:val="00857A08"/>
    <w:rsid w:val="00857A3D"/>
    <w:rsid w:val="00857C7F"/>
    <w:rsid w:val="00857F4E"/>
    <w:rsid w:val="00857F65"/>
    <w:rsid w:val="00860027"/>
    <w:rsid w:val="008600E3"/>
    <w:rsid w:val="00860336"/>
    <w:rsid w:val="0086070A"/>
    <w:rsid w:val="00860B29"/>
    <w:rsid w:val="00860B7B"/>
    <w:rsid w:val="00860E57"/>
    <w:rsid w:val="0086122C"/>
    <w:rsid w:val="00861302"/>
    <w:rsid w:val="00861389"/>
    <w:rsid w:val="00861686"/>
    <w:rsid w:val="00861791"/>
    <w:rsid w:val="00861A5D"/>
    <w:rsid w:val="00861ADC"/>
    <w:rsid w:val="00861BF6"/>
    <w:rsid w:val="00861C3B"/>
    <w:rsid w:val="00861D3D"/>
    <w:rsid w:val="00861E0F"/>
    <w:rsid w:val="00862262"/>
    <w:rsid w:val="0086234B"/>
    <w:rsid w:val="0086281A"/>
    <w:rsid w:val="00862916"/>
    <w:rsid w:val="00862A93"/>
    <w:rsid w:val="00862BD9"/>
    <w:rsid w:val="00862E11"/>
    <w:rsid w:val="008631E2"/>
    <w:rsid w:val="008633C7"/>
    <w:rsid w:val="00863462"/>
    <w:rsid w:val="00863540"/>
    <w:rsid w:val="0086363C"/>
    <w:rsid w:val="00863798"/>
    <w:rsid w:val="008638AF"/>
    <w:rsid w:val="00863A6C"/>
    <w:rsid w:val="0086401C"/>
    <w:rsid w:val="00864022"/>
    <w:rsid w:val="0086422D"/>
    <w:rsid w:val="008643BB"/>
    <w:rsid w:val="0086453F"/>
    <w:rsid w:val="00864553"/>
    <w:rsid w:val="008645C2"/>
    <w:rsid w:val="00864AC5"/>
    <w:rsid w:val="00864D97"/>
    <w:rsid w:val="00864E1D"/>
    <w:rsid w:val="00864E51"/>
    <w:rsid w:val="00864E80"/>
    <w:rsid w:val="00864F42"/>
    <w:rsid w:val="00864FF2"/>
    <w:rsid w:val="00865520"/>
    <w:rsid w:val="00865669"/>
    <w:rsid w:val="00865E3D"/>
    <w:rsid w:val="00865EC4"/>
    <w:rsid w:val="00866192"/>
    <w:rsid w:val="00866324"/>
    <w:rsid w:val="008664C9"/>
    <w:rsid w:val="0086699B"/>
    <w:rsid w:val="00866AEE"/>
    <w:rsid w:val="00866CBC"/>
    <w:rsid w:val="00866DF9"/>
    <w:rsid w:val="00866F55"/>
    <w:rsid w:val="008672BD"/>
    <w:rsid w:val="008674C8"/>
    <w:rsid w:val="00867BA0"/>
    <w:rsid w:val="00867C22"/>
    <w:rsid w:val="00867CF0"/>
    <w:rsid w:val="00867E68"/>
    <w:rsid w:val="00867EA8"/>
    <w:rsid w:val="00867FB1"/>
    <w:rsid w:val="00870626"/>
    <w:rsid w:val="0087076E"/>
    <w:rsid w:val="00870957"/>
    <w:rsid w:val="00870ABF"/>
    <w:rsid w:val="008711D3"/>
    <w:rsid w:val="008714BB"/>
    <w:rsid w:val="0087160E"/>
    <w:rsid w:val="00871BD0"/>
    <w:rsid w:val="00871FE9"/>
    <w:rsid w:val="00872269"/>
    <w:rsid w:val="00872431"/>
    <w:rsid w:val="008725A0"/>
    <w:rsid w:val="00872EB3"/>
    <w:rsid w:val="00873A01"/>
    <w:rsid w:val="0087402A"/>
    <w:rsid w:val="00874035"/>
    <w:rsid w:val="008743F7"/>
    <w:rsid w:val="00874674"/>
    <w:rsid w:val="00874DCA"/>
    <w:rsid w:val="00874E15"/>
    <w:rsid w:val="00874E9E"/>
    <w:rsid w:val="00874F45"/>
    <w:rsid w:val="0087511D"/>
    <w:rsid w:val="008751C7"/>
    <w:rsid w:val="0087521E"/>
    <w:rsid w:val="0087531B"/>
    <w:rsid w:val="00875406"/>
    <w:rsid w:val="0087572E"/>
    <w:rsid w:val="00875841"/>
    <w:rsid w:val="008758AD"/>
    <w:rsid w:val="008758D7"/>
    <w:rsid w:val="00875B9C"/>
    <w:rsid w:val="00875CFF"/>
    <w:rsid w:val="00875D3C"/>
    <w:rsid w:val="00875ED7"/>
    <w:rsid w:val="00875F6D"/>
    <w:rsid w:val="00876041"/>
    <w:rsid w:val="00876097"/>
    <w:rsid w:val="008761D3"/>
    <w:rsid w:val="00876262"/>
    <w:rsid w:val="0087664E"/>
    <w:rsid w:val="0087693F"/>
    <w:rsid w:val="008769E1"/>
    <w:rsid w:val="00876AA8"/>
    <w:rsid w:val="00876CD0"/>
    <w:rsid w:val="00876CF6"/>
    <w:rsid w:val="00876E1F"/>
    <w:rsid w:val="00877135"/>
    <w:rsid w:val="00877138"/>
    <w:rsid w:val="00877147"/>
    <w:rsid w:val="00877176"/>
    <w:rsid w:val="008776B3"/>
    <w:rsid w:val="00877B19"/>
    <w:rsid w:val="00877BCC"/>
    <w:rsid w:val="00877DEF"/>
    <w:rsid w:val="00877EEA"/>
    <w:rsid w:val="00877F9F"/>
    <w:rsid w:val="00880056"/>
    <w:rsid w:val="00880274"/>
    <w:rsid w:val="0088027D"/>
    <w:rsid w:val="0088062D"/>
    <w:rsid w:val="008808BE"/>
    <w:rsid w:val="00880ACB"/>
    <w:rsid w:val="00880CE0"/>
    <w:rsid w:val="00880E9A"/>
    <w:rsid w:val="00880F4D"/>
    <w:rsid w:val="00880F7A"/>
    <w:rsid w:val="00880FCC"/>
    <w:rsid w:val="00881016"/>
    <w:rsid w:val="008810E0"/>
    <w:rsid w:val="00881447"/>
    <w:rsid w:val="00881461"/>
    <w:rsid w:val="0088177F"/>
    <w:rsid w:val="00881839"/>
    <w:rsid w:val="00882160"/>
    <w:rsid w:val="00882898"/>
    <w:rsid w:val="00882B2B"/>
    <w:rsid w:val="00882BB3"/>
    <w:rsid w:val="00882D2D"/>
    <w:rsid w:val="00882DE2"/>
    <w:rsid w:val="00882F68"/>
    <w:rsid w:val="008830B3"/>
    <w:rsid w:val="008831C6"/>
    <w:rsid w:val="008834FF"/>
    <w:rsid w:val="0088386A"/>
    <w:rsid w:val="008838D9"/>
    <w:rsid w:val="00883A6B"/>
    <w:rsid w:val="00883A75"/>
    <w:rsid w:val="00884056"/>
    <w:rsid w:val="008840BF"/>
    <w:rsid w:val="008840FC"/>
    <w:rsid w:val="00884362"/>
    <w:rsid w:val="00884674"/>
    <w:rsid w:val="00884697"/>
    <w:rsid w:val="00884FC7"/>
    <w:rsid w:val="0088593F"/>
    <w:rsid w:val="00885C58"/>
    <w:rsid w:val="00885CE2"/>
    <w:rsid w:val="00885D40"/>
    <w:rsid w:val="00885F99"/>
    <w:rsid w:val="008865A6"/>
    <w:rsid w:val="00886B96"/>
    <w:rsid w:val="00886D7C"/>
    <w:rsid w:val="00886E34"/>
    <w:rsid w:val="008872EC"/>
    <w:rsid w:val="0088764B"/>
    <w:rsid w:val="008879B0"/>
    <w:rsid w:val="00887C42"/>
    <w:rsid w:val="008902B4"/>
    <w:rsid w:val="00890309"/>
    <w:rsid w:val="00890592"/>
    <w:rsid w:val="00890901"/>
    <w:rsid w:val="00890957"/>
    <w:rsid w:val="00890A2F"/>
    <w:rsid w:val="00890B06"/>
    <w:rsid w:val="008910D7"/>
    <w:rsid w:val="00891572"/>
    <w:rsid w:val="00891708"/>
    <w:rsid w:val="008917B3"/>
    <w:rsid w:val="008918A3"/>
    <w:rsid w:val="008918C6"/>
    <w:rsid w:val="008919E8"/>
    <w:rsid w:val="00891B87"/>
    <w:rsid w:val="00891BB9"/>
    <w:rsid w:val="00891F77"/>
    <w:rsid w:val="00891FCC"/>
    <w:rsid w:val="008920A4"/>
    <w:rsid w:val="008921F0"/>
    <w:rsid w:val="0089223B"/>
    <w:rsid w:val="00892380"/>
    <w:rsid w:val="008924F5"/>
    <w:rsid w:val="00892699"/>
    <w:rsid w:val="0089271D"/>
    <w:rsid w:val="008930A1"/>
    <w:rsid w:val="00893153"/>
    <w:rsid w:val="008933AD"/>
    <w:rsid w:val="00893511"/>
    <w:rsid w:val="0089378E"/>
    <w:rsid w:val="00893FCD"/>
    <w:rsid w:val="0089401D"/>
    <w:rsid w:val="00894307"/>
    <w:rsid w:val="0089466B"/>
    <w:rsid w:val="00894713"/>
    <w:rsid w:val="00894729"/>
    <w:rsid w:val="0089496B"/>
    <w:rsid w:val="008949A4"/>
    <w:rsid w:val="00894B8E"/>
    <w:rsid w:val="008950C1"/>
    <w:rsid w:val="00895257"/>
    <w:rsid w:val="0089527D"/>
    <w:rsid w:val="0089564F"/>
    <w:rsid w:val="008957F7"/>
    <w:rsid w:val="00895C0E"/>
    <w:rsid w:val="00895D56"/>
    <w:rsid w:val="00895E31"/>
    <w:rsid w:val="0089640E"/>
    <w:rsid w:val="00896DF9"/>
    <w:rsid w:val="00897196"/>
    <w:rsid w:val="008975B7"/>
    <w:rsid w:val="00897B56"/>
    <w:rsid w:val="00897CA3"/>
    <w:rsid w:val="00897D6F"/>
    <w:rsid w:val="008A007A"/>
    <w:rsid w:val="008A0365"/>
    <w:rsid w:val="008A03FD"/>
    <w:rsid w:val="008A04B0"/>
    <w:rsid w:val="008A05FF"/>
    <w:rsid w:val="008A0656"/>
    <w:rsid w:val="008A072C"/>
    <w:rsid w:val="008A0A85"/>
    <w:rsid w:val="008A0D4B"/>
    <w:rsid w:val="008A0E4A"/>
    <w:rsid w:val="008A0E65"/>
    <w:rsid w:val="008A0F91"/>
    <w:rsid w:val="008A11D4"/>
    <w:rsid w:val="008A1420"/>
    <w:rsid w:val="008A1423"/>
    <w:rsid w:val="008A1490"/>
    <w:rsid w:val="008A1752"/>
    <w:rsid w:val="008A18BC"/>
    <w:rsid w:val="008A1B78"/>
    <w:rsid w:val="008A1CAD"/>
    <w:rsid w:val="008A1CC6"/>
    <w:rsid w:val="008A1D8B"/>
    <w:rsid w:val="008A1FF6"/>
    <w:rsid w:val="008A20EB"/>
    <w:rsid w:val="008A21E9"/>
    <w:rsid w:val="008A233B"/>
    <w:rsid w:val="008A2373"/>
    <w:rsid w:val="008A237A"/>
    <w:rsid w:val="008A244F"/>
    <w:rsid w:val="008A24A7"/>
    <w:rsid w:val="008A25BA"/>
    <w:rsid w:val="008A2846"/>
    <w:rsid w:val="008A3091"/>
    <w:rsid w:val="008A35E3"/>
    <w:rsid w:val="008A360E"/>
    <w:rsid w:val="008A3803"/>
    <w:rsid w:val="008A389A"/>
    <w:rsid w:val="008A3B45"/>
    <w:rsid w:val="008A3C02"/>
    <w:rsid w:val="008A3C0E"/>
    <w:rsid w:val="008A3C39"/>
    <w:rsid w:val="008A3DF1"/>
    <w:rsid w:val="008A3ED8"/>
    <w:rsid w:val="008A3F46"/>
    <w:rsid w:val="008A3F90"/>
    <w:rsid w:val="008A41D8"/>
    <w:rsid w:val="008A41EF"/>
    <w:rsid w:val="008A4219"/>
    <w:rsid w:val="008A4275"/>
    <w:rsid w:val="008A42AB"/>
    <w:rsid w:val="008A4327"/>
    <w:rsid w:val="008A442D"/>
    <w:rsid w:val="008A4572"/>
    <w:rsid w:val="008A457B"/>
    <w:rsid w:val="008A47F3"/>
    <w:rsid w:val="008A489A"/>
    <w:rsid w:val="008A4A49"/>
    <w:rsid w:val="008A4E95"/>
    <w:rsid w:val="008A50BC"/>
    <w:rsid w:val="008A55EB"/>
    <w:rsid w:val="008A5628"/>
    <w:rsid w:val="008A5668"/>
    <w:rsid w:val="008A5E65"/>
    <w:rsid w:val="008A5FB8"/>
    <w:rsid w:val="008A6023"/>
    <w:rsid w:val="008A6178"/>
    <w:rsid w:val="008A61AB"/>
    <w:rsid w:val="008A61AC"/>
    <w:rsid w:val="008A61C9"/>
    <w:rsid w:val="008A6224"/>
    <w:rsid w:val="008A62AC"/>
    <w:rsid w:val="008A69C1"/>
    <w:rsid w:val="008A6AA9"/>
    <w:rsid w:val="008A6DF4"/>
    <w:rsid w:val="008A6ECB"/>
    <w:rsid w:val="008A6FDE"/>
    <w:rsid w:val="008A71EA"/>
    <w:rsid w:val="008A731A"/>
    <w:rsid w:val="008A7560"/>
    <w:rsid w:val="008A771C"/>
    <w:rsid w:val="008A7748"/>
    <w:rsid w:val="008A7834"/>
    <w:rsid w:val="008A7915"/>
    <w:rsid w:val="008A791E"/>
    <w:rsid w:val="008A7C69"/>
    <w:rsid w:val="008A7FBD"/>
    <w:rsid w:val="008B005D"/>
    <w:rsid w:val="008B01F0"/>
    <w:rsid w:val="008B02DF"/>
    <w:rsid w:val="008B0372"/>
    <w:rsid w:val="008B04FD"/>
    <w:rsid w:val="008B0610"/>
    <w:rsid w:val="008B0861"/>
    <w:rsid w:val="008B0A0E"/>
    <w:rsid w:val="008B0A95"/>
    <w:rsid w:val="008B0DBA"/>
    <w:rsid w:val="008B0E07"/>
    <w:rsid w:val="008B10DC"/>
    <w:rsid w:val="008B127F"/>
    <w:rsid w:val="008B147C"/>
    <w:rsid w:val="008B1646"/>
    <w:rsid w:val="008B1673"/>
    <w:rsid w:val="008B16F4"/>
    <w:rsid w:val="008B1975"/>
    <w:rsid w:val="008B20D7"/>
    <w:rsid w:val="008B21FE"/>
    <w:rsid w:val="008B23B8"/>
    <w:rsid w:val="008B2624"/>
    <w:rsid w:val="008B2631"/>
    <w:rsid w:val="008B2657"/>
    <w:rsid w:val="008B2664"/>
    <w:rsid w:val="008B2819"/>
    <w:rsid w:val="008B2A9A"/>
    <w:rsid w:val="008B2B73"/>
    <w:rsid w:val="008B2BAA"/>
    <w:rsid w:val="008B2EA2"/>
    <w:rsid w:val="008B2F40"/>
    <w:rsid w:val="008B3098"/>
    <w:rsid w:val="008B3192"/>
    <w:rsid w:val="008B336F"/>
    <w:rsid w:val="008B38A0"/>
    <w:rsid w:val="008B3CB0"/>
    <w:rsid w:val="008B42E2"/>
    <w:rsid w:val="008B4758"/>
    <w:rsid w:val="008B494B"/>
    <w:rsid w:val="008B49A8"/>
    <w:rsid w:val="008B4D27"/>
    <w:rsid w:val="008B4F0B"/>
    <w:rsid w:val="008B4F1E"/>
    <w:rsid w:val="008B519E"/>
    <w:rsid w:val="008B56C0"/>
    <w:rsid w:val="008B5A64"/>
    <w:rsid w:val="008B5A97"/>
    <w:rsid w:val="008B5C90"/>
    <w:rsid w:val="008B5D22"/>
    <w:rsid w:val="008B5D47"/>
    <w:rsid w:val="008B5DF1"/>
    <w:rsid w:val="008B60A8"/>
    <w:rsid w:val="008B6231"/>
    <w:rsid w:val="008B656B"/>
    <w:rsid w:val="008B6A1A"/>
    <w:rsid w:val="008B6B42"/>
    <w:rsid w:val="008B7054"/>
    <w:rsid w:val="008B72D3"/>
    <w:rsid w:val="008B7694"/>
    <w:rsid w:val="008B7798"/>
    <w:rsid w:val="008B77F1"/>
    <w:rsid w:val="008B7A33"/>
    <w:rsid w:val="008B7AE6"/>
    <w:rsid w:val="008B7B07"/>
    <w:rsid w:val="008B7D24"/>
    <w:rsid w:val="008B7D9B"/>
    <w:rsid w:val="008C063F"/>
    <w:rsid w:val="008C0699"/>
    <w:rsid w:val="008C0A0B"/>
    <w:rsid w:val="008C0ABB"/>
    <w:rsid w:val="008C0ABC"/>
    <w:rsid w:val="008C0B5A"/>
    <w:rsid w:val="008C0C86"/>
    <w:rsid w:val="008C103A"/>
    <w:rsid w:val="008C10F0"/>
    <w:rsid w:val="008C137A"/>
    <w:rsid w:val="008C194E"/>
    <w:rsid w:val="008C19AE"/>
    <w:rsid w:val="008C1AD4"/>
    <w:rsid w:val="008C1CAE"/>
    <w:rsid w:val="008C228A"/>
    <w:rsid w:val="008C2385"/>
    <w:rsid w:val="008C2841"/>
    <w:rsid w:val="008C2945"/>
    <w:rsid w:val="008C2A11"/>
    <w:rsid w:val="008C2A5E"/>
    <w:rsid w:val="008C2D91"/>
    <w:rsid w:val="008C2EF7"/>
    <w:rsid w:val="008C3414"/>
    <w:rsid w:val="008C3AD3"/>
    <w:rsid w:val="008C3D69"/>
    <w:rsid w:val="008C3D88"/>
    <w:rsid w:val="008C4365"/>
    <w:rsid w:val="008C4437"/>
    <w:rsid w:val="008C4830"/>
    <w:rsid w:val="008C496D"/>
    <w:rsid w:val="008C49CF"/>
    <w:rsid w:val="008C4A3B"/>
    <w:rsid w:val="008C4A6B"/>
    <w:rsid w:val="008C4C18"/>
    <w:rsid w:val="008C518E"/>
    <w:rsid w:val="008C548E"/>
    <w:rsid w:val="008C55BC"/>
    <w:rsid w:val="008C55EB"/>
    <w:rsid w:val="008C59DA"/>
    <w:rsid w:val="008C5CA5"/>
    <w:rsid w:val="008C5D7F"/>
    <w:rsid w:val="008C5F53"/>
    <w:rsid w:val="008C61ED"/>
    <w:rsid w:val="008C6264"/>
    <w:rsid w:val="008C6448"/>
    <w:rsid w:val="008C66CE"/>
    <w:rsid w:val="008C69D1"/>
    <w:rsid w:val="008C6B08"/>
    <w:rsid w:val="008C6E85"/>
    <w:rsid w:val="008C6F31"/>
    <w:rsid w:val="008C6FCA"/>
    <w:rsid w:val="008C70FC"/>
    <w:rsid w:val="008C719F"/>
    <w:rsid w:val="008C75A1"/>
    <w:rsid w:val="008C7626"/>
    <w:rsid w:val="008C79B2"/>
    <w:rsid w:val="008C7CE1"/>
    <w:rsid w:val="008C7E75"/>
    <w:rsid w:val="008D00BA"/>
    <w:rsid w:val="008D00DD"/>
    <w:rsid w:val="008D087A"/>
    <w:rsid w:val="008D0B14"/>
    <w:rsid w:val="008D0B25"/>
    <w:rsid w:val="008D0D3A"/>
    <w:rsid w:val="008D0D69"/>
    <w:rsid w:val="008D0E31"/>
    <w:rsid w:val="008D0F7B"/>
    <w:rsid w:val="008D1642"/>
    <w:rsid w:val="008D1797"/>
    <w:rsid w:val="008D17F9"/>
    <w:rsid w:val="008D195A"/>
    <w:rsid w:val="008D1962"/>
    <w:rsid w:val="008D1AD1"/>
    <w:rsid w:val="008D1F38"/>
    <w:rsid w:val="008D1F4F"/>
    <w:rsid w:val="008D2453"/>
    <w:rsid w:val="008D2534"/>
    <w:rsid w:val="008D27E3"/>
    <w:rsid w:val="008D2860"/>
    <w:rsid w:val="008D2E36"/>
    <w:rsid w:val="008D3077"/>
    <w:rsid w:val="008D31F8"/>
    <w:rsid w:val="008D324B"/>
    <w:rsid w:val="008D33AA"/>
    <w:rsid w:val="008D366A"/>
    <w:rsid w:val="008D37D3"/>
    <w:rsid w:val="008D3968"/>
    <w:rsid w:val="008D3A96"/>
    <w:rsid w:val="008D3BF6"/>
    <w:rsid w:val="008D3E00"/>
    <w:rsid w:val="008D3EA3"/>
    <w:rsid w:val="008D3EFE"/>
    <w:rsid w:val="008D40A8"/>
    <w:rsid w:val="008D41B3"/>
    <w:rsid w:val="008D4518"/>
    <w:rsid w:val="008D46A3"/>
    <w:rsid w:val="008D46F9"/>
    <w:rsid w:val="008D48DE"/>
    <w:rsid w:val="008D4AA1"/>
    <w:rsid w:val="008D4CAE"/>
    <w:rsid w:val="008D4CEA"/>
    <w:rsid w:val="008D4F78"/>
    <w:rsid w:val="008D53DF"/>
    <w:rsid w:val="008D548A"/>
    <w:rsid w:val="008D54A1"/>
    <w:rsid w:val="008D54D3"/>
    <w:rsid w:val="008D55FB"/>
    <w:rsid w:val="008D5723"/>
    <w:rsid w:val="008D5C43"/>
    <w:rsid w:val="008D6556"/>
    <w:rsid w:val="008D69BB"/>
    <w:rsid w:val="008D74EE"/>
    <w:rsid w:val="008D77B2"/>
    <w:rsid w:val="008D7AC9"/>
    <w:rsid w:val="008D7ADC"/>
    <w:rsid w:val="008D7C83"/>
    <w:rsid w:val="008D7CC0"/>
    <w:rsid w:val="008E0127"/>
    <w:rsid w:val="008E0139"/>
    <w:rsid w:val="008E06D1"/>
    <w:rsid w:val="008E0719"/>
    <w:rsid w:val="008E08EA"/>
    <w:rsid w:val="008E0A61"/>
    <w:rsid w:val="008E0B5B"/>
    <w:rsid w:val="008E0B7A"/>
    <w:rsid w:val="008E0C3A"/>
    <w:rsid w:val="008E0DC2"/>
    <w:rsid w:val="008E0F5A"/>
    <w:rsid w:val="008E10E0"/>
    <w:rsid w:val="008E1117"/>
    <w:rsid w:val="008E11EF"/>
    <w:rsid w:val="008E1316"/>
    <w:rsid w:val="008E14D5"/>
    <w:rsid w:val="008E14F1"/>
    <w:rsid w:val="008E18D7"/>
    <w:rsid w:val="008E1B33"/>
    <w:rsid w:val="008E1D9D"/>
    <w:rsid w:val="008E2196"/>
    <w:rsid w:val="008E21B0"/>
    <w:rsid w:val="008E222D"/>
    <w:rsid w:val="008E2278"/>
    <w:rsid w:val="008E2490"/>
    <w:rsid w:val="008E25AD"/>
    <w:rsid w:val="008E265E"/>
    <w:rsid w:val="008E28C7"/>
    <w:rsid w:val="008E28F2"/>
    <w:rsid w:val="008E2978"/>
    <w:rsid w:val="008E2C53"/>
    <w:rsid w:val="008E2CF3"/>
    <w:rsid w:val="008E2D30"/>
    <w:rsid w:val="008E2D7F"/>
    <w:rsid w:val="008E2F2E"/>
    <w:rsid w:val="008E2F97"/>
    <w:rsid w:val="008E300D"/>
    <w:rsid w:val="008E32D9"/>
    <w:rsid w:val="008E34E7"/>
    <w:rsid w:val="008E3CEA"/>
    <w:rsid w:val="008E4209"/>
    <w:rsid w:val="008E4494"/>
    <w:rsid w:val="008E44F6"/>
    <w:rsid w:val="008E4659"/>
    <w:rsid w:val="008E4668"/>
    <w:rsid w:val="008E4F14"/>
    <w:rsid w:val="008E4F4F"/>
    <w:rsid w:val="008E51C1"/>
    <w:rsid w:val="008E530B"/>
    <w:rsid w:val="008E55B4"/>
    <w:rsid w:val="008E57C1"/>
    <w:rsid w:val="008E5976"/>
    <w:rsid w:val="008E59E8"/>
    <w:rsid w:val="008E5C17"/>
    <w:rsid w:val="008E5C4A"/>
    <w:rsid w:val="008E60A1"/>
    <w:rsid w:val="008E6416"/>
    <w:rsid w:val="008E64AE"/>
    <w:rsid w:val="008E6515"/>
    <w:rsid w:val="008E65E7"/>
    <w:rsid w:val="008E674E"/>
    <w:rsid w:val="008E6981"/>
    <w:rsid w:val="008E6BAA"/>
    <w:rsid w:val="008E6BED"/>
    <w:rsid w:val="008E6C95"/>
    <w:rsid w:val="008E6F2D"/>
    <w:rsid w:val="008E700E"/>
    <w:rsid w:val="008E711B"/>
    <w:rsid w:val="008E7180"/>
    <w:rsid w:val="008E727E"/>
    <w:rsid w:val="008E74C2"/>
    <w:rsid w:val="008E7594"/>
    <w:rsid w:val="008E7920"/>
    <w:rsid w:val="008E7947"/>
    <w:rsid w:val="008E7A97"/>
    <w:rsid w:val="008E7E18"/>
    <w:rsid w:val="008F03B1"/>
    <w:rsid w:val="008F0486"/>
    <w:rsid w:val="008F04D4"/>
    <w:rsid w:val="008F0799"/>
    <w:rsid w:val="008F09FF"/>
    <w:rsid w:val="008F0A7F"/>
    <w:rsid w:val="008F0AAB"/>
    <w:rsid w:val="008F0AF7"/>
    <w:rsid w:val="008F0B07"/>
    <w:rsid w:val="008F0CA6"/>
    <w:rsid w:val="008F0CBE"/>
    <w:rsid w:val="008F0DB5"/>
    <w:rsid w:val="008F0EAF"/>
    <w:rsid w:val="008F0FEC"/>
    <w:rsid w:val="008F13C9"/>
    <w:rsid w:val="008F1855"/>
    <w:rsid w:val="008F198E"/>
    <w:rsid w:val="008F2052"/>
    <w:rsid w:val="008F20DB"/>
    <w:rsid w:val="008F22ED"/>
    <w:rsid w:val="008F2414"/>
    <w:rsid w:val="008F27A8"/>
    <w:rsid w:val="008F2ADF"/>
    <w:rsid w:val="008F2BE7"/>
    <w:rsid w:val="008F32F5"/>
    <w:rsid w:val="008F367B"/>
    <w:rsid w:val="008F36FC"/>
    <w:rsid w:val="008F3837"/>
    <w:rsid w:val="008F394A"/>
    <w:rsid w:val="008F39CA"/>
    <w:rsid w:val="008F3A4C"/>
    <w:rsid w:val="008F3C38"/>
    <w:rsid w:val="008F3DBC"/>
    <w:rsid w:val="008F3E2C"/>
    <w:rsid w:val="008F3F58"/>
    <w:rsid w:val="008F403A"/>
    <w:rsid w:val="008F407A"/>
    <w:rsid w:val="008F4757"/>
    <w:rsid w:val="008F4970"/>
    <w:rsid w:val="008F49C8"/>
    <w:rsid w:val="008F4BDB"/>
    <w:rsid w:val="008F500A"/>
    <w:rsid w:val="008F5053"/>
    <w:rsid w:val="008F51F4"/>
    <w:rsid w:val="008F51F9"/>
    <w:rsid w:val="008F5880"/>
    <w:rsid w:val="008F5AF1"/>
    <w:rsid w:val="008F5DB6"/>
    <w:rsid w:val="008F6044"/>
    <w:rsid w:val="008F619E"/>
    <w:rsid w:val="008F6500"/>
    <w:rsid w:val="008F6550"/>
    <w:rsid w:val="008F664B"/>
    <w:rsid w:val="008F6880"/>
    <w:rsid w:val="008F69C0"/>
    <w:rsid w:val="008F6E84"/>
    <w:rsid w:val="008F6EB7"/>
    <w:rsid w:val="008F6F97"/>
    <w:rsid w:val="008F77F1"/>
    <w:rsid w:val="008F79CF"/>
    <w:rsid w:val="008F7FCB"/>
    <w:rsid w:val="0090001A"/>
    <w:rsid w:val="009004D2"/>
    <w:rsid w:val="009004D7"/>
    <w:rsid w:val="0090054F"/>
    <w:rsid w:val="009005C9"/>
    <w:rsid w:val="009005D2"/>
    <w:rsid w:val="00900789"/>
    <w:rsid w:val="009007B7"/>
    <w:rsid w:val="00900C0B"/>
    <w:rsid w:val="00901607"/>
    <w:rsid w:val="00901770"/>
    <w:rsid w:val="009018BA"/>
    <w:rsid w:val="00901964"/>
    <w:rsid w:val="00901C15"/>
    <w:rsid w:val="00901D5C"/>
    <w:rsid w:val="00901E8A"/>
    <w:rsid w:val="00901EE1"/>
    <w:rsid w:val="00901FFB"/>
    <w:rsid w:val="00902178"/>
    <w:rsid w:val="009023C6"/>
    <w:rsid w:val="009024AF"/>
    <w:rsid w:val="00902783"/>
    <w:rsid w:val="009028A5"/>
    <w:rsid w:val="00902AB7"/>
    <w:rsid w:val="00902CB7"/>
    <w:rsid w:val="00902ED2"/>
    <w:rsid w:val="00902EF1"/>
    <w:rsid w:val="00902F68"/>
    <w:rsid w:val="00903105"/>
    <w:rsid w:val="009031AD"/>
    <w:rsid w:val="009033DE"/>
    <w:rsid w:val="0090340A"/>
    <w:rsid w:val="009035A5"/>
    <w:rsid w:val="009036FB"/>
    <w:rsid w:val="0090385F"/>
    <w:rsid w:val="009038CC"/>
    <w:rsid w:val="009039B5"/>
    <w:rsid w:val="009039F3"/>
    <w:rsid w:val="00903A7B"/>
    <w:rsid w:val="00904114"/>
    <w:rsid w:val="00904116"/>
    <w:rsid w:val="00904441"/>
    <w:rsid w:val="00904599"/>
    <w:rsid w:val="00904B58"/>
    <w:rsid w:val="00904D29"/>
    <w:rsid w:val="00904DA0"/>
    <w:rsid w:val="00904E0B"/>
    <w:rsid w:val="00905095"/>
    <w:rsid w:val="009052C1"/>
    <w:rsid w:val="009052F3"/>
    <w:rsid w:val="0090535B"/>
    <w:rsid w:val="0090543A"/>
    <w:rsid w:val="0090548F"/>
    <w:rsid w:val="00905766"/>
    <w:rsid w:val="009059D4"/>
    <w:rsid w:val="00905B59"/>
    <w:rsid w:val="00905C2A"/>
    <w:rsid w:val="00905DEF"/>
    <w:rsid w:val="00905EC4"/>
    <w:rsid w:val="00905FE9"/>
    <w:rsid w:val="0090690C"/>
    <w:rsid w:val="009069E5"/>
    <w:rsid w:val="00906BF5"/>
    <w:rsid w:val="00906E5F"/>
    <w:rsid w:val="00906F0E"/>
    <w:rsid w:val="00906FE9"/>
    <w:rsid w:val="0090729E"/>
    <w:rsid w:val="00907575"/>
    <w:rsid w:val="00907621"/>
    <w:rsid w:val="00907899"/>
    <w:rsid w:val="00907BBE"/>
    <w:rsid w:val="00910054"/>
    <w:rsid w:val="00910382"/>
    <w:rsid w:val="00910727"/>
    <w:rsid w:val="00910758"/>
    <w:rsid w:val="009107EF"/>
    <w:rsid w:val="00910819"/>
    <w:rsid w:val="009108E1"/>
    <w:rsid w:val="0091091F"/>
    <w:rsid w:val="00910AFA"/>
    <w:rsid w:val="00910E66"/>
    <w:rsid w:val="009114CD"/>
    <w:rsid w:val="00911646"/>
    <w:rsid w:val="0091165F"/>
    <w:rsid w:val="009118F5"/>
    <w:rsid w:val="00911A98"/>
    <w:rsid w:val="00911B74"/>
    <w:rsid w:val="00911DDE"/>
    <w:rsid w:val="00911E8A"/>
    <w:rsid w:val="00912237"/>
    <w:rsid w:val="009124E0"/>
    <w:rsid w:val="00912503"/>
    <w:rsid w:val="0091250B"/>
    <w:rsid w:val="009125E5"/>
    <w:rsid w:val="00912612"/>
    <w:rsid w:val="00912ED7"/>
    <w:rsid w:val="009130A9"/>
    <w:rsid w:val="00913284"/>
    <w:rsid w:val="009132FE"/>
    <w:rsid w:val="00913328"/>
    <w:rsid w:val="00913596"/>
    <w:rsid w:val="00913A76"/>
    <w:rsid w:val="00913ADB"/>
    <w:rsid w:val="00913E9F"/>
    <w:rsid w:val="00914021"/>
    <w:rsid w:val="009140FD"/>
    <w:rsid w:val="00914227"/>
    <w:rsid w:val="00914438"/>
    <w:rsid w:val="009148E4"/>
    <w:rsid w:val="0091493D"/>
    <w:rsid w:val="00914B80"/>
    <w:rsid w:val="00914B86"/>
    <w:rsid w:val="00914B88"/>
    <w:rsid w:val="00914EBA"/>
    <w:rsid w:val="0091504B"/>
    <w:rsid w:val="00915482"/>
    <w:rsid w:val="009154DC"/>
    <w:rsid w:val="00915548"/>
    <w:rsid w:val="009158E7"/>
    <w:rsid w:val="00915936"/>
    <w:rsid w:val="00915CBE"/>
    <w:rsid w:val="00915E20"/>
    <w:rsid w:val="00915E4F"/>
    <w:rsid w:val="00916720"/>
    <w:rsid w:val="009167D0"/>
    <w:rsid w:val="0091689C"/>
    <w:rsid w:val="00916B24"/>
    <w:rsid w:val="00916D1A"/>
    <w:rsid w:val="009170F8"/>
    <w:rsid w:val="009171CE"/>
    <w:rsid w:val="00917281"/>
    <w:rsid w:val="00917534"/>
    <w:rsid w:val="00917628"/>
    <w:rsid w:val="0091766D"/>
    <w:rsid w:val="009176EB"/>
    <w:rsid w:val="00917876"/>
    <w:rsid w:val="009178DD"/>
    <w:rsid w:val="00917B45"/>
    <w:rsid w:val="00917E5E"/>
    <w:rsid w:val="0092002D"/>
    <w:rsid w:val="00920082"/>
    <w:rsid w:val="0092008C"/>
    <w:rsid w:val="009200A2"/>
    <w:rsid w:val="009200D5"/>
    <w:rsid w:val="0092013D"/>
    <w:rsid w:val="0092028F"/>
    <w:rsid w:val="009202D7"/>
    <w:rsid w:val="009207A1"/>
    <w:rsid w:val="00920821"/>
    <w:rsid w:val="00920863"/>
    <w:rsid w:val="00920992"/>
    <w:rsid w:val="00920A30"/>
    <w:rsid w:val="00920F75"/>
    <w:rsid w:val="00920F96"/>
    <w:rsid w:val="00921174"/>
    <w:rsid w:val="009215D1"/>
    <w:rsid w:val="0092178E"/>
    <w:rsid w:val="00921B37"/>
    <w:rsid w:val="00921B40"/>
    <w:rsid w:val="00921FE2"/>
    <w:rsid w:val="00922069"/>
    <w:rsid w:val="009220D9"/>
    <w:rsid w:val="0092221D"/>
    <w:rsid w:val="009222F0"/>
    <w:rsid w:val="0092232F"/>
    <w:rsid w:val="00922392"/>
    <w:rsid w:val="00922772"/>
    <w:rsid w:val="00922807"/>
    <w:rsid w:val="00922C59"/>
    <w:rsid w:val="0092307B"/>
    <w:rsid w:val="009232DA"/>
    <w:rsid w:val="00923FBB"/>
    <w:rsid w:val="009247D4"/>
    <w:rsid w:val="0092487F"/>
    <w:rsid w:val="00924BE0"/>
    <w:rsid w:val="00924D7A"/>
    <w:rsid w:val="00924E35"/>
    <w:rsid w:val="00924F16"/>
    <w:rsid w:val="009250D1"/>
    <w:rsid w:val="00925165"/>
    <w:rsid w:val="00925660"/>
    <w:rsid w:val="009259C0"/>
    <w:rsid w:val="00925A4F"/>
    <w:rsid w:val="00925DED"/>
    <w:rsid w:val="00925F8A"/>
    <w:rsid w:val="0092600D"/>
    <w:rsid w:val="009262C0"/>
    <w:rsid w:val="0092640E"/>
    <w:rsid w:val="00926452"/>
    <w:rsid w:val="0092666B"/>
    <w:rsid w:val="00926DC2"/>
    <w:rsid w:val="00926DEB"/>
    <w:rsid w:val="009271C8"/>
    <w:rsid w:val="009271CA"/>
    <w:rsid w:val="009272C9"/>
    <w:rsid w:val="00927530"/>
    <w:rsid w:val="0092755D"/>
    <w:rsid w:val="009275E6"/>
    <w:rsid w:val="00927CC4"/>
    <w:rsid w:val="00927EEB"/>
    <w:rsid w:val="009301D6"/>
    <w:rsid w:val="009301E8"/>
    <w:rsid w:val="009302EA"/>
    <w:rsid w:val="0093035D"/>
    <w:rsid w:val="009304E8"/>
    <w:rsid w:val="00930679"/>
    <w:rsid w:val="00930A34"/>
    <w:rsid w:val="00930B6D"/>
    <w:rsid w:val="00930C71"/>
    <w:rsid w:val="0093125F"/>
    <w:rsid w:val="00931698"/>
    <w:rsid w:val="00931B7A"/>
    <w:rsid w:val="00931BDA"/>
    <w:rsid w:val="00931C2D"/>
    <w:rsid w:val="00931EEC"/>
    <w:rsid w:val="00931F1F"/>
    <w:rsid w:val="00932175"/>
    <w:rsid w:val="00932176"/>
    <w:rsid w:val="009321D5"/>
    <w:rsid w:val="0093238E"/>
    <w:rsid w:val="0093257A"/>
    <w:rsid w:val="009327ED"/>
    <w:rsid w:val="00932BF7"/>
    <w:rsid w:val="00932D47"/>
    <w:rsid w:val="00932F67"/>
    <w:rsid w:val="00933200"/>
    <w:rsid w:val="00933367"/>
    <w:rsid w:val="0093337D"/>
    <w:rsid w:val="00933699"/>
    <w:rsid w:val="009339AD"/>
    <w:rsid w:val="00933CE5"/>
    <w:rsid w:val="00933D12"/>
    <w:rsid w:val="00933F29"/>
    <w:rsid w:val="00934129"/>
    <w:rsid w:val="009341F9"/>
    <w:rsid w:val="00934699"/>
    <w:rsid w:val="0093470C"/>
    <w:rsid w:val="00934AA8"/>
    <w:rsid w:val="00934F23"/>
    <w:rsid w:val="00934F38"/>
    <w:rsid w:val="00935290"/>
    <w:rsid w:val="009352C2"/>
    <w:rsid w:val="00935310"/>
    <w:rsid w:val="009355BA"/>
    <w:rsid w:val="009355F3"/>
    <w:rsid w:val="00935776"/>
    <w:rsid w:val="00935A1C"/>
    <w:rsid w:val="00935AC8"/>
    <w:rsid w:val="00935BB8"/>
    <w:rsid w:val="00935C4C"/>
    <w:rsid w:val="00936167"/>
    <w:rsid w:val="0093634B"/>
    <w:rsid w:val="009363F1"/>
    <w:rsid w:val="009365BA"/>
    <w:rsid w:val="009366CC"/>
    <w:rsid w:val="00936BBA"/>
    <w:rsid w:val="00936C00"/>
    <w:rsid w:val="00936E38"/>
    <w:rsid w:val="009372D7"/>
    <w:rsid w:val="009372FB"/>
    <w:rsid w:val="00937564"/>
    <w:rsid w:val="009377B8"/>
    <w:rsid w:val="0093793C"/>
    <w:rsid w:val="00937943"/>
    <w:rsid w:val="00937B77"/>
    <w:rsid w:val="00937CAF"/>
    <w:rsid w:val="00937CC4"/>
    <w:rsid w:val="00937D8E"/>
    <w:rsid w:val="009408EB"/>
    <w:rsid w:val="00940A19"/>
    <w:rsid w:val="00940BBF"/>
    <w:rsid w:val="00941051"/>
    <w:rsid w:val="009410BB"/>
    <w:rsid w:val="009410EC"/>
    <w:rsid w:val="00941139"/>
    <w:rsid w:val="00941282"/>
    <w:rsid w:val="0094143B"/>
    <w:rsid w:val="00941BED"/>
    <w:rsid w:val="00941E62"/>
    <w:rsid w:val="00941FB3"/>
    <w:rsid w:val="009420BB"/>
    <w:rsid w:val="009420C9"/>
    <w:rsid w:val="00942168"/>
    <w:rsid w:val="00942186"/>
    <w:rsid w:val="0094224C"/>
    <w:rsid w:val="00942934"/>
    <w:rsid w:val="00942A7A"/>
    <w:rsid w:val="00942C3E"/>
    <w:rsid w:val="00942D93"/>
    <w:rsid w:val="009431B0"/>
    <w:rsid w:val="00943306"/>
    <w:rsid w:val="0094354B"/>
    <w:rsid w:val="009436E2"/>
    <w:rsid w:val="00943B74"/>
    <w:rsid w:val="00943BCC"/>
    <w:rsid w:val="00943C41"/>
    <w:rsid w:val="00943F68"/>
    <w:rsid w:val="009444FA"/>
    <w:rsid w:val="00944718"/>
    <w:rsid w:val="0094584C"/>
    <w:rsid w:val="00945AB9"/>
    <w:rsid w:val="00945C33"/>
    <w:rsid w:val="0094600D"/>
    <w:rsid w:val="00946100"/>
    <w:rsid w:val="00946176"/>
    <w:rsid w:val="0094639C"/>
    <w:rsid w:val="0094657D"/>
    <w:rsid w:val="00946684"/>
    <w:rsid w:val="009466AE"/>
    <w:rsid w:val="0094697A"/>
    <w:rsid w:val="00946BDD"/>
    <w:rsid w:val="00946E39"/>
    <w:rsid w:val="009472AA"/>
    <w:rsid w:val="009476B9"/>
    <w:rsid w:val="009479F9"/>
    <w:rsid w:val="00947D07"/>
    <w:rsid w:val="00947E76"/>
    <w:rsid w:val="00950232"/>
    <w:rsid w:val="00950244"/>
    <w:rsid w:val="0095049D"/>
    <w:rsid w:val="009504B6"/>
    <w:rsid w:val="009506D0"/>
    <w:rsid w:val="00950730"/>
    <w:rsid w:val="0095076D"/>
    <w:rsid w:val="0095089B"/>
    <w:rsid w:val="0095125F"/>
    <w:rsid w:val="00951260"/>
    <w:rsid w:val="00951503"/>
    <w:rsid w:val="0095159C"/>
    <w:rsid w:val="00951889"/>
    <w:rsid w:val="009519F4"/>
    <w:rsid w:val="00951BC7"/>
    <w:rsid w:val="00951C76"/>
    <w:rsid w:val="00951EA4"/>
    <w:rsid w:val="009521DB"/>
    <w:rsid w:val="00952226"/>
    <w:rsid w:val="0095248E"/>
    <w:rsid w:val="0095258B"/>
    <w:rsid w:val="0095282C"/>
    <w:rsid w:val="00952E6E"/>
    <w:rsid w:val="00952FFD"/>
    <w:rsid w:val="00953158"/>
    <w:rsid w:val="00953446"/>
    <w:rsid w:val="0095396C"/>
    <w:rsid w:val="00953BAA"/>
    <w:rsid w:val="00953C63"/>
    <w:rsid w:val="00953D18"/>
    <w:rsid w:val="00953DD1"/>
    <w:rsid w:val="00954269"/>
    <w:rsid w:val="0095429C"/>
    <w:rsid w:val="00954566"/>
    <w:rsid w:val="009548A2"/>
    <w:rsid w:val="00954A75"/>
    <w:rsid w:val="00954C18"/>
    <w:rsid w:val="00954CF2"/>
    <w:rsid w:val="00954FB4"/>
    <w:rsid w:val="00955471"/>
    <w:rsid w:val="00955A08"/>
    <w:rsid w:val="009566DB"/>
    <w:rsid w:val="0095694B"/>
    <w:rsid w:val="00956B0E"/>
    <w:rsid w:val="00956C34"/>
    <w:rsid w:val="00956D1B"/>
    <w:rsid w:val="00956D3F"/>
    <w:rsid w:val="00956FD2"/>
    <w:rsid w:val="00957044"/>
    <w:rsid w:val="009573F9"/>
    <w:rsid w:val="0095771A"/>
    <w:rsid w:val="0095778F"/>
    <w:rsid w:val="0096026C"/>
    <w:rsid w:val="0096049D"/>
    <w:rsid w:val="00960516"/>
    <w:rsid w:val="009605EF"/>
    <w:rsid w:val="0096069B"/>
    <w:rsid w:val="0096070D"/>
    <w:rsid w:val="00960C79"/>
    <w:rsid w:val="00960C91"/>
    <w:rsid w:val="00961145"/>
    <w:rsid w:val="009611DC"/>
    <w:rsid w:val="00961242"/>
    <w:rsid w:val="00961511"/>
    <w:rsid w:val="009619F3"/>
    <w:rsid w:val="00961DF0"/>
    <w:rsid w:val="00962472"/>
    <w:rsid w:val="0096257D"/>
    <w:rsid w:val="0096259F"/>
    <w:rsid w:val="0096264F"/>
    <w:rsid w:val="00962727"/>
    <w:rsid w:val="00962B9F"/>
    <w:rsid w:val="00962FC3"/>
    <w:rsid w:val="0096328A"/>
    <w:rsid w:val="00963477"/>
    <w:rsid w:val="00963499"/>
    <w:rsid w:val="009635C5"/>
    <w:rsid w:val="0096392F"/>
    <w:rsid w:val="00963B6A"/>
    <w:rsid w:val="00963C04"/>
    <w:rsid w:val="00963D0F"/>
    <w:rsid w:val="00963F1D"/>
    <w:rsid w:val="00963F58"/>
    <w:rsid w:val="00964178"/>
    <w:rsid w:val="00964312"/>
    <w:rsid w:val="0096487F"/>
    <w:rsid w:val="0096495C"/>
    <w:rsid w:val="00964A74"/>
    <w:rsid w:val="00964CEE"/>
    <w:rsid w:val="00964E2A"/>
    <w:rsid w:val="0096501D"/>
    <w:rsid w:val="009651F1"/>
    <w:rsid w:val="00965211"/>
    <w:rsid w:val="009655C3"/>
    <w:rsid w:val="009659BC"/>
    <w:rsid w:val="00966179"/>
    <w:rsid w:val="009666CE"/>
    <w:rsid w:val="0096671D"/>
    <w:rsid w:val="009668FB"/>
    <w:rsid w:val="009669E2"/>
    <w:rsid w:val="00966B8F"/>
    <w:rsid w:val="00966D6C"/>
    <w:rsid w:val="00967543"/>
    <w:rsid w:val="009676A1"/>
    <w:rsid w:val="0096775F"/>
    <w:rsid w:val="00967B09"/>
    <w:rsid w:val="00967D10"/>
    <w:rsid w:val="00967DD3"/>
    <w:rsid w:val="0097013D"/>
    <w:rsid w:val="0097048E"/>
    <w:rsid w:val="00970637"/>
    <w:rsid w:val="0097066F"/>
    <w:rsid w:val="00970715"/>
    <w:rsid w:val="009708B7"/>
    <w:rsid w:val="00970926"/>
    <w:rsid w:val="00970984"/>
    <w:rsid w:val="00970E1C"/>
    <w:rsid w:val="00970FD0"/>
    <w:rsid w:val="00970FD1"/>
    <w:rsid w:val="00971103"/>
    <w:rsid w:val="0097113B"/>
    <w:rsid w:val="009711AA"/>
    <w:rsid w:val="0097139B"/>
    <w:rsid w:val="009717E9"/>
    <w:rsid w:val="009718B4"/>
    <w:rsid w:val="00971904"/>
    <w:rsid w:val="00971DD9"/>
    <w:rsid w:val="0097237E"/>
    <w:rsid w:val="009723D4"/>
    <w:rsid w:val="00972439"/>
    <w:rsid w:val="00972442"/>
    <w:rsid w:val="0097257A"/>
    <w:rsid w:val="009726AB"/>
    <w:rsid w:val="00972728"/>
    <w:rsid w:val="009727F0"/>
    <w:rsid w:val="00972861"/>
    <w:rsid w:val="00972946"/>
    <w:rsid w:val="00972C03"/>
    <w:rsid w:val="00972F77"/>
    <w:rsid w:val="0097312B"/>
    <w:rsid w:val="00973AA0"/>
    <w:rsid w:val="00973B1D"/>
    <w:rsid w:val="00973B46"/>
    <w:rsid w:val="00973D4E"/>
    <w:rsid w:val="00973DC2"/>
    <w:rsid w:val="0097420C"/>
    <w:rsid w:val="009744AD"/>
    <w:rsid w:val="00974588"/>
    <w:rsid w:val="00974674"/>
    <w:rsid w:val="00974697"/>
    <w:rsid w:val="009746C4"/>
    <w:rsid w:val="00974724"/>
    <w:rsid w:val="00974A45"/>
    <w:rsid w:val="00974A54"/>
    <w:rsid w:val="00974B4B"/>
    <w:rsid w:val="00974C6B"/>
    <w:rsid w:val="00974E6A"/>
    <w:rsid w:val="00974EB0"/>
    <w:rsid w:val="00974EBF"/>
    <w:rsid w:val="00974F37"/>
    <w:rsid w:val="009750E3"/>
    <w:rsid w:val="009751E9"/>
    <w:rsid w:val="009753B8"/>
    <w:rsid w:val="0097553A"/>
    <w:rsid w:val="009756B8"/>
    <w:rsid w:val="00975721"/>
    <w:rsid w:val="0097578C"/>
    <w:rsid w:val="009758B1"/>
    <w:rsid w:val="0097594B"/>
    <w:rsid w:val="00975959"/>
    <w:rsid w:val="00975C89"/>
    <w:rsid w:val="009761B7"/>
    <w:rsid w:val="0097657E"/>
    <w:rsid w:val="00976949"/>
    <w:rsid w:val="00976B63"/>
    <w:rsid w:val="00976EBD"/>
    <w:rsid w:val="00976F98"/>
    <w:rsid w:val="009770AC"/>
    <w:rsid w:val="009772B2"/>
    <w:rsid w:val="00977404"/>
    <w:rsid w:val="00977683"/>
    <w:rsid w:val="009776AB"/>
    <w:rsid w:val="00977733"/>
    <w:rsid w:val="00977887"/>
    <w:rsid w:val="009779A3"/>
    <w:rsid w:val="00977AEF"/>
    <w:rsid w:val="00977B09"/>
    <w:rsid w:val="00977B31"/>
    <w:rsid w:val="00977BCF"/>
    <w:rsid w:val="00977D52"/>
    <w:rsid w:val="00977F7B"/>
    <w:rsid w:val="00980187"/>
    <w:rsid w:val="0098036C"/>
    <w:rsid w:val="00980449"/>
    <w:rsid w:val="00980503"/>
    <w:rsid w:val="00980676"/>
    <w:rsid w:val="009807EF"/>
    <w:rsid w:val="00980E77"/>
    <w:rsid w:val="00980F2C"/>
    <w:rsid w:val="00980F5F"/>
    <w:rsid w:val="0098102F"/>
    <w:rsid w:val="0098116A"/>
    <w:rsid w:val="00981218"/>
    <w:rsid w:val="00981546"/>
    <w:rsid w:val="00981636"/>
    <w:rsid w:val="00981646"/>
    <w:rsid w:val="00981693"/>
    <w:rsid w:val="009817D9"/>
    <w:rsid w:val="0098184B"/>
    <w:rsid w:val="00981B28"/>
    <w:rsid w:val="00981E5E"/>
    <w:rsid w:val="009821C9"/>
    <w:rsid w:val="00982219"/>
    <w:rsid w:val="009822AE"/>
    <w:rsid w:val="00982575"/>
    <w:rsid w:val="009825BF"/>
    <w:rsid w:val="00982613"/>
    <w:rsid w:val="009826C5"/>
    <w:rsid w:val="00982842"/>
    <w:rsid w:val="009828E8"/>
    <w:rsid w:val="00983035"/>
    <w:rsid w:val="00983569"/>
    <w:rsid w:val="0098398D"/>
    <w:rsid w:val="00983A91"/>
    <w:rsid w:val="00983EC9"/>
    <w:rsid w:val="009841BF"/>
    <w:rsid w:val="00984284"/>
    <w:rsid w:val="00984708"/>
    <w:rsid w:val="009847F0"/>
    <w:rsid w:val="00984D78"/>
    <w:rsid w:val="00984E7B"/>
    <w:rsid w:val="00984F7C"/>
    <w:rsid w:val="00985086"/>
    <w:rsid w:val="0098514C"/>
    <w:rsid w:val="009851B0"/>
    <w:rsid w:val="00985334"/>
    <w:rsid w:val="009855EF"/>
    <w:rsid w:val="009859AE"/>
    <w:rsid w:val="00985ADB"/>
    <w:rsid w:val="00985C00"/>
    <w:rsid w:val="00985D64"/>
    <w:rsid w:val="00985E0E"/>
    <w:rsid w:val="00985EFE"/>
    <w:rsid w:val="00986337"/>
    <w:rsid w:val="00986387"/>
    <w:rsid w:val="0098670D"/>
    <w:rsid w:val="009867E6"/>
    <w:rsid w:val="0098698D"/>
    <w:rsid w:val="00986BCB"/>
    <w:rsid w:val="00986BCE"/>
    <w:rsid w:val="00986C8F"/>
    <w:rsid w:val="00986DFB"/>
    <w:rsid w:val="00986E6A"/>
    <w:rsid w:val="00987212"/>
    <w:rsid w:val="00987313"/>
    <w:rsid w:val="00987358"/>
    <w:rsid w:val="009873AD"/>
    <w:rsid w:val="00987517"/>
    <w:rsid w:val="0098763C"/>
    <w:rsid w:val="00987675"/>
    <w:rsid w:val="009878D5"/>
    <w:rsid w:val="00987E23"/>
    <w:rsid w:val="00987EAE"/>
    <w:rsid w:val="00990142"/>
    <w:rsid w:val="00990459"/>
    <w:rsid w:val="009904F9"/>
    <w:rsid w:val="00990565"/>
    <w:rsid w:val="0099064F"/>
    <w:rsid w:val="00990898"/>
    <w:rsid w:val="00990927"/>
    <w:rsid w:val="00990C99"/>
    <w:rsid w:val="00990E1B"/>
    <w:rsid w:val="00990F1A"/>
    <w:rsid w:val="009910D3"/>
    <w:rsid w:val="00991233"/>
    <w:rsid w:val="009912C7"/>
    <w:rsid w:val="009914A2"/>
    <w:rsid w:val="0099151A"/>
    <w:rsid w:val="009915B6"/>
    <w:rsid w:val="009917D7"/>
    <w:rsid w:val="009917E1"/>
    <w:rsid w:val="009917EA"/>
    <w:rsid w:val="00991899"/>
    <w:rsid w:val="00991D45"/>
    <w:rsid w:val="00991EFC"/>
    <w:rsid w:val="00992070"/>
    <w:rsid w:val="00992283"/>
    <w:rsid w:val="009922BF"/>
    <w:rsid w:val="009923A1"/>
    <w:rsid w:val="00992864"/>
    <w:rsid w:val="00992936"/>
    <w:rsid w:val="00992BF0"/>
    <w:rsid w:val="00992DFD"/>
    <w:rsid w:val="00993032"/>
    <w:rsid w:val="0099321F"/>
    <w:rsid w:val="009932FD"/>
    <w:rsid w:val="009933C4"/>
    <w:rsid w:val="0099355E"/>
    <w:rsid w:val="00993A17"/>
    <w:rsid w:val="00993A2F"/>
    <w:rsid w:val="00993B2B"/>
    <w:rsid w:val="00993E73"/>
    <w:rsid w:val="00994110"/>
    <w:rsid w:val="00994163"/>
    <w:rsid w:val="00994388"/>
    <w:rsid w:val="00994520"/>
    <w:rsid w:val="00994620"/>
    <w:rsid w:val="009946C8"/>
    <w:rsid w:val="0099487B"/>
    <w:rsid w:val="00994AC4"/>
    <w:rsid w:val="00994AF8"/>
    <w:rsid w:val="00994E4B"/>
    <w:rsid w:val="009951A9"/>
    <w:rsid w:val="00995449"/>
    <w:rsid w:val="009958BA"/>
    <w:rsid w:val="00995982"/>
    <w:rsid w:val="00995D03"/>
    <w:rsid w:val="00995F66"/>
    <w:rsid w:val="00996090"/>
    <w:rsid w:val="009964A7"/>
    <w:rsid w:val="00996597"/>
    <w:rsid w:val="00996666"/>
    <w:rsid w:val="0099677D"/>
    <w:rsid w:val="00996AF1"/>
    <w:rsid w:val="00997151"/>
    <w:rsid w:val="009973C8"/>
    <w:rsid w:val="0099753A"/>
    <w:rsid w:val="0099786B"/>
    <w:rsid w:val="00997CD8"/>
    <w:rsid w:val="00997DF2"/>
    <w:rsid w:val="00997E42"/>
    <w:rsid w:val="009A035D"/>
    <w:rsid w:val="009A0449"/>
    <w:rsid w:val="009A0857"/>
    <w:rsid w:val="009A09E3"/>
    <w:rsid w:val="009A0AA2"/>
    <w:rsid w:val="009A0B87"/>
    <w:rsid w:val="009A0D2F"/>
    <w:rsid w:val="009A0E89"/>
    <w:rsid w:val="009A117B"/>
    <w:rsid w:val="009A1247"/>
    <w:rsid w:val="009A12F6"/>
    <w:rsid w:val="009A1ABF"/>
    <w:rsid w:val="009A1C8C"/>
    <w:rsid w:val="009A1DB6"/>
    <w:rsid w:val="009A1E57"/>
    <w:rsid w:val="009A1EAD"/>
    <w:rsid w:val="009A1FBD"/>
    <w:rsid w:val="009A20F5"/>
    <w:rsid w:val="009A2202"/>
    <w:rsid w:val="009A2295"/>
    <w:rsid w:val="009A2306"/>
    <w:rsid w:val="009A24B1"/>
    <w:rsid w:val="009A27A5"/>
    <w:rsid w:val="009A28D6"/>
    <w:rsid w:val="009A2902"/>
    <w:rsid w:val="009A2F69"/>
    <w:rsid w:val="009A2FC2"/>
    <w:rsid w:val="009A308E"/>
    <w:rsid w:val="009A321C"/>
    <w:rsid w:val="009A3288"/>
    <w:rsid w:val="009A354A"/>
    <w:rsid w:val="009A36DD"/>
    <w:rsid w:val="009A3826"/>
    <w:rsid w:val="009A3A50"/>
    <w:rsid w:val="009A4087"/>
    <w:rsid w:val="009A44A1"/>
    <w:rsid w:val="009A4560"/>
    <w:rsid w:val="009A4985"/>
    <w:rsid w:val="009A49AC"/>
    <w:rsid w:val="009A4B0F"/>
    <w:rsid w:val="009A4CCB"/>
    <w:rsid w:val="009A4E50"/>
    <w:rsid w:val="009A4FEA"/>
    <w:rsid w:val="009A510D"/>
    <w:rsid w:val="009A5151"/>
    <w:rsid w:val="009A51DA"/>
    <w:rsid w:val="009A526B"/>
    <w:rsid w:val="009A552E"/>
    <w:rsid w:val="009A576B"/>
    <w:rsid w:val="009A5CA2"/>
    <w:rsid w:val="009A5F91"/>
    <w:rsid w:val="009A61F3"/>
    <w:rsid w:val="009A6217"/>
    <w:rsid w:val="009A63FB"/>
    <w:rsid w:val="009A673B"/>
    <w:rsid w:val="009A69C2"/>
    <w:rsid w:val="009A6AC0"/>
    <w:rsid w:val="009A6AD3"/>
    <w:rsid w:val="009A6C26"/>
    <w:rsid w:val="009A6C33"/>
    <w:rsid w:val="009A6E13"/>
    <w:rsid w:val="009A6F89"/>
    <w:rsid w:val="009A7058"/>
    <w:rsid w:val="009A7119"/>
    <w:rsid w:val="009A728E"/>
    <w:rsid w:val="009A72E9"/>
    <w:rsid w:val="009A7347"/>
    <w:rsid w:val="009A752A"/>
    <w:rsid w:val="009A76ED"/>
    <w:rsid w:val="009A78E5"/>
    <w:rsid w:val="009A7A9D"/>
    <w:rsid w:val="009A7BB1"/>
    <w:rsid w:val="009A7C35"/>
    <w:rsid w:val="009A7C71"/>
    <w:rsid w:val="009A7F28"/>
    <w:rsid w:val="009B006F"/>
    <w:rsid w:val="009B058F"/>
    <w:rsid w:val="009B059F"/>
    <w:rsid w:val="009B07AE"/>
    <w:rsid w:val="009B0AAF"/>
    <w:rsid w:val="009B0B15"/>
    <w:rsid w:val="009B0BB8"/>
    <w:rsid w:val="009B0F49"/>
    <w:rsid w:val="009B114A"/>
    <w:rsid w:val="009B11D1"/>
    <w:rsid w:val="009B133A"/>
    <w:rsid w:val="009B1541"/>
    <w:rsid w:val="009B1DD7"/>
    <w:rsid w:val="009B2089"/>
    <w:rsid w:val="009B21EB"/>
    <w:rsid w:val="009B22C8"/>
    <w:rsid w:val="009B2302"/>
    <w:rsid w:val="009B2303"/>
    <w:rsid w:val="009B2498"/>
    <w:rsid w:val="009B254C"/>
    <w:rsid w:val="009B25D3"/>
    <w:rsid w:val="009B2755"/>
    <w:rsid w:val="009B2B18"/>
    <w:rsid w:val="009B2D6B"/>
    <w:rsid w:val="009B2D78"/>
    <w:rsid w:val="009B2E3F"/>
    <w:rsid w:val="009B2F19"/>
    <w:rsid w:val="009B3099"/>
    <w:rsid w:val="009B36C8"/>
    <w:rsid w:val="009B3ACA"/>
    <w:rsid w:val="009B3C2A"/>
    <w:rsid w:val="009B3D53"/>
    <w:rsid w:val="009B3F10"/>
    <w:rsid w:val="009B3F99"/>
    <w:rsid w:val="009B41D2"/>
    <w:rsid w:val="009B4251"/>
    <w:rsid w:val="009B42F3"/>
    <w:rsid w:val="009B4358"/>
    <w:rsid w:val="009B4464"/>
    <w:rsid w:val="009B46B1"/>
    <w:rsid w:val="009B4A7C"/>
    <w:rsid w:val="009B4B68"/>
    <w:rsid w:val="009B4F45"/>
    <w:rsid w:val="009B5042"/>
    <w:rsid w:val="009B533E"/>
    <w:rsid w:val="009B538B"/>
    <w:rsid w:val="009B5487"/>
    <w:rsid w:val="009B5643"/>
    <w:rsid w:val="009B56FA"/>
    <w:rsid w:val="009B57A2"/>
    <w:rsid w:val="009B57EC"/>
    <w:rsid w:val="009B584D"/>
    <w:rsid w:val="009B5C2A"/>
    <w:rsid w:val="009B6221"/>
    <w:rsid w:val="009B641D"/>
    <w:rsid w:val="009B676D"/>
    <w:rsid w:val="009B68BD"/>
    <w:rsid w:val="009B6A49"/>
    <w:rsid w:val="009B6D86"/>
    <w:rsid w:val="009B6E33"/>
    <w:rsid w:val="009B7419"/>
    <w:rsid w:val="009B74A1"/>
    <w:rsid w:val="009B74F0"/>
    <w:rsid w:val="009B76B9"/>
    <w:rsid w:val="009B77D9"/>
    <w:rsid w:val="009B7E6C"/>
    <w:rsid w:val="009B7F10"/>
    <w:rsid w:val="009C0295"/>
    <w:rsid w:val="009C0806"/>
    <w:rsid w:val="009C0A26"/>
    <w:rsid w:val="009C0C15"/>
    <w:rsid w:val="009C0F6E"/>
    <w:rsid w:val="009C106F"/>
    <w:rsid w:val="009C1085"/>
    <w:rsid w:val="009C1588"/>
    <w:rsid w:val="009C169C"/>
    <w:rsid w:val="009C1719"/>
    <w:rsid w:val="009C17A4"/>
    <w:rsid w:val="009C17BA"/>
    <w:rsid w:val="009C17F9"/>
    <w:rsid w:val="009C1810"/>
    <w:rsid w:val="009C1DA3"/>
    <w:rsid w:val="009C1ECD"/>
    <w:rsid w:val="009C2835"/>
    <w:rsid w:val="009C2B20"/>
    <w:rsid w:val="009C2CBD"/>
    <w:rsid w:val="009C3123"/>
    <w:rsid w:val="009C3141"/>
    <w:rsid w:val="009C31F9"/>
    <w:rsid w:val="009C363D"/>
    <w:rsid w:val="009C3718"/>
    <w:rsid w:val="009C39AB"/>
    <w:rsid w:val="009C3D01"/>
    <w:rsid w:val="009C3DB1"/>
    <w:rsid w:val="009C3DDF"/>
    <w:rsid w:val="009C4085"/>
    <w:rsid w:val="009C4150"/>
    <w:rsid w:val="009C42D7"/>
    <w:rsid w:val="009C450C"/>
    <w:rsid w:val="009C4D9B"/>
    <w:rsid w:val="009C4F7F"/>
    <w:rsid w:val="009C5146"/>
    <w:rsid w:val="009C51E8"/>
    <w:rsid w:val="009C53B2"/>
    <w:rsid w:val="009C56C9"/>
    <w:rsid w:val="009C577C"/>
    <w:rsid w:val="009C58F5"/>
    <w:rsid w:val="009C59B3"/>
    <w:rsid w:val="009C5B7E"/>
    <w:rsid w:val="009C5CA0"/>
    <w:rsid w:val="009C5FDF"/>
    <w:rsid w:val="009C5FF9"/>
    <w:rsid w:val="009C60F4"/>
    <w:rsid w:val="009C6258"/>
    <w:rsid w:val="009C6370"/>
    <w:rsid w:val="009C64AE"/>
    <w:rsid w:val="009C6675"/>
    <w:rsid w:val="009C697F"/>
    <w:rsid w:val="009C6B93"/>
    <w:rsid w:val="009C6C41"/>
    <w:rsid w:val="009C6D27"/>
    <w:rsid w:val="009C6D7C"/>
    <w:rsid w:val="009C7161"/>
    <w:rsid w:val="009C719A"/>
    <w:rsid w:val="009C73D0"/>
    <w:rsid w:val="009C7A42"/>
    <w:rsid w:val="009C7D4B"/>
    <w:rsid w:val="009D0104"/>
    <w:rsid w:val="009D0181"/>
    <w:rsid w:val="009D043F"/>
    <w:rsid w:val="009D04D7"/>
    <w:rsid w:val="009D058E"/>
    <w:rsid w:val="009D0891"/>
    <w:rsid w:val="009D08C2"/>
    <w:rsid w:val="009D0902"/>
    <w:rsid w:val="009D0A2C"/>
    <w:rsid w:val="009D0B1E"/>
    <w:rsid w:val="009D0F9E"/>
    <w:rsid w:val="009D11CB"/>
    <w:rsid w:val="009D17AF"/>
    <w:rsid w:val="009D1962"/>
    <w:rsid w:val="009D1ECD"/>
    <w:rsid w:val="009D1F7F"/>
    <w:rsid w:val="009D20DF"/>
    <w:rsid w:val="009D22AA"/>
    <w:rsid w:val="009D24BB"/>
    <w:rsid w:val="009D25E3"/>
    <w:rsid w:val="009D2817"/>
    <w:rsid w:val="009D28DA"/>
    <w:rsid w:val="009D28DF"/>
    <w:rsid w:val="009D2A16"/>
    <w:rsid w:val="009D2B7A"/>
    <w:rsid w:val="009D2D04"/>
    <w:rsid w:val="009D2EFB"/>
    <w:rsid w:val="009D2F5F"/>
    <w:rsid w:val="009D39CE"/>
    <w:rsid w:val="009D3A52"/>
    <w:rsid w:val="009D3CBC"/>
    <w:rsid w:val="009D4038"/>
    <w:rsid w:val="009D42C1"/>
    <w:rsid w:val="009D437E"/>
    <w:rsid w:val="009D45F9"/>
    <w:rsid w:val="009D4649"/>
    <w:rsid w:val="009D465F"/>
    <w:rsid w:val="009D4731"/>
    <w:rsid w:val="009D4799"/>
    <w:rsid w:val="009D4906"/>
    <w:rsid w:val="009D4A1E"/>
    <w:rsid w:val="009D4A57"/>
    <w:rsid w:val="009D4B30"/>
    <w:rsid w:val="009D503A"/>
    <w:rsid w:val="009D52B6"/>
    <w:rsid w:val="009D555A"/>
    <w:rsid w:val="009D560C"/>
    <w:rsid w:val="009D5662"/>
    <w:rsid w:val="009D566F"/>
    <w:rsid w:val="009D56A6"/>
    <w:rsid w:val="009D5856"/>
    <w:rsid w:val="009D58E3"/>
    <w:rsid w:val="009D5BF0"/>
    <w:rsid w:val="009D5E9D"/>
    <w:rsid w:val="009D641C"/>
    <w:rsid w:val="009D644F"/>
    <w:rsid w:val="009D6468"/>
    <w:rsid w:val="009D65C4"/>
    <w:rsid w:val="009D6E69"/>
    <w:rsid w:val="009D703A"/>
    <w:rsid w:val="009D72CC"/>
    <w:rsid w:val="009D786F"/>
    <w:rsid w:val="009D79B8"/>
    <w:rsid w:val="009D7C66"/>
    <w:rsid w:val="009D7C9E"/>
    <w:rsid w:val="009D7CD5"/>
    <w:rsid w:val="009D7DC5"/>
    <w:rsid w:val="009D7E2B"/>
    <w:rsid w:val="009D7F34"/>
    <w:rsid w:val="009D7F46"/>
    <w:rsid w:val="009E0574"/>
    <w:rsid w:val="009E0625"/>
    <w:rsid w:val="009E0642"/>
    <w:rsid w:val="009E0734"/>
    <w:rsid w:val="009E0AAA"/>
    <w:rsid w:val="009E0B40"/>
    <w:rsid w:val="009E0C69"/>
    <w:rsid w:val="009E0EF0"/>
    <w:rsid w:val="009E10A8"/>
    <w:rsid w:val="009E11E5"/>
    <w:rsid w:val="009E143E"/>
    <w:rsid w:val="009E15B5"/>
    <w:rsid w:val="009E1AD2"/>
    <w:rsid w:val="009E1D00"/>
    <w:rsid w:val="009E1D58"/>
    <w:rsid w:val="009E210B"/>
    <w:rsid w:val="009E2198"/>
    <w:rsid w:val="009E2336"/>
    <w:rsid w:val="009E243C"/>
    <w:rsid w:val="009E2467"/>
    <w:rsid w:val="009E252B"/>
    <w:rsid w:val="009E25B5"/>
    <w:rsid w:val="009E2839"/>
    <w:rsid w:val="009E2949"/>
    <w:rsid w:val="009E2C17"/>
    <w:rsid w:val="009E2C4E"/>
    <w:rsid w:val="009E2E4F"/>
    <w:rsid w:val="009E33BE"/>
    <w:rsid w:val="009E34C3"/>
    <w:rsid w:val="009E362C"/>
    <w:rsid w:val="009E36F4"/>
    <w:rsid w:val="009E3807"/>
    <w:rsid w:val="009E3942"/>
    <w:rsid w:val="009E3AF1"/>
    <w:rsid w:val="009E406D"/>
    <w:rsid w:val="009E44D9"/>
    <w:rsid w:val="009E4A47"/>
    <w:rsid w:val="009E4CBB"/>
    <w:rsid w:val="009E4EE3"/>
    <w:rsid w:val="009E50C6"/>
    <w:rsid w:val="009E513B"/>
    <w:rsid w:val="009E5158"/>
    <w:rsid w:val="009E52B7"/>
    <w:rsid w:val="009E5465"/>
    <w:rsid w:val="009E5477"/>
    <w:rsid w:val="009E54C4"/>
    <w:rsid w:val="009E54EC"/>
    <w:rsid w:val="009E56E6"/>
    <w:rsid w:val="009E56E8"/>
    <w:rsid w:val="009E5890"/>
    <w:rsid w:val="009E5B0B"/>
    <w:rsid w:val="009E5B7F"/>
    <w:rsid w:val="009E5C6C"/>
    <w:rsid w:val="009E5CEB"/>
    <w:rsid w:val="009E5D08"/>
    <w:rsid w:val="009E5F3B"/>
    <w:rsid w:val="009E5F51"/>
    <w:rsid w:val="009E60F2"/>
    <w:rsid w:val="009E618A"/>
    <w:rsid w:val="009E64A6"/>
    <w:rsid w:val="009E6579"/>
    <w:rsid w:val="009E6A45"/>
    <w:rsid w:val="009E6B8F"/>
    <w:rsid w:val="009E6C1C"/>
    <w:rsid w:val="009E6F70"/>
    <w:rsid w:val="009E6FFB"/>
    <w:rsid w:val="009E73C8"/>
    <w:rsid w:val="009E74B5"/>
    <w:rsid w:val="009E7831"/>
    <w:rsid w:val="009E7C95"/>
    <w:rsid w:val="009E7D99"/>
    <w:rsid w:val="009F00CE"/>
    <w:rsid w:val="009F030F"/>
    <w:rsid w:val="009F0396"/>
    <w:rsid w:val="009F0856"/>
    <w:rsid w:val="009F087B"/>
    <w:rsid w:val="009F08EE"/>
    <w:rsid w:val="009F0B6F"/>
    <w:rsid w:val="009F0C4F"/>
    <w:rsid w:val="009F1039"/>
    <w:rsid w:val="009F10DE"/>
    <w:rsid w:val="009F16F0"/>
    <w:rsid w:val="009F1743"/>
    <w:rsid w:val="009F18B8"/>
    <w:rsid w:val="009F1C1E"/>
    <w:rsid w:val="009F1CE8"/>
    <w:rsid w:val="009F1FF9"/>
    <w:rsid w:val="009F2050"/>
    <w:rsid w:val="009F21C3"/>
    <w:rsid w:val="009F2779"/>
    <w:rsid w:val="009F28B4"/>
    <w:rsid w:val="009F2D20"/>
    <w:rsid w:val="009F3038"/>
    <w:rsid w:val="009F3294"/>
    <w:rsid w:val="009F3530"/>
    <w:rsid w:val="009F3A3B"/>
    <w:rsid w:val="009F3D2A"/>
    <w:rsid w:val="009F3D80"/>
    <w:rsid w:val="009F4054"/>
    <w:rsid w:val="009F4103"/>
    <w:rsid w:val="009F4552"/>
    <w:rsid w:val="009F455B"/>
    <w:rsid w:val="009F4CE9"/>
    <w:rsid w:val="009F4CEE"/>
    <w:rsid w:val="009F533A"/>
    <w:rsid w:val="009F541B"/>
    <w:rsid w:val="009F571C"/>
    <w:rsid w:val="009F57F7"/>
    <w:rsid w:val="009F589B"/>
    <w:rsid w:val="009F596E"/>
    <w:rsid w:val="009F5AB5"/>
    <w:rsid w:val="009F5CAF"/>
    <w:rsid w:val="009F5ED3"/>
    <w:rsid w:val="009F64B0"/>
    <w:rsid w:val="009F654B"/>
    <w:rsid w:val="009F66CD"/>
    <w:rsid w:val="009F68DB"/>
    <w:rsid w:val="009F69ED"/>
    <w:rsid w:val="009F6A1D"/>
    <w:rsid w:val="009F6BA5"/>
    <w:rsid w:val="009F7520"/>
    <w:rsid w:val="009F768C"/>
    <w:rsid w:val="009F77EC"/>
    <w:rsid w:val="009F7BDA"/>
    <w:rsid w:val="009F7D52"/>
    <w:rsid w:val="009F7ED4"/>
    <w:rsid w:val="00A000D3"/>
    <w:rsid w:val="00A0014B"/>
    <w:rsid w:val="00A00335"/>
    <w:rsid w:val="00A00458"/>
    <w:rsid w:val="00A007F0"/>
    <w:rsid w:val="00A007F4"/>
    <w:rsid w:val="00A00B6F"/>
    <w:rsid w:val="00A00BBD"/>
    <w:rsid w:val="00A00EB8"/>
    <w:rsid w:val="00A01A33"/>
    <w:rsid w:val="00A01B03"/>
    <w:rsid w:val="00A02271"/>
    <w:rsid w:val="00A023E8"/>
    <w:rsid w:val="00A024F3"/>
    <w:rsid w:val="00A0251D"/>
    <w:rsid w:val="00A0274F"/>
    <w:rsid w:val="00A02983"/>
    <w:rsid w:val="00A02AD1"/>
    <w:rsid w:val="00A02BDC"/>
    <w:rsid w:val="00A02CF3"/>
    <w:rsid w:val="00A02D0D"/>
    <w:rsid w:val="00A02DD5"/>
    <w:rsid w:val="00A03178"/>
    <w:rsid w:val="00A032D9"/>
    <w:rsid w:val="00A035C0"/>
    <w:rsid w:val="00A037F5"/>
    <w:rsid w:val="00A03A04"/>
    <w:rsid w:val="00A03A86"/>
    <w:rsid w:val="00A03D31"/>
    <w:rsid w:val="00A03D4B"/>
    <w:rsid w:val="00A03EAE"/>
    <w:rsid w:val="00A041AF"/>
    <w:rsid w:val="00A04457"/>
    <w:rsid w:val="00A045C8"/>
    <w:rsid w:val="00A048E4"/>
    <w:rsid w:val="00A048EA"/>
    <w:rsid w:val="00A04A9C"/>
    <w:rsid w:val="00A04B3C"/>
    <w:rsid w:val="00A05121"/>
    <w:rsid w:val="00A0538A"/>
    <w:rsid w:val="00A058A4"/>
    <w:rsid w:val="00A05A79"/>
    <w:rsid w:val="00A05C2D"/>
    <w:rsid w:val="00A05CDF"/>
    <w:rsid w:val="00A05E66"/>
    <w:rsid w:val="00A06048"/>
    <w:rsid w:val="00A061EC"/>
    <w:rsid w:val="00A06210"/>
    <w:rsid w:val="00A063EB"/>
    <w:rsid w:val="00A06B57"/>
    <w:rsid w:val="00A06E74"/>
    <w:rsid w:val="00A06FDA"/>
    <w:rsid w:val="00A07470"/>
    <w:rsid w:val="00A0795B"/>
    <w:rsid w:val="00A07AEA"/>
    <w:rsid w:val="00A07D85"/>
    <w:rsid w:val="00A07D8B"/>
    <w:rsid w:val="00A100DB"/>
    <w:rsid w:val="00A10216"/>
    <w:rsid w:val="00A10248"/>
    <w:rsid w:val="00A10521"/>
    <w:rsid w:val="00A10678"/>
    <w:rsid w:val="00A10888"/>
    <w:rsid w:val="00A109DE"/>
    <w:rsid w:val="00A10A6B"/>
    <w:rsid w:val="00A10B02"/>
    <w:rsid w:val="00A1121B"/>
    <w:rsid w:val="00A1149A"/>
    <w:rsid w:val="00A11669"/>
    <w:rsid w:val="00A11716"/>
    <w:rsid w:val="00A11737"/>
    <w:rsid w:val="00A118EC"/>
    <w:rsid w:val="00A11B48"/>
    <w:rsid w:val="00A11CDB"/>
    <w:rsid w:val="00A11D0D"/>
    <w:rsid w:val="00A11D52"/>
    <w:rsid w:val="00A1211A"/>
    <w:rsid w:val="00A12563"/>
    <w:rsid w:val="00A12869"/>
    <w:rsid w:val="00A12A77"/>
    <w:rsid w:val="00A12DCD"/>
    <w:rsid w:val="00A131AD"/>
    <w:rsid w:val="00A13552"/>
    <w:rsid w:val="00A1389C"/>
    <w:rsid w:val="00A138AE"/>
    <w:rsid w:val="00A13A3E"/>
    <w:rsid w:val="00A13AAD"/>
    <w:rsid w:val="00A13D9C"/>
    <w:rsid w:val="00A13EB6"/>
    <w:rsid w:val="00A1403D"/>
    <w:rsid w:val="00A142FD"/>
    <w:rsid w:val="00A14310"/>
    <w:rsid w:val="00A14332"/>
    <w:rsid w:val="00A143FD"/>
    <w:rsid w:val="00A14439"/>
    <w:rsid w:val="00A1446D"/>
    <w:rsid w:val="00A1448B"/>
    <w:rsid w:val="00A1453C"/>
    <w:rsid w:val="00A147B1"/>
    <w:rsid w:val="00A14924"/>
    <w:rsid w:val="00A14D9C"/>
    <w:rsid w:val="00A14F90"/>
    <w:rsid w:val="00A14FC2"/>
    <w:rsid w:val="00A14FCA"/>
    <w:rsid w:val="00A150FF"/>
    <w:rsid w:val="00A1539C"/>
    <w:rsid w:val="00A15729"/>
    <w:rsid w:val="00A15772"/>
    <w:rsid w:val="00A15B39"/>
    <w:rsid w:val="00A15C69"/>
    <w:rsid w:val="00A15D77"/>
    <w:rsid w:val="00A15D91"/>
    <w:rsid w:val="00A15DEE"/>
    <w:rsid w:val="00A15EFA"/>
    <w:rsid w:val="00A167AD"/>
    <w:rsid w:val="00A16A3D"/>
    <w:rsid w:val="00A16A45"/>
    <w:rsid w:val="00A16D67"/>
    <w:rsid w:val="00A16F81"/>
    <w:rsid w:val="00A16FEE"/>
    <w:rsid w:val="00A1738C"/>
    <w:rsid w:val="00A17593"/>
    <w:rsid w:val="00A17737"/>
    <w:rsid w:val="00A178F7"/>
    <w:rsid w:val="00A17C38"/>
    <w:rsid w:val="00A17E0F"/>
    <w:rsid w:val="00A17F7A"/>
    <w:rsid w:val="00A2070E"/>
    <w:rsid w:val="00A20AAC"/>
    <w:rsid w:val="00A20FE5"/>
    <w:rsid w:val="00A21337"/>
    <w:rsid w:val="00A21458"/>
    <w:rsid w:val="00A214E7"/>
    <w:rsid w:val="00A21972"/>
    <w:rsid w:val="00A219A1"/>
    <w:rsid w:val="00A21EDB"/>
    <w:rsid w:val="00A220A9"/>
    <w:rsid w:val="00A22161"/>
    <w:rsid w:val="00A22285"/>
    <w:rsid w:val="00A22366"/>
    <w:rsid w:val="00A2246E"/>
    <w:rsid w:val="00A22499"/>
    <w:rsid w:val="00A227EF"/>
    <w:rsid w:val="00A22B24"/>
    <w:rsid w:val="00A23005"/>
    <w:rsid w:val="00A23143"/>
    <w:rsid w:val="00A23228"/>
    <w:rsid w:val="00A232B5"/>
    <w:rsid w:val="00A23309"/>
    <w:rsid w:val="00A2339F"/>
    <w:rsid w:val="00A23461"/>
    <w:rsid w:val="00A235CD"/>
    <w:rsid w:val="00A23709"/>
    <w:rsid w:val="00A23857"/>
    <w:rsid w:val="00A23957"/>
    <w:rsid w:val="00A23960"/>
    <w:rsid w:val="00A23ABF"/>
    <w:rsid w:val="00A23DE1"/>
    <w:rsid w:val="00A23E13"/>
    <w:rsid w:val="00A23EEE"/>
    <w:rsid w:val="00A23F01"/>
    <w:rsid w:val="00A240AA"/>
    <w:rsid w:val="00A241B4"/>
    <w:rsid w:val="00A2426A"/>
    <w:rsid w:val="00A2427B"/>
    <w:rsid w:val="00A24390"/>
    <w:rsid w:val="00A247F9"/>
    <w:rsid w:val="00A249D5"/>
    <w:rsid w:val="00A24A5E"/>
    <w:rsid w:val="00A24AB8"/>
    <w:rsid w:val="00A24B92"/>
    <w:rsid w:val="00A24C48"/>
    <w:rsid w:val="00A24E22"/>
    <w:rsid w:val="00A24E60"/>
    <w:rsid w:val="00A24F20"/>
    <w:rsid w:val="00A24F89"/>
    <w:rsid w:val="00A25157"/>
    <w:rsid w:val="00A2540A"/>
    <w:rsid w:val="00A25987"/>
    <w:rsid w:val="00A259A9"/>
    <w:rsid w:val="00A25A3F"/>
    <w:rsid w:val="00A261AD"/>
    <w:rsid w:val="00A261BF"/>
    <w:rsid w:val="00A2620C"/>
    <w:rsid w:val="00A2642B"/>
    <w:rsid w:val="00A26800"/>
    <w:rsid w:val="00A2680B"/>
    <w:rsid w:val="00A269AC"/>
    <w:rsid w:val="00A26B2C"/>
    <w:rsid w:val="00A26C98"/>
    <w:rsid w:val="00A26D22"/>
    <w:rsid w:val="00A27003"/>
    <w:rsid w:val="00A2701C"/>
    <w:rsid w:val="00A270BA"/>
    <w:rsid w:val="00A27118"/>
    <w:rsid w:val="00A271AE"/>
    <w:rsid w:val="00A27304"/>
    <w:rsid w:val="00A27576"/>
    <w:rsid w:val="00A275B9"/>
    <w:rsid w:val="00A27709"/>
    <w:rsid w:val="00A27DA6"/>
    <w:rsid w:val="00A27E4A"/>
    <w:rsid w:val="00A27E99"/>
    <w:rsid w:val="00A27F21"/>
    <w:rsid w:val="00A27F68"/>
    <w:rsid w:val="00A30056"/>
    <w:rsid w:val="00A301B2"/>
    <w:rsid w:val="00A303AB"/>
    <w:rsid w:val="00A30456"/>
    <w:rsid w:val="00A307DA"/>
    <w:rsid w:val="00A3094B"/>
    <w:rsid w:val="00A30A13"/>
    <w:rsid w:val="00A311DF"/>
    <w:rsid w:val="00A312EB"/>
    <w:rsid w:val="00A31375"/>
    <w:rsid w:val="00A313B7"/>
    <w:rsid w:val="00A3162A"/>
    <w:rsid w:val="00A31651"/>
    <w:rsid w:val="00A318DA"/>
    <w:rsid w:val="00A31A01"/>
    <w:rsid w:val="00A31C2D"/>
    <w:rsid w:val="00A31C8A"/>
    <w:rsid w:val="00A3211C"/>
    <w:rsid w:val="00A3218E"/>
    <w:rsid w:val="00A3219B"/>
    <w:rsid w:val="00A32334"/>
    <w:rsid w:val="00A324C6"/>
    <w:rsid w:val="00A32722"/>
    <w:rsid w:val="00A3286A"/>
    <w:rsid w:val="00A32897"/>
    <w:rsid w:val="00A32FAC"/>
    <w:rsid w:val="00A32FB4"/>
    <w:rsid w:val="00A33383"/>
    <w:rsid w:val="00A3368C"/>
    <w:rsid w:val="00A3381B"/>
    <w:rsid w:val="00A33B1D"/>
    <w:rsid w:val="00A33D3D"/>
    <w:rsid w:val="00A33E0A"/>
    <w:rsid w:val="00A33EAA"/>
    <w:rsid w:val="00A33F31"/>
    <w:rsid w:val="00A33F8A"/>
    <w:rsid w:val="00A34435"/>
    <w:rsid w:val="00A3451B"/>
    <w:rsid w:val="00A346C9"/>
    <w:rsid w:val="00A34C1C"/>
    <w:rsid w:val="00A34C3B"/>
    <w:rsid w:val="00A34DE6"/>
    <w:rsid w:val="00A34E60"/>
    <w:rsid w:val="00A34F3C"/>
    <w:rsid w:val="00A34F6E"/>
    <w:rsid w:val="00A350E3"/>
    <w:rsid w:val="00A358CC"/>
    <w:rsid w:val="00A35AB7"/>
    <w:rsid w:val="00A35B06"/>
    <w:rsid w:val="00A35B7D"/>
    <w:rsid w:val="00A35CFA"/>
    <w:rsid w:val="00A35D3F"/>
    <w:rsid w:val="00A35FF4"/>
    <w:rsid w:val="00A362C7"/>
    <w:rsid w:val="00A3644F"/>
    <w:rsid w:val="00A365F3"/>
    <w:rsid w:val="00A36787"/>
    <w:rsid w:val="00A372D7"/>
    <w:rsid w:val="00A37442"/>
    <w:rsid w:val="00A3760C"/>
    <w:rsid w:val="00A37BE1"/>
    <w:rsid w:val="00A37DAB"/>
    <w:rsid w:val="00A37EF8"/>
    <w:rsid w:val="00A400EF"/>
    <w:rsid w:val="00A40112"/>
    <w:rsid w:val="00A40180"/>
    <w:rsid w:val="00A4027D"/>
    <w:rsid w:val="00A40391"/>
    <w:rsid w:val="00A40608"/>
    <w:rsid w:val="00A4071F"/>
    <w:rsid w:val="00A408FB"/>
    <w:rsid w:val="00A40978"/>
    <w:rsid w:val="00A40B7F"/>
    <w:rsid w:val="00A40C71"/>
    <w:rsid w:val="00A4177A"/>
    <w:rsid w:val="00A41B2A"/>
    <w:rsid w:val="00A41CD8"/>
    <w:rsid w:val="00A41D78"/>
    <w:rsid w:val="00A41D7F"/>
    <w:rsid w:val="00A41E59"/>
    <w:rsid w:val="00A42099"/>
    <w:rsid w:val="00A4250E"/>
    <w:rsid w:val="00A4253C"/>
    <w:rsid w:val="00A425E5"/>
    <w:rsid w:val="00A42667"/>
    <w:rsid w:val="00A42714"/>
    <w:rsid w:val="00A4286C"/>
    <w:rsid w:val="00A428FD"/>
    <w:rsid w:val="00A42A2B"/>
    <w:rsid w:val="00A42A95"/>
    <w:rsid w:val="00A42AC4"/>
    <w:rsid w:val="00A42D35"/>
    <w:rsid w:val="00A42DF6"/>
    <w:rsid w:val="00A430F6"/>
    <w:rsid w:val="00A4316D"/>
    <w:rsid w:val="00A433F0"/>
    <w:rsid w:val="00A435DA"/>
    <w:rsid w:val="00A436AC"/>
    <w:rsid w:val="00A43708"/>
    <w:rsid w:val="00A437E1"/>
    <w:rsid w:val="00A43990"/>
    <w:rsid w:val="00A439C5"/>
    <w:rsid w:val="00A43CD8"/>
    <w:rsid w:val="00A43D61"/>
    <w:rsid w:val="00A43DAB"/>
    <w:rsid w:val="00A43EA3"/>
    <w:rsid w:val="00A441E2"/>
    <w:rsid w:val="00A44338"/>
    <w:rsid w:val="00A444E9"/>
    <w:rsid w:val="00A44664"/>
    <w:rsid w:val="00A4468E"/>
    <w:rsid w:val="00A4480F"/>
    <w:rsid w:val="00A44951"/>
    <w:rsid w:val="00A44BAA"/>
    <w:rsid w:val="00A44E87"/>
    <w:rsid w:val="00A44EDC"/>
    <w:rsid w:val="00A450B0"/>
    <w:rsid w:val="00A45149"/>
    <w:rsid w:val="00A453C4"/>
    <w:rsid w:val="00A453E3"/>
    <w:rsid w:val="00A45617"/>
    <w:rsid w:val="00A456DE"/>
    <w:rsid w:val="00A45AA5"/>
    <w:rsid w:val="00A45B38"/>
    <w:rsid w:val="00A45D95"/>
    <w:rsid w:val="00A45DA9"/>
    <w:rsid w:val="00A45E42"/>
    <w:rsid w:val="00A45E6E"/>
    <w:rsid w:val="00A45F96"/>
    <w:rsid w:val="00A46203"/>
    <w:rsid w:val="00A4677D"/>
    <w:rsid w:val="00A46785"/>
    <w:rsid w:val="00A46960"/>
    <w:rsid w:val="00A46ABB"/>
    <w:rsid w:val="00A46B4A"/>
    <w:rsid w:val="00A46D4C"/>
    <w:rsid w:val="00A46F3E"/>
    <w:rsid w:val="00A4704C"/>
    <w:rsid w:val="00A47074"/>
    <w:rsid w:val="00A470E7"/>
    <w:rsid w:val="00A474BB"/>
    <w:rsid w:val="00A5032B"/>
    <w:rsid w:val="00A503B4"/>
    <w:rsid w:val="00A5047F"/>
    <w:rsid w:val="00A50715"/>
    <w:rsid w:val="00A50B0E"/>
    <w:rsid w:val="00A50D16"/>
    <w:rsid w:val="00A50E3D"/>
    <w:rsid w:val="00A5100F"/>
    <w:rsid w:val="00A51453"/>
    <w:rsid w:val="00A514E0"/>
    <w:rsid w:val="00A5167A"/>
    <w:rsid w:val="00A516D2"/>
    <w:rsid w:val="00A51CD0"/>
    <w:rsid w:val="00A51E98"/>
    <w:rsid w:val="00A52117"/>
    <w:rsid w:val="00A52155"/>
    <w:rsid w:val="00A52412"/>
    <w:rsid w:val="00A525A0"/>
    <w:rsid w:val="00A52AAB"/>
    <w:rsid w:val="00A52C09"/>
    <w:rsid w:val="00A52C40"/>
    <w:rsid w:val="00A52DA8"/>
    <w:rsid w:val="00A52F29"/>
    <w:rsid w:val="00A530C6"/>
    <w:rsid w:val="00A530D6"/>
    <w:rsid w:val="00A531E3"/>
    <w:rsid w:val="00A536AB"/>
    <w:rsid w:val="00A53763"/>
    <w:rsid w:val="00A53830"/>
    <w:rsid w:val="00A538F9"/>
    <w:rsid w:val="00A53BE1"/>
    <w:rsid w:val="00A53CEC"/>
    <w:rsid w:val="00A53FEA"/>
    <w:rsid w:val="00A54034"/>
    <w:rsid w:val="00A542C2"/>
    <w:rsid w:val="00A5477B"/>
    <w:rsid w:val="00A54877"/>
    <w:rsid w:val="00A54B21"/>
    <w:rsid w:val="00A54BFB"/>
    <w:rsid w:val="00A54EEC"/>
    <w:rsid w:val="00A550F4"/>
    <w:rsid w:val="00A553D5"/>
    <w:rsid w:val="00A55990"/>
    <w:rsid w:val="00A55F02"/>
    <w:rsid w:val="00A560CD"/>
    <w:rsid w:val="00A5616A"/>
    <w:rsid w:val="00A565D9"/>
    <w:rsid w:val="00A56606"/>
    <w:rsid w:val="00A5683C"/>
    <w:rsid w:val="00A56BAF"/>
    <w:rsid w:val="00A56DAA"/>
    <w:rsid w:val="00A573F4"/>
    <w:rsid w:val="00A577BB"/>
    <w:rsid w:val="00A577F2"/>
    <w:rsid w:val="00A57849"/>
    <w:rsid w:val="00A57930"/>
    <w:rsid w:val="00A57967"/>
    <w:rsid w:val="00A57B1B"/>
    <w:rsid w:val="00A57B4A"/>
    <w:rsid w:val="00A57D5B"/>
    <w:rsid w:val="00A57E35"/>
    <w:rsid w:val="00A60085"/>
    <w:rsid w:val="00A6015C"/>
    <w:rsid w:val="00A60173"/>
    <w:rsid w:val="00A6024B"/>
    <w:rsid w:val="00A602A6"/>
    <w:rsid w:val="00A60483"/>
    <w:rsid w:val="00A60B6B"/>
    <w:rsid w:val="00A612D1"/>
    <w:rsid w:val="00A614C9"/>
    <w:rsid w:val="00A6174B"/>
    <w:rsid w:val="00A6177F"/>
    <w:rsid w:val="00A61B1E"/>
    <w:rsid w:val="00A61DA1"/>
    <w:rsid w:val="00A61F14"/>
    <w:rsid w:val="00A61F2E"/>
    <w:rsid w:val="00A61F41"/>
    <w:rsid w:val="00A62085"/>
    <w:rsid w:val="00A62191"/>
    <w:rsid w:val="00A622FE"/>
    <w:rsid w:val="00A623D6"/>
    <w:rsid w:val="00A6286F"/>
    <w:rsid w:val="00A62944"/>
    <w:rsid w:val="00A62D63"/>
    <w:rsid w:val="00A62D78"/>
    <w:rsid w:val="00A62F9E"/>
    <w:rsid w:val="00A63402"/>
    <w:rsid w:val="00A63590"/>
    <w:rsid w:val="00A63846"/>
    <w:rsid w:val="00A6391F"/>
    <w:rsid w:val="00A639E3"/>
    <w:rsid w:val="00A63A06"/>
    <w:rsid w:val="00A63A32"/>
    <w:rsid w:val="00A63E9C"/>
    <w:rsid w:val="00A64122"/>
    <w:rsid w:val="00A64743"/>
    <w:rsid w:val="00A648D0"/>
    <w:rsid w:val="00A648D8"/>
    <w:rsid w:val="00A64B1C"/>
    <w:rsid w:val="00A64C25"/>
    <w:rsid w:val="00A64CB5"/>
    <w:rsid w:val="00A6505C"/>
    <w:rsid w:val="00A652A7"/>
    <w:rsid w:val="00A65376"/>
    <w:rsid w:val="00A656F1"/>
    <w:rsid w:val="00A65767"/>
    <w:rsid w:val="00A65816"/>
    <w:rsid w:val="00A65CE2"/>
    <w:rsid w:val="00A65E0D"/>
    <w:rsid w:val="00A66291"/>
    <w:rsid w:val="00A66306"/>
    <w:rsid w:val="00A66670"/>
    <w:rsid w:val="00A66892"/>
    <w:rsid w:val="00A67347"/>
    <w:rsid w:val="00A67448"/>
    <w:rsid w:val="00A675F1"/>
    <w:rsid w:val="00A6768B"/>
    <w:rsid w:val="00A6788B"/>
    <w:rsid w:val="00A67970"/>
    <w:rsid w:val="00A70137"/>
    <w:rsid w:val="00A70552"/>
    <w:rsid w:val="00A7077A"/>
    <w:rsid w:val="00A708DA"/>
    <w:rsid w:val="00A708F5"/>
    <w:rsid w:val="00A70948"/>
    <w:rsid w:val="00A70D0D"/>
    <w:rsid w:val="00A70D2D"/>
    <w:rsid w:val="00A71311"/>
    <w:rsid w:val="00A7132F"/>
    <w:rsid w:val="00A714BC"/>
    <w:rsid w:val="00A715AD"/>
    <w:rsid w:val="00A716B3"/>
    <w:rsid w:val="00A71920"/>
    <w:rsid w:val="00A72233"/>
    <w:rsid w:val="00A7257C"/>
    <w:rsid w:val="00A728F6"/>
    <w:rsid w:val="00A72A5B"/>
    <w:rsid w:val="00A72B5E"/>
    <w:rsid w:val="00A72F64"/>
    <w:rsid w:val="00A73041"/>
    <w:rsid w:val="00A730EC"/>
    <w:rsid w:val="00A73357"/>
    <w:rsid w:val="00A7355F"/>
    <w:rsid w:val="00A737DD"/>
    <w:rsid w:val="00A7381F"/>
    <w:rsid w:val="00A73A5F"/>
    <w:rsid w:val="00A73BB9"/>
    <w:rsid w:val="00A73BDE"/>
    <w:rsid w:val="00A74009"/>
    <w:rsid w:val="00A74046"/>
    <w:rsid w:val="00A740CF"/>
    <w:rsid w:val="00A74215"/>
    <w:rsid w:val="00A7451A"/>
    <w:rsid w:val="00A745EB"/>
    <w:rsid w:val="00A746A9"/>
    <w:rsid w:val="00A74A6C"/>
    <w:rsid w:val="00A7517D"/>
    <w:rsid w:val="00A75247"/>
    <w:rsid w:val="00A752CA"/>
    <w:rsid w:val="00A754E5"/>
    <w:rsid w:val="00A7551D"/>
    <w:rsid w:val="00A75B7A"/>
    <w:rsid w:val="00A75F9F"/>
    <w:rsid w:val="00A75FF8"/>
    <w:rsid w:val="00A76340"/>
    <w:rsid w:val="00A763E2"/>
    <w:rsid w:val="00A7642B"/>
    <w:rsid w:val="00A76433"/>
    <w:rsid w:val="00A76942"/>
    <w:rsid w:val="00A77024"/>
    <w:rsid w:val="00A772A5"/>
    <w:rsid w:val="00A77567"/>
    <w:rsid w:val="00A776EA"/>
    <w:rsid w:val="00A779D5"/>
    <w:rsid w:val="00A77B53"/>
    <w:rsid w:val="00A77DA4"/>
    <w:rsid w:val="00A80086"/>
    <w:rsid w:val="00A800F4"/>
    <w:rsid w:val="00A803B1"/>
    <w:rsid w:val="00A80417"/>
    <w:rsid w:val="00A80528"/>
    <w:rsid w:val="00A805F9"/>
    <w:rsid w:val="00A80824"/>
    <w:rsid w:val="00A80BA4"/>
    <w:rsid w:val="00A80F83"/>
    <w:rsid w:val="00A81027"/>
    <w:rsid w:val="00A81028"/>
    <w:rsid w:val="00A812DD"/>
    <w:rsid w:val="00A813AC"/>
    <w:rsid w:val="00A81407"/>
    <w:rsid w:val="00A81536"/>
    <w:rsid w:val="00A81A44"/>
    <w:rsid w:val="00A81E61"/>
    <w:rsid w:val="00A82199"/>
    <w:rsid w:val="00A82556"/>
    <w:rsid w:val="00A827E9"/>
    <w:rsid w:val="00A8281D"/>
    <w:rsid w:val="00A82AA6"/>
    <w:rsid w:val="00A82BA2"/>
    <w:rsid w:val="00A82BCA"/>
    <w:rsid w:val="00A82C1F"/>
    <w:rsid w:val="00A8329B"/>
    <w:rsid w:val="00A8342B"/>
    <w:rsid w:val="00A83430"/>
    <w:rsid w:val="00A834C9"/>
    <w:rsid w:val="00A834D9"/>
    <w:rsid w:val="00A83608"/>
    <w:rsid w:val="00A8363D"/>
    <w:rsid w:val="00A836D6"/>
    <w:rsid w:val="00A8387E"/>
    <w:rsid w:val="00A838A5"/>
    <w:rsid w:val="00A83A7A"/>
    <w:rsid w:val="00A83C42"/>
    <w:rsid w:val="00A83DC1"/>
    <w:rsid w:val="00A8414B"/>
    <w:rsid w:val="00A84178"/>
    <w:rsid w:val="00A84238"/>
    <w:rsid w:val="00A842AA"/>
    <w:rsid w:val="00A843D4"/>
    <w:rsid w:val="00A84520"/>
    <w:rsid w:val="00A84683"/>
    <w:rsid w:val="00A846E8"/>
    <w:rsid w:val="00A847AD"/>
    <w:rsid w:val="00A848A5"/>
    <w:rsid w:val="00A84A8A"/>
    <w:rsid w:val="00A84B77"/>
    <w:rsid w:val="00A84F4B"/>
    <w:rsid w:val="00A854EC"/>
    <w:rsid w:val="00A85674"/>
    <w:rsid w:val="00A85C3C"/>
    <w:rsid w:val="00A85C5D"/>
    <w:rsid w:val="00A85E4F"/>
    <w:rsid w:val="00A85E9D"/>
    <w:rsid w:val="00A85ECF"/>
    <w:rsid w:val="00A85F01"/>
    <w:rsid w:val="00A8611C"/>
    <w:rsid w:val="00A86279"/>
    <w:rsid w:val="00A862F7"/>
    <w:rsid w:val="00A867A1"/>
    <w:rsid w:val="00A86A69"/>
    <w:rsid w:val="00A86B97"/>
    <w:rsid w:val="00A86BA1"/>
    <w:rsid w:val="00A86EFE"/>
    <w:rsid w:val="00A86FF3"/>
    <w:rsid w:val="00A87AD6"/>
    <w:rsid w:val="00A87C66"/>
    <w:rsid w:val="00A87CD1"/>
    <w:rsid w:val="00A87E0A"/>
    <w:rsid w:val="00A87E6B"/>
    <w:rsid w:val="00A901F6"/>
    <w:rsid w:val="00A9026D"/>
    <w:rsid w:val="00A9048F"/>
    <w:rsid w:val="00A907D2"/>
    <w:rsid w:val="00A90948"/>
    <w:rsid w:val="00A9095A"/>
    <w:rsid w:val="00A9099F"/>
    <w:rsid w:val="00A90B08"/>
    <w:rsid w:val="00A90F12"/>
    <w:rsid w:val="00A91415"/>
    <w:rsid w:val="00A914B6"/>
    <w:rsid w:val="00A915C3"/>
    <w:rsid w:val="00A91D9A"/>
    <w:rsid w:val="00A91DE1"/>
    <w:rsid w:val="00A91F13"/>
    <w:rsid w:val="00A91F71"/>
    <w:rsid w:val="00A9249B"/>
    <w:rsid w:val="00A926D4"/>
    <w:rsid w:val="00A926ED"/>
    <w:rsid w:val="00A926FA"/>
    <w:rsid w:val="00A92711"/>
    <w:rsid w:val="00A92A7E"/>
    <w:rsid w:val="00A92CE4"/>
    <w:rsid w:val="00A92CE6"/>
    <w:rsid w:val="00A92D93"/>
    <w:rsid w:val="00A92F13"/>
    <w:rsid w:val="00A92FC4"/>
    <w:rsid w:val="00A932BA"/>
    <w:rsid w:val="00A932EC"/>
    <w:rsid w:val="00A9346F"/>
    <w:rsid w:val="00A93645"/>
    <w:rsid w:val="00A937C3"/>
    <w:rsid w:val="00A93925"/>
    <w:rsid w:val="00A93B02"/>
    <w:rsid w:val="00A93DB7"/>
    <w:rsid w:val="00A94103"/>
    <w:rsid w:val="00A941B6"/>
    <w:rsid w:val="00A9425F"/>
    <w:rsid w:val="00A94646"/>
    <w:rsid w:val="00A9491C"/>
    <w:rsid w:val="00A94947"/>
    <w:rsid w:val="00A949C5"/>
    <w:rsid w:val="00A94B79"/>
    <w:rsid w:val="00A94D48"/>
    <w:rsid w:val="00A94E86"/>
    <w:rsid w:val="00A94F65"/>
    <w:rsid w:val="00A952B4"/>
    <w:rsid w:val="00A958D2"/>
    <w:rsid w:val="00A959DD"/>
    <w:rsid w:val="00A95BC0"/>
    <w:rsid w:val="00A95C7C"/>
    <w:rsid w:val="00A96062"/>
    <w:rsid w:val="00A961A7"/>
    <w:rsid w:val="00A9623F"/>
    <w:rsid w:val="00A96373"/>
    <w:rsid w:val="00A96463"/>
    <w:rsid w:val="00A96543"/>
    <w:rsid w:val="00A965B3"/>
    <w:rsid w:val="00A9671A"/>
    <w:rsid w:val="00A96C17"/>
    <w:rsid w:val="00A96D1A"/>
    <w:rsid w:val="00A970E8"/>
    <w:rsid w:val="00A974DD"/>
    <w:rsid w:val="00A97BCD"/>
    <w:rsid w:val="00A97D91"/>
    <w:rsid w:val="00A97DAD"/>
    <w:rsid w:val="00A97DBE"/>
    <w:rsid w:val="00A97F0C"/>
    <w:rsid w:val="00A97FA7"/>
    <w:rsid w:val="00A97FEC"/>
    <w:rsid w:val="00AA038B"/>
    <w:rsid w:val="00AA0606"/>
    <w:rsid w:val="00AA0713"/>
    <w:rsid w:val="00AA07ED"/>
    <w:rsid w:val="00AA0899"/>
    <w:rsid w:val="00AA08B8"/>
    <w:rsid w:val="00AA0D3D"/>
    <w:rsid w:val="00AA0F3B"/>
    <w:rsid w:val="00AA10EF"/>
    <w:rsid w:val="00AA1118"/>
    <w:rsid w:val="00AA1420"/>
    <w:rsid w:val="00AA18D5"/>
    <w:rsid w:val="00AA190A"/>
    <w:rsid w:val="00AA1A05"/>
    <w:rsid w:val="00AA1A16"/>
    <w:rsid w:val="00AA1C91"/>
    <w:rsid w:val="00AA1ECD"/>
    <w:rsid w:val="00AA1F10"/>
    <w:rsid w:val="00AA1F71"/>
    <w:rsid w:val="00AA205E"/>
    <w:rsid w:val="00AA23CE"/>
    <w:rsid w:val="00AA24A9"/>
    <w:rsid w:val="00AA2534"/>
    <w:rsid w:val="00AA2756"/>
    <w:rsid w:val="00AA2788"/>
    <w:rsid w:val="00AA2972"/>
    <w:rsid w:val="00AA2A25"/>
    <w:rsid w:val="00AA2ED3"/>
    <w:rsid w:val="00AA305D"/>
    <w:rsid w:val="00AA30A9"/>
    <w:rsid w:val="00AA3294"/>
    <w:rsid w:val="00AA33F9"/>
    <w:rsid w:val="00AA34C2"/>
    <w:rsid w:val="00AA3583"/>
    <w:rsid w:val="00AA35BB"/>
    <w:rsid w:val="00AA36A8"/>
    <w:rsid w:val="00AA3A76"/>
    <w:rsid w:val="00AA3BC4"/>
    <w:rsid w:val="00AA3D2D"/>
    <w:rsid w:val="00AA3DDE"/>
    <w:rsid w:val="00AA3F86"/>
    <w:rsid w:val="00AA48E1"/>
    <w:rsid w:val="00AA4AFC"/>
    <w:rsid w:val="00AA4F71"/>
    <w:rsid w:val="00AA504B"/>
    <w:rsid w:val="00AA505D"/>
    <w:rsid w:val="00AA520C"/>
    <w:rsid w:val="00AA5282"/>
    <w:rsid w:val="00AA5314"/>
    <w:rsid w:val="00AA540E"/>
    <w:rsid w:val="00AA545A"/>
    <w:rsid w:val="00AA55AC"/>
    <w:rsid w:val="00AA55FC"/>
    <w:rsid w:val="00AA5609"/>
    <w:rsid w:val="00AA57B6"/>
    <w:rsid w:val="00AA59CF"/>
    <w:rsid w:val="00AA5AAA"/>
    <w:rsid w:val="00AA5AAF"/>
    <w:rsid w:val="00AA5D0B"/>
    <w:rsid w:val="00AA5FAF"/>
    <w:rsid w:val="00AA6066"/>
    <w:rsid w:val="00AA607F"/>
    <w:rsid w:val="00AA60FA"/>
    <w:rsid w:val="00AA6445"/>
    <w:rsid w:val="00AA6891"/>
    <w:rsid w:val="00AA69DE"/>
    <w:rsid w:val="00AA6B8D"/>
    <w:rsid w:val="00AA7034"/>
    <w:rsid w:val="00AA7047"/>
    <w:rsid w:val="00AA7085"/>
    <w:rsid w:val="00AA7431"/>
    <w:rsid w:val="00AA7A25"/>
    <w:rsid w:val="00AA7C77"/>
    <w:rsid w:val="00AA7E1A"/>
    <w:rsid w:val="00AB0594"/>
    <w:rsid w:val="00AB07C6"/>
    <w:rsid w:val="00AB09A0"/>
    <w:rsid w:val="00AB09F3"/>
    <w:rsid w:val="00AB0AF1"/>
    <w:rsid w:val="00AB0C14"/>
    <w:rsid w:val="00AB0CF7"/>
    <w:rsid w:val="00AB0D9B"/>
    <w:rsid w:val="00AB0F49"/>
    <w:rsid w:val="00AB10DC"/>
    <w:rsid w:val="00AB10E2"/>
    <w:rsid w:val="00AB1123"/>
    <w:rsid w:val="00AB1149"/>
    <w:rsid w:val="00AB15BB"/>
    <w:rsid w:val="00AB171F"/>
    <w:rsid w:val="00AB181D"/>
    <w:rsid w:val="00AB186F"/>
    <w:rsid w:val="00AB18B0"/>
    <w:rsid w:val="00AB1A7D"/>
    <w:rsid w:val="00AB1DDA"/>
    <w:rsid w:val="00AB2307"/>
    <w:rsid w:val="00AB2326"/>
    <w:rsid w:val="00AB2448"/>
    <w:rsid w:val="00AB261F"/>
    <w:rsid w:val="00AB2730"/>
    <w:rsid w:val="00AB274C"/>
    <w:rsid w:val="00AB28C7"/>
    <w:rsid w:val="00AB2A14"/>
    <w:rsid w:val="00AB2AB3"/>
    <w:rsid w:val="00AB2BE3"/>
    <w:rsid w:val="00AB2D07"/>
    <w:rsid w:val="00AB2DB7"/>
    <w:rsid w:val="00AB2F19"/>
    <w:rsid w:val="00AB307F"/>
    <w:rsid w:val="00AB32A6"/>
    <w:rsid w:val="00AB32D0"/>
    <w:rsid w:val="00AB3619"/>
    <w:rsid w:val="00AB37BF"/>
    <w:rsid w:val="00AB3C77"/>
    <w:rsid w:val="00AB3CFF"/>
    <w:rsid w:val="00AB41A1"/>
    <w:rsid w:val="00AB4292"/>
    <w:rsid w:val="00AB42A3"/>
    <w:rsid w:val="00AB42B5"/>
    <w:rsid w:val="00AB4348"/>
    <w:rsid w:val="00AB441C"/>
    <w:rsid w:val="00AB456E"/>
    <w:rsid w:val="00AB4784"/>
    <w:rsid w:val="00AB4984"/>
    <w:rsid w:val="00AB4A42"/>
    <w:rsid w:val="00AB4EDD"/>
    <w:rsid w:val="00AB4EE1"/>
    <w:rsid w:val="00AB4EFE"/>
    <w:rsid w:val="00AB4F09"/>
    <w:rsid w:val="00AB5318"/>
    <w:rsid w:val="00AB580E"/>
    <w:rsid w:val="00AB5D50"/>
    <w:rsid w:val="00AB5E18"/>
    <w:rsid w:val="00AB5ECF"/>
    <w:rsid w:val="00AB6033"/>
    <w:rsid w:val="00AB6061"/>
    <w:rsid w:val="00AB634E"/>
    <w:rsid w:val="00AB6839"/>
    <w:rsid w:val="00AB68E8"/>
    <w:rsid w:val="00AB6971"/>
    <w:rsid w:val="00AB6E70"/>
    <w:rsid w:val="00AB7148"/>
    <w:rsid w:val="00AB71CC"/>
    <w:rsid w:val="00AB72D4"/>
    <w:rsid w:val="00AB73AA"/>
    <w:rsid w:val="00AB741C"/>
    <w:rsid w:val="00AB7640"/>
    <w:rsid w:val="00AB7CA0"/>
    <w:rsid w:val="00AC01EF"/>
    <w:rsid w:val="00AC01FA"/>
    <w:rsid w:val="00AC04EC"/>
    <w:rsid w:val="00AC054C"/>
    <w:rsid w:val="00AC079D"/>
    <w:rsid w:val="00AC0C48"/>
    <w:rsid w:val="00AC0CA6"/>
    <w:rsid w:val="00AC0D03"/>
    <w:rsid w:val="00AC0DAD"/>
    <w:rsid w:val="00AC152A"/>
    <w:rsid w:val="00AC16BD"/>
    <w:rsid w:val="00AC18FC"/>
    <w:rsid w:val="00AC1AB2"/>
    <w:rsid w:val="00AC1B9B"/>
    <w:rsid w:val="00AC1BD7"/>
    <w:rsid w:val="00AC2126"/>
    <w:rsid w:val="00AC228C"/>
    <w:rsid w:val="00AC22DD"/>
    <w:rsid w:val="00AC244E"/>
    <w:rsid w:val="00AC246F"/>
    <w:rsid w:val="00AC274E"/>
    <w:rsid w:val="00AC2771"/>
    <w:rsid w:val="00AC2798"/>
    <w:rsid w:val="00AC2CD6"/>
    <w:rsid w:val="00AC2D14"/>
    <w:rsid w:val="00AC2F8F"/>
    <w:rsid w:val="00AC3109"/>
    <w:rsid w:val="00AC36B2"/>
    <w:rsid w:val="00AC37DE"/>
    <w:rsid w:val="00AC38C0"/>
    <w:rsid w:val="00AC3A98"/>
    <w:rsid w:val="00AC3B6D"/>
    <w:rsid w:val="00AC3BF8"/>
    <w:rsid w:val="00AC3D67"/>
    <w:rsid w:val="00AC3E81"/>
    <w:rsid w:val="00AC4691"/>
    <w:rsid w:val="00AC470A"/>
    <w:rsid w:val="00AC4773"/>
    <w:rsid w:val="00AC49D1"/>
    <w:rsid w:val="00AC539F"/>
    <w:rsid w:val="00AC5493"/>
    <w:rsid w:val="00AC565B"/>
    <w:rsid w:val="00AC5911"/>
    <w:rsid w:val="00AC5BD1"/>
    <w:rsid w:val="00AC5F28"/>
    <w:rsid w:val="00AC5FC6"/>
    <w:rsid w:val="00AC606D"/>
    <w:rsid w:val="00AC60BB"/>
    <w:rsid w:val="00AC61E9"/>
    <w:rsid w:val="00AC62B3"/>
    <w:rsid w:val="00AC651F"/>
    <w:rsid w:val="00AC6850"/>
    <w:rsid w:val="00AC6E2C"/>
    <w:rsid w:val="00AC7204"/>
    <w:rsid w:val="00AC77EB"/>
    <w:rsid w:val="00AC79A6"/>
    <w:rsid w:val="00AC7A2B"/>
    <w:rsid w:val="00AC7AA4"/>
    <w:rsid w:val="00AC7B17"/>
    <w:rsid w:val="00AC7B31"/>
    <w:rsid w:val="00AC7CF5"/>
    <w:rsid w:val="00AC7FAD"/>
    <w:rsid w:val="00AD001B"/>
    <w:rsid w:val="00AD0021"/>
    <w:rsid w:val="00AD022B"/>
    <w:rsid w:val="00AD04C8"/>
    <w:rsid w:val="00AD0723"/>
    <w:rsid w:val="00AD09D3"/>
    <w:rsid w:val="00AD0A2B"/>
    <w:rsid w:val="00AD0B2C"/>
    <w:rsid w:val="00AD0D62"/>
    <w:rsid w:val="00AD0ED6"/>
    <w:rsid w:val="00AD1045"/>
    <w:rsid w:val="00AD10A2"/>
    <w:rsid w:val="00AD10E5"/>
    <w:rsid w:val="00AD11EE"/>
    <w:rsid w:val="00AD1558"/>
    <w:rsid w:val="00AD16B6"/>
    <w:rsid w:val="00AD171F"/>
    <w:rsid w:val="00AD18D3"/>
    <w:rsid w:val="00AD1B09"/>
    <w:rsid w:val="00AD1BBF"/>
    <w:rsid w:val="00AD1EF6"/>
    <w:rsid w:val="00AD1F4D"/>
    <w:rsid w:val="00AD2191"/>
    <w:rsid w:val="00AD3056"/>
    <w:rsid w:val="00AD30BC"/>
    <w:rsid w:val="00AD34F7"/>
    <w:rsid w:val="00AD362B"/>
    <w:rsid w:val="00AD376F"/>
    <w:rsid w:val="00AD40C2"/>
    <w:rsid w:val="00AD47CE"/>
    <w:rsid w:val="00AD483F"/>
    <w:rsid w:val="00AD49E1"/>
    <w:rsid w:val="00AD4C1F"/>
    <w:rsid w:val="00AD4C84"/>
    <w:rsid w:val="00AD4D89"/>
    <w:rsid w:val="00AD4DAE"/>
    <w:rsid w:val="00AD5214"/>
    <w:rsid w:val="00AD52D5"/>
    <w:rsid w:val="00AD532B"/>
    <w:rsid w:val="00AD54FB"/>
    <w:rsid w:val="00AD574A"/>
    <w:rsid w:val="00AD5CF2"/>
    <w:rsid w:val="00AD5ED9"/>
    <w:rsid w:val="00AD6197"/>
    <w:rsid w:val="00AD636C"/>
    <w:rsid w:val="00AD6608"/>
    <w:rsid w:val="00AD6FB7"/>
    <w:rsid w:val="00AD72AD"/>
    <w:rsid w:val="00AD75E3"/>
    <w:rsid w:val="00AD769B"/>
    <w:rsid w:val="00AD76CF"/>
    <w:rsid w:val="00AD7993"/>
    <w:rsid w:val="00AD7AF9"/>
    <w:rsid w:val="00AD7BF4"/>
    <w:rsid w:val="00AD7D1D"/>
    <w:rsid w:val="00AE04EA"/>
    <w:rsid w:val="00AE0579"/>
    <w:rsid w:val="00AE057E"/>
    <w:rsid w:val="00AE05A7"/>
    <w:rsid w:val="00AE05E5"/>
    <w:rsid w:val="00AE067D"/>
    <w:rsid w:val="00AE091F"/>
    <w:rsid w:val="00AE0C96"/>
    <w:rsid w:val="00AE0ED6"/>
    <w:rsid w:val="00AE1489"/>
    <w:rsid w:val="00AE1601"/>
    <w:rsid w:val="00AE17E3"/>
    <w:rsid w:val="00AE17E4"/>
    <w:rsid w:val="00AE1A35"/>
    <w:rsid w:val="00AE1CEF"/>
    <w:rsid w:val="00AE1F1C"/>
    <w:rsid w:val="00AE21AB"/>
    <w:rsid w:val="00AE2648"/>
    <w:rsid w:val="00AE26B8"/>
    <w:rsid w:val="00AE27C1"/>
    <w:rsid w:val="00AE27FA"/>
    <w:rsid w:val="00AE29F0"/>
    <w:rsid w:val="00AE2AD6"/>
    <w:rsid w:val="00AE2B15"/>
    <w:rsid w:val="00AE2CD0"/>
    <w:rsid w:val="00AE2F21"/>
    <w:rsid w:val="00AE3034"/>
    <w:rsid w:val="00AE30DA"/>
    <w:rsid w:val="00AE37F9"/>
    <w:rsid w:val="00AE3B96"/>
    <w:rsid w:val="00AE3DFE"/>
    <w:rsid w:val="00AE3F9E"/>
    <w:rsid w:val="00AE4254"/>
    <w:rsid w:val="00AE4291"/>
    <w:rsid w:val="00AE42A1"/>
    <w:rsid w:val="00AE432F"/>
    <w:rsid w:val="00AE46E7"/>
    <w:rsid w:val="00AE48B9"/>
    <w:rsid w:val="00AE4CF9"/>
    <w:rsid w:val="00AE4E2D"/>
    <w:rsid w:val="00AE502B"/>
    <w:rsid w:val="00AE5274"/>
    <w:rsid w:val="00AE528A"/>
    <w:rsid w:val="00AE6060"/>
    <w:rsid w:val="00AE6095"/>
    <w:rsid w:val="00AE6379"/>
    <w:rsid w:val="00AE63B0"/>
    <w:rsid w:val="00AE6A09"/>
    <w:rsid w:val="00AE6B4E"/>
    <w:rsid w:val="00AE6D7F"/>
    <w:rsid w:val="00AE6FD0"/>
    <w:rsid w:val="00AE714A"/>
    <w:rsid w:val="00AE7257"/>
    <w:rsid w:val="00AE73B9"/>
    <w:rsid w:val="00AE75CF"/>
    <w:rsid w:val="00AE76E2"/>
    <w:rsid w:val="00AE771E"/>
    <w:rsid w:val="00AE77E2"/>
    <w:rsid w:val="00AE78AA"/>
    <w:rsid w:val="00AE7CE4"/>
    <w:rsid w:val="00AE7D61"/>
    <w:rsid w:val="00AE7DE5"/>
    <w:rsid w:val="00AE7F73"/>
    <w:rsid w:val="00AF01DD"/>
    <w:rsid w:val="00AF0203"/>
    <w:rsid w:val="00AF034A"/>
    <w:rsid w:val="00AF042A"/>
    <w:rsid w:val="00AF044A"/>
    <w:rsid w:val="00AF04E9"/>
    <w:rsid w:val="00AF0C88"/>
    <w:rsid w:val="00AF0EAB"/>
    <w:rsid w:val="00AF0EB2"/>
    <w:rsid w:val="00AF100F"/>
    <w:rsid w:val="00AF10BE"/>
    <w:rsid w:val="00AF1490"/>
    <w:rsid w:val="00AF1A25"/>
    <w:rsid w:val="00AF1AA3"/>
    <w:rsid w:val="00AF1D93"/>
    <w:rsid w:val="00AF21B8"/>
    <w:rsid w:val="00AF257F"/>
    <w:rsid w:val="00AF2628"/>
    <w:rsid w:val="00AF2D13"/>
    <w:rsid w:val="00AF3363"/>
    <w:rsid w:val="00AF33AC"/>
    <w:rsid w:val="00AF3411"/>
    <w:rsid w:val="00AF3465"/>
    <w:rsid w:val="00AF3702"/>
    <w:rsid w:val="00AF3914"/>
    <w:rsid w:val="00AF39F4"/>
    <w:rsid w:val="00AF3A45"/>
    <w:rsid w:val="00AF3B3E"/>
    <w:rsid w:val="00AF3EA9"/>
    <w:rsid w:val="00AF3F9D"/>
    <w:rsid w:val="00AF40AA"/>
    <w:rsid w:val="00AF4174"/>
    <w:rsid w:val="00AF41B3"/>
    <w:rsid w:val="00AF42C2"/>
    <w:rsid w:val="00AF42CD"/>
    <w:rsid w:val="00AF44B9"/>
    <w:rsid w:val="00AF453D"/>
    <w:rsid w:val="00AF4A15"/>
    <w:rsid w:val="00AF4DDC"/>
    <w:rsid w:val="00AF4F62"/>
    <w:rsid w:val="00AF505B"/>
    <w:rsid w:val="00AF5FEC"/>
    <w:rsid w:val="00AF6039"/>
    <w:rsid w:val="00AF6226"/>
    <w:rsid w:val="00AF6431"/>
    <w:rsid w:val="00AF64DC"/>
    <w:rsid w:val="00AF6830"/>
    <w:rsid w:val="00AF6A54"/>
    <w:rsid w:val="00AF6A96"/>
    <w:rsid w:val="00AF6AFA"/>
    <w:rsid w:val="00AF6B53"/>
    <w:rsid w:val="00AF6D44"/>
    <w:rsid w:val="00AF6E89"/>
    <w:rsid w:val="00AF717F"/>
    <w:rsid w:val="00AF7181"/>
    <w:rsid w:val="00AF71FA"/>
    <w:rsid w:val="00AF73A2"/>
    <w:rsid w:val="00AF770B"/>
    <w:rsid w:val="00AF7EA4"/>
    <w:rsid w:val="00B000C1"/>
    <w:rsid w:val="00B00157"/>
    <w:rsid w:val="00B00513"/>
    <w:rsid w:val="00B00518"/>
    <w:rsid w:val="00B0083B"/>
    <w:rsid w:val="00B00853"/>
    <w:rsid w:val="00B008B1"/>
    <w:rsid w:val="00B00DC8"/>
    <w:rsid w:val="00B00F30"/>
    <w:rsid w:val="00B00FFE"/>
    <w:rsid w:val="00B01403"/>
    <w:rsid w:val="00B01481"/>
    <w:rsid w:val="00B01670"/>
    <w:rsid w:val="00B01684"/>
    <w:rsid w:val="00B018AE"/>
    <w:rsid w:val="00B01B1D"/>
    <w:rsid w:val="00B01D2E"/>
    <w:rsid w:val="00B01EBA"/>
    <w:rsid w:val="00B023EF"/>
    <w:rsid w:val="00B023F2"/>
    <w:rsid w:val="00B02531"/>
    <w:rsid w:val="00B02639"/>
    <w:rsid w:val="00B02663"/>
    <w:rsid w:val="00B028FB"/>
    <w:rsid w:val="00B02CB0"/>
    <w:rsid w:val="00B02F66"/>
    <w:rsid w:val="00B03340"/>
    <w:rsid w:val="00B0335C"/>
    <w:rsid w:val="00B042EC"/>
    <w:rsid w:val="00B044B6"/>
    <w:rsid w:val="00B052A2"/>
    <w:rsid w:val="00B056BB"/>
    <w:rsid w:val="00B059A9"/>
    <w:rsid w:val="00B059E5"/>
    <w:rsid w:val="00B05B35"/>
    <w:rsid w:val="00B05DCD"/>
    <w:rsid w:val="00B068F1"/>
    <w:rsid w:val="00B06E2E"/>
    <w:rsid w:val="00B0707F"/>
    <w:rsid w:val="00B07352"/>
    <w:rsid w:val="00B0759B"/>
    <w:rsid w:val="00B0790E"/>
    <w:rsid w:val="00B07BE0"/>
    <w:rsid w:val="00B101E5"/>
    <w:rsid w:val="00B10405"/>
    <w:rsid w:val="00B106C3"/>
    <w:rsid w:val="00B10978"/>
    <w:rsid w:val="00B10C26"/>
    <w:rsid w:val="00B10C3E"/>
    <w:rsid w:val="00B1109F"/>
    <w:rsid w:val="00B112CF"/>
    <w:rsid w:val="00B116F5"/>
    <w:rsid w:val="00B117E0"/>
    <w:rsid w:val="00B117F7"/>
    <w:rsid w:val="00B11951"/>
    <w:rsid w:val="00B11EAF"/>
    <w:rsid w:val="00B1224D"/>
    <w:rsid w:val="00B1228B"/>
    <w:rsid w:val="00B12351"/>
    <w:rsid w:val="00B126D1"/>
    <w:rsid w:val="00B12A9A"/>
    <w:rsid w:val="00B12B4A"/>
    <w:rsid w:val="00B12B87"/>
    <w:rsid w:val="00B132F6"/>
    <w:rsid w:val="00B13317"/>
    <w:rsid w:val="00B1335A"/>
    <w:rsid w:val="00B133B3"/>
    <w:rsid w:val="00B133BB"/>
    <w:rsid w:val="00B13450"/>
    <w:rsid w:val="00B1366C"/>
    <w:rsid w:val="00B13910"/>
    <w:rsid w:val="00B13B14"/>
    <w:rsid w:val="00B13C41"/>
    <w:rsid w:val="00B13CA2"/>
    <w:rsid w:val="00B13F49"/>
    <w:rsid w:val="00B145BA"/>
    <w:rsid w:val="00B147F9"/>
    <w:rsid w:val="00B14971"/>
    <w:rsid w:val="00B14BF9"/>
    <w:rsid w:val="00B14C4B"/>
    <w:rsid w:val="00B14C7F"/>
    <w:rsid w:val="00B14D89"/>
    <w:rsid w:val="00B14EA9"/>
    <w:rsid w:val="00B15043"/>
    <w:rsid w:val="00B153DC"/>
    <w:rsid w:val="00B15472"/>
    <w:rsid w:val="00B155A6"/>
    <w:rsid w:val="00B15629"/>
    <w:rsid w:val="00B156D2"/>
    <w:rsid w:val="00B15732"/>
    <w:rsid w:val="00B157F9"/>
    <w:rsid w:val="00B1584E"/>
    <w:rsid w:val="00B15923"/>
    <w:rsid w:val="00B15EEA"/>
    <w:rsid w:val="00B15FD3"/>
    <w:rsid w:val="00B162FF"/>
    <w:rsid w:val="00B164C8"/>
    <w:rsid w:val="00B164F0"/>
    <w:rsid w:val="00B16867"/>
    <w:rsid w:val="00B1690E"/>
    <w:rsid w:val="00B16A2A"/>
    <w:rsid w:val="00B16BA8"/>
    <w:rsid w:val="00B16ECE"/>
    <w:rsid w:val="00B16F8D"/>
    <w:rsid w:val="00B17096"/>
    <w:rsid w:val="00B173F2"/>
    <w:rsid w:val="00B17496"/>
    <w:rsid w:val="00B175F2"/>
    <w:rsid w:val="00B1770D"/>
    <w:rsid w:val="00B17A80"/>
    <w:rsid w:val="00B17CA9"/>
    <w:rsid w:val="00B17D29"/>
    <w:rsid w:val="00B17FF3"/>
    <w:rsid w:val="00B204B0"/>
    <w:rsid w:val="00B204D9"/>
    <w:rsid w:val="00B205B4"/>
    <w:rsid w:val="00B207BE"/>
    <w:rsid w:val="00B20C97"/>
    <w:rsid w:val="00B20F05"/>
    <w:rsid w:val="00B20F5F"/>
    <w:rsid w:val="00B211A8"/>
    <w:rsid w:val="00B212FC"/>
    <w:rsid w:val="00B212FE"/>
    <w:rsid w:val="00B214D0"/>
    <w:rsid w:val="00B21542"/>
    <w:rsid w:val="00B215C0"/>
    <w:rsid w:val="00B21860"/>
    <w:rsid w:val="00B219E9"/>
    <w:rsid w:val="00B219FF"/>
    <w:rsid w:val="00B21B48"/>
    <w:rsid w:val="00B21C9B"/>
    <w:rsid w:val="00B21D45"/>
    <w:rsid w:val="00B21E0F"/>
    <w:rsid w:val="00B21E31"/>
    <w:rsid w:val="00B21F60"/>
    <w:rsid w:val="00B21FCF"/>
    <w:rsid w:val="00B21FE8"/>
    <w:rsid w:val="00B22072"/>
    <w:rsid w:val="00B222BF"/>
    <w:rsid w:val="00B22339"/>
    <w:rsid w:val="00B2254B"/>
    <w:rsid w:val="00B228E4"/>
    <w:rsid w:val="00B22A14"/>
    <w:rsid w:val="00B22C54"/>
    <w:rsid w:val="00B22E9A"/>
    <w:rsid w:val="00B2301D"/>
    <w:rsid w:val="00B2312A"/>
    <w:rsid w:val="00B23239"/>
    <w:rsid w:val="00B236C0"/>
    <w:rsid w:val="00B23779"/>
    <w:rsid w:val="00B23B4A"/>
    <w:rsid w:val="00B23E24"/>
    <w:rsid w:val="00B24056"/>
    <w:rsid w:val="00B24283"/>
    <w:rsid w:val="00B242B3"/>
    <w:rsid w:val="00B2435F"/>
    <w:rsid w:val="00B247B8"/>
    <w:rsid w:val="00B24985"/>
    <w:rsid w:val="00B24D27"/>
    <w:rsid w:val="00B24D9E"/>
    <w:rsid w:val="00B24DB2"/>
    <w:rsid w:val="00B2512E"/>
    <w:rsid w:val="00B2568D"/>
    <w:rsid w:val="00B256D6"/>
    <w:rsid w:val="00B257A6"/>
    <w:rsid w:val="00B2582A"/>
    <w:rsid w:val="00B25A96"/>
    <w:rsid w:val="00B25AF8"/>
    <w:rsid w:val="00B25B16"/>
    <w:rsid w:val="00B25C33"/>
    <w:rsid w:val="00B25E61"/>
    <w:rsid w:val="00B261DC"/>
    <w:rsid w:val="00B26274"/>
    <w:rsid w:val="00B26B68"/>
    <w:rsid w:val="00B26DE5"/>
    <w:rsid w:val="00B270A0"/>
    <w:rsid w:val="00B271B9"/>
    <w:rsid w:val="00B27281"/>
    <w:rsid w:val="00B2735C"/>
    <w:rsid w:val="00B274A0"/>
    <w:rsid w:val="00B27A63"/>
    <w:rsid w:val="00B301B2"/>
    <w:rsid w:val="00B30436"/>
    <w:rsid w:val="00B30709"/>
    <w:rsid w:val="00B307C5"/>
    <w:rsid w:val="00B30835"/>
    <w:rsid w:val="00B30C94"/>
    <w:rsid w:val="00B30D9D"/>
    <w:rsid w:val="00B30E06"/>
    <w:rsid w:val="00B30E3D"/>
    <w:rsid w:val="00B31032"/>
    <w:rsid w:val="00B31050"/>
    <w:rsid w:val="00B312A1"/>
    <w:rsid w:val="00B3148A"/>
    <w:rsid w:val="00B3155E"/>
    <w:rsid w:val="00B31C1F"/>
    <w:rsid w:val="00B31C4F"/>
    <w:rsid w:val="00B31CB4"/>
    <w:rsid w:val="00B31CDC"/>
    <w:rsid w:val="00B3225E"/>
    <w:rsid w:val="00B322A4"/>
    <w:rsid w:val="00B3252E"/>
    <w:rsid w:val="00B32731"/>
    <w:rsid w:val="00B32889"/>
    <w:rsid w:val="00B32CD8"/>
    <w:rsid w:val="00B32D6C"/>
    <w:rsid w:val="00B32EAB"/>
    <w:rsid w:val="00B33A18"/>
    <w:rsid w:val="00B33D07"/>
    <w:rsid w:val="00B33ED3"/>
    <w:rsid w:val="00B33F56"/>
    <w:rsid w:val="00B33FFC"/>
    <w:rsid w:val="00B340A7"/>
    <w:rsid w:val="00B340D4"/>
    <w:rsid w:val="00B341A3"/>
    <w:rsid w:val="00B342EB"/>
    <w:rsid w:val="00B34506"/>
    <w:rsid w:val="00B34507"/>
    <w:rsid w:val="00B345AC"/>
    <w:rsid w:val="00B345D6"/>
    <w:rsid w:val="00B347AF"/>
    <w:rsid w:val="00B347CF"/>
    <w:rsid w:val="00B34B69"/>
    <w:rsid w:val="00B34CDA"/>
    <w:rsid w:val="00B34E58"/>
    <w:rsid w:val="00B35154"/>
    <w:rsid w:val="00B352AD"/>
    <w:rsid w:val="00B355E7"/>
    <w:rsid w:val="00B356A2"/>
    <w:rsid w:val="00B3598D"/>
    <w:rsid w:val="00B35EDD"/>
    <w:rsid w:val="00B35EF4"/>
    <w:rsid w:val="00B36145"/>
    <w:rsid w:val="00B361EF"/>
    <w:rsid w:val="00B36326"/>
    <w:rsid w:val="00B365BE"/>
    <w:rsid w:val="00B36CB1"/>
    <w:rsid w:val="00B36D90"/>
    <w:rsid w:val="00B36E59"/>
    <w:rsid w:val="00B370AE"/>
    <w:rsid w:val="00B37114"/>
    <w:rsid w:val="00B37501"/>
    <w:rsid w:val="00B375D7"/>
    <w:rsid w:val="00B376AA"/>
    <w:rsid w:val="00B377E0"/>
    <w:rsid w:val="00B3794B"/>
    <w:rsid w:val="00B3799E"/>
    <w:rsid w:val="00B379D9"/>
    <w:rsid w:val="00B40171"/>
    <w:rsid w:val="00B404C8"/>
    <w:rsid w:val="00B407CE"/>
    <w:rsid w:val="00B4087C"/>
    <w:rsid w:val="00B409F3"/>
    <w:rsid w:val="00B40E0C"/>
    <w:rsid w:val="00B4134F"/>
    <w:rsid w:val="00B415AB"/>
    <w:rsid w:val="00B41608"/>
    <w:rsid w:val="00B41808"/>
    <w:rsid w:val="00B418B5"/>
    <w:rsid w:val="00B41997"/>
    <w:rsid w:val="00B41A7B"/>
    <w:rsid w:val="00B41AD8"/>
    <w:rsid w:val="00B41C1A"/>
    <w:rsid w:val="00B41C53"/>
    <w:rsid w:val="00B41E71"/>
    <w:rsid w:val="00B422E5"/>
    <w:rsid w:val="00B4255E"/>
    <w:rsid w:val="00B4258E"/>
    <w:rsid w:val="00B42EE0"/>
    <w:rsid w:val="00B42F80"/>
    <w:rsid w:val="00B4355D"/>
    <w:rsid w:val="00B435C0"/>
    <w:rsid w:val="00B43603"/>
    <w:rsid w:val="00B43606"/>
    <w:rsid w:val="00B43723"/>
    <w:rsid w:val="00B43CC0"/>
    <w:rsid w:val="00B43E31"/>
    <w:rsid w:val="00B440E8"/>
    <w:rsid w:val="00B4434D"/>
    <w:rsid w:val="00B44391"/>
    <w:rsid w:val="00B44462"/>
    <w:rsid w:val="00B44629"/>
    <w:rsid w:val="00B448AE"/>
    <w:rsid w:val="00B44E61"/>
    <w:rsid w:val="00B44FB5"/>
    <w:rsid w:val="00B450E9"/>
    <w:rsid w:val="00B4518F"/>
    <w:rsid w:val="00B4571D"/>
    <w:rsid w:val="00B459F2"/>
    <w:rsid w:val="00B45A5D"/>
    <w:rsid w:val="00B45D13"/>
    <w:rsid w:val="00B4606F"/>
    <w:rsid w:val="00B4635E"/>
    <w:rsid w:val="00B46945"/>
    <w:rsid w:val="00B4695C"/>
    <w:rsid w:val="00B469A5"/>
    <w:rsid w:val="00B46D5A"/>
    <w:rsid w:val="00B46DD1"/>
    <w:rsid w:val="00B46E00"/>
    <w:rsid w:val="00B46EAF"/>
    <w:rsid w:val="00B46F89"/>
    <w:rsid w:val="00B4750A"/>
    <w:rsid w:val="00B47727"/>
    <w:rsid w:val="00B478EB"/>
    <w:rsid w:val="00B47919"/>
    <w:rsid w:val="00B479C1"/>
    <w:rsid w:val="00B47BD4"/>
    <w:rsid w:val="00B47D53"/>
    <w:rsid w:val="00B47EF2"/>
    <w:rsid w:val="00B47F2A"/>
    <w:rsid w:val="00B5084F"/>
    <w:rsid w:val="00B50983"/>
    <w:rsid w:val="00B50BAD"/>
    <w:rsid w:val="00B50C78"/>
    <w:rsid w:val="00B50E6B"/>
    <w:rsid w:val="00B50F61"/>
    <w:rsid w:val="00B50FCB"/>
    <w:rsid w:val="00B51007"/>
    <w:rsid w:val="00B51160"/>
    <w:rsid w:val="00B51197"/>
    <w:rsid w:val="00B515AE"/>
    <w:rsid w:val="00B515FF"/>
    <w:rsid w:val="00B5190C"/>
    <w:rsid w:val="00B519F8"/>
    <w:rsid w:val="00B51A3C"/>
    <w:rsid w:val="00B51D75"/>
    <w:rsid w:val="00B51F94"/>
    <w:rsid w:val="00B52029"/>
    <w:rsid w:val="00B52384"/>
    <w:rsid w:val="00B52483"/>
    <w:rsid w:val="00B525E9"/>
    <w:rsid w:val="00B52849"/>
    <w:rsid w:val="00B529C7"/>
    <w:rsid w:val="00B52E98"/>
    <w:rsid w:val="00B52FCA"/>
    <w:rsid w:val="00B533AD"/>
    <w:rsid w:val="00B5382B"/>
    <w:rsid w:val="00B5391A"/>
    <w:rsid w:val="00B53AEA"/>
    <w:rsid w:val="00B53F6B"/>
    <w:rsid w:val="00B541F3"/>
    <w:rsid w:val="00B54380"/>
    <w:rsid w:val="00B543D8"/>
    <w:rsid w:val="00B54403"/>
    <w:rsid w:val="00B54677"/>
    <w:rsid w:val="00B54741"/>
    <w:rsid w:val="00B5474B"/>
    <w:rsid w:val="00B548F7"/>
    <w:rsid w:val="00B54939"/>
    <w:rsid w:val="00B54991"/>
    <w:rsid w:val="00B54D1C"/>
    <w:rsid w:val="00B54D79"/>
    <w:rsid w:val="00B55203"/>
    <w:rsid w:val="00B558DF"/>
    <w:rsid w:val="00B55E7A"/>
    <w:rsid w:val="00B55F20"/>
    <w:rsid w:val="00B56245"/>
    <w:rsid w:val="00B5641E"/>
    <w:rsid w:val="00B566B0"/>
    <w:rsid w:val="00B56FC1"/>
    <w:rsid w:val="00B577B3"/>
    <w:rsid w:val="00B577F4"/>
    <w:rsid w:val="00B57831"/>
    <w:rsid w:val="00B57ABB"/>
    <w:rsid w:val="00B57D3F"/>
    <w:rsid w:val="00B57E78"/>
    <w:rsid w:val="00B57F13"/>
    <w:rsid w:val="00B60053"/>
    <w:rsid w:val="00B6011C"/>
    <w:rsid w:val="00B602D6"/>
    <w:rsid w:val="00B606CA"/>
    <w:rsid w:val="00B60731"/>
    <w:rsid w:val="00B60780"/>
    <w:rsid w:val="00B6084C"/>
    <w:rsid w:val="00B60D64"/>
    <w:rsid w:val="00B60E0F"/>
    <w:rsid w:val="00B6115B"/>
    <w:rsid w:val="00B6116E"/>
    <w:rsid w:val="00B612E8"/>
    <w:rsid w:val="00B613EB"/>
    <w:rsid w:val="00B614D0"/>
    <w:rsid w:val="00B6150B"/>
    <w:rsid w:val="00B6150C"/>
    <w:rsid w:val="00B6150F"/>
    <w:rsid w:val="00B61635"/>
    <w:rsid w:val="00B6166E"/>
    <w:rsid w:val="00B616D9"/>
    <w:rsid w:val="00B6192F"/>
    <w:rsid w:val="00B61C3C"/>
    <w:rsid w:val="00B61D62"/>
    <w:rsid w:val="00B620EF"/>
    <w:rsid w:val="00B62459"/>
    <w:rsid w:val="00B6273A"/>
    <w:rsid w:val="00B6299F"/>
    <w:rsid w:val="00B629CE"/>
    <w:rsid w:val="00B62C83"/>
    <w:rsid w:val="00B62E12"/>
    <w:rsid w:val="00B62FA1"/>
    <w:rsid w:val="00B63031"/>
    <w:rsid w:val="00B634C8"/>
    <w:rsid w:val="00B63839"/>
    <w:rsid w:val="00B638AB"/>
    <w:rsid w:val="00B63A5C"/>
    <w:rsid w:val="00B63C4F"/>
    <w:rsid w:val="00B63F21"/>
    <w:rsid w:val="00B641AF"/>
    <w:rsid w:val="00B643A6"/>
    <w:rsid w:val="00B643AC"/>
    <w:rsid w:val="00B644F8"/>
    <w:rsid w:val="00B645BC"/>
    <w:rsid w:val="00B645D8"/>
    <w:rsid w:val="00B649CB"/>
    <w:rsid w:val="00B64CF7"/>
    <w:rsid w:val="00B65297"/>
    <w:rsid w:val="00B65594"/>
    <w:rsid w:val="00B65600"/>
    <w:rsid w:val="00B657F7"/>
    <w:rsid w:val="00B65997"/>
    <w:rsid w:val="00B65C82"/>
    <w:rsid w:val="00B65CBC"/>
    <w:rsid w:val="00B65D35"/>
    <w:rsid w:val="00B65DEE"/>
    <w:rsid w:val="00B65F2B"/>
    <w:rsid w:val="00B65FDC"/>
    <w:rsid w:val="00B661CC"/>
    <w:rsid w:val="00B662C3"/>
    <w:rsid w:val="00B664FB"/>
    <w:rsid w:val="00B66582"/>
    <w:rsid w:val="00B665E2"/>
    <w:rsid w:val="00B66706"/>
    <w:rsid w:val="00B667F3"/>
    <w:rsid w:val="00B66818"/>
    <w:rsid w:val="00B669D1"/>
    <w:rsid w:val="00B671D2"/>
    <w:rsid w:val="00B67206"/>
    <w:rsid w:val="00B672A7"/>
    <w:rsid w:val="00B6757A"/>
    <w:rsid w:val="00B6760B"/>
    <w:rsid w:val="00B67994"/>
    <w:rsid w:val="00B67CAD"/>
    <w:rsid w:val="00B67CDD"/>
    <w:rsid w:val="00B707B3"/>
    <w:rsid w:val="00B707CA"/>
    <w:rsid w:val="00B70874"/>
    <w:rsid w:val="00B709FE"/>
    <w:rsid w:val="00B71454"/>
    <w:rsid w:val="00B714EF"/>
    <w:rsid w:val="00B715D7"/>
    <w:rsid w:val="00B717B8"/>
    <w:rsid w:val="00B71927"/>
    <w:rsid w:val="00B71A99"/>
    <w:rsid w:val="00B71CCA"/>
    <w:rsid w:val="00B7228D"/>
    <w:rsid w:val="00B7237C"/>
    <w:rsid w:val="00B72404"/>
    <w:rsid w:val="00B724B4"/>
    <w:rsid w:val="00B72871"/>
    <w:rsid w:val="00B729D4"/>
    <w:rsid w:val="00B72E4B"/>
    <w:rsid w:val="00B736A3"/>
    <w:rsid w:val="00B73787"/>
    <w:rsid w:val="00B737BB"/>
    <w:rsid w:val="00B73A3E"/>
    <w:rsid w:val="00B73E04"/>
    <w:rsid w:val="00B7402B"/>
    <w:rsid w:val="00B74183"/>
    <w:rsid w:val="00B741BA"/>
    <w:rsid w:val="00B7445D"/>
    <w:rsid w:val="00B7457D"/>
    <w:rsid w:val="00B747C7"/>
    <w:rsid w:val="00B74890"/>
    <w:rsid w:val="00B748BF"/>
    <w:rsid w:val="00B748EF"/>
    <w:rsid w:val="00B749DE"/>
    <w:rsid w:val="00B74B31"/>
    <w:rsid w:val="00B74E15"/>
    <w:rsid w:val="00B74FB2"/>
    <w:rsid w:val="00B75198"/>
    <w:rsid w:val="00B75294"/>
    <w:rsid w:val="00B753C0"/>
    <w:rsid w:val="00B756EE"/>
    <w:rsid w:val="00B75B57"/>
    <w:rsid w:val="00B75F4B"/>
    <w:rsid w:val="00B75FDF"/>
    <w:rsid w:val="00B76171"/>
    <w:rsid w:val="00B76422"/>
    <w:rsid w:val="00B766E6"/>
    <w:rsid w:val="00B767B4"/>
    <w:rsid w:val="00B76879"/>
    <w:rsid w:val="00B76EA4"/>
    <w:rsid w:val="00B770C4"/>
    <w:rsid w:val="00B7714C"/>
    <w:rsid w:val="00B775B1"/>
    <w:rsid w:val="00B77A4A"/>
    <w:rsid w:val="00B77C42"/>
    <w:rsid w:val="00B77CF0"/>
    <w:rsid w:val="00B77CF9"/>
    <w:rsid w:val="00B77F8A"/>
    <w:rsid w:val="00B80076"/>
    <w:rsid w:val="00B80462"/>
    <w:rsid w:val="00B805F2"/>
    <w:rsid w:val="00B80D1C"/>
    <w:rsid w:val="00B81094"/>
    <w:rsid w:val="00B81176"/>
    <w:rsid w:val="00B811E9"/>
    <w:rsid w:val="00B81303"/>
    <w:rsid w:val="00B81CCF"/>
    <w:rsid w:val="00B81F8F"/>
    <w:rsid w:val="00B825AC"/>
    <w:rsid w:val="00B827AF"/>
    <w:rsid w:val="00B82AB5"/>
    <w:rsid w:val="00B82D6C"/>
    <w:rsid w:val="00B82EA2"/>
    <w:rsid w:val="00B83142"/>
    <w:rsid w:val="00B831A9"/>
    <w:rsid w:val="00B839A8"/>
    <w:rsid w:val="00B83E1C"/>
    <w:rsid w:val="00B84348"/>
    <w:rsid w:val="00B84579"/>
    <w:rsid w:val="00B846B2"/>
    <w:rsid w:val="00B847F6"/>
    <w:rsid w:val="00B84826"/>
    <w:rsid w:val="00B8486B"/>
    <w:rsid w:val="00B84C66"/>
    <w:rsid w:val="00B84E3B"/>
    <w:rsid w:val="00B85453"/>
    <w:rsid w:val="00B85592"/>
    <w:rsid w:val="00B85986"/>
    <w:rsid w:val="00B85988"/>
    <w:rsid w:val="00B85A83"/>
    <w:rsid w:val="00B8620B"/>
    <w:rsid w:val="00B8627C"/>
    <w:rsid w:val="00B86326"/>
    <w:rsid w:val="00B86432"/>
    <w:rsid w:val="00B865FA"/>
    <w:rsid w:val="00B866A7"/>
    <w:rsid w:val="00B86804"/>
    <w:rsid w:val="00B868B9"/>
    <w:rsid w:val="00B86F01"/>
    <w:rsid w:val="00B871A5"/>
    <w:rsid w:val="00B871B9"/>
    <w:rsid w:val="00B872C8"/>
    <w:rsid w:val="00B874B9"/>
    <w:rsid w:val="00B8757D"/>
    <w:rsid w:val="00B87757"/>
    <w:rsid w:val="00B87837"/>
    <w:rsid w:val="00B87E7C"/>
    <w:rsid w:val="00B87F6A"/>
    <w:rsid w:val="00B904F2"/>
    <w:rsid w:val="00B90588"/>
    <w:rsid w:val="00B90633"/>
    <w:rsid w:val="00B9093F"/>
    <w:rsid w:val="00B909FF"/>
    <w:rsid w:val="00B90A38"/>
    <w:rsid w:val="00B90D5E"/>
    <w:rsid w:val="00B90D60"/>
    <w:rsid w:val="00B90E50"/>
    <w:rsid w:val="00B912DA"/>
    <w:rsid w:val="00B9131F"/>
    <w:rsid w:val="00B91330"/>
    <w:rsid w:val="00B913D0"/>
    <w:rsid w:val="00B914A6"/>
    <w:rsid w:val="00B914B4"/>
    <w:rsid w:val="00B91623"/>
    <w:rsid w:val="00B917B1"/>
    <w:rsid w:val="00B919DC"/>
    <w:rsid w:val="00B91A19"/>
    <w:rsid w:val="00B91F42"/>
    <w:rsid w:val="00B91F8D"/>
    <w:rsid w:val="00B91FCD"/>
    <w:rsid w:val="00B92159"/>
    <w:rsid w:val="00B92166"/>
    <w:rsid w:val="00B92501"/>
    <w:rsid w:val="00B92798"/>
    <w:rsid w:val="00B92806"/>
    <w:rsid w:val="00B928C5"/>
    <w:rsid w:val="00B928D2"/>
    <w:rsid w:val="00B92974"/>
    <w:rsid w:val="00B92DD2"/>
    <w:rsid w:val="00B92E69"/>
    <w:rsid w:val="00B93599"/>
    <w:rsid w:val="00B9367E"/>
    <w:rsid w:val="00B93A5D"/>
    <w:rsid w:val="00B93C95"/>
    <w:rsid w:val="00B93D6F"/>
    <w:rsid w:val="00B93E14"/>
    <w:rsid w:val="00B93EB8"/>
    <w:rsid w:val="00B9472E"/>
    <w:rsid w:val="00B94CDA"/>
    <w:rsid w:val="00B94D33"/>
    <w:rsid w:val="00B94F6C"/>
    <w:rsid w:val="00B951D1"/>
    <w:rsid w:val="00B9531A"/>
    <w:rsid w:val="00B95486"/>
    <w:rsid w:val="00B9583B"/>
    <w:rsid w:val="00B95A19"/>
    <w:rsid w:val="00B95A63"/>
    <w:rsid w:val="00B95D98"/>
    <w:rsid w:val="00B95F0E"/>
    <w:rsid w:val="00B95F8D"/>
    <w:rsid w:val="00B960C5"/>
    <w:rsid w:val="00B961F0"/>
    <w:rsid w:val="00B969FB"/>
    <w:rsid w:val="00B96B3D"/>
    <w:rsid w:val="00B96C9E"/>
    <w:rsid w:val="00B96DDA"/>
    <w:rsid w:val="00B96EF9"/>
    <w:rsid w:val="00B97016"/>
    <w:rsid w:val="00B971A9"/>
    <w:rsid w:val="00B9734E"/>
    <w:rsid w:val="00B973EB"/>
    <w:rsid w:val="00B9742F"/>
    <w:rsid w:val="00B974C1"/>
    <w:rsid w:val="00B976F8"/>
    <w:rsid w:val="00B97BF3"/>
    <w:rsid w:val="00B97CAF"/>
    <w:rsid w:val="00B97DA7"/>
    <w:rsid w:val="00BA0040"/>
    <w:rsid w:val="00BA03C1"/>
    <w:rsid w:val="00BA0402"/>
    <w:rsid w:val="00BA0410"/>
    <w:rsid w:val="00BA0486"/>
    <w:rsid w:val="00BA06FD"/>
    <w:rsid w:val="00BA07BE"/>
    <w:rsid w:val="00BA08B9"/>
    <w:rsid w:val="00BA09BB"/>
    <w:rsid w:val="00BA0C92"/>
    <w:rsid w:val="00BA0E86"/>
    <w:rsid w:val="00BA12C6"/>
    <w:rsid w:val="00BA17E2"/>
    <w:rsid w:val="00BA1831"/>
    <w:rsid w:val="00BA1985"/>
    <w:rsid w:val="00BA19D0"/>
    <w:rsid w:val="00BA1B72"/>
    <w:rsid w:val="00BA1CA9"/>
    <w:rsid w:val="00BA1D3F"/>
    <w:rsid w:val="00BA2053"/>
    <w:rsid w:val="00BA24CC"/>
    <w:rsid w:val="00BA2714"/>
    <w:rsid w:val="00BA2B7E"/>
    <w:rsid w:val="00BA2B84"/>
    <w:rsid w:val="00BA32CD"/>
    <w:rsid w:val="00BA37A9"/>
    <w:rsid w:val="00BA37F5"/>
    <w:rsid w:val="00BA3942"/>
    <w:rsid w:val="00BA3D65"/>
    <w:rsid w:val="00BA40E4"/>
    <w:rsid w:val="00BA44E9"/>
    <w:rsid w:val="00BA4A27"/>
    <w:rsid w:val="00BA5298"/>
    <w:rsid w:val="00BA52C1"/>
    <w:rsid w:val="00BA57AE"/>
    <w:rsid w:val="00BA5B2B"/>
    <w:rsid w:val="00BA5D68"/>
    <w:rsid w:val="00BA5F43"/>
    <w:rsid w:val="00BA6039"/>
    <w:rsid w:val="00BA6051"/>
    <w:rsid w:val="00BA617D"/>
    <w:rsid w:val="00BA6251"/>
    <w:rsid w:val="00BA63F8"/>
    <w:rsid w:val="00BA6418"/>
    <w:rsid w:val="00BA6698"/>
    <w:rsid w:val="00BA695D"/>
    <w:rsid w:val="00BA6A35"/>
    <w:rsid w:val="00BA6EE0"/>
    <w:rsid w:val="00BA70FB"/>
    <w:rsid w:val="00BA736E"/>
    <w:rsid w:val="00BA73D2"/>
    <w:rsid w:val="00BA75BB"/>
    <w:rsid w:val="00BA761E"/>
    <w:rsid w:val="00BA7B57"/>
    <w:rsid w:val="00BA7CB5"/>
    <w:rsid w:val="00BA7ECD"/>
    <w:rsid w:val="00BA7FE6"/>
    <w:rsid w:val="00BB0040"/>
    <w:rsid w:val="00BB00DD"/>
    <w:rsid w:val="00BB011E"/>
    <w:rsid w:val="00BB013A"/>
    <w:rsid w:val="00BB02F0"/>
    <w:rsid w:val="00BB0378"/>
    <w:rsid w:val="00BB08BE"/>
    <w:rsid w:val="00BB0DCD"/>
    <w:rsid w:val="00BB0FC5"/>
    <w:rsid w:val="00BB104C"/>
    <w:rsid w:val="00BB1241"/>
    <w:rsid w:val="00BB127F"/>
    <w:rsid w:val="00BB1306"/>
    <w:rsid w:val="00BB1727"/>
    <w:rsid w:val="00BB19A9"/>
    <w:rsid w:val="00BB1F52"/>
    <w:rsid w:val="00BB1FAA"/>
    <w:rsid w:val="00BB2097"/>
    <w:rsid w:val="00BB22F5"/>
    <w:rsid w:val="00BB233C"/>
    <w:rsid w:val="00BB247D"/>
    <w:rsid w:val="00BB25D7"/>
    <w:rsid w:val="00BB287E"/>
    <w:rsid w:val="00BB2DE3"/>
    <w:rsid w:val="00BB2E5D"/>
    <w:rsid w:val="00BB30E9"/>
    <w:rsid w:val="00BB319A"/>
    <w:rsid w:val="00BB31E0"/>
    <w:rsid w:val="00BB363D"/>
    <w:rsid w:val="00BB3657"/>
    <w:rsid w:val="00BB3737"/>
    <w:rsid w:val="00BB3A6A"/>
    <w:rsid w:val="00BB3AC8"/>
    <w:rsid w:val="00BB41E8"/>
    <w:rsid w:val="00BB4413"/>
    <w:rsid w:val="00BB493B"/>
    <w:rsid w:val="00BB4A4E"/>
    <w:rsid w:val="00BB4C6F"/>
    <w:rsid w:val="00BB4DAD"/>
    <w:rsid w:val="00BB4DD7"/>
    <w:rsid w:val="00BB4DE6"/>
    <w:rsid w:val="00BB5098"/>
    <w:rsid w:val="00BB52E8"/>
    <w:rsid w:val="00BB568C"/>
    <w:rsid w:val="00BB5982"/>
    <w:rsid w:val="00BB5D11"/>
    <w:rsid w:val="00BB6353"/>
    <w:rsid w:val="00BB6487"/>
    <w:rsid w:val="00BB6B25"/>
    <w:rsid w:val="00BB6EA8"/>
    <w:rsid w:val="00BB6F01"/>
    <w:rsid w:val="00BB78FC"/>
    <w:rsid w:val="00BB7FB9"/>
    <w:rsid w:val="00BC0217"/>
    <w:rsid w:val="00BC0565"/>
    <w:rsid w:val="00BC0658"/>
    <w:rsid w:val="00BC06C0"/>
    <w:rsid w:val="00BC0772"/>
    <w:rsid w:val="00BC0AD5"/>
    <w:rsid w:val="00BC0B30"/>
    <w:rsid w:val="00BC0CEE"/>
    <w:rsid w:val="00BC0ED0"/>
    <w:rsid w:val="00BC11B6"/>
    <w:rsid w:val="00BC125F"/>
    <w:rsid w:val="00BC1319"/>
    <w:rsid w:val="00BC174A"/>
    <w:rsid w:val="00BC1752"/>
    <w:rsid w:val="00BC1B01"/>
    <w:rsid w:val="00BC1EFD"/>
    <w:rsid w:val="00BC1F29"/>
    <w:rsid w:val="00BC2047"/>
    <w:rsid w:val="00BC20FE"/>
    <w:rsid w:val="00BC2840"/>
    <w:rsid w:val="00BC2A2E"/>
    <w:rsid w:val="00BC2B9C"/>
    <w:rsid w:val="00BC2D33"/>
    <w:rsid w:val="00BC2E38"/>
    <w:rsid w:val="00BC30CD"/>
    <w:rsid w:val="00BC3276"/>
    <w:rsid w:val="00BC32CD"/>
    <w:rsid w:val="00BC33F3"/>
    <w:rsid w:val="00BC36F8"/>
    <w:rsid w:val="00BC383D"/>
    <w:rsid w:val="00BC3B55"/>
    <w:rsid w:val="00BC3C55"/>
    <w:rsid w:val="00BC3EFB"/>
    <w:rsid w:val="00BC4059"/>
    <w:rsid w:val="00BC4534"/>
    <w:rsid w:val="00BC4568"/>
    <w:rsid w:val="00BC46ED"/>
    <w:rsid w:val="00BC4D40"/>
    <w:rsid w:val="00BC4DA0"/>
    <w:rsid w:val="00BC4FBA"/>
    <w:rsid w:val="00BC56CB"/>
    <w:rsid w:val="00BC5BCF"/>
    <w:rsid w:val="00BC5C43"/>
    <w:rsid w:val="00BC5F93"/>
    <w:rsid w:val="00BC63E4"/>
    <w:rsid w:val="00BC689D"/>
    <w:rsid w:val="00BC6A20"/>
    <w:rsid w:val="00BC6A67"/>
    <w:rsid w:val="00BC6C5A"/>
    <w:rsid w:val="00BC6CA6"/>
    <w:rsid w:val="00BC6DDA"/>
    <w:rsid w:val="00BC6E34"/>
    <w:rsid w:val="00BC7100"/>
    <w:rsid w:val="00BC7134"/>
    <w:rsid w:val="00BC7213"/>
    <w:rsid w:val="00BC7776"/>
    <w:rsid w:val="00BC7B98"/>
    <w:rsid w:val="00BC7D22"/>
    <w:rsid w:val="00BC7D5C"/>
    <w:rsid w:val="00BC7DF3"/>
    <w:rsid w:val="00BC7FD1"/>
    <w:rsid w:val="00BD00AD"/>
    <w:rsid w:val="00BD050F"/>
    <w:rsid w:val="00BD05C9"/>
    <w:rsid w:val="00BD073A"/>
    <w:rsid w:val="00BD0B4A"/>
    <w:rsid w:val="00BD1080"/>
    <w:rsid w:val="00BD1226"/>
    <w:rsid w:val="00BD14E3"/>
    <w:rsid w:val="00BD15B0"/>
    <w:rsid w:val="00BD1805"/>
    <w:rsid w:val="00BD195B"/>
    <w:rsid w:val="00BD1B22"/>
    <w:rsid w:val="00BD1D76"/>
    <w:rsid w:val="00BD2109"/>
    <w:rsid w:val="00BD223B"/>
    <w:rsid w:val="00BD235B"/>
    <w:rsid w:val="00BD25B1"/>
    <w:rsid w:val="00BD2A92"/>
    <w:rsid w:val="00BD2B3F"/>
    <w:rsid w:val="00BD2BC7"/>
    <w:rsid w:val="00BD2CB8"/>
    <w:rsid w:val="00BD2EFD"/>
    <w:rsid w:val="00BD300A"/>
    <w:rsid w:val="00BD31C1"/>
    <w:rsid w:val="00BD32EE"/>
    <w:rsid w:val="00BD3348"/>
    <w:rsid w:val="00BD336C"/>
    <w:rsid w:val="00BD347C"/>
    <w:rsid w:val="00BD3489"/>
    <w:rsid w:val="00BD3B11"/>
    <w:rsid w:val="00BD3BC3"/>
    <w:rsid w:val="00BD3BDC"/>
    <w:rsid w:val="00BD3E5F"/>
    <w:rsid w:val="00BD3EBF"/>
    <w:rsid w:val="00BD413D"/>
    <w:rsid w:val="00BD4492"/>
    <w:rsid w:val="00BD4621"/>
    <w:rsid w:val="00BD4922"/>
    <w:rsid w:val="00BD4B9E"/>
    <w:rsid w:val="00BD4BEC"/>
    <w:rsid w:val="00BD4C7C"/>
    <w:rsid w:val="00BD4D56"/>
    <w:rsid w:val="00BD4E32"/>
    <w:rsid w:val="00BD503B"/>
    <w:rsid w:val="00BD53F7"/>
    <w:rsid w:val="00BD5412"/>
    <w:rsid w:val="00BD54E0"/>
    <w:rsid w:val="00BD5864"/>
    <w:rsid w:val="00BD5A6B"/>
    <w:rsid w:val="00BD5BBC"/>
    <w:rsid w:val="00BD5D0B"/>
    <w:rsid w:val="00BD6065"/>
    <w:rsid w:val="00BD6571"/>
    <w:rsid w:val="00BD657C"/>
    <w:rsid w:val="00BD6E50"/>
    <w:rsid w:val="00BD6F13"/>
    <w:rsid w:val="00BD6F60"/>
    <w:rsid w:val="00BD6F85"/>
    <w:rsid w:val="00BD7117"/>
    <w:rsid w:val="00BD739F"/>
    <w:rsid w:val="00BD763A"/>
    <w:rsid w:val="00BD77D6"/>
    <w:rsid w:val="00BD7817"/>
    <w:rsid w:val="00BD7D62"/>
    <w:rsid w:val="00BE01FB"/>
    <w:rsid w:val="00BE038B"/>
    <w:rsid w:val="00BE03A0"/>
    <w:rsid w:val="00BE042B"/>
    <w:rsid w:val="00BE0571"/>
    <w:rsid w:val="00BE058A"/>
    <w:rsid w:val="00BE0A73"/>
    <w:rsid w:val="00BE0AEC"/>
    <w:rsid w:val="00BE0D20"/>
    <w:rsid w:val="00BE0E7A"/>
    <w:rsid w:val="00BE0FD3"/>
    <w:rsid w:val="00BE11DF"/>
    <w:rsid w:val="00BE122C"/>
    <w:rsid w:val="00BE125B"/>
    <w:rsid w:val="00BE16B7"/>
    <w:rsid w:val="00BE17E8"/>
    <w:rsid w:val="00BE18A3"/>
    <w:rsid w:val="00BE19AA"/>
    <w:rsid w:val="00BE19C6"/>
    <w:rsid w:val="00BE1B71"/>
    <w:rsid w:val="00BE1BC9"/>
    <w:rsid w:val="00BE1D2E"/>
    <w:rsid w:val="00BE1ECD"/>
    <w:rsid w:val="00BE205E"/>
    <w:rsid w:val="00BE229E"/>
    <w:rsid w:val="00BE22F7"/>
    <w:rsid w:val="00BE262A"/>
    <w:rsid w:val="00BE2A61"/>
    <w:rsid w:val="00BE2D71"/>
    <w:rsid w:val="00BE2ECD"/>
    <w:rsid w:val="00BE330A"/>
    <w:rsid w:val="00BE3585"/>
    <w:rsid w:val="00BE35EF"/>
    <w:rsid w:val="00BE36D5"/>
    <w:rsid w:val="00BE3839"/>
    <w:rsid w:val="00BE396D"/>
    <w:rsid w:val="00BE3B28"/>
    <w:rsid w:val="00BE3CF4"/>
    <w:rsid w:val="00BE45C0"/>
    <w:rsid w:val="00BE46CB"/>
    <w:rsid w:val="00BE47CE"/>
    <w:rsid w:val="00BE48DE"/>
    <w:rsid w:val="00BE48E0"/>
    <w:rsid w:val="00BE4BBB"/>
    <w:rsid w:val="00BE5092"/>
    <w:rsid w:val="00BE50D7"/>
    <w:rsid w:val="00BE5153"/>
    <w:rsid w:val="00BE51EE"/>
    <w:rsid w:val="00BE5384"/>
    <w:rsid w:val="00BE548D"/>
    <w:rsid w:val="00BE568F"/>
    <w:rsid w:val="00BE56A0"/>
    <w:rsid w:val="00BE5708"/>
    <w:rsid w:val="00BE57D8"/>
    <w:rsid w:val="00BE5F06"/>
    <w:rsid w:val="00BE6269"/>
    <w:rsid w:val="00BE6450"/>
    <w:rsid w:val="00BE6F4C"/>
    <w:rsid w:val="00BE7300"/>
    <w:rsid w:val="00BE734F"/>
    <w:rsid w:val="00BE7535"/>
    <w:rsid w:val="00BE771A"/>
    <w:rsid w:val="00BE785F"/>
    <w:rsid w:val="00BF00B9"/>
    <w:rsid w:val="00BF01A9"/>
    <w:rsid w:val="00BF0987"/>
    <w:rsid w:val="00BF0B22"/>
    <w:rsid w:val="00BF0D2D"/>
    <w:rsid w:val="00BF0DF6"/>
    <w:rsid w:val="00BF0FA0"/>
    <w:rsid w:val="00BF1015"/>
    <w:rsid w:val="00BF13C6"/>
    <w:rsid w:val="00BF19AD"/>
    <w:rsid w:val="00BF19F3"/>
    <w:rsid w:val="00BF1B9B"/>
    <w:rsid w:val="00BF1DDE"/>
    <w:rsid w:val="00BF1DE4"/>
    <w:rsid w:val="00BF1F30"/>
    <w:rsid w:val="00BF2074"/>
    <w:rsid w:val="00BF2135"/>
    <w:rsid w:val="00BF22BD"/>
    <w:rsid w:val="00BF2629"/>
    <w:rsid w:val="00BF28EF"/>
    <w:rsid w:val="00BF2A69"/>
    <w:rsid w:val="00BF2D25"/>
    <w:rsid w:val="00BF2FD1"/>
    <w:rsid w:val="00BF3087"/>
    <w:rsid w:val="00BF339A"/>
    <w:rsid w:val="00BF3540"/>
    <w:rsid w:val="00BF3D40"/>
    <w:rsid w:val="00BF3F56"/>
    <w:rsid w:val="00BF4414"/>
    <w:rsid w:val="00BF449F"/>
    <w:rsid w:val="00BF4725"/>
    <w:rsid w:val="00BF47C7"/>
    <w:rsid w:val="00BF54E5"/>
    <w:rsid w:val="00BF584E"/>
    <w:rsid w:val="00BF58EA"/>
    <w:rsid w:val="00BF591E"/>
    <w:rsid w:val="00BF594F"/>
    <w:rsid w:val="00BF5A5B"/>
    <w:rsid w:val="00BF5C0D"/>
    <w:rsid w:val="00BF5C97"/>
    <w:rsid w:val="00BF5D20"/>
    <w:rsid w:val="00BF5D9E"/>
    <w:rsid w:val="00BF5F2B"/>
    <w:rsid w:val="00BF607C"/>
    <w:rsid w:val="00BF60D5"/>
    <w:rsid w:val="00BF615F"/>
    <w:rsid w:val="00BF6162"/>
    <w:rsid w:val="00BF6375"/>
    <w:rsid w:val="00BF68B5"/>
    <w:rsid w:val="00BF6C0C"/>
    <w:rsid w:val="00BF6D65"/>
    <w:rsid w:val="00BF6E28"/>
    <w:rsid w:val="00BF6EBD"/>
    <w:rsid w:val="00BF6F11"/>
    <w:rsid w:val="00BF73A3"/>
    <w:rsid w:val="00BF7690"/>
    <w:rsid w:val="00BF7969"/>
    <w:rsid w:val="00BF79CA"/>
    <w:rsid w:val="00BF7A38"/>
    <w:rsid w:val="00BF7AB7"/>
    <w:rsid w:val="00BF7CA1"/>
    <w:rsid w:val="00C000E1"/>
    <w:rsid w:val="00C00420"/>
    <w:rsid w:val="00C0061B"/>
    <w:rsid w:val="00C00EBE"/>
    <w:rsid w:val="00C010D7"/>
    <w:rsid w:val="00C01631"/>
    <w:rsid w:val="00C0180D"/>
    <w:rsid w:val="00C019EB"/>
    <w:rsid w:val="00C01A13"/>
    <w:rsid w:val="00C01AED"/>
    <w:rsid w:val="00C0212C"/>
    <w:rsid w:val="00C02597"/>
    <w:rsid w:val="00C026CA"/>
    <w:rsid w:val="00C02814"/>
    <w:rsid w:val="00C0296D"/>
    <w:rsid w:val="00C029FE"/>
    <w:rsid w:val="00C02C1C"/>
    <w:rsid w:val="00C02E3F"/>
    <w:rsid w:val="00C02F1A"/>
    <w:rsid w:val="00C02FD0"/>
    <w:rsid w:val="00C03181"/>
    <w:rsid w:val="00C03539"/>
    <w:rsid w:val="00C036C9"/>
    <w:rsid w:val="00C03702"/>
    <w:rsid w:val="00C038CC"/>
    <w:rsid w:val="00C03B12"/>
    <w:rsid w:val="00C03D53"/>
    <w:rsid w:val="00C04280"/>
    <w:rsid w:val="00C043DD"/>
    <w:rsid w:val="00C04524"/>
    <w:rsid w:val="00C046DB"/>
    <w:rsid w:val="00C04BA0"/>
    <w:rsid w:val="00C050DC"/>
    <w:rsid w:val="00C052F2"/>
    <w:rsid w:val="00C055AB"/>
    <w:rsid w:val="00C055B7"/>
    <w:rsid w:val="00C05659"/>
    <w:rsid w:val="00C05A8E"/>
    <w:rsid w:val="00C05B5A"/>
    <w:rsid w:val="00C06039"/>
    <w:rsid w:val="00C0610D"/>
    <w:rsid w:val="00C06300"/>
    <w:rsid w:val="00C0662F"/>
    <w:rsid w:val="00C06719"/>
    <w:rsid w:val="00C06787"/>
    <w:rsid w:val="00C06A99"/>
    <w:rsid w:val="00C06B10"/>
    <w:rsid w:val="00C06D30"/>
    <w:rsid w:val="00C06DE2"/>
    <w:rsid w:val="00C06E28"/>
    <w:rsid w:val="00C06F1A"/>
    <w:rsid w:val="00C07388"/>
    <w:rsid w:val="00C07512"/>
    <w:rsid w:val="00C07581"/>
    <w:rsid w:val="00C076EA"/>
    <w:rsid w:val="00C07AA4"/>
    <w:rsid w:val="00C07FEE"/>
    <w:rsid w:val="00C10123"/>
    <w:rsid w:val="00C102C7"/>
    <w:rsid w:val="00C1057B"/>
    <w:rsid w:val="00C1062C"/>
    <w:rsid w:val="00C10785"/>
    <w:rsid w:val="00C10A18"/>
    <w:rsid w:val="00C10AF4"/>
    <w:rsid w:val="00C10E58"/>
    <w:rsid w:val="00C10F48"/>
    <w:rsid w:val="00C10F56"/>
    <w:rsid w:val="00C111E0"/>
    <w:rsid w:val="00C113BF"/>
    <w:rsid w:val="00C11669"/>
    <w:rsid w:val="00C11824"/>
    <w:rsid w:val="00C11C55"/>
    <w:rsid w:val="00C122AE"/>
    <w:rsid w:val="00C1241B"/>
    <w:rsid w:val="00C124CB"/>
    <w:rsid w:val="00C12657"/>
    <w:rsid w:val="00C12BA6"/>
    <w:rsid w:val="00C12BB7"/>
    <w:rsid w:val="00C12BCE"/>
    <w:rsid w:val="00C12CFB"/>
    <w:rsid w:val="00C12EB2"/>
    <w:rsid w:val="00C12F83"/>
    <w:rsid w:val="00C13156"/>
    <w:rsid w:val="00C13706"/>
    <w:rsid w:val="00C1376A"/>
    <w:rsid w:val="00C138D5"/>
    <w:rsid w:val="00C13A1F"/>
    <w:rsid w:val="00C13CD1"/>
    <w:rsid w:val="00C13F96"/>
    <w:rsid w:val="00C1483F"/>
    <w:rsid w:val="00C1487F"/>
    <w:rsid w:val="00C149EB"/>
    <w:rsid w:val="00C14B03"/>
    <w:rsid w:val="00C14D39"/>
    <w:rsid w:val="00C14EFE"/>
    <w:rsid w:val="00C15665"/>
    <w:rsid w:val="00C156F6"/>
    <w:rsid w:val="00C15B0B"/>
    <w:rsid w:val="00C15B9B"/>
    <w:rsid w:val="00C15CFD"/>
    <w:rsid w:val="00C15DF3"/>
    <w:rsid w:val="00C15E6E"/>
    <w:rsid w:val="00C15F74"/>
    <w:rsid w:val="00C163E1"/>
    <w:rsid w:val="00C16496"/>
    <w:rsid w:val="00C1651E"/>
    <w:rsid w:val="00C1655D"/>
    <w:rsid w:val="00C16737"/>
    <w:rsid w:val="00C16756"/>
    <w:rsid w:val="00C16A14"/>
    <w:rsid w:val="00C16B4F"/>
    <w:rsid w:val="00C16B5F"/>
    <w:rsid w:val="00C16C2E"/>
    <w:rsid w:val="00C16CD2"/>
    <w:rsid w:val="00C170EB"/>
    <w:rsid w:val="00C1755D"/>
    <w:rsid w:val="00C1762C"/>
    <w:rsid w:val="00C177FD"/>
    <w:rsid w:val="00C20110"/>
    <w:rsid w:val="00C206C1"/>
    <w:rsid w:val="00C2074C"/>
    <w:rsid w:val="00C207BA"/>
    <w:rsid w:val="00C20D18"/>
    <w:rsid w:val="00C21479"/>
    <w:rsid w:val="00C214FE"/>
    <w:rsid w:val="00C2180B"/>
    <w:rsid w:val="00C21A53"/>
    <w:rsid w:val="00C22013"/>
    <w:rsid w:val="00C2206C"/>
    <w:rsid w:val="00C220A9"/>
    <w:rsid w:val="00C22236"/>
    <w:rsid w:val="00C22283"/>
    <w:rsid w:val="00C22436"/>
    <w:rsid w:val="00C22668"/>
    <w:rsid w:val="00C22810"/>
    <w:rsid w:val="00C22973"/>
    <w:rsid w:val="00C22B7E"/>
    <w:rsid w:val="00C22BCC"/>
    <w:rsid w:val="00C22E79"/>
    <w:rsid w:val="00C23146"/>
    <w:rsid w:val="00C23441"/>
    <w:rsid w:val="00C234BA"/>
    <w:rsid w:val="00C236D9"/>
    <w:rsid w:val="00C23776"/>
    <w:rsid w:val="00C239A4"/>
    <w:rsid w:val="00C23C06"/>
    <w:rsid w:val="00C23D42"/>
    <w:rsid w:val="00C23E3A"/>
    <w:rsid w:val="00C241D9"/>
    <w:rsid w:val="00C24216"/>
    <w:rsid w:val="00C2431D"/>
    <w:rsid w:val="00C2457C"/>
    <w:rsid w:val="00C245FA"/>
    <w:rsid w:val="00C247A0"/>
    <w:rsid w:val="00C2489B"/>
    <w:rsid w:val="00C24A3E"/>
    <w:rsid w:val="00C24AEB"/>
    <w:rsid w:val="00C24B42"/>
    <w:rsid w:val="00C24BDE"/>
    <w:rsid w:val="00C24E15"/>
    <w:rsid w:val="00C24F6F"/>
    <w:rsid w:val="00C24F80"/>
    <w:rsid w:val="00C251D5"/>
    <w:rsid w:val="00C25544"/>
    <w:rsid w:val="00C25681"/>
    <w:rsid w:val="00C256CA"/>
    <w:rsid w:val="00C256CC"/>
    <w:rsid w:val="00C25D44"/>
    <w:rsid w:val="00C25D8A"/>
    <w:rsid w:val="00C26147"/>
    <w:rsid w:val="00C26361"/>
    <w:rsid w:val="00C2641F"/>
    <w:rsid w:val="00C2643A"/>
    <w:rsid w:val="00C26467"/>
    <w:rsid w:val="00C2656B"/>
    <w:rsid w:val="00C26593"/>
    <w:rsid w:val="00C26850"/>
    <w:rsid w:val="00C269A4"/>
    <w:rsid w:val="00C26A13"/>
    <w:rsid w:val="00C26D54"/>
    <w:rsid w:val="00C26ED8"/>
    <w:rsid w:val="00C26F53"/>
    <w:rsid w:val="00C26FCA"/>
    <w:rsid w:val="00C271A5"/>
    <w:rsid w:val="00C27382"/>
    <w:rsid w:val="00C275C6"/>
    <w:rsid w:val="00C276F3"/>
    <w:rsid w:val="00C2783B"/>
    <w:rsid w:val="00C27856"/>
    <w:rsid w:val="00C27AB3"/>
    <w:rsid w:val="00C27D63"/>
    <w:rsid w:val="00C27EA8"/>
    <w:rsid w:val="00C30009"/>
    <w:rsid w:val="00C30380"/>
    <w:rsid w:val="00C3050B"/>
    <w:rsid w:val="00C3051C"/>
    <w:rsid w:val="00C30520"/>
    <w:rsid w:val="00C306AC"/>
    <w:rsid w:val="00C306D0"/>
    <w:rsid w:val="00C30A8B"/>
    <w:rsid w:val="00C311A1"/>
    <w:rsid w:val="00C31525"/>
    <w:rsid w:val="00C31536"/>
    <w:rsid w:val="00C317D7"/>
    <w:rsid w:val="00C31925"/>
    <w:rsid w:val="00C31A95"/>
    <w:rsid w:val="00C31B41"/>
    <w:rsid w:val="00C31B60"/>
    <w:rsid w:val="00C31C16"/>
    <w:rsid w:val="00C31E7F"/>
    <w:rsid w:val="00C326E5"/>
    <w:rsid w:val="00C327CA"/>
    <w:rsid w:val="00C32B30"/>
    <w:rsid w:val="00C32BF3"/>
    <w:rsid w:val="00C32C42"/>
    <w:rsid w:val="00C32FA6"/>
    <w:rsid w:val="00C32FC9"/>
    <w:rsid w:val="00C33210"/>
    <w:rsid w:val="00C3362D"/>
    <w:rsid w:val="00C33986"/>
    <w:rsid w:val="00C33B06"/>
    <w:rsid w:val="00C33B09"/>
    <w:rsid w:val="00C33BE9"/>
    <w:rsid w:val="00C33DA0"/>
    <w:rsid w:val="00C341A4"/>
    <w:rsid w:val="00C341E9"/>
    <w:rsid w:val="00C34615"/>
    <w:rsid w:val="00C34B99"/>
    <w:rsid w:val="00C34C54"/>
    <w:rsid w:val="00C34D26"/>
    <w:rsid w:val="00C34D3D"/>
    <w:rsid w:val="00C35657"/>
    <w:rsid w:val="00C35863"/>
    <w:rsid w:val="00C35AB5"/>
    <w:rsid w:val="00C35AFF"/>
    <w:rsid w:val="00C35B47"/>
    <w:rsid w:val="00C35B5B"/>
    <w:rsid w:val="00C35F91"/>
    <w:rsid w:val="00C3616B"/>
    <w:rsid w:val="00C365B5"/>
    <w:rsid w:val="00C367E4"/>
    <w:rsid w:val="00C367EB"/>
    <w:rsid w:val="00C36ABB"/>
    <w:rsid w:val="00C36E3F"/>
    <w:rsid w:val="00C3711B"/>
    <w:rsid w:val="00C3715F"/>
    <w:rsid w:val="00C37197"/>
    <w:rsid w:val="00C3722D"/>
    <w:rsid w:val="00C372EB"/>
    <w:rsid w:val="00C37501"/>
    <w:rsid w:val="00C376FC"/>
    <w:rsid w:val="00C3783A"/>
    <w:rsid w:val="00C3788A"/>
    <w:rsid w:val="00C37C1F"/>
    <w:rsid w:val="00C37D04"/>
    <w:rsid w:val="00C37E6C"/>
    <w:rsid w:val="00C4076C"/>
    <w:rsid w:val="00C407A9"/>
    <w:rsid w:val="00C40CB6"/>
    <w:rsid w:val="00C40EC6"/>
    <w:rsid w:val="00C40FB9"/>
    <w:rsid w:val="00C41160"/>
    <w:rsid w:val="00C41567"/>
    <w:rsid w:val="00C416F4"/>
    <w:rsid w:val="00C41934"/>
    <w:rsid w:val="00C41A54"/>
    <w:rsid w:val="00C41AC9"/>
    <w:rsid w:val="00C41AFC"/>
    <w:rsid w:val="00C42065"/>
    <w:rsid w:val="00C42113"/>
    <w:rsid w:val="00C42535"/>
    <w:rsid w:val="00C426E0"/>
    <w:rsid w:val="00C42943"/>
    <w:rsid w:val="00C42CA6"/>
    <w:rsid w:val="00C42EA2"/>
    <w:rsid w:val="00C42F28"/>
    <w:rsid w:val="00C4303A"/>
    <w:rsid w:val="00C43190"/>
    <w:rsid w:val="00C43206"/>
    <w:rsid w:val="00C433E4"/>
    <w:rsid w:val="00C43881"/>
    <w:rsid w:val="00C4390D"/>
    <w:rsid w:val="00C43A3E"/>
    <w:rsid w:val="00C43B72"/>
    <w:rsid w:val="00C4411D"/>
    <w:rsid w:val="00C445AC"/>
    <w:rsid w:val="00C44911"/>
    <w:rsid w:val="00C44E67"/>
    <w:rsid w:val="00C44ED9"/>
    <w:rsid w:val="00C451D9"/>
    <w:rsid w:val="00C4540D"/>
    <w:rsid w:val="00C45928"/>
    <w:rsid w:val="00C45AE9"/>
    <w:rsid w:val="00C45CEA"/>
    <w:rsid w:val="00C45E59"/>
    <w:rsid w:val="00C45FB1"/>
    <w:rsid w:val="00C46442"/>
    <w:rsid w:val="00C4667D"/>
    <w:rsid w:val="00C466E6"/>
    <w:rsid w:val="00C46D8E"/>
    <w:rsid w:val="00C46DBF"/>
    <w:rsid w:val="00C46E30"/>
    <w:rsid w:val="00C46E7F"/>
    <w:rsid w:val="00C46F4B"/>
    <w:rsid w:val="00C471D4"/>
    <w:rsid w:val="00C47224"/>
    <w:rsid w:val="00C479DC"/>
    <w:rsid w:val="00C47B6E"/>
    <w:rsid w:val="00C47D2E"/>
    <w:rsid w:val="00C47D55"/>
    <w:rsid w:val="00C47F3F"/>
    <w:rsid w:val="00C5005D"/>
    <w:rsid w:val="00C502CE"/>
    <w:rsid w:val="00C5065A"/>
    <w:rsid w:val="00C507C8"/>
    <w:rsid w:val="00C50AF4"/>
    <w:rsid w:val="00C50EF9"/>
    <w:rsid w:val="00C51134"/>
    <w:rsid w:val="00C51163"/>
    <w:rsid w:val="00C511ED"/>
    <w:rsid w:val="00C5144A"/>
    <w:rsid w:val="00C5158D"/>
    <w:rsid w:val="00C51658"/>
    <w:rsid w:val="00C51725"/>
    <w:rsid w:val="00C5193A"/>
    <w:rsid w:val="00C51994"/>
    <w:rsid w:val="00C519BD"/>
    <w:rsid w:val="00C51B03"/>
    <w:rsid w:val="00C51F19"/>
    <w:rsid w:val="00C51FB1"/>
    <w:rsid w:val="00C5205D"/>
    <w:rsid w:val="00C520F6"/>
    <w:rsid w:val="00C5212A"/>
    <w:rsid w:val="00C52408"/>
    <w:rsid w:val="00C5252C"/>
    <w:rsid w:val="00C52B85"/>
    <w:rsid w:val="00C52BA3"/>
    <w:rsid w:val="00C52C62"/>
    <w:rsid w:val="00C52DF3"/>
    <w:rsid w:val="00C52E0D"/>
    <w:rsid w:val="00C52E2B"/>
    <w:rsid w:val="00C52EA9"/>
    <w:rsid w:val="00C52F84"/>
    <w:rsid w:val="00C53581"/>
    <w:rsid w:val="00C539C6"/>
    <w:rsid w:val="00C53C55"/>
    <w:rsid w:val="00C53CCA"/>
    <w:rsid w:val="00C53E8B"/>
    <w:rsid w:val="00C54130"/>
    <w:rsid w:val="00C541AD"/>
    <w:rsid w:val="00C54571"/>
    <w:rsid w:val="00C549DA"/>
    <w:rsid w:val="00C54D03"/>
    <w:rsid w:val="00C54D17"/>
    <w:rsid w:val="00C54DBC"/>
    <w:rsid w:val="00C54E51"/>
    <w:rsid w:val="00C550E9"/>
    <w:rsid w:val="00C55196"/>
    <w:rsid w:val="00C55474"/>
    <w:rsid w:val="00C554D9"/>
    <w:rsid w:val="00C557DC"/>
    <w:rsid w:val="00C55827"/>
    <w:rsid w:val="00C55860"/>
    <w:rsid w:val="00C558A9"/>
    <w:rsid w:val="00C55927"/>
    <w:rsid w:val="00C559F8"/>
    <w:rsid w:val="00C55B6B"/>
    <w:rsid w:val="00C55BC0"/>
    <w:rsid w:val="00C55D07"/>
    <w:rsid w:val="00C5648A"/>
    <w:rsid w:val="00C5653D"/>
    <w:rsid w:val="00C565CC"/>
    <w:rsid w:val="00C568F5"/>
    <w:rsid w:val="00C56B84"/>
    <w:rsid w:val="00C56BE9"/>
    <w:rsid w:val="00C56FE5"/>
    <w:rsid w:val="00C573A9"/>
    <w:rsid w:val="00C57421"/>
    <w:rsid w:val="00C574CB"/>
    <w:rsid w:val="00C5761C"/>
    <w:rsid w:val="00C57668"/>
    <w:rsid w:val="00C5784C"/>
    <w:rsid w:val="00C57A50"/>
    <w:rsid w:val="00C57E35"/>
    <w:rsid w:val="00C57F4B"/>
    <w:rsid w:val="00C57F50"/>
    <w:rsid w:val="00C60043"/>
    <w:rsid w:val="00C60379"/>
    <w:rsid w:val="00C607CD"/>
    <w:rsid w:val="00C60873"/>
    <w:rsid w:val="00C60A12"/>
    <w:rsid w:val="00C60B48"/>
    <w:rsid w:val="00C60EFD"/>
    <w:rsid w:val="00C60FB8"/>
    <w:rsid w:val="00C610FE"/>
    <w:rsid w:val="00C611BE"/>
    <w:rsid w:val="00C6135F"/>
    <w:rsid w:val="00C6141F"/>
    <w:rsid w:val="00C61766"/>
    <w:rsid w:val="00C61832"/>
    <w:rsid w:val="00C61853"/>
    <w:rsid w:val="00C61879"/>
    <w:rsid w:val="00C61AA9"/>
    <w:rsid w:val="00C61C92"/>
    <w:rsid w:val="00C61D26"/>
    <w:rsid w:val="00C61D93"/>
    <w:rsid w:val="00C61FE2"/>
    <w:rsid w:val="00C620A9"/>
    <w:rsid w:val="00C62174"/>
    <w:rsid w:val="00C62691"/>
    <w:rsid w:val="00C62865"/>
    <w:rsid w:val="00C62879"/>
    <w:rsid w:val="00C62AA6"/>
    <w:rsid w:val="00C62B32"/>
    <w:rsid w:val="00C62EA5"/>
    <w:rsid w:val="00C62FB9"/>
    <w:rsid w:val="00C6306E"/>
    <w:rsid w:val="00C63147"/>
    <w:rsid w:val="00C633A1"/>
    <w:rsid w:val="00C6350E"/>
    <w:rsid w:val="00C63514"/>
    <w:rsid w:val="00C6365B"/>
    <w:rsid w:val="00C63731"/>
    <w:rsid w:val="00C63806"/>
    <w:rsid w:val="00C63956"/>
    <w:rsid w:val="00C63962"/>
    <w:rsid w:val="00C63EB6"/>
    <w:rsid w:val="00C64088"/>
    <w:rsid w:val="00C641E1"/>
    <w:rsid w:val="00C642DC"/>
    <w:rsid w:val="00C6478A"/>
    <w:rsid w:val="00C648A6"/>
    <w:rsid w:val="00C648D5"/>
    <w:rsid w:val="00C64AB2"/>
    <w:rsid w:val="00C64ABA"/>
    <w:rsid w:val="00C64B5B"/>
    <w:rsid w:val="00C64DD0"/>
    <w:rsid w:val="00C6502A"/>
    <w:rsid w:val="00C650E4"/>
    <w:rsid w:val="00C65814"/>
    <w:rsid w:val="00C65952"/>
    <w:rsid w:val="00C659B2"/>
    <w:rsid w:val="00C65D0B"/>
    <w:rsid w:val="00C65D79"/>
    <w:rsid w:val="00C65E22"/>
    <w:rsid w:val="00C65EFC"/>
    <w:rsid w:val="00C6603D"/>
    <w:rsid w:val="00C6627F"/>
    <w:rsid w:val="00C663C6"/>
    <w:rsid w:val="00C664A2"/>
    <w:rsid w:val="00C664BE"/>
    <w:rsid w:val="00C665C0"/>
    <w:rsid w:val="00C66C02"/>
    <w:rsid w:val="00C66C89"/>
    <w:rsid w:val="00C66CBF"/>
    <w:rsid w:val="00C67408"/>
    <w:rsid w:val="00C6765F"/>
    <w:rsid w:val="00C67888"/>
    <w:rsid w:val="00C67A01"/>
    <w:rsid w:val="00C67ABD"/>
    <w:rsid w:val="00C67C5E"/>
    <w:rsid w:val="00C67FC7"/>
    <w:rsid w:val="00C7010C"/>
    <w:rsid w:val="00C70664"/>
    <w:rsid w:val="00C70AB1"/>
    <w:rsid w:val="00C70AB4"/>
    <w:rsid w:val="00C70F05"/>
    <w:rsid w:val="00C71027"/>
    <w:rsid w:val="00C71150"/>
    <w:rsid w:val="00C71239"/>
    <w:rsid w:val="00C715DD"/>
    <w:rsid w:val="00C7160B"/>
    <w:rsid w:val="00C71842"/>
    <w:rsid w:val="00C7184C"/>
    <w:rsid w:val="00C71953"/>
    <w:rsid w:val="00C71ADC"/>
    <w:rsid w:val="00C71C67"/>
    <w:rsid w:val="00C71C7E"/>
    <w:rsid w:val="00C71D05"/>
    <w:rsid w:val="00C72086"/>
    <w:rsid w:val="00C72867"/>
    <w:rsid w:val="00C72959"/>
    <w:rsid w:val="00C729DF"/>
    <w:rsid w:val="00C72B88"/>
    <w:rsid w:val="00C7303A"/>
    <w:rsid w:val="00C73062"/>
    <w:rsid w:val="00C73146"/>
    <w:rsid w:val="00C73164"/>
    <w:rsid w:val="00C733ED"/>
    <w:rsid w:val="00C73B05"/>
    <w:rsid w:val="00C73DE2"/>
    <w:rsid w:val="00C73E32"/>
    <w:rsid w:val="00C74058"/>
    <w:rsid w:val="00C74148"/>
    <w:rsid w:val="00C7440C"/>
    <w:rsid w:val="00C74444"/>
    <w:rsid w:val="00C748FB"/>
    <w:rsid w:val="00C749D5"/>
    <w:rsid w:val="00C74CD8"/>
    <w:rsid w:val="00C74D34"/>
    <w:rsid w:val="00C74F09"/>
    <w:rsid w:val="00C7502F"/>
    <w:rsid w:val="00C75042"/>
    <w:rsid w:val="00C751F1"/>
    <w:rsid w:val="00C7556D"/>
    <w:rsid w:val="00C757DF"/>
    <w:rsid w:val="00C758EB"/>
    <w:rsid w:val="00C75B54"/>
    <w:rsid w:val="00C75B76"/>
    <w:rsid w:val="00C75EA0"/>
    <w:rsid w:val="00C762A5"/>
    <w:rsid w:val="00C762FC"/>
    <w:rsid w:val="00C76414"/>
    <w:rsid w:val="00C7641A"/>
    <w:rsid w:val="00C76B5D"/>
    <w:rsid w:val="00C76B80"/>
    <w:rsid w:val="00C76C40"/>
    <w:rsid w:val="00C76CF9"/>
    <w:rsid w:val="00C76F77"/>
    <w:rsid w:val="00C77146"/>
    <w:rsid w:val="00C771B5"/>
    <w:rsid w:val="00C7728E"/>
    <w:rsid w:val="00C7764B"/>
    <w:rsid w:val="00C7764D"/>
    <w:rsid w:val="00C77652"/>
    <w:rsid w:val="00C77789"/>
    <w:rsid w:val="00C77A68"/>
    <w:rsid w:val="00C77C15"/>
    <w:rsid w:val="00C77E39"/>
    <w:rsid w:val="00C77E8C"/>
    <w:rsid w:val="00C80059"/>
    <w:rsid w:val="00C805D9"/>
    <w:rsid w:val="00C80792"/>
    <w:rsid w:val="00C8090E"/>
    <w:rsid w:val="00C80A93"/>
    <w:rsid w:val="00C80F6C"/>
    <w:rsid w:val="00C810D8"/>
    <w:rsid w:val="00C810F7"/>
    <w:rsid w:val="00C81124"/>
    <w:rsid w:val="00C811B7"/>
    <w:rsid w:val="00C813CB"/>
    <w:rsid w:val="00C813F9"/>
    <w:rsid w:val="00C8180B"/>
    <w:rsid w:val="00C81AED"/>
    <w:rsid w:val="00C81C52"/>
    <w:rsid w:val="00C81D33"/>
    <w:rsid w:val="00C8218D"/>
    <w:rsid w:val="00C822AD"/>
    <w:rsid w:val="00C82531"/>
    <w:rsid w:val="00C8260E"/>
    <w:rsid w:val="00C82620"/>
    <w:rsid w:val="00C8262B"/>
    <w:rsid w:val="00C8270D"/>
    <w:rsid w:val="00C82757"/>
    <w:rsid w:val="00C82786"/>
    <w:rsid w:val="00C82A10"/>
    <w:rsid w:val="00C82AE8"/>
    <w:rsid w:val="00C82BD3"/>
    <w:rsid w:val="00C82C89"/>
    <w:rsid w:val="00C82EE7"/>
    <w:rsid w:val="00C82F04"/>
    <w:rsid w:val="00C8323F"/>
    <w:rsid w:val="00C83733"/>
    <w:rsid w:val="00C83B1F"/>
    <w:rsid w:val="00C83B8A"/>
    <w:rsid w:val="00C83C0B"/>
    <w:rsid w:val="00C83D76"/>
    <w:rsid w:val="00C83F9D"/>
    <w:rsid w:val="00C84016"/>
    <w:rsid w:val="00C840EE"/>
    <w:rsid w:val="00C846B2"/>
    <w:rsid w:val="00C847B1"/>
    <w:rsid w:val="00C84803"/>
    <w:rsid w:val="00C84B52"/>
    <w:rsid w:val="00C84E0F"/>
    <w:rsid w:val="00C8509A"/>
    <w:rsid w:val="00C8535A"/>
    <w:rsid w:val="00C853EC"/>
    <w:rsid w:val="00C8554D"/>
    <w:rsid w:val="00C85718"/>
    <w:rsid w:val="00C857A2"/>
    <w:rsid w:val="00C85A19"/>
    <w:rsid w:val="00C85FB8"/>
    <w:rsid w:val="00C8600F"/>
    <w:rsid w:val="00C86645"/>
    <w:rsid w:val="00C866B9"/>
    <w:rsid w:val="00C86ECF"/>
    <w:rsid w:val="00C86F08"/>
    <w:rsid w:val="00C86FC9"/>
    <w:rsid w:val="00C87034"/>
    <w:rsid w:val="00C8732B"/>
    <w:rsid w:val="00C8738B"/>
    <w:rsid w:val="00C87563"/>
    <w:rsid w:val="00C876A6"/>
    <w:rsid w:val="00C8781B"/>
    <w:rsid w:val="00C87828"/>
    <w:rsid w:val="00C8792B"/>
    <w:rsid w:val="00C87AA1"/>
    <w:rsid w:val="00C87BD9"/>
    <w:rsid w:val="00C87C0E"/>
    <w:rsid w:val="00C87E14"/>
    <w:rsid w:val="00C900E8"/>
    <w:rsid w:val="00C90751"/>
    <w:rsid w:val="00C90B39"/>
    <w:rsid w:val="00C90BFE"/>
    <w:rsid w:val="00C90C9F"/>
    <w:rsid w:val="00C90CBA"/>
    <w:rsid w:val="00C90D22"/>
    <w:rsid w:val="00C9127B"/>
    <w:rsid w:val="00C91475"/>
    <w:rsid w:val="00C91D5A"/>
    <w:rsid w:val="00C92671"/>
    <w:rsid w:val="00C9278C"/>
    <w:rsid w:val="00C929AB"/>
    <w:rsid w:val="00C92F44"/>
    <w:rsid w:val="00C9303D"/>
    <w:rsid w:val="00C93181"/>
    <w:rsid w:val="00C93634"/>
    <w:rsid w:val="00C938E0"/>
    <w:rsid w:val="00C93CF9"/>
    <w:rsid w:val="00C93D1C"/>
    <w:rsid w:val="00C93D69"/>
    <w:rsid w:val="00C93E0A"/>
    <w:rsid w:val="00C93F4A"/>
    <w:rsid w:val="00C93FE7"/>
    <w:rsid w:val="00C9417B"/>
    <w:rsid w:val="00C941C4"/>
    <w:rsid w:val="00C942B6"/>
    <w:rsid w:val="00C94368"/>
    <w:rsid w:val="00C9476C"/>
    <w:rsid w:val="00C948E3"/>
    <w:rsid w:val="00C94F6D"/>
    <w:rsid w:val="00C94FCE"/>
    <w:rsid w:val="00C951A6"/>
    <w:rsid w:val="00C95277"/>
    <w:rsid w:val="00C9585C"/>
    <w:rsid w:val="00C95AD9"/>
    <w:rsid w:val="00C95AE3"/>
    <w:rsid w:val="00C95CFE"/>
    <w:rsid w:val="00C960F7"/>
    <w:rsid w:val="00C961CF"/>
    <w:rsid w:val="00C9634F"/>
    <w:rsid w:val="00C966CB"/>
    <w:rsid w:val="00C96BC6"/>
    <w:rsid w:val="00C96BFF"/>
    <w:rsid w:val="00C96E26"/>
    <w:rsid w:val="00C96E79"/>
    <w:rsid w:val="00C96E8B"/>
    <w:rsid w:val="00C96F19"/>
    <w:rsid w:val="00C96FB1"/>
    <w:rsid w:val="00C97240"/>
    <w:rsid w:val="00C9726C"/>
    <w:rsid w:val="00C9769B"/>
    <w:rsid w:val="00C97A20"/>
    <w:rsid w:val="00C97F43"/>
    <w:rsid w:val="00C97F9B"/>
    <w:rsid w:val="00CA000C"/>
    <w:rsid w:val="00CA01C0"/>
    <w:rsid w:val="00CA03D4"/>
    <w:rsid w:val="00CA0512"/>
    <w:rsid w:val="00CA0589"/>
    <w:rsid w:val="00CA05AA"/>
    <w:rsid w:val="00CA06D0"/>
    <w:rsid w:val="00CA088D"/>
    <w:rsid w:val="00CA0936"/>
    <w:rsid w:val="00CA0C2F"/>
    <w:rsid w:val="00CA0FC4"/>
    <w:rsid w:val="00CA105F"/>
    <w:rsid w:val="00CA1156"/>
    <w:rsid w:val="00CA125F"/>
    <w:rsid w:val="00CA14CB"/>
    <w:rsid w:val="00CA20A0"/>
    <w:rsid w:val="00CA240D"/>
    <w:rsid w:val="00CA24F0"/>
    <w:rsid w:val="00CA259B"/>
    <w:rsid w:val="00CA25F1"/>
    <w:rsid w:val="00CA2730"/>
    <w:rsid w:val="00CA2925"/>
    <w:rsid w:val="00CA295E"/>
    <w:rsid w:val="00CA2A42"/>
    <w:rsid w:val="00CA3528"/>
    <w:rsid w:val="00CA3D12"/>
    <w:rsid w:val="00CA3DB2"/>
    <w:rsid w:val="00CA3EB0"/>
    <w:rsid w:val="00CA3EDB"/>
    <w:rsid w:val="00CA41DF"/>
    <w:rsid w:val="00CA41E5"/>
    <w:rsid w:val="00CA4340"/>
    <w:rsid w:val="00CA463B"/>
    <w:rsid w:val="00CA50DC"/>
    <w:rsid w:val="00CA5153"/>
    <w:rsid w:val="00CA531F"/>
    <w:rsid w:val="00CA546B"/>
    <w:rsid w:val="00CA5886"/>
    <w:rsid w:val="00CA5CD9"/>
    <w:rsid w:val="00CA5D2E"/>
    <w:rsid w:val="00CA619A"/>
    <w:rsid w:val="00CA6688"/>
    <w:rsid w:val="00CA6A05"/>
    <w:rsid w:val="00CA6C92"/>
    <w:rsid w:val="00CA6FB4"/>
    <w:rsid w:val="00CA721F"/>
    <w:rsid w:val="00CA72C1"/>
    <w:rsid w:val="00CA73F4"/>
    <w:rsid w:val="00CA741F"/>
    <w:rsid w:val="00CA758D"/>
    <w:rsid w:val="00CA75C3"/>
    <w:rsid w:val="00CA7E33"/>
    <w:rsid w:val="00CB0000"/>
    <w:rsid w:val="00CB013D"/>
    <w:rsid w:val="00CB038A"/>
    <w:rsid w:val="00CB09DA"/>
    <w:rsid w:val="00CB12E2"/>
    <w:rsid w:val="00CB14F8"/>
    <w:rsid w:val="00CB18B1"/>
    <w:rsid w:val="00CB1A55"/>
    <w:rsid w:val="00CB1C79"/>
    <w:rsid w:val="00CB1C98"/>
    <w:rsid w:val="00CB1D96"/>
    <w:rsid w:val="00CB1EA1"/>
    <w:rsid w:val="00CB1F0A"/>
    <w:rsid w:val="00CB202A"/>
    <w:rsid w:val="00CB20D4"/>
    <w:rsid w:val="00CB223B"/>
    <w:rsid w:val="00CB2250"/>
    <w:rsid w:val="00CB253C"/>
    <w:rsid w:val="00CB2595"/>
    <w:rsid w:val="00CB2894"/>
    <w:rsid w:val="00CB28D4"/>
    <w:rsid w:val="00CB29A2"/>
    <w:rsid w:val="00CB3651"/>
    <w:rsid w:val="00CB3D14"/>
    <w:rsid w:val="00CB3F50"/>
    <w:rsid w:val="00CB4374"/>
    <w:rsid w:val="00CB45B3"/>
    <w:rsid w:val="00CB4F0E"/>
    <w:rsid w:val="00CB515E"/>
    <w:rsid w:val="00CB527F"/>
    <w:rsid w:val="00CB5298"/>
    <w:rsid w:val="00CB52DB"/>
    <w:rsid w:val="00CB55F2"/>
    <w:rsid w:val="00CB56DD"/>
    <w:rsid w:val="00CB5DB5"/>
    <w:rsid w:val="00CB5EA8"/>
    <w:rsid w:val="00CB5F28"/>
    <w:rsid w:val="00CB625E"/>
    <w:rsid w:val="00CB639D"/>
    <w:rsid w:val="00CB63B4"/>
    <w:rsid w:val="00CB65B5"/>
    <w:rsid w:val="00CB65E8"/>
    <w:rsid w:val="00CB66AB"/>
    <w:rsid w:val="00CB68FD"/>
    <w:rsid w:val="00CB6C22"/>
    <w:rsid w:val="00CB6E94"/>
    <w:rsid w:val="00CB70A9"/>
    <w:rsid w:val="00CB722E"/>
    <w:rsid w:val="00CB7364"/>
    <w:rsid w:val="00CB7A21"/>
    <w:rsid w:val="00CB7A27"/>
    <w:rsid w:val="00CB7CEE"/>
    <w:rsid w:val="00CB7E51"/>
    <w:rsid w:val="00CB7E77"/>
    <w:rsid w:val="00CB7E9C"/>
    <w:rsid w:val="00CC01C8"/>
    <w:rsid w:val="00CC0307"/>
    <w:rsid w:val="00CC0322"/>
    <w:rsid w:val="00CC08C2"/>
    <w:rsid w:val="00CC10B0"/>
    <w:rsid w:val="00CC119B"/>
    <w:rsid w:val="00CC1270"/>
    <w:rsid w:val="00CC16A4"/>
    <w:rsid w:val="00CC1744"/>
    <w:rsid w:val="00CC1CA5"/>
    <w:rsid w:val="00CC1F03"/>
    <w:rsid w:val="00CC2209"/>
    <w:rsid w:val="00CC23EB"/>
    <w:rsid w:val="00CC24DC"/>
    <w:rsid w:val="00CC2720"/>
    <w:rsid w:val="00CC282F"/>
    <w:rsid w:val="00CC28F2"/>
    <w:rsid w:val="00CC2A63"/>
    <w:rsid w:val="00CC2A76"/>
    <w:rsid w:val="00CC2D67"/>
    <w:rsid w:val="00CC2E15"/>
    <w:rsid w:val="00CC2E82"/>
    <w:rsid w:val="00CC31B4"/>
    <w:rsid w:val="00CC34DE"/>
    <w:rsid w:val="00CC365F"/>
    <w:rsid w:val="00CC3749"/>
    <w:rsid w:val="00CC3922"/>
    <w:rsid w:val="00CC3AE4"/>
    <w:rsid w:val="00CC3B0B"/>
    <w:rsid w:val="00CC3BEA"/>
    <w:rsid w:val="00CC3EDB"/>
    <w:rsid w:val="00CC3F09"/>
    <w:rsid w:val="00CC3F76"/>
    <w:rsid w:val="00CC47B8"/>
    <w:rsid w:val="00CC484B"/>
    <w:rsid w:val="00CC4AFD"/>
    <w:rsid w:val="00CC4D48"/>
    <w:rsid w:val="00CC4D7F"/>
    <w:rsid w:val="00CC5149"/>
    <w:rsid w:val="00CC5222"/>
    <w:rsid w:val="00CC52D3"/>
    <w:rsid w:val="00CC53CD"/>
    <w:rsid w:val="00CC53EC"/>
    <w:rsid w:val="00CC580A"/>
    <w:rsid w:val="00CC5BBB"/>
    <w:rsid w:val="00CC5C4C"/>
    <w:rsid w:val="00CC5C79"/>
    <w:rsid w:val="00CC5F31"/>
    <w:rsid w:val="00CC5FC8"/>
    <w:rsid w:val="00CC6276"/>
    <w:rsid w:val="00CC67F1"/>
    <w:rsid w:val="00CC6AE0"/>
    <w:rsid w:val="00CC6D93"/>
    <w:rsid w:val="00CC6E32"/>
    <w:rsid w:val="00CC6EAB"/>
    <w:rsid w:val="00CC71F4"/>
    <w:rsid w:val="00CC7237"/>
    <w:rsid w:val="00CC7336"/>
    <w:rsid w:val="00CC74E1"/>
    <w:rsid w:val="00CC750F"/>
    <w:rsid w:val="00CC78FE"/>
    <w:rsid w:val="00CC7FB6"/>
    <w:rsid w:val="00CD01F7"/>
    <w:rsid w:val="00CD0471"/>
    <w:rsid w:val="00CD0677"/>
    <w:rsid w:val="00CD07C1"/>
    <w:rsid w:val="00CD08C3"/>
    <w:rsid w:val="00CD126E"/>
    <w:rsid w:val="00CD1654"/>
    <w:rsid w:val="00CD171C"/>
    <w:rsid w:val="00CD18C1"/>
    <w:rsid w:val="00CD1ACD"/>
    <w:rsid w:val="00CD1D22"/>
    <w:rsid w:val="00CD1E89"/>
    <w:rsid w:val="00CD233F"/>
    <w:rsid w:val="00CD2542"/>
    <w:rsid w:val="00CD28B8"/>
    <w:rsid w:val="00CD2BB1"/>
    <w:rsid w:val="00CD2BB5"/>
    <w:rsid w:val="00CD2CEF"/>
    <w:rsid w:val="00CD2D2A"/>
    <w:rsid w:val="00CD310E"/>
    <w:rsid w:val="00CD315B"/>
    <w:rsid w:val="00CD3172"/>
    <w:rsid w:val="00CD3830"/>
    <w:rsid w:val="00CD397A"/>
    <w:rsid w:val="00CD3986"/>
    <w:rsid w:val="00CD3B78"/>
    <w:rsid w:val="00CD3E43"/>
    <w:rsid w:val="00CD3EBB"/>
    <w:rsid w:val="00CD3F04"/>
    <w:rsid w:val="00CD3F39"/>
    <w:rsid w:val="00CD4001"/>
    <w:rsid w:val="00CD421D"/>
    <w:rsid w:val="00CD4754"/>
    <w:rsid w:val="00CD4770"/>
    <w:rsid w:val="00CD4B1E"/>
    <w:rsid w:val="00CD4B63"/>
    <w:rsid w:val="00CD501A"/>
    <w:rsid w:val="00CD565B"/>
    <w:rsid w:val="00CD566D"/>
    <w:rsid w:val="00CD59BF"/>
    <w:rsid w:val="00CD59C2"/>
    <w:rsid w:val="00CD5AA7"/>
    <w:rsid w:val="00CD5BE0"/>
    <w:rsid w:val="00CD5BF3"/>
    <w:rsid w:val="00CD5C28"/>
    <w:rsid w:val="00CD5CA9"/>
    <w:rsid w:val="00CD5ECD"/>
    <w:rsid w:val="00CD646B"/>
    <w:rsid w:val="00CD672B"/>
    <w:rsid w:val="00CD673D"/>
    <w:rsid w:val="00CD68D4"/>
    <w:rsid w:val="00CD6BD6"/>
    <w:rsid w:val="00CD6E46"/>
    <w:rsid w:val="00CD7238"/>
    <w:rsid w:val="00CD730C"/>
    <w:rsid w:val="00CD73D0"/>
    <w:rsid w:val="00CD7436"/>
    <w:rsid w:val="00CD74DC"/>
    <w:rsid w:val="00CD7731"/>
    <w:rsid w:val="00CD7770"/>
    <w:rsid w:val="00CD7D35"/>
    <w:rsid w:val="00CD7F72"/>
    <w:rsid w:val="00CD7FF9"/>
    <w:rsid w:val="00CE012B"/>
    <w:rsid w:val="00CE025C"/>
    <w:rsid w:val="00CE0777"/>
    <w:rsid w:val="00CE0B32"/>
    <w:rsid w:val="00CE0C1D"/>
    <w:rsid w:val="00CE0CCD"/>
    <w:rsid w:val="00CE0D36"/>
    <w:rsid w:val="00CE0ECE"/>
    <w:rsid w:val="00CE10F7"/>
    <w:rsid w:val="00CE1142"/>
    <w:rsid w:val="00CE1245"/>
    <w:rsid w:val="00CE1983"/>
    <w:rsid w:val="00CE23CE"/>
    <w:rsid w:val="00CE26FE"/>
    <w:rsid w:val="00CE271E"/>
    <w:rsid w:val="00CE2848"/>
    <w:rsid w:val="00CE2A03"/>
    <w:rsid w:val="00CE2B31"/>
    <w:rsid w:val="00CE2E01"/>
    <w:rsid w:val="00CE2E8C"/>
    <w:rsid w:val="00CE2F6E"/>
    <w:rsid w:val="00CE31B0"/>
    <w:rsid w:val="00CE31B7"/>
    <w:rsid w:val="00CE31FD"/>
    <w:rsid w:val="00CE3210"/>
    <w:rsid w:val="00CE3215"/>
    <w:rsid w:val="00CE3377"/>
    <w:rsid w:val="00CE3407"/>
    <w:rsid w:val="00CE380D"/>
    <w:rsid w:val="00CE390D"/>
    <w:rsid w:val="00CE39D3"/>
    <w:rsid w:val="00CE407E"/>
    <w:rsid w:val="00CE43B7"/>
    <w:rsid w:val="00CE4946"/>
    <w:rsid w:val="00CE4A2C"/>
    <w:rsid w:val="00CE4C48"/>
    <w:rsid w:val="00CE4E4C"/>
    <w:rsid w:val="00CE5182"/>
    <w:rsid w:val="00CE51F8"/>
    <w:rsid w:val="00CE51FF"/>
    <w:rsid w:val="00CE52B3"/>
    <w:rsid w:val="00CE55BE"/>
    <w:rsid w:val="00CE5722"/>
    <w:rsid w:val="00CE5733"/>
    <w:rsid w:val="00CE5745"/>
    <w:rsid w:val="00CE58B8"/>
    <w:rsid w:val="00CE591E"/>
    <w:rsid w:val="00CE5A00"/>
    <w:rsid w:val="00CE5C06"/>
    <w:rsid w:val="00CE5DEB"/>
    <w:rsid w:val="00CE6173"/>
    <w:rsid w:val="00CE6442"/>
    <w:rsid w:val="00CE6752"/>
    <w:rsid w:val="00CE6870"/>
    <w:rsid w:val="00CE6E3A"/>
    <w:rsid w:val="00CE6E63"/>
    <w:rsid w:val="00CE718A"/>
    <w:rsid w:val="00CE7471"/>
    <w:rsid w:val="00CE764F"/>
    <w:rsid w:val="00CE7715"/>
    <w:rsid w:val="00CE7741"/>
    <w:rsid w:val="00CE7E2E"/>
    <w:rsid w:val="00CE7E66"/>
    <w:rsid w:val="00CE7E6B"/>
    <w:rsid w:val="00CE7FEC"/>
    <w:rsid w:val="00CF0152"/>
    <w:rsid w:val="00CF057D"/>
    <w:rsid w:val="00CF06A4"/>
    <w:rsid w:val="00CF0D47"/>
    <w:rsid w:val="00CF1048"/>
    <w:rsid w:val="00CF127C"/>
    <w:rsid w:val="00CF12B5"/>
    <w:rsid w:val="00CF14D4"/>
    <w:rsid w:val="00CF161A"/>
    <w:rsid w:val="00CF1720"/>
    <w:rsid w:val="00CF1B92"/>
    <w:rsid w:val="00CF1B9C"/>
    <w:rsid w:val="00CF1BAA"/>
    <w:rsid w:val="00CF1D92"/>
    <w:rsid w:val="00CF1E63"/>
    <w:rsid w:val="00CF23C3"/>
    <w:rsid w:val="00CF26C9"/>
    <w:rsid w:val="00CF278F"/>
    <w:rsid w:val="00CF2975"/>
    <w:rsid w:val="00CF298C"/>
    <w:rsid w:val="00CF2EDB"/>
    <w:rsid w:val="00CF2F1D"/>
    <w:rsid w:val="00CF3307"/>
    <w:rsid w:val="00CF34AB"/>
    <w:rsid w:val="00CF34F1"/>
    <w:rsid w:val="00CF36BE"/>
    <w:rsid w:val="00CF36D0"/>
    <w:rsid w:val="00CF3B98"/>
    <w:rsid w:val="00CF3E36"/>
    <w:rsid w:val="00CF3EA3"/>
    <w:rsid w:val="00CF3ED9"/>
    <w:rsid w:val="00CF3F4A"/>
    <w:rsid w:val="00CF4175"/>
    <w:rsid w:val="00CF438D"/>
    <w:rsid w:val="00CF4BDA"/>
    <w:rsid w:val="00CF4D81"/>
    <w:rsid w:val="00CF4F85"/>
    <w:rsid w:val="00CF50FC"/>
    <w:rsid w:val="00CF5236"/>
    <w:rsid w:val="00CF523B"/>
    <w:rsid w:val="00CF5372"/>
    <w:rsid w:val="00CF5429"/>
    <w:rsid w:val="00CF54AD"/>
    <w:rsid w:val="00CF55FC"/>
    <w:rsid w:val="00CF564F"/>
    <w:rsid w:val="00CF57A0"/>
    <w:rsid w:val="00CF587C"/>
    <w:rsid w:val="00CF5C85"/>
    <w:rsid w:val="00CF5E4C"/>
    <w:rsid w:val="00CF5EA4"/>
    <w:rsid w:val="00CF600E"/>
    <w:rsid w:val="00CF61B4"/>
    <w:rsid w:val="00CF6572"/>
    <w:rsid w:val="00CF65F5"/>
    <w:rsid w:val="00CF6913"/>
    <w:rsid w:val="00CF6A80"/>
    <w:rsid w:val="00CF6A8A"/>
    <w:rsid w:val="00CF6BC8"/>
    <w:rsid w:val="00CF7223"/>
    <w:rsid w:val="00CF731F"/>
    <w:rsid w:val="00CF752F"/>
    <w:rsid w:val="00CF76E1"/>
    <w:rsid w:val="00CF77C7"/>
    <w:rsid w:val="00CF78EC"/>
    <w:rsid w:val="00CF7D56"/>
    <w:rsid w:val="00CF7DC3"/>
    <w:rsid w:val="00CF7DCB"/>
    <w:rsid w:val="00D00041"/>
    <w:rsid w:val="00D00220"/>
    <w:rsid w:val="00D007F7"/>
    <w:rsid w:val="00D00B3F"/>
    <w:rsid w:val="00D010EB"/>
    <w:rsid w:val="00D01221"/>
    <w:rsid w:val="00D016E0"/>
    <w:rsid w:val="00D0193D"/>
    <w:rsid w:val="00D0198B"/>
    <w:rsid w:val="00D01CDD"/>
    <w:rsid w:val="00D01EDF"/>
    <w:rsid w:val="00D01F2D"/>
    <w:rsid w:val="00D0214B"/>
    <w:rsid w:val="00D021E9"/>
    <w:rsid w:val="00D0238C"/>
    <w:rsid w:val="00D02441"/>
    <w:rsid w:val="00D024A9"/>
    <w:rsid w:val="00D0256A"/>
    <w:rsid w:val="00D027AD"/>
    <w:rsid w:val="00D02946"/>
    <w:rsid w:val="00D0294D"/>
    <w:rsid w:val="00D0297C"/>
    <w:rsid w:val="00D02A63"/>
    <w:rsid w:val="00D02C17"/>
    <w:rsid w:val="00D02DBA"/>
    <w:rsid w:val="00D02DE1"/>
    <w:rsid w:val="00D02E2F"/>
    <w:rsid w:val="00D02E5A"/>
    <w:rsid w:val="00D032BF"/>
    <w:rsid w:val="00D0331C"/>
    <w:rsid w:val="00D034CB"/>
    <w:rsid w:val="00D0365E"/>
    <w:rsid w:val="00D036C8"/>
    <w:rsid w:val="00D03CCC"/>
    <w:rsid w:val="00D03D25"/>
    <w:rsid w:val="00D03D74"/>
    <w:rsid w:val="00D03FE8"/>
    <w:rsid w:val="00D04400"/>
    <w:rsid w:val="00D04492"/>
    <w:rsid w:val="00D047C8"/>
    <w:rsid w:val="00D04881"/>
    <w:rsid w:val="00D04A9F"/>
    <w:rsid w:val="00D05015"/>
    <w:rsid w:val="00D051E9"/>
    <w:rsid w:val="00D0538D"/>
    <w:rsid w:val="00D053C5"/>
    <w:rsid w:val="00D05C9F"/>
    <w:rsid w:val="00D05D5A"/>
    <w:rsid w:val="00D05E0B"/>
    <w:rsid w:val="00D0643F"/>
    <w:rsid w:val="00D06445"/>
    <w:rsid w:val="00D06632"/>
    <w:rsid w:val="00D0689C"/>
    <w:rsid w:val="00D06941"/>
    <w:rsid w:val="00D069B8"/>
    <w:rsid w:val="00D06AE3"/>
    <w:rsid w:val="00D06E30"/>
    <w:rsid w:val="00D06E7E"/>
    <w:rsid w:val="00D071F0"/>
    <w:rsid w:val="00D0731A"/>
    <w:rsid w:val="00D073C0"/>
    <w:rsid w:val="00D07454"/>
    <w:rsid w:val="00D074A1"/>
    <w:rsid w:val="00D07880"/>
    <w:rsid w:val="00D07A48"/>
    <w:rsid w:val="00D07D7F"/>
    <w:rsid w:val="00D103FE"/>
    <w:rsid w:val="00D106EC"/>
    <w:rsid w:val="00D107FC"/>
    <w:rsid w:val="00D108D9"/>
    <w:rsid w:val="00D109C0"/>
    <w:rsid w:val="00D10AA1"/>
    <w:rsid w:val="00D10B1F"/>
    <w:rsid w:val="00D10C1C"/>
    <w:rsid w:val="00D10DC2"/>
    <w:rsid w:val="00D110DB"/>
    <w:rsid w:val="00D1142C"/>
    <w:rsid w:val="00D11B64"/>
    <w:rsid w:val="00D11BAB"/>
    <w:rsid w:val="00D11D5C"/>
    <w:rsid w:val="00D12226"/>
    <w:rsid w:val="00D122FE"/>
    <w:rsid w:val="00D1261E"/>
    <w:rsid w:val="00D12712"/>
    <w:rsid w:val="00D128B6"/>
    <w:rsid w:val="00D12934"/>
    <w:rsid w:val="00D12D40"/>
    <w:rsid w:val="00D12D57"/>
    <w:rsid w:val="00D132C3"/>
    <w:rsid w:val="00D13465"/>
    <w:rsid w:val="00D13624"/>
    <w:rsid w:val="00D1380F"/>
    <w:rsid w:val="00D139C6"/>
    <w:rsid w:val="00D13A48"/>
    <w:rsid w:val="00D13FD3"/>
    <w:rsid w:val="00D14238"/>
    <w:rsid w:val="00D15321"/>
    <w:rsid w:val="00D153FC"/>
    <w:rsid w:val="00D155D1"/>
    <w:rsid w:val="00D156D8"/>
    <w:rsid w:val="00D15F8F"/>
    <w:rsid w:val="00D160C8"/>
    <w:rsid w:val="00D16287"/>
    <w:rsid w:val="00D162D4"/>
    <w:rsid w:val="00D16392"/>
    <w:rsid w:val="00D163B6"/>
    <w:rsid w:val="00D16577"/>
    <w:rsid w:val="00D16690"/>
    <w:rsid w:val="00D16AC1"/>
    <w:rsid w:val="00D16B09"/>
    <w:rsid w:val="00D16BEE"/>
    <w:rsid w:val="00D16C4B"/>
    <w:rsid w:val="00D16CCF"/>
    <w:rsid w:val="00D17080"/>
    <w:rsid w:val="00D17284"/>
    <w:rsid w:val="00D17A96"/>
    <w:rsid w:val="00D17E33"/>
    <w:rsid w:val="00D201CA"/>
    <w:rsid w:val="00D202C6"/>
    <w:rsid w:val="00D204D4"/>
    <w:rsid w:val="00D20609"/>
    <w:rsid w:val="00D20772"/>
    <w:rsid w:val="00D2077C"/>
    <w:rsid w:val="00D20797"/>
    <w:rsid w:val="00D208E0"/>
    <w:rsid w:val="00D20AE3"/>
    <w:rsid w:val="00D20BC6"/>
    <w:rsid w:val="00D20E30"/>
    <w:rsid w:val="00D211A9"/>
    <w:rsid w:val="00D2137C"/>
    <w:rsid w:val="00D213C8"/>
    <w:rsid w:val="00D2149E"/>
    <w:rsid w:val="00D214C7"/>
    <w:rsid w:val="00D215DF"/>
    <w:rsid w:val="00D21618"/>
    <w:rsid w:val="00D21658"/>
    <w:rsid w:val="00D21931"/>
    <w:rsid w:val="00D21A00"/>
    <w:rsid w:val="00D21D04"/>
    <w:rsid w:val="00D21FF1"/>
    <w:rsid w:val="00D220C2"/>
    <w:rsid w:val="00D22343"/>
    <w:rsid w:val="00D226FA"/>
    <w:rsid w:val="00D2278E"/>
    <w:rsid w:val="00D228F1"/>
    <w:rsid w:val="00D229FB"/>
    <w:rsid w:val="00D22A42"/>
    <w:rsid w:val="00D22A49"/>
    <w:rsid w:val="00D22B32"/>
    <w:rsid w:val="00D22C1C"/>
    <w:rsid w:val="00D22D44"/>
    <w:rsid w:val="00D22FBD"/>
    <w:rsid w:val="00D230F2"/>
    <w:rsid w:val="00D23C41"/>
    <w:rsid w:val="00D23DE1"/>
    <w:rsid w:val="00D24046"/>
    <w:rsid w:val="00D240F1"/>
    <w:rsid w:val="00D24336"/>
    <w:rsid w:val="00D246BC"/>
    <w:rsid w:val="00D248C4"/>
    <w:rsid w:val="00D24A3A"/>
    <w:rsid w:val="00D24A75"/>
    <w:rsid w:val="00D24D45"/>
    <w:rsid w:val="00D24D59"/>
    <w:rsid w:val="00D24EBD"/>
    <w:rsid w:val="00D257EE"/>
    <w:rsid w:val="00D25BE3"/>
    <w:rsid w:val="00D25C03"/>
    <w:rsid w:val="00D25C93"/>
    <w:rsid w:val="00D25D77"/>
    <w:rsid w:val="00D25F38"/>
    <w:rsid w:val="00D261B0"/>
    <w:rsid w:val="00D263C1"/>
    <w:rsid w:val="00D26701"/>
    <w:rsid w:val="00D268D0"/>
    <w:rsid w:val="00D26942"/>
    <w:rsid w:val="00D27084"/>
    <w:rsid w:val="00D2731D"/>
    <w:rsid w:val="00D27369"/>
    <w:rsid w:val="00D273D1"/>
    <w:rsid w:val="00D27417"/>
    <w:rsid w:val="00D27914"/>
    <w:rsid w:val="00D27E26"/>
    <w:rsid w:val="00D30319"/>
    <w:rsid w:val="00D30397"/>
    <w:rsid w:val="00D307FD"/>
    <w:rsid w:val="00D30889"/>
    <w:rsid w:val="00D30FF2"/>
    <w:rsid w:val="00D312F0"/>
    <w:rsid w:val="00D31339"/>
    <w:rsid w:val="00D313D8"/>
    <w:rsid w:val="00D3148E"/>
    <w:rsid w:val="00D31C95"/>
    <w:rsid w:val="00D31D1E"/>
    <w:rsid w:val="00D31D38"/>
    <w:rsid w:val="00D32130"/>
    <w:rsid w:val="00D32163"/>
    <w:rsid w:val="00D322B9"/>
    <w:rsid w:val="00D323DD"/>
    <w:rsid w:val="00D325DE"/>
    <w:rsid w:val="00D32773"/>
    <w:rsid w:val="00D32A07"/>
    <w:rsid w:val="00D32CD5"/>
    <w:rsid w:val="00D32CF4"/>
    <w:rsid w:val="00D330CD"/>
    <w:rsid w:val="00D331F0"/>
    <w:rsid w:val="00D33223"/>
    <w:rsid w:val="00D33269"/>
    <w:rsid w:val="00D334E9"/>
    <w:rsid w:val="00D33B04"/>
    <w:rsid w:val="00D33C27"/>
    <w:rsid w:val="00D33C82"/>
    <w:rsid w:val="00D33FF2"/>
    <w:rsid w:val="00D34133"/>
    <w:rsid w:val="00D3428E"/>
    <w:rsid w:val="00D346C2"/>
    <w:rsid w:val="00D346D9"/>
    <w:rsid w:val="00D3470B"/>
    <w:rsid w:val="00D3472F"/>
    <w:rsid w:val="00D34847"/>
    <w:rsid w:val="00D34943"/>
    <w:rsid w:val="00D354EE"/>
    <w:rsid w:val="00D35AA3"/>
    <w:rsid w:val="00D35BE2"/>
    <w:rsid w:val="00D35E24"/>
    <w:rsid w:val="00D35EDA"/>
    <w:rsid w:val="00D362CE"/>
    <w:rsid w:val="00D36468"/>
    <w:rsid w:val="00D364C1"/>
    <w:rsid w:val="00D365E6"/>
    <w:rsid w:val="00D36922"/>
    <w:rsid w:val="00D371D2"/>
    <w:rsid w:val="00D37331"/>
    <w:rsid w:val="00D3735C"/>
    <w:rsid w:val="00D37565"/>
    <w:rsid w:val="00D3770E"/>
    <w:rsid w:val="00D37B7F"/>
    <w:rsid w:val="00D37DB0"/>
    <w:rsid w:val="00D37F4F"/>
    <w:rsid w:val="00D37FF8"/>
    <w:rsid w:val="00D405A5"/>
    <w:rsid w:val="00D407B0"/>
    <w:rsid w:val="00D40B99"/>
    <w:rsid w:val="00D40FF3"/>
    <w:rsid w:val="00D415DB"/>
    <w:rsid w:val="00D416CB"/>
    <w:rsid w:val="00D417A3"/>
    <w:rsid w:val="00D41804"/>
    <w:rsid w:val="00D41AD8"/>
    <w:rsid w:val="00D41C38"/>
    <w:rsid w:val="00D41D31"/>
    <w:rsid w:val="00D41EAB"/>
    <w:rsid w:val="00D421CF"/>
    <w:rsid w:val="00D42230"/>
    <w:rsid w:val="00D42282"/>
    <w:rsid w:val="00D42487"/>
    <w:rsid w:val="00D42532"/>
    <w:rsid w:val="00D4263C"/>
    <w:rsid w:val="00D42916"/>
    <w:rsid w:val="00D42A48"/>
    <w:rsid w:val="00D42B56"/>
    <w:rsid w:val="00D42BC4"/>
    <w:rsid w:val="00D42C69"/>
    <w:rsid w:val="00D432C0"/>
    <w:rsid w:val="00D43394"/>
    <w:rsid w:val="00D43432"/>
    <w:rsid w:val="00D43617"/>
    <w:rsid w:val="00D43ABC"/>
    <w:rsid w:val="00D43C70"/>
    <w:rsid w:val="00D43CEB"/>
    <w:rsid w:val="00D43EF1"/>
    <w:rsid w:val="00D440C7"/>
    <w:rsid w:val="00D44408"/>
    <w:rsid w:val="00D449A9"/>
    <w:rsid w:val="00D449DE"/>
    <w:rsid w:val="00D44A97"/>
    <w:rsid w:val="00D44BAB"/>
    <w:rsid w:val="00D44BB9"/>
    <w:rsid w:val="00D44C29"/>
    <w:rsid w:val="00D44D20"/>
    <w:rsid w:val="00D44E3E"/>
    <w:rsid w:val="00D44F42"/>
    <w:rsid w:val="00D45380"/>
    <w:rsid w:val="00D4540D"/>
    <w:rsid w:val="00D45A7D"/>
    <w:rsid w:val="00D45B62"/>
    <w:rsid w:val="00D45BB5"/>
    <w:rsid w:val="00D45C7B"/>
    <w:rsid w:val="00D461BA"/>
    <w:rsid w:val="00D4658A"/>
    <w:rsid w:val="00D46695"/>
    <w:rsid w:val="00D4676C"/>
    <w:rsid w:val="00D46967"/>
    <w:rsid w:val="00D4709A"/>
    <w:rsid w:val="00D47286"/>
    <w:rsid w:val="00D4756B"/>
    <w:rsid w:val="00D4792C"/>
    <w:rsid w:val="00D47F5E"/>
    <w:rsid w:val="00D500B5"/>
    <w:rsid w:val="00D50110"/>
    <w:rsid w:val="00D5038B"/>
    <w:rsid w:val="00D506F9"/>
    <w:rsid w:val="00D50747"/>
    <w:rsid w:val="00D507D3"/>
    <w:rsid w:val="00D5082E"/>
    <w:rsid w:val="00D50A44"/>
    <w:rsid w:val="00D50EF8"/>
    <w:rsid w:val="00D5104A"/>
    <w:rsid w:val="00D5110C"/>
    <w:rsid w:val="00D5149B"/>
    <w:rsid w:val="00D515E1"/>
    <w:rsid w:val="00D51BE3"/>
    <w:rsid w:val="00D522C2"/>
    <w:rsid w:val="00D52439"/>
    <w:rsid w:val="00D52645"/>
    <w:rsid w:val="00D52725"/>
    <w:rsid w:val="00D52960"/>
    <w:rsid w:val="00D52A9E"/>
    <w:rsid w:val="00D52B7D"/>
    <w:rsid w:val="00D52D8E"/>
    <w:rsid w:val="00D52DB9"/>
    <w:rsid w:val="00D52FBA"/>
    <w:rsid w:val="00D530CF"/>
    <w:rsid w:val="00D535A6"/>
    <w:rsid w:val="00D535B9"/>
    <w:rsid w:val="00D53741"/>
    <w:rsid w:val="00D5377F"/>
    <w:rsid w:val="00D53802"/>
    <w:rsid w:val="00D53851"/>
    <w:rsid w:val="00D53AEF"/>
    <w:rsid w:val="00D53B10"/>
    <w:rsid w:val="00D53E5F"/>
    <w:rsid w:val="00D53F76"/>
    <w:rsid w:val="00D542CB"/>
    <w:rsid w:val="00D54485"/>
    <w:rsid w:val="00D5472F"/>
    <w:rsid w:val="00D54A4D"/>
    <w:rsid w:val="00D54A67"/>
    <w:rsid w:val="00D54CC2"/>
    <w:rsid w:val="00D54CDB"/>
    <w:rsid w:val="00D54D9C"/>
    <w:rsid w:val="00D54DD3"/>
    <w:rsid w:val="00D54FAA"/>
    <w:rsid w:val="00D5515C"/>
    <w:rsid w:val="00D555F3"/>
    <w:rsid w:val="00D557F4"/>
    <w:rsid w:val="00D55B61"/>
    <w:rsid w:val="00D55D08"/>
    <w:rsid w:val="00D55FF1"/>
    <w:rsid w:val="00D561CC"/>
    <w:rsid w:val="00D56521"/>
    <w:rsid w:val="00D565B5"/>
    <w:rsid w:val="00D5660D"/>
    <w:rsid w:val="00D566C0"/>
    <w:rsid w:val="00D568E2"/>
    <w:rsid w:val="00D56AB0"/>
    <w:rsid w:val="00D5708B"/>
    <w:rsid w:val="00D5731F"/>
    <w:rsid w:val="00D5737E"/>
    <w:rsid w:val="00D573C4"/>
    <w:rsid w:val="00D574E7"/>
    <w:rsid w:val="00D57829"/>
    <w:rsid w:val="00D5790C"/>
    <w:rsid w:val="00D579CF"/>
    <w:rsid w:val="00D57C1A"/>
    <w:rsid w:val="00D57C71"/>
    <w:rsid w:val="00D57CF3"/>
    <w:rsid w:val="00D57D89"/>
    <w:rsid w:val="00D57DF9"/>
    <w:rsid w:val="00D57F2A"/>
    <w:rsid w:val="00D60277"/>
    <w:rsid w:val="00D6040A"/>
    <w:rsid w:val="00D60813"/>
    <w:rsid w:val="00D60897"/>
    <w:rsid w:val="00D60DA6"/>
    <w:rsid w:val="00D60E24"/>
    <w:rsid w:val="00D60FAE"/>
    <w:rsid w:val="00D614CD"/>
    <w:rsid w:val="00D615C2"/>
    <w:rsid w:val="00D61ACF"/>
    <w:rsid w:val="00D61B42"/>
    <w:rsid w:val="00D61D03"/>
    <w:rsid w:val="00D61F3A"/>
    <w:rsid w:val="00D61FF0"/>
    <w:rsid w:val="00D62022"/>
    <w:rsid w:val="00D621F1"/>
    <w:rsid w:val="00D62945"/>
    <w:rsid w:val="00D629FA"/>
    <w:rsid w:val="00D62CA0"/>
    <w:rsid w:val="00D62FB6"/>
    <w:rsid w:val="00D6314C"/>
    <w:rsid w:val="00D6327A"/>
    <w:rsid w:val="00D632F1"/>
    <w:rsid w:val="00D633E9"/>
    <w:rsid w:val="00D6380D"/>
    <w:rsid w:val="00D63AB3"/>
    <w:rsid w:val="00D63CAC"/>
    <w:rsid w:val="00D63F03"/>
    <w:rsid w:val="00D6412E"/>
    <w:rsid w:val="00D64264"/>
    <w:rsid w:val="00D6450F"/>
    <w:rsid w:val="00D64740"/>
    <w:rsid w:val="00D64764"/>
    <w:rsid w:val="00D64A67"/>
    <w:rsid w:val="00D64AB5"/>
    <w:rsid w:val="00D64C09"/>
    <w:rsid w:val="00D64C47"/>
    <w:rsid w:val="00D64C83"/>
    <w:rsid w:val="00D64E3D"/>
    <w:rsid w:val="00D6575B"/>
    <w:rsid w:val="00D6596B"/>
    <w:rsid w:val="00D65FD3"/>
    <w:rsid w:val="00D662E7"/>
    <w:rsid w:val="00D66314"/>
    <w:rsid w:val="00D664D2"/>
    <w:rsid w:val="00D66779"/>
    <w:rsid w:val="00D66B59"/>
    <w:rsid w:val="00D66C74"/>
    <w:rsid w:val="00D66FB8"/>
    <w:rsid w:val="00D6735B"/>
    <w:rsid w:val="00D674D4"/>
    <w:rsid w:val="00D674FE"/>
    <w:rsid w:val="00D67B1F"/>
    <w:rsid w:val="00D67B72"/>
    <w:rsid w:val="00D67BF6"/>
    <w:rsid w:val="00D67C41"/>
    <w:rsid w:val="00D67CF5"/>
    <w:rsid w:val="00D67EC3"/>
    <w:rsid w:val="00D70084"/>
    <w:rsid w:val="00D701D0"/>
    <w:rsid w:val="00D707B3"/>
    <w:rsid w:val="00D70B85"/>
    <w:rsid w:val="00D70DE5"/>
    <w:rsid w:val="00D70EA3"/>
    <w:rsid w:val="00D71389"/>
    <w:rsid w:val="00D7167B"/>
    <w:rsid w:val="00D718D3"/>
    <w:rsid w:val="00D7218B"/>
    <w:rsid w:val="00D724C9"/>
    <w:rsid w:val="00D72715"/>
    <w:rsid w:val="00D72718"/>
    <w:rsid w:val="00D72753"/>
    <w:rsid w:val="00D7287A"/>
    <w:rsid w:val="00D7290F"/>
    <w:rsid w:val="00D72B06"/>
    <w:rsid w:val="00D72CCE"/>
    <w:rsid w:val="00D72E5F"/>
    <w:rsid w:val="00D72F3D"/>
    <w:rsid w:val="00D72FB1"/>
    <w:rsid w:val="00D73226"/>
    <w:rsid w:val="00D733FE"/>
    <w:rsid w:val="00D7370D"/>
    <w:rsid w:val="00D738F7"/>
    <w:rsid w:val="00D73B2E"/>
    <w:rsid w:val="00D740D8"/>
    <w:rsid w:val="00D745F3"/>
    <w:rsid w:val="00D74607"/>
    <w:rsid w:val="00D74617"/>
    <w:rsid w:val="00D7465B"/>
    <w:rsid w:val="00D7486F"/>
    <w:rsid w:val="00D7493B"/>
    <w:rsid w:val="00D74AAB"/>
    <w:rsid w:val="00D74D13"/>
    <w:rsid w:val="00D74EBB"/>
    <w:rsid w:val="00D74F22"/>
    <w:rsid w:val="00D75128"/>
    <w:rsid w:val="00D75149"/>
    <w:rsid w:val="00D75253"/>
    <w:rsid w:val="00D75427"/>
    <w:rsid w:val="00D756D7"/>
    <w:rsid w:val="00D75760"/>
    <w:rsid w:val="00D75930"/>
    <w:rsid w:val="00D75CF0"/>
    <w:rsid w:val="00D75D21"/>
    <w:rsid w:val="00D76050"/>
    <w:rsid w:val="00D76100"/>
    <w:rsid w:val="00D763CB"/>
    <w:rsid w:val="00D76507"/>
    <w:rsid w:val="00D765FB"/>
    <w:rsid w:val="00D76A3A"/>
    <w:rsid w:val="00D76DA3"/>
    <w:rsid w:val="00D76ED2"/>
    <w:rsid w:val="00D772FA"/>
    <w:rsid w:val="00D7751D"/>
    <w:rsid w:val="00D775BB"/>
    <w:rsid w:val="00D77716"/>
    <w:rsid w:val="00D777B2"/>
    <w:rsid w:val="00D77988"/>
    <w:rsid w:val="00D779A4"/>
    <w:rsid w:val="00D77A6D"/>
    <w:rsid w:val="00D77F7D"/>
    <w:rsid w:val="00D800D8"/>
    <w:rsid w:val="00D80706"/>
    <w:rsid w:val="00D80D4E"/>
    <w:rsid w:val="00D80DCF"/>
    <w:rsid w:val="00D80E61"/>
    <w:rsid w:val="00D80E99"/>
    <w:rsid w:val="00D80EF6"/>
    <w:rsid w:val="00D80FB3"/>
    <w:rsid w:val="00D81235"/>
    <w:rsid w:val="00D81371"/>
    <w:rsid w:val="00D81680"/>
    <w:rsid w:val="00D817A6"/>
    <w:rsid w:val="00D81BF2"/>
    <w:rsid w:val="00D81CEC"/>
    <w:rsid w:val="00D81F49"/>
    <w:rsid w:val="00D81F83"/>
    <w:rsid w:val="00D82131"/>
    <w:rsid w:val="00D822AA"/>
    <w:rsid w:val="00D82447"/>
    <w:rsid w:val="00D82669"/>
    <w:rsid w:val="00D82905"/>
    <w:rsid w:val="00D82D34"/>
    <w:rsid w:val="00D8350A"/>
    <w:rsid w:val="00D83623"/>
    <w:rsid w:val="00D83726"/>
    <w:rsid w:val="00D842D9"/>
    <w:rsid w:val="00D84539"/>
    <w:rsid w:val="00D8465D"/>
    <w:rsid w:val="00D8466E"/>
    <w:rsid w:val="00D84957"/>
    <w:rsid w:val="00D84C6F"/>
    <w:rsid w:val="00D84D42"/>
    <w:rsid w:val="00D84D93"/>
    <w:rsid w:val="00D85B1C"/>
    <w:rsid w:val="00D85BDF"/>
    <w:rsid w:val="00D85C5B"/>
    <w:rsid w:val="00D85DEA"/>
    <w:rsid w:val="00D85E4C"/>
    <w:rsid w:val="00D85F6D"/>
    <w:rsid w:val="00D85FCF"/>
    <w:rsid w:val="00D86084"/>
    <w:rsid w:val="00D86231"/>
    <w:rsid w:val="00D86359"/>
    <w:rsid w:val="00D863F9"/>
    <w:rsid w:val="00D8640C"/>
    <w:rsid w:val="00D864EA"/>
    <w:rsid w:val="00D86581"/>
    <w:rsid w:val="00D868C4"/>
    <w:rsid w:val="00D86AB9"/>
    <w:rsid w:val="00D86B0B"/>
    <w:rsid w:val="00D86B63"/>
    <w:rsid w:val="00D87159"/>
    <w:rsid w:val="00D87519"/>
    <w:rsid w:val="00D8751E"/>
    <w:rsid w:val="00D87530"/>
    <w:rsid w:val="00D87567"/>
    <w:rsid w:val="00D876A2"/>
    <w:rsid w:val="00D87714"/>
    <w:rsid w:val="00D8794F"/>
    <w:rsid w:val="00D87B77"/>
    <w:rsid w:val="00D87BEA"/>
    <w:rsid w:val="00D9044A"/>
    <w:rsid w:val="00D904DF"/>
    <w:rsid w:val="00D904E7"/>
    <w:rsid w:val="00D90517"/>
    <w:rsid w:val="00D90554"/>
    <w:rsid w:val="00D90857"/>
    <w:rsid w:val="00D90951"/>
    <w:rsid w:val="00D90B79"/>
    <w:rsid w:val="00D90ED9"/>
    <w:rsid w:val="00D90FC9"/>
    <w:rsid w:val="00D91124"/>
    <w:rsid w:val="00D911C5"/>
    <w:rsid w:val="00D913D4"/>
    <w:rsid w:val="00D9175C"/>
    <w:rsid w:val="00D91795"/>
    <w:rsid w:val="00D91907"/>
    <w:rsid w:val="00D91B0F"/>
    <w:rsid w:val="00D91F8C"/>
    <w:rsid w:val="00D921A0"/>
    <w:rsid w:val="00D92385"/>
    <w:rsid w:val="00D92423"/>
    <w:rsid w:val="00D92446"/>
    <w:rsid w:val="00D9244A"/>
    <w:rsid w:val="00D924FB"/>
    <w:rsid w:val="00D925AD"/>
    <w:rsid w:val="00D9261C"/>
    <w:rsid w:val="00D926D4"/>
    <w:rsid w:val="00D928B2"/>
    <w:rsid w:val="00D928D7"/>
    <w:rsid w:val="00D928EA"/>
    <w:rsid w:val="00D92A10"/>
    <w:rsid w:val="00D92B36"/>
    <w:rsid w:val="00D92B46"/>
    <w:rsid w:val="00D92DDB"/>
    <w:rsid w:val="00D93114"/>
    <w:rsid w:val="00D931A0"/>
    <w:rsid w:val="00D9325B"/>
    <w:rsid w:val="00D932F7"/>
    <w:rsid w:val="00D933EA"/>
    <w:rsid w:val="00D93566"/>
    <w:rsid w:val="00D93703"/>
    <w:rsid w:val="00D9386C"/>
    <w:rsid w:val="00D9386F"/>
    <w:rsid w:val="00D93994"/>
    <w:rsid w:val="00D93A10"/>
    <w:rsid w:val="00D93A2E"/>
    <w:rsid w:val="00D93ACE"/>
    <w:rsid w:val="00D93B37"/>
    <w:rsid w:val="00D94035"/>
    <w:rsid w:val="00D9407D"/>
    <w:rsid w:val="00D9410D"/>
    <w:rsid w:val="00D9447D"/>
    <w:rsid w:val="00D94537"/>
    <w:rsid w:val="00D948AD"/>
    <w:rsid w:val="00D94982"/>
    <w:rsid w:val="00D94A75"/>
    <w:rsid w:val="00D94AF4"/>
    <w:rsid w:val="00D95013"/>
    <w:rsid w:val="00D95034"/>
    <w:rsid w:val="00D9504D"/>
    <w:rsid w:val="00D9530A"/>
    <w:rsid w:val="00D958B4"/>
    <w:rsid w:val="00D95A01"/>
    <w:rsid w:val="00D95A51"/>
    <w:rsid w:val="00D95A7A"/>
    <w:rsid w:val="00D95B9B"/>
    <w:rsid w:val="00D95C81"/>
    <w:rsid w:val="00D95D3B"/>
    <w:rsid w:val="00D95D3E"/>
    <w:rsid w:val="00D95E58"/>
    <w:rsid w:val="00D95EC7"/>
    <w:rsid w:val="00D95ED8"/>
    <w:rsid w:val="00D96050"/>
    <w:rsid w:val="00D9635D"/>
    <w:rsid w:val="00D964D9"/>
    <w:rsid w:val="00D96A16"/>
    <w:rsid w:val="00D96C70"/>
    <w:rsid w:val="00D96E1B"/>
    <w:rsid w:val="00D96F52"/>
    <w:rsid w:val="00D9722F"/>
    <w:rsid w:val="00D97424"/>
    <w:rsid w:val="00D9754B"/>
    <w:rsid w:val="00D97555"/>
    <w:rsid w:val="00D978E9"/>
    <w:rsid w:val="00D97FB9"/>
    <w:rsid w:val="00DA0105"/>
    <w:rsid w:val="00DA0219"/>
    <w:rsid w:val="00DA0680"/>
    <w:rsid w:val="00DA0B57"/>
    <w:rsid w:val="00DA0CCB"/>
    <w:rsid w:val="00DA0D06"/>
    <w:rsid w:val="00DA0DE5"/>
    <w:rsid w:val="00DA0E44"/>
    <w:rsid w:val="00DA1030"/>
    <w:rsid w:val="00DA1183"/>
    <w:rsid w:val="00DA13B9"/>
    <w:rsid w:val="00DA16A7"/>
    <w:rsid w:val="00DA185D"/>
    <w:rsid w:val="00DA196E"/>
    <w:rsid w:val="00DA1AF1"/>
    <w:rsid w:val="00DA1DB3"/>
    <w:rsid w:val="00DA1E69"/>
    <w:rsid w:val="00DA1FAF"/>
    <w:rsid w:val="00DA2689"/>
    <w:rsid w:val="00DA277D"/>
    <w:rsid w:val="00DA2887"/>
    <w:rsid w:val="00DA290E"/>
    <w:rsid w:val="00DA34AE"/>
    <w:rsid w:val="00DA39B3"/>
    <w:rsid w:val="00DA39C6"/>
    <w:rsid w:val="00DA40B1"/>
    <w:rsid w:val="00DA43C6"/>
    <w:rsid w:val="00DA4691"/>
    <w:rsid w:val="00DA4EDE"/>
    <w:rsid w:val="00DA4F14"/>
    <w:rsid w:val="00DA510E"/>
    <w:rsid w:val="00DA5611"/>
    <w:rsid w:val="00DA568A"/>
    <w:rsid w:val="00DA5697"/>
    <w:rsid w:val="00DA575E"/>
    <w:rsid w:val="00DA5CD3"/>
    <w:rsid w:val="00DA5F17"/>
    <w:rsid w:val="00DA5F21"/>
    <w:rsid w:val="00DA61D6"/>
    <w:rsid w:val="00DA6400"/>
    <w:rsid w:val="00DA6908"/>
    <w:rsid w:val="00DA695F"/>
    <w:rsid w:val="00DA7006"/>
    <w:rsid w:val="00DA7071"/>
    <w:rsid w:val="00DA7168"/>
    <w:rsid w:val="00DA791E"/>
    <w:rsid w:val="00DA7C29"/>
    <w:rsid w:val="00DA7CC0"/>
    <w:rsid w:val="00DA7FCD"/>
    <w:rsid w:val="00DB01DD"/>
    <w:rsid w:val="00DB066A"/>
    <w:rsid w:val="00DB0867"/>
    <w:rsid w:val="00DB0E46"/>
    <w:rsid w:val="00DB0F55"/>
    <w:rsid w:val="00DB10F7"/>
    <w:rsid w:val="00DB1538"/>
    <w:rsid w:val="00DB15A7"/>
    <w:rsid w:val="00DB15EF"/>
    <w:rsid w:val="00DB18CC"/>
    <w:rsid w:val="00DB1B01"/>
    <w:rsid w:val="00DB1E59"/>
    <w:rsid w:val="00DB2043"/>
    <w:rsid w:val="00DB2141"/>
    <w:rsid w:val="00DB2483"/>
    <w:rsid w:val="00DB277D"/>
    <w:rsid w:val="00DB2D78"/>
    <w:rsid w:val="00DB2F76"/>
    <w:rsid w:val="00DB3107"/>
    <w:rsid w:val="00DB3161"/>
    <w:rsid w:val="00DB3195"/>
    <w:rsid w:val="00DB319F"/>
    <w:rsid w:val="00DB31BF"/>
    <w:rsid w:val="00DB33E0"/>
    <w:rsid w:val="00DB3682"/>
    <w:rsid w:val="00DB3711"/>
    <w:rsid w:val="00DB37C3"/>
    <w:rsid w:val="00DB396E"/>
    <w:rsid w:val="00DB39B5"/>
    <w:rsid w:val="00DB3B50"/>
    <w:rsid w:val="00DB3CDC"/>
    <w:rsid w:val="00DB3D3C"/>
    <w:rsid w:val="00DB3D8D"/>
    <w:rsid w:val="00DB3DA9"/>
    <w:rsid w:val="00DB3DBB"/>
    <w:rsid w:val="00DB3EDC"/>
    <w:rsid w:val="00DB3F1F"/>
    <w:rsid w:val="00DB40E6"/>
    <w:rsid w:val="00DB40FF"/>
    <w:rsid w:val="00DB4378"/>
    <w:rsid w:val="00DB4386"/>
    <w:rsid w:val="00DB49F6"/>
    <w:rsid w:val="00DB4A66"/>
    <w:rsid w:val="00DB4AA1"/>
    <w:rsid w:val="00DB4DBC"/>
    <w:rsid w:val="00DB4FD5"/>
    <w:rsid w:val="00DB5348"/>
    <w:rsid w:val="00DB557D"/>
    <w:rsid w:val="00DB55B1"/>
    <w:rsid w:val="00DB58B3"/>
    <w:rsid w:val="00DB5B53"/>
    <w:rsid w:val="00DB5C16"/>
    <w:rsid w:val="00DB5C8B"/>
    <w:rsid w:val="00DB5D3F"/>
    <w:rsid w:val="00DB601E"/>
    <w:rsid w:val="00DB621A"/>
    <w:rsid w:val="00DB6368"/>
    <w:rsid w:val="00DB6615"/>
    <w:rsid w:val="00DB67C6"/>
    <w:rsid w:val="00DB694F"/>
    <w:rsid w:val="00DB6DB5"/>
    <w:rsid w:val="00DB6E54"/>
    <w:rsid w:val="00DB71F3"/>
    <w:rsid w:val="00DB7216"/>
    <w:rsid w:val="00DB74D4"/>
    <w:rsid w:val="00DB7522"/>
    <w:rsid w:val="00DB77AA"/>
    <w:rsid w:val="00DB78E1"/>
    <w:rsid w:val="00DB7A8B"/>
    <w:rsid w:val="00DB7BBA"/>
    <w:rsid w:val="00DB7C64"/>
    <w:rsid w:val="00DC01D3"/>
    <w:rsid w:val="00DC052D"/>
    <w:rsid w:val="00DC0721"/>
    <w:rsid w:val="00DC07C7"/>
    <w:rsid w:val="00DC094C"/>
    <w:rsid w:val="00DC0A99"/>
    <w:rsid w:val="00DC0B7C"/>
    <w:rsid w:val="00DC0F28"/>
    <w:rsid w:val="00DC1131"/>
    <w:rsid w:val="00DC1157"/>
    <w:rsid w:val="00DC125D"/>
    <w:rsid w:val="00DC150A"/>
    <w:rsid w:val="00DC16F3"/>
    <w:rsid w:val="00DC1928"/>
    <w:rsid w:val="00DC1C6E"/>
    <w:rsid w:val="00DC1F6D"/>
    <w:rsid w:val="00DC20E2"/>
    <w:rsid w:val="00DC218F"/>
    <w:rsid w:val="00DC2239"/>
    <w:rsid w:val="00DC231C"/>
    <w:rsid w:val="00DC255E"/>
    <w:rsid w:val="00DC2C62"/>
    <w:rsid w:val="00DC2CDC"/>
    <w:rsid w:val="00DC2D55"/>
    <w:rsid w:val="00DC2F2F"/>
    <w:rsid w:val="00DC324F"/>
    <w:rsid w:val="00DC328F"/>
    <w:rsid w:val="00DC34D2"/>
    <w:rsid w:val="00DC351E"/>
    <w:rsid w:val="00DC3588"/>
    <w:rsid w:val="00DC35BE"/>
    <w:rsid w:val="00DC3756"/>
    <w:rsid w:val="00DC38FD"/>
    <w:rsid w:val="00DC3C1A"/>
    <w:rsid w:val="00DC4163"/>
    <w:rsid w:val="00DC44F3"/>
    <w:rsid w:val="00DC494E"/>
    <w:rsid w:val="00DC4994"/>
    <w:rsid w:val="00DC4ABC"/>
    <w:rsid w:val="00DC4B4D"/>
    <w:rsid w:val="00DC4E5F"/>
    <w:rsid w:val="00DC5105"/>
    <w:rsid w:val="00DC5793"/>
    <w:rsid w:val="00DC59A1"/>
    <w:rsid w:val="00DC5B07"/>
    <w:rsid w:val="00DC5B0B"/>
    <w:rsid w:val="00DC5BC3"/>
    <w:rsid w:val="00DC5EB4"/>
    <w:rsid w:val="00DC5EE7"/>
    <w:rsid w:val="00DC5FC0"/>
    <w:rsid w:val="00DC6218"/>
    <w:rsid w:val="00DC6266"/>
    <w:rsid w:val="00DC629F"/>
    <w:rsid w:val="00DC6BD1"/>
    <w:rsid w:val="00DC73EB"/>
    <w:rsid w:val="00DC7489"/>
    <w:rsid w:val="00DC75A9"/>
    <w:rsid w:val="00DC76FF"/>
    <w:rsid w:val="00DC7722"/>
    <w:rsid w:val="00DC77A6"/>
    <w:rsid w:val="00DC79B9"/>
    <w:rsid w:val="00DC79D2"/>
    <w:rsid w:val="00DC7B8D"/>
    <w:rsid w:val="00DC7D32"/>
    <w:rsid w:val="00DC7D5E"/>
    <w:rsid w:val="00DC7E08"/>
    <w:rsid w:val="00DD0449"/>
    <w:rsid w:val="00DD07E4"/>
    <w:rsid w:val="00DD0AC6"/>
    <w:rsid w:val="00DD1154"/>
    <w:rsid w:val="00DD11A3"/>
    <w:rsid w:val="00DD11CC"/>
    <w:rsid w:val="00DD17AA"/>
    <w:rsid w:val="00DD17B4"/>
    <w:rsid w:val="00DD18B4"/>
    <w:rsid w:val="00DD1915"/>
    <w:rsid w:val="00DD19AF"/>
    <w:rsid w:val="00DD1D4A"/>
    <w:rsid w:val="00DD1E7A"/>
    <w:rsid w:val="00DD1FE3"/>
    <w:rsid w:val="00DD23A7"/>
    <w:rsid w:val="00DD27BE"/>
    <w:rsid w:val="00DD29BF"/>
    <w:rsid w:val="00DD2A34"/>
    <w:rsid w:val="00DD2D49"/>
    <w:rsid w:val="00DD2E8C"/>
    <w:rsid w:val="00DD3074"/>
    <w:rsid w:val="00DD3156"/>
    <w:rsid w:val="00DD3169"/>
    <w:rsid w:val="00DD3436"/>
    <w:rsid w:val="00DD35D5"/>
    <w:rsid w:val="00DD385A"/>
    <w:rsid w:val="00DD39AA"/>
    <w:rsid w:val="00DD39D1"/>
    <w:rsid w:val="00DD39F3"/>
    <w:rsid w:val="00DD3C26"/>
    <w:rsid w:val="00DD3CCB"/>
    <w:rsid w:val="00DD3EE5"/>
    <w:rsid w:val="00DD3FF2"/>
    <w:rsid w:val="00DD4299"/>
    <w:rsid w:val="00DD4406"/>
    <w:rsid w:val="00DD44EF"/>
    <w:rsid w:val="00DD45AF"/>
    <w:rsid w:val="00DD45DD"/>
    <w:rsid w:val="00DD4955"/>
    <w:rsid w:val="00DD49B7"/>
    <w:rsid w:val="00DD49BD"/>
    <w:rsid w:val="00DD49FD"/>
    <w:rsid w:val="00DD4D25"/>
    <w:rsid w:val="00DD4EEF"/>
    <w:rsid w:val="00DD4FAB"/>
    <w:rsid w:val="00DD5575"/>
    <w:rsid w:val="00DD587F"/>
    <w:rsid w:val="00DD5A56"/>
    <w:rsid w:val="00DD5A5F"/>
    <w:rsid w:val="00DD5A8B"/>
    <w:rsid w:val="00DD5D03"/>
    <w:rsid w:val="00DD5F82"/>
    <w:rsid w:val="00DD5FA3"/>
    <w:rsid w:val="00DD6078"/>
    <w:rsid w:val="00DD61D0"/>
    <w:rsid w:val="00DD651C"/>
    <w:rsid w:val="00DD6642"/>
    <w:rsid w:val="00DD6710"/>
    <w:rsid w:val="00DD6B3B"/>
    <w:rsid w:val="00DD6C88"/>
    <w:rsid w:val="00DD700B"/>
    <w:rsid w:val="00DD7152"/>
    <w:rsid w:val="00DD7226"/>
    <w:rsid w:val="00DD72CE"/>
    <w:rsid w:val="00DD7378"/>
    <w:rsid w:val="00DD7406"/>
    <w:rsid w:val="00DD7914"/>
    <w:rsid w:val="00DD7A3B"/>
    <w:rsid w:val="00DD7BDD"/>
    <w:rsid w:val="00DD7EA6"/>
    <w:rsid w:val="00DE0038"/>
    <w:rsid w:val="00DE036E"/>
    <w:rsid w:val="00DE0519"/>
    <w:rsid w:val="00DE0AEA"/>
    <w:rsid w:val="00DE0E8F"/>
    <w:rsid w:val="00DE151E"/>
    <w:rsid w:val="00DE1627"/>
    <w:rsid w:val="00DE16DC"/>
    <w:rsid w:val="00DE1C6C"/>
    <w:rsid w:val="00DE1CC0"/>
    <w:rsid w:val="00DE25BA"/>
    <w:rsid w:val="00DE267B"/>
    <w:rsid w:val="00DE26D0"/>
    <w:rsid w:val="00DE289A"/>
    <w:rsid w:val="00DE2C1A"/>
    <w:rsid w:val="00DE315B"/>
    <w:rsid w:val="00DE321E"/>
    <w:rsid w:val="00DE35DA"/>
    <w:rsid w:val="00DE366B"/>
    <w:rsid w:val="00DE36B9"/>
    <w:rsid w:val="00DE392D"/>
    <w:rsid w:val="00DE3B97"/>
    <w:rsid w:val="00DE3D1F"/>
    <w:rsid w:val="00DE3EDF"/>
    <w:rsid w:val="00DE42AB"/>
    <w:rsid w:val="00DE42DC"/>
    <w:rsid w:val="00DE433F"/>
    <w:rsid w:val="00DE44A0"/>
    <w:rsid w:val="00DE4597"/>
    <w:rsid w:val="00DE45A0"/>
    <w:rsid w:val="00DE4985"/>
    <w:rsid w:val="00DE4CBB"/>
    <w:rsid w:val="00DE4E42"/>
    <w:rsid w:val="00DE4E63"/>
    <w:rsid w:val="00DE4FE7"/>
    <w:rsid w:val="00DE506A"/>
    <w:rsid w:val="00DE527B"/>
    <w:rsid w:val="00DE55F3"/>
    <w:rsid w:val="00DE569E"/>
    <w:rsid w:val="00DE5B5B"/>
    <w:rsid w:val="00DE5FBB"/>
    <w:rsid w:val="00DE6239"/>
    <w:rsid w:val="00DE6349"/>
    <w:rsid w:val="00DE643E"/>
    <w:rsid w:val="00DE648E"/>
    <w:rsid w:val="00DE65A7"/>
    <w:rsid w:val="00DE6A98"/>
    <w:rsid w:val="00DE6AFC"/>
    <w:rsid w:val="00DE6F51"/>
    <w:rsid w:val="00DE70E1"/>
    <w:rsid w:val="00DE729E"/>
    <w:rsid w:val="00DE76E1"/>
    <w:rsid w:val="00DE7829"/>
    <w:rsid w:val="00DE7878"/>
    <w:rsid w:val="00DE799D"/>
    <w:rsid w:val="00DE7B43"/>
    <w:rsid w:val="00DE7BC0"/>
    <w:rsid w:val="00DE7CF6"/>
    <w:rsid w:val="00DE7D0D"/>
    <w:rsid w:val="00DE7F78"/>
    <w:rsid w:val="00DF0065"/>
    <w:rsid w:val="00DF00B7"/>
    <w:rsid w:val="00DF0318"/>
    <w:rsid w:val="00DF032E"/>
    <w:rsid w:val="00DF05A8"/>
    <w:rsid w:val="00DF0818"/>
    <w:rsid w:val="00DF095D"/>
    <w:rsid w:val="00DF0ECB"/>
    <w:rsid w:val="00DF0F38"/>
    <w:rsid w:val="00DF0FF3"/>
    <w:rsid w:val="00DF103D"/>
    <w:rsid w:val="00DF1200"/>
    <w:rsid w:val="00DF144E"/>
    <w:rsid w:val="00DF1577"/>
    <w:rsid w:val="00DF1683"/>
    <w:rsid w:val="00DF1774"/>
    <w:rsid w:val="00DF177E"/>
    <w:rsid w:val="00DF1941"/>
    <w:rsid w:val="00DF1C8B"/>
    <w:rsid w:val="00DF1CFA"/>
    <w:rsid w:val="00DF1F99"/>
    <w:rsid w:val="00DF2253"/>
    <w:rsid w:val="00DF2311"/>
    <w:rsid w:val="00DF25BB"/>
    <w:rsid w:val="00DF28B5"/>
    <w:rsid w:val="00DF28CA"/>
    <w:rsid w:val="00DF28DE"/>
    <w:rsid w:val="00DF2B1F"/>
    <w:rsid w:val="00DF2C5A"/>
    <w:rsid w:val="00DF2DE7"/>
    <w:rsid w:val="00DF2EC5"/>
    <w:rsid w:val="00DF30AC"/>
    <w:rsid w:val="00DF30C2"/>
    <w:rsid w:val="00DF33E2"/>
    <w:rsid w:val="00DF3402"/>
    <w:rsid w:val="00DF37E8"/>
    <w:rsid w:val="00DF3AB4"/>
    <w:rsid w:val="00DF3E60"/>
    <w:rsid w:val="00DF40DD"/>
    <w:rsid w:val="00DF4223"/>
    <w:rsid w:val="00DF46CD"/>
    <w:rsid w:val="00DF48F6"/>
    <w:rsid w:val="00DF4992"/>
    <w:rsid w:val="00DF4B5D"/>
    <w:rsid w:val="00DF529D"/>
    <w:rsid w:val="00DF5662"/>
    <w:rsid w:val="00DF58A4"/>
    <w:rsid w:val="00DF5974"/>
    <w:rsid w:val="00DF5A86"/>
    <w:rsid w:val="00DF5C49"/>
    <w:rsid w:val="00DF5E5B"/>
    <w:rsid w:val="00DF5EEB"/>
    <w:rsid w:val="00DF6206"/>
    <w:rsid w:val="00DF630C"/>
    <w:rsid w:val="00DF6462"/>
    <w:rsid w:val="00DF6E4D"/>
    <w:rsid w:val="00DF6ECB"/>
    <w:rsid w:val="00DF7297"/>
    <w:rsid w:val="00DF7603"/>
    <w:rsid w:val="00DF793D"/>
    <w:rsid w:val="00DF7BBF"/>
    <w:rsid w:val="00DF7C4A"/>
    <w:rsid w:val="00DF7C8B"/>
    <w:rsid w:val="00DF7CE5"/>
    <w:rsid w:val="00DF7D9D"/>
    <w:rsid w:val="00DF7E75"/>
    <w:rsid w:val="00DF7FDB"/>
    <w:rsid w:val="00E0015B"/>
    <w:rsid w:val="00E00238"/>
    <w:rsid w:val="00E002C5"/>
    <w:rsid w:val="00E002EB"/>
    <w:rsid w:val="00E00333"/>
    <w:rsid w:val="00E00388"/>
    <w:rsid w:val="00E004F0"/>
    <w:rsid w:val="00E00B31"/>
    <w:rsid w:val="00E00BE2"/>
    <w:rsid w:val="00E00E71"/>
    <w:rsid w:val="00E01241"/>
    <w:rsid w:val="00E012F8"/>
    <w:rsid w:val="00E01622"/>
    <w:rsid w:val="00E01765"/>
    <w:rsid w:val="00E01BE3"/>
    <w:rsid w:val="00E01BF9"/>
    <w:rsid w:val="00E01C56"/>
    <w:rsid w:val="00E020EB"/>
    <w:rsid w:val="00E024DF"/>
    <w:rsid w:val="00E02862"/>
    <w:rsid w:val="00E02C99"/>
    <w:rsid w:val="00E02EA7"/>
    <w:rsid w:val="00E02FF1"/>
    <w:rsid w:val="00E02FFD"/>
    <w:rsid w:val="00E030FE"/>
    <w:rsid w:val="00E031C9"/>
    <w:rsid w:val="00E0327E"/>
    <w:rsid w:val="00E03507"/>
    <w:rsid w:val="00E0385B"/>
    <w:rsid w:val="00E03B04"/>
    <w:rsid w:val="00E03DE4"/>
    <w:rsid w:val="00E04811"/>
    <w:rsid w:val="00E04A6E"/>
    <w:rsid w:val="00E04B98"/>
    <w:rsid w:val="00E04BAE"/>
    <w:rsid w:val="00E04F10"/>
    <w:rsid w:val="00E05064"/>
    <w:rsid w:val="00E0509C"/>
    <w:rsid w:val="00E0512A"/>
    <w:rsid w:val="00E05159"/>
    <w:rsid w:val="00E054D1"/>
    <w:rsid w:val="00E056D3"/>
    <w:rsid w:val="00E058B8"/>
    <w:rsid w:val="00E05A16"/>
    <w:rsid w:val="00E05D22"/>
    <w:rsid w:val="00E05E1F"/>
    <w:rsid w:val="00E062DA"/>
    <w:rsid w:val="00E06952"/>
    <w:rsid w:val="00E06A7B"/>
    <w:rsid w:val="00E06B08"/>
    <w:rsid w:val="00E06BCD"/>
    <w:rsid w:val="00E06FCE"/>
    <w:rsid w:val="00E0724F"/>
    <w:rsid w:val="00E074EB"/>
    <w:rsid w:val="00E07941"/>
    <w:rsid w:val="00E07B59"/>
    <w:rsid w:val="00E07F0B"/>
    <w:rsid w:val="00E10095"/>
    <w:rsid w:val="00E1060C"/>
    <w:rsid w:val="00E1065A"/>
    <w:rsid w:val="00E10661"/>
    <w:rsid w:val="00E1071F"/>
    <w:rsid w:val="00E10ABE"/>
    <w:rsid w:val="00E10C1E"/>
    <w:rsid w:val="00E10C5D"/>
    <w:rsid w:val="00E10D81"/>
    <w:rsid w:val="00E10E07"/>
    <w:rsid w:val="00E10E7C"/>
    <w:rsid w:val="00E1102F"/>
    <w:rsid w:val="00E11162"/>
    <w:rsid w:val="00E1133B"/>
    <w:rsid w:val="00E11771"/>
    <w:rsid w:val="00E11A47"/>
    <w:rsid w:val="00E11CCA"/>
    <w:rsid w:val="00E11E52"/>
    <w:rsid w:val="00E123BA"/>
    <w:rsid w:val="00E12ED0"/>
    <w:rsid w:val="00E13023"/>
    <w:rsid w:val="00E130FF"/>
    <w:rsid w:val="00E13509"/>
    <w:rsid w:val="00E1352F"/>
    <w:rsid w:val="00E13634"/>
    <w:rsid w:val="00E1385D"/>
    <w:rsid w:val="00E1399E"/>
    <w:rsid w:val="00E13D14"/>
    <w:rsid w:val="00E13D8D"/>
    <w:rsid w:val="00E13DB4"/>
    <w:rsid w:val="00E13DBD"/>
    <w:rsid w:val="00E140C1"/>
    <w:rsid w:val="00E142E4"/>
    <w:rsid w:val="00E147CF"/>
    <w:rsid w:val="00E14A01"/>
    <w:rsid w:val="00E14B32"/>
    <w:rsid w:val="00E14EAA"/>
    <w:rsid w:val="00E15032"/>
    <w:rsid w:val="00E150E2"/>
    <w:rsid w:val="00E155EB"/>
    <w:rsid w:val="00E15732"/>
    <w:rsid w:val="00E158E6"/>
    <w:rsid w:val="00E1633E"/>
    <w:rsid w:val="00E1643F"/>
    <w:rsid w:val="00E167CB"/>
    <w:rsid w:val="00E16CD3"/>
    <w:rsid w:val="00E16DE8"/>
    <w:rsid w:val="00E17385"/>
    <w:rsid w:val="00E174D5"/>
    <w:rsid w:val="00E17509"/>
    <w:rsid w:val="00E175E2"/>
    <w:rsid w:val="00E1785B"/>
    <w:rsid w:val="00E17B76"/>
    <w:rsid w:val="00E17C87"/>
    <w:rsid w:val="00E17E96"/>
    <w:rsid w:val="00E17EDA"/>
    <w:rsid w:val="00E2000F"/>
    <w:rsid w:val="00E2007D"/>
    <w:rsid w:val="00E20B77"/>
    <w:rsid w:val="00E20CF2"/>
    <w:rsid w:val="00E20ED5"/>
    <w:rsid w:val="00E20F16"/>
    <w:rsid w:val="00E211B8"/>
    <w:rsid w:val="00E21247"/>
    <w:rsid w:val="00E2129F"/>
    <w:rsid w:val="00E2154C"/>
    <w:rsid w:val="00E215C4"/>
    <w:rsid w:val="00E21711"/>
    <w:rsid w:val="00E2182C"/>
    <w:rsid w:val="00E218B0"/>
    <w:rsid w:val="00E21926"/>
    <w:rsid w:val="00E21A58"/>
    <w:rsid w:val="00E21AB1"/>
    <w:rsid w:val="00E21DE5"/>
    <w:rsid w:val="00E220EB"/>
    <w:rsid w:val="00E2218E"/>
    <w:rsid w:val="00E223FD"/>
    <w:rsid w:val="00E224EF"/>
    <w:rsid w:val="00E224F0"/>
    <w:rsid w:val="00E2272B"/>
    <w:rsid w:val="00E2288F"/>
    <w:rsid w:val="00E2290E"/>
    <w:rsid w:val="00E22E4A"/>
    <w:rsid w:val="00E2356E"/>
    <w:rsid w:val="00E236F2"/>
    <w:rsid w:val="00E23867"/>
    <w:rsid w:val="00E238A2"/>
    <w:rsid w:val="00E23B35"/>
    <w:rsid w:val="00E23DA6"/>
    <w:rsid w:val="00E23DF0"/>
    <w:rsid w:val="00E23E12"/>
    <w:rsid w:val="00E23EF1"/>
    <w:rsid w:val="00E23FAA"/>
    <w:rsid w:val="00E241DD"/>
    <w:rsid w:val="00E24771"/>
    <w:rsid w:val="00E24C09"/>
    <w:rsid w:val="00E24C2B"/>
    <w:rsid w:val="00E24C6F"/>
    <w:rsid w:val="00E24FD7"/>
    <w:rsid w:val="00E2518D"/>
    <w:rsid w:val="00E25708"/>
    <w:rsid w:val="00E259A8"/>
    <w:rsid w:val="00E25BE1"/>
    <w:rsid w:val="00E25C34"/>
    <w:rsid w:val="00E26003"/>
    <w:rsid w:val="00E26186"/>
    <w:rsid w:val="00E26977"/>
    <w:rsid w:val="00E26BA8"/>
    <w:rsid w:val="00E26F82"/>
    <w:rsid w:val="00E27157"/>
    <w:rsid w:val="00E271CE"/>
    <w:rsid w:val="00E2729A"/>
    <w:rsid w:val="00E27980"/>
    <w:rsid w:val="00E279A8"/>
    <w:rsid w:val="00E279CE"/>
    <w:rsid w:val="00E27C00"/>
    <w:rsid w:val="00E27E50"/>
    <w:rsid w:val="00E27E73"/>
    <w:rsid w:val="00E30380"/>
    <w:rsid w:val="00E306A5"/>
    <w:rsid w:val="00E30A69"/>
    <w:rsid w:val="00E30A99"/>
    <w:rsid w:val="00E30DFB"/>
    <w:rsid w:val="00E3159F"/>
    <w:rsid w:val="00E31949"/>
    <w:rsid w:val="00E31B71"/>
    <w:rsid w:val="00E32084"/>
    <w:rsid w:val="00E3232B"/>
    <w:rsid w:val="00E32581"/>
    <w:rsid w:val="00E3269E"/>
    <w:rsid w:val="00E3273F"/>
    <w:rsid w:val="00E329C6"/>
    <w:rsid w:val="00E32C04"/>
    <w:rsid w:val="00E32C07"/>
    <w:rsid w:val="00E33152"/>
    <w:rsid w:val="00E334B2"/>
    <w:rsid w:val="00E33575"/>
    <w:rsid w:val="00E33740"/>
    <w:rsid w:val="00E339CA"/>
    <w:rsid w:val="00E33A15"/>
    <w:rsid w:val="00E33A4F"/>
    <w:rsid w:val="00E33AA5"/>
    <w:rsid w:val="00E33D0A"/>
    <w:rsid w:val="00E33F01"/>
    <w:rsid w:val="00E33FAD"/>
    <w:rsid w:val="00E33FB9"/>
    <w:rsid w:val="00E34418"/>
    <w:rsid w:val="00E344A6"/>
    <w:rsid w:val="00E34910"/>
    <w:rsid w:val="00E34CBE"/>
    <w:rsid w:val="00E34CC1"/>
    <w:rsid w:val="00E34E6B"/>
    <w:rsid w:val="00E3501D"/>
    <w:rsid w:val="00E351CC"/>
    <w:rsid w:val="00E3527A"/>
    <w:rsid w:val="00E3532A"/>
    <w:rsid w:val="00E35562"/>
    <w:rsid w:val="00E355B8"/>
    <w:rsid w:val="00E35897"/>
    <w:rsid w:val="00E3592A"/>
    <w:rsid w:val="00E35B96"/>
    <w:rsid w:val="00E35D13"/>
    <w:rsid w:val="00E35D20"/>
    <w:rsid w:val="00E362B1"/>
    <w:rsid w:val="00E36366"/>
    <w:rsid w:val="00E36762"/>
    <w:rsid w:val="00E367D2"/>
    <w:rsid w:val="00E36930"/>
    <w:rsid w:val="00E369DC"/>
    <w:rsid w:val="00E36BEE"/>
    <w:rsid w:val="00E36C9F"/>
    <w:rsid w:val="00E36CC0"/>
    <w:rsid w:val="00E37094"/>
    <w:rsid w:val="00E372B9"/>
    <w:rsid w:val="00E374D8"/>
    <w:rsid w:val="00E375EE"/>
    <w:rsid w:val="00E37699"/>
    <w:rsid w:val="00E376CC"/>
    <w:rsid w:val="00E37785"/>
    <w:rsid w:val="00E37E10"/>
    <w:rsid w:val="00E37E30"/>
    <w:rsid w:val="00E37F96"/>
    <w:rsid w:val="00E400A0"/>
    <w:rsid w:val="00E40183"/>
    <w:rsid w:val="00E404EE"/>
    <w:rsid w:val="00E40631"/>
    <w:rsid w:val="00E406BF"/>
    <w:rsid w:val="00E40726"/>
    <w:rsid w:val="00E407D0"/>
    <w:rsid w:val="00E409F1"/>
    <w:rsid w:val="00E40D42"/>
    <w:rsid w:val="00E40E3D"/>
    <w:rsid w:val="00E40E8C"/>
    <w:rsid w:val="00E40EE2"/>
    <w:rsid w:val="00E4148B"/>
    <w:rsid w:val="00E41817"/>
    <w:rsid w:val="00E41950"/>
    <w:rsid w:val="00E419AD"/>
    <w:rsid w:val="00E41CC6"/>
    <w:rsid w:val="00E41D72"/>
    <w:rsid w:val="00E41DF4"/>
    <w:rsid w:val="00E41E19"/>
    <w:rsid w:val="00E41EF1"/>
    <w:rsid w:val="00E42114"/>
    <w:rsid w:val="00E422EB"/>
    <w:rsid w:val="00E4239C"/>
    <w:rsid w:val="00E42412"/>
    <w:rsid w:val="00E42577"/>
    <w:rsid w:val="00E42A35"/>
    <w:rsid w:val="00E42E2E"/>
    <w:rsid w:val="00E42E3A"/>
    <w:rsid w:val="00E42F28"/>
    <w:rsid w:val="00E43248"/>
    <w:rsid w:val="00E43346"/>
    <w:rsid w:val="00E43422"/>
    <w:rsid w:val="00E4352A"/>
    <w:rsid w:val="00E43751"/>
    <w:rsid w:val="00E4394A"/>
    <w:rsid w:val="00E43F9F"/>
    <w:rsid w:val="00E43FAA"/>
    <w:rsid w:val="00E44049"/>
    <w:rsid w:val="00E444BC"/>
    <w:rsid w:val="00E44590"/>
    <w:rsid w:val="00E44753"/>
    <w:rsid w:val="00E447E9"/>
    <w:rsid w:val="00E44C55"/>
    <w:rsid w:val="00E452F1"/>
    <w:rsid w:val="00E453F4"/>
    <w:rsid w:val="00E455C9"/>
    <w:rsid w:val="00E4593D"/>
    <w:rsid w:val="00E45C7E"/>
    <w:rsid w:val="00E45F5C"/>
    <w:rsid w:val="00E46356"/>
    <w:rsid w:val="00E46656"/>
    <w:rsid w:val="00E4671B"/>
    <w:rsid w:val="00E4682A"/>
    <w:rsid w:val="00E46CEF"/>
    <w:rsid w:val="00E46E0C"/>
    <w:rsid w:val="00E46FCE"/>
    <w:rsid w:val="00E470A2"/>
    <w:rsid w:val="00E47196"/>
    <w:rsid w:val="00E471C9"/>
    <w:rsid w:val="00E4731C"/>
    <w:rsid w:val="00E4741B"/>
    <w:rsid w:val="00E474B4"/>
    <w:rsid w:val="00E474E9"/>
    <w:rsid w:val="00E47592"/>
    <w:rsid w:val="00E47C14"/>
    <w:rsid w:val="00E47DDA"/>
    <w:rsid w:val="00E50146"/>
    <w:rsid w:val="00E5037B"/>
    <w:rsid w:val="00E503CE"/>
    <w:rsid w:val="00E5080A"/>
    <w:rsid w:val="00E50819"/>
    <w:rsid w:val="00E50922"/>
    <w:rsid w:val="00E5097C"/>
    <w:rsid w:val="00E50A09"/>
    <w:rsid w:val="00E50B5E"/>
    <w:rsid w:val="00E50C6A"/>
    <w:rsid w:val="00E50D0B"/>
    <w:rsid w:val="00E50F44"/>
    <w:rsid w:val="00E50FBE"/>
    <w:rsid w:val="00E51461"/>
    <w:rsid w:val="00E5146F"/>
    <w:rsid w:val="00E51927"/>
    <w:rsid w:val="00E51BF9"/>
    <w:rsid w:val="00E51C32"/>
    <w:rsid w:val="00E51F95"/>
    <w:rsid w:val="00E5205B"/>
    <w:rsid w:val="00E527FD"/>
    <w:rsid w:val="00E52803"/>
    <w:rsid w:val="00E52955"/>
    <w:rsid w:val="00E52CEA"/>
    <w:rsid w:val="00E52DA2"/>
    <w:rsid w:val="00E52F19"/>
    <w:rsid w:val="00E52F54"/>
    <w:rsid w:val="00E535E8"/>
    <w:rsid w:val="00E537EE"/>
    <w:rsid w:val="00E538B6"/>
    <w:rsid w:val="00E53C31"/>
    <w:rsid w:val="00E53D6E"/>
    <w:rsid w:val="00E53E19"/>
    <w:rsid w:val="00E548D9"/>
    <w:rsid w:val="00E54CEC"/>
    <w:rsid w:val="00E54E21"/>
    <w:rsid w:val="00E5519D"/>
    <w:rsid w:val="00E55248"/>
    <w:rsid w:val="00E55343"/>
    <w:rsid w:val="00E554E8"/>
    <w:rsid w:val="00E55648"/>
    <w:rsid w:val="00E55938"/>
    <w:rsid w:val="00E55969"/>
    <w:rsid w:val="00E5596D"/>
    <w:rsid w:val="00E55EBA"/>
    <w:rsid w:val="00E55F01"/>
    <w:rsid w:val="00E56055"/>
    <w:rsid w:val="00E5608C"/>
    <w:rsid w:val="00E562FF"/>
    <w:rsid w:val="00E5643E"/>
    <w:rsid w:val="00E56731"/>
    <w:rsid w:val="00E5688D"/>
    <w:rsid w:val="00E56B84"/>
    <w:rsid w:val="00E56BC5"/>
    <w:rsid w:val="00E56F0B"/>
    <w:rsid w:val="00E57139"/>
    <w:rsid w:val="00E57400"/>
    <w:rsid w:val="00E5756F"/>
    <w:rsid w:val="00E575F6"/>
    <w:rsid w:val="00E5773F"/>
    <w:rsid w:val="00E57829"/>
    <w:rsid w:val="00E57899"/>
    <w:rsid w:val="00E57A4A"/>
    <w:rsid w:val="00E57E19"/>
    <w:rsid w:val="00E60031"/>
    <w:rsid w:val="00E601AC"/>
    <w:rsid w:val="00E60225"/>
    <w:rsid w:val="00E606C3"/>
    <w:rsid w:val="00E60B1F"/>
    <w:rsid w:val="00E60E49"/>
    <w:rsid w:val="00E61069"/>
    <w:rsid w:val="00E6121B"/>
    <w:rsid w:val="00E6141C"/>
    <w:rsid w:val="00E6191C"/>
    <w:rsid w:val="00E61CBD"/>
    <w:rsid w:val="00E61E4B"/>
    <w:rsid w:val="00E620DC"/>
    <w:rsid w:val="00E6226C"/>
    <w:rsid w:val="00E626E1"/>
    <w:rsid w:val="00E62809"/>
    <w:rsid w:val="00E62DB4"/>
    <w:rsid w:val="00E62EB5"/>
    <w:rsid w:val="00E62EF2"/>
    <w:rsid w:val="00E6308E"/>
    <w:rsid w:val="00E63481"/>
    <w:rsid w:val="00E6354A"/>
    <w:rsid w:val="00E6357B"/>
    <w:rsid w:val="00E63715"/>
    <w:rsid w:val="00E63991"/>
    <w:rsid w:val="00E63BCC"/>
    <w:rsid w:val="00E63C65"/>
    <w:rsid w:val="00E63CD6"/>
    <w:rsid w:val="00E63ED3"/>
    <w:rsid w:val="00E63F6A"/>
    <w:rsid w:val="00E64071"/>
    <w:rsid w:val="00E6424C"/>
    <w:rsid w:val="00E6427D"/>
    <w:rsid w:val="00E6436C"/>
    <w:rsid w:val="00E64484"/>
    <w:rsid w:val="00E644D1"/>
    <w:rsid w:val="00E649E0"/>
    <w:rsid w:val="00E64B19"/>
    <w:rsid w:val="00E64B8D"/>
    <w:rsid w:val="00E64BFA"/>
    <w:rsid w:val="00E64C0C"/>
    <w:rsid w:val="00E64C94"/>
    <w:rsid w:val="00E65074"/>
    <w:rsid w:val="00E6518A"/>
    <w:rsid w:val="00E652B5"/>
    <w:rsid w:val="00E6530D"/>
    <w:rsid w:val="00E6531E"/>
    <w:rsid w:val="00E653E1"/>
    <w:rsid w:val="00E655E1"/>
    <w:rsid w:val="00E6562A"/>
    <w:rsid w:val="00E65651"/>
    <w:rsid w:val="00E659B9"/>
    <w:rsid w:val="00E65A63"/>
    <w:rsid w:val="00E65A93"/>
    <w:rsid w:val="00E65F24"/>
    <w:rsid w:val="00E66061"/>
    <w:rsid w:val="00E6610D"/>
    <w:rsid w:val="00E663DF"/>
    <w:rsid w:val="00E666DF"/>
    <w:rsid w:val="00E66866"/>
    <w:rsid w:val="00E668DC"/>
    <w:rsid w:val="00E66A0B"/>
    <w:rsid w:val="00E66A48"/>
    <w:rsid w:val="00E66AFE"/>
    <w:rsid w:val="00E66E42"/>
    <w:rsid w:val="00E67069"/>
    <w:rsid w:val="00E6728F"/>
    <w:rsid w:val="00E672AF"/>
    <w:rsid w:val="00E67517"/>
    <w:rsid w:val="00E6753C"/>
    <w:rsid w:val="00E678A0"/>
    <w:rsid w:val="00E67AA1"/>
    <w:rsid w:val="00E67B0D"/>
    <w:rsid w:val="00E67D47"/>
    <w:rsid w:val="00E70071"/>
    <w:rsid w:val="00E7033D"/>
    <w:rsid w:val="00E705C7"/>
    <w:rsid w:val="00E70705"/>
    <w:rsid w:val="00E70756"/>
    <w:rsid w:val="00E70A31"/>
    <w:rsid w:val="00E70C6F"/>
    <w:rsid w:val="00E70DF5"/>
    <w:rsid w:val="00E70E5E"/>
    <w:rsid w:val="00E712D9"/>
    <w:rsid w:val="00E71618"/>
    <w:rsid w:val="00E7170B"/>
    <w:rsid w:val="00E71882"/>
    <w:rsid w:val="00E71906"/>
    <w:rsid w:val="00E71C7A"/>
    <w:rsid w:val="00E72127"/>
    <w:rsid w:val="00E7216E"/>
    <w:rsid w:val="00E721DC"/>
    <w:rsid w:val="00E722D5"/>
    <w:rsid w:val="00E722F7"/>
    <w:rsid w:val="00E723A1"/>
    <w:rsid w:val="00E72778"/>
    <w:rsid w:val="00E72961"/>
    <w:rsid w:val="00E729D0"/>
    <w:rsid w:val="00E72A1C"/>
    <w:rsid w:val="00E72A37"/>
    <w:rsid w:val="00E72A4A"/>
    <w:rsid w:val="00E72BBC"/>
    <w:rsid w:val="00E72E83"/>
    <w:rsid w:val="00E73086"/>
    <w:rsid w:val="00E731D8"/>
    <w:rsid w:val="00E733B3"/>
    <w:rsid w:val="00E733EF"/>
    <w:rsid w:val="00E7350F"/>
    <w:rsid w:val="00E738A0"/>
    <w:rsid w:val="00E73B24"/>
    <w:rsid w:val="00E73EFA"/>
    <w:rsid w:val="00E7400D"/>
    <w:rsid w:val="00E74266"/>
    <w:rsid w:val="00E742B6"/>
    <w:rsid w:val="00E748A1"/>
    <w:rsid w:val="00E74DDD"/>
    <w:rsid w:val="00E7510D"/>
    <w:rsid w:val="00E751E1"/>
    <w:rsid w:val="00E75219"/>
    <w:rsid w:val="00E752BC"/>
    <w:rsid w:val="00E752CE"/>
    <w:rsid w:val="00E754CD"/>
    <w:rsid w:val="00E7556F"/>
    <w:rsid w:val="00E75967"/>
    <w:rsid w:val="00E759BD"/>
    <w:rsid w:val="00E75D6A"/>
    <w:rsid w:val="00E75F8F"/>
    <w:rsid w:val="00E76426"/>
    <w:rsid w:val="00E76662"/>
    <w:rsid w:val="00E766AD"/>
    <w:rsid w:val="00E766D6"/>
    <w:rsid w:val="00E76730"/>
    <w:rsid w:val="00E7677B"/>
    <w:rsid w:val="00E767D4"/>
    <w:rsid w:val="00E76987"/>
    <w:rsid w:val="00E76BF8"/>
    <w:rsid w:val="00E76D60"/>
    <w:rsid w:val="00E76D85"/>
    <w:rsid w:val="00E76DF7"/>
    <w:rsid w:val="00E77070"/>
    <w:rsid w:val="00E770A6"/>
    <w:rsid w:val="00E7742D"/>
    <w:rsid w:val="00E77462"/>
    <w:rsid w:val="00E77475"/>
    <w:rsid w:val="00E77A8B"/>
    <w:rsid w:val="00E77BA7"/>
    <w:rsid w:val="00E77EB4"/>
    <w:rsid w:val="00E80001"/>
    <w:rsid w:val="00E80198"/>
    <w:rsid w:val="00E801A7"/>
    <w:rsid w:val="00E80205"/>
    <w:rsid w:val="00E802B0"/>
    <w:rsid w:val="00E805CD"/>
    <w:rsid w:val="00E80657"/>
    <w:rsid w:val="00E8066F"/>
    <w:rsid w:val="00E806EB"/>
    <w:rsid w:val="00E8097C"/>
    <w:rsid w:val="00E809DC"/>
    <w:rsid w:val="00E809E4"/>
    <w:rsid w:val="00E80B1F"/>
    <w:rsid w:val="00E80BE9"/>
    <w:rsid w:val="00E80C30"/>
    <w:rsid w:val="00E80DCE"/>
    <w:rsid w:val="00E80DF2"/>
    <w:rsid w:val="00E80E7A"/>
    <w:rsid w:val="00E80F61"/>
    <w:rsid w:val="00E81166"/>
    <w:rsid w:val="00E8155F"/>
    <w:rsid w:val="00E815D4"/>
    <w:rsid w:val="00E81BA9"/>
    <w:rsid w:val="00E81BDE"/>
    <w:rsid w:val="00E81EFF"/>
    <w:rsid w:val="00E82123"/>
    <w:rsid w:val="00E8266B"/>
    <w:rsid w:val="00E82AA0"/>
    <w:rsid w:val="00E82F5A"/>
    <w:rsid w:val="00E83085"/>
    <w:rsid w:val="00E830A1"/>
    <w:rsid w:val="00E83439"/>
    <w:rsid w:val="00E835AD"/>
    <w:rsid w:val="00E83643"/>
    <w:rsid w:val="00E8382C"/>
    <w:rsid w:val="00E83CD5"/>
    <w:rsid w:val="00E83D0B"/>
    <w:rsid w:val="00E83FEA"/>
    <w:rsid w:val="00E84118"/>
    <w:rsid w:val="00E8413E"/>
    <w:rsid w:val="00E84485"/>
    <w:rsid w:val="00E84675"/>
    <w:rsid w:val="00E84691"/>
    <w:rsid w:val="00E84968"/>
    <w:rsid w:val="00E84B93"/>
    <w:rsid w:val="00E84D0C"/>
    <w:rsid w:val="00E84DE7"/>
    <w:rsid w:val="00E84E86"/>
    <w:rsid w:val="00E8518B"/>
    <w:rsid w:val="00E85296"/>
    <w:rsid w:val="00E85EC3"/>
    <w:rsid w:val="00E85F30"/>
    <w:rsid w:val="00E85F59"/>
    <w:rsid w:val="00E861A4"/>
    <w:rsid w:val="00E861EA"/>
    <w:rsid w:val="00E86993"/>
    <w:rsid w:val="00E86C6C"/>
    <w:rsid w:val="00E86E87"/>
    <w:rsid w:val="00E870B1"/>
    <w:rsid w:val="00E87203"/>
    <w:rsid w:val="00E8736B"/>
    <w:rsid w:val="00E87476"/>
    <w:rsid w:val="00E8750C"/>
    <w:rsid w:val="00E879B1"/>
    <w:rsid w:val="00E87AF7"/>
    <w:rsid w:val="00E87F62"/>
    <w:rsid w:val="00E900AD"/>
    <w:rsid w:val="00E906FD"/>
    <w:rsid w:val="00E9092E"/>
    <w:rsid w:val="00E90A7C"/>
    <w:rsid w:val="00E90B4F"/>
    <w:rsid w:val="00E90B70"/>
    <w:rsid w:val="00E90C1C"/>
    <w:rsid w:val="00E90C2E"/>
    <w:rsid w:val="00E90DAE"/>
    <w:rsid w:val="00E90E29"/>
    <w:rsid w:val="00E90E3A"/>
    <w:rsid w:val="00E90F9C"/>
    <w:rsid w:val="00E91173"/>
    <w:rsid w:val="00E9130B"/>
    <w:rsid w:val="00E913FE"/>
    <w:rsid w:val="00E91850"/>
    <w:rsid w:val="00E918C9"/>
    <w:rsid w:val="00E9193D"/>
    <w:rsid w:val="00E91D1E"/>
    <w:rsid w:val="00E91F32"/>
    <w:rsid w:val="00E92084"/>
    <w:rsid w:val="00E920E3"/>
    <w:rsid w:val="00E925B5"/>
    <w:rsid w:val="00E92644"/>
    <w:rsid w:val="00E9271C"/>
    <w:rsid w:val="00E92757"/>
    <w:rsid w:val="00E92789"/>
    <w:rsid w:val="00E92830"/>
    <w:rsid w:val="00E92834"/>
    <w:rsid w:val="00E92A4F"/>
    <w:rsid w:val="00E92CB2"/>
    <w:rsid w:val="00E9300C"/>
    <w:rsid w:val="00E9316A"/>
    <w:rsid w:val="00E9336A"/>
    <w:rsid w:val="00E9347B"/>
    <w:rsid w:val="00E937BD"/>
    <w:rsid w:val="00E93804"/>
    <w:rsid w:val="00E93A4D"/>
    <w:rsid w:val="00E9414C"/>
    <w:rsid w:val="00E944D2"/>
    <w:rsid w:val="00E94909"/>
    <w:rsid w:val="00E94A53"/>
    <w:rsid w:val="00E94E71"/>
    <w:rsid w:val="00E94EFC"/>
    <w:rsid w:val="00E94F88"/>
    <w:rsid w:val="00E95007"/>
    <w:rsid w:val="00E95810"/>
    <w:rsid w:val="00E95AA2"/>
    <w:rsid w:val="00E95AB3"/>
    <w:rsid w:val="00E95DB5"/>
    <w:rsid w:val="00E95E88"/>
    <w:rsid w:val="00E9704E"/>
    <w:rsid w:val="00E97627"/>
    <w:rsid w:val="00E9796E"/>
    <w:rsid w:val="00E97B13"/>
    <w:rsid w:val="00E97B3C"/>
    <w:rsid w:val="00E97D32"/>
    <w:rsid w:val="00E97F9F"/>
    <w:rsid w:val="00E97FEA"/>
    <w:rsid w:val="00EA021E"/>
    <w:rsid w:val="00EA036B"/>
    <w:rsid w:val="00EA0419"/>
    <w:rsid w:val="00EA0587"/>
    <w:rsid w:val="00EA0616"/>
    <w:rsid w:val="00EA0C1D"/>
    <w:rsid w:val="00EA0D85"/>
    <w:rsid w:val="00EA1114"/>
    <w:rsid w:val="00EA118F"/>
    <w:rsid w:val="00EA1905"/>
    <w:rsid w:val="00EA1E54"/>
    <w:rsid w:val="00EA21A8"/>
    <w:rsid w:val="00EA21AC"/>
    <w:rsid w:val="00EA22A7"/>
    <w:rsid w:val="00EA2344"/>
    <w:rsid w:val="00EA2659"/>
    <w:rsid w:val="00EA270D"/>
    <w:rsid w:val="00EA27E4"/>
    <w:rsid w:val="00EA2B0A"/>
    <w:rsid w:val="00EA2BF9"/>
    <w:rsid w:val="00EA2DC8"/>
    <w:rsid w:val="00EA2EA1"/>
    <w:rsid w:val="00EA2FDD"/>
    <w:rsid w:val="00EA30B7"/>
    <w:rsid w:val="00EA31A5"/>
    <w:rsid w:val="00EA31DC"/>
    <w:rsid w:val="00EA33D7"/>
    <w:rsid w:val="00EA3434"/>
    <w:rsid w:val="00EA36CC"/>
    <w:rsid w:val="00EA3846"/>
    <w:rsid w:val="00EA38D0"/>
    <w:rsid w:val="00EA3ABE"/>
    <w:rsid w:val="00EA3E48"/>
    <w:rsid w:val="00EA4143"/>
    <w:rsid w:val="00EA41A5"/>
    <w:rsid w:val="00EA41E6"/>
    <w:rsid w:val="00EA4230"/>
    <w:rsid w:val="00EA425B"/>
    <w:rsid w:val="00EA4265"/>
    <w:rsid w:val="00EA462D"/>
    <w:rsid w:val="00EA47FB"/>
    <w:rsid w:val="00EA49EF"/>
    <w:rsid w:val="00EA4AD0"/>
    <w:rsid w:val="00EA4B11"/>
    <w:rsid w:val="00EA4B81"/>
    <w:rsid w:val="00EA4BF0"/>
    <w:rsid w:val="00EA4E2F"/>
    <w:rsid w:val="00EA4F39"/>
    <w:rsid w:val="00EA5033"/>
    <w:rsid w:val="00EA5208"/>
    <w:rsid w:val="00EA52B0"/>
    <w:rsid w:val="00EA52E3"/>
    <w:rsid w:val="00EA5673"/>
    <w:rsid w:val="00EA57AF"/>
    <w:rsid w:val="00EA57B9"/>
    <w:rsid w:val="00EA5855"/>
    <w:rsid w:val="00EA5AA8"/>
    <w:rsid w:val="00EA5D80"/>
    <w:rsid w:val="00EA649B"/>
    <w:rsid w:val="00EA672D"/>
    <w:rsid w:val="00EA6797"/>
    <w:rsid w:val="00EA6A50"/>
    <w:rsid w:val="00EA6B83"/>
    <w:rsid w:val="00EA6B8B"/>
    <w:rsid w:val="00EA6BC0"/>
    <w:rsid w:val="00EA72DB"/>
    <w:rsid w:val="00EA744E"/>
    <w:rsid w:val="00EA7734"/>
    <w:rsid w:val="00EA7C52"/>
    <w:rsid w:val="00EB02ED"/>
    <w:rsid w:val="00EB0389"/>
    <w:rsid w:val="00EB0450"/>
    <w:rsid w:val="00EB0460"/>
    <w:rsid w:val="00EB0A81"/>
    <w:rsid w:val="00EB0B0B"/>
    <w:rsid w:val="00EB0C4D"/>
    <w:rsid w:val="00EB0C8A"/>
    <w:rsid w:val="00EB0D6C"/>
    <w:rsid w:val="00EB10F1"/>
    <w:rsid w:val="00EB18B8"/>
    <w:rsid w:val="00EB1CFD"/>
    <w:rsid w:val="00EB1EA0"/>
    <w:rsid w:val="00EB1EFB"/>
    <w:rsid w:val="00EB1F9D"/>
    <w:rsid w:val="00EB243F"/>
    <w:rsid w:val="00EB27B2"/>
    <w:rsid w:val="00EB27E0"/>
    <w:rsid w:val="00EB283F"/>
    <w:rsid w:val="00EB2A33"/>
    <w:rsid w:val="00EB2AAB"/>
    <w:rsid w:val="00EB2DE4"/>
    <w:rsid w:val="00EB2DF1"/>
    <w:rsid w:val="00EB30B7"/>
    <w:rsid w:val="00EB30D5"/>
    <w:rsid w:val="00EB3340"/>
    <w:rsid w:val="00EB348E"/>
    <w:rsid w:val="00EB3493"/>
    <w:rsid w:val="00EB3656"/>
    <w:rsid w:val="00EB390D"/>
    <w:rsid w:val="00EB3A5A"/>
    <w:rsid w:val="00EB3B79"/>
    <w:rsid w:val="00EB3C46"/>
    <w:rsid w:val="00EB450E"/>
    <w:rsid w:val="00EB45E2"/>
    <w:rsid w:val="00EB47D0"/>
    <w:rsid w:val="00EB48E2"/>
    <w:rsid w:val="00EB491D"/>
    <w:rsid w:val="00EB4DBA"/>
    <w:rsid w:val="00EB4EE2"/>
    <w:rsid w:val="00EB4FC0"/>
    <w:rsid w:val="00EB5036"/>
    <w:rsid w:val="00EB50EF"/>
    <w:rsid w:val="00EB50FA"/>
    <w:rsid w:val="00EB57C8"/>
    <w:rsid w:val="00EB5950"/>
    <w:rsid w:val="00EB5964"/>
    <w:rsid w:val="00EB5AFA"/>
    <w:rsid w:val="00EB60DC"/>
    <w:rsid w:val="00EB6138"/>
    <w:rsid w:val="00EB616B"/>
    <w:rsid w:val="00EB61F0"/>
    <w:rsid w:val="00EB620E"/>
    <w:rsid w:val="00EB62A6"/>
    <w:rsid w:val="00EB63FB"/>
    <w:rsid w:val="00EB66D7"/>
    <w:rsid w:val="00EB6912"/>
    <w:rsid w:val="00EB6A1B"/>
    <w:rsid w:val="00EB6FA9"/>
    <w:rsid w:val="00EB702F"/>
    <w:rsid w:val="00EB7368"/>
    <w:rsid w:val="00EB74B8"/>
    <w:rsid w:val="00EB78C4"/>
    <w:rsid w:val="00EB7ACF"/>
    <w:rsid w:val="00EB7E61"/>
    <w:rsid w:val="00EB7FCB"/>
    <w:rsid w:val="00EC089F"/>
    <w:rsid w:val="00EC0A3D"/>
    <w:rsid w:val="00EC0B84"/>
    <w:rsid w:val="00EC0E0B"/>
    <w:rsid w:val="00EC171D"/>
    <w:rsid w:val="00EC1818"/>
    <w:rsid w:val="00EC1ACD"/>
    <w:rsid w:val="00EC1B86"/>
    <w:rsid w:val="00EC1DA8"/>
    <w:rsid w:val="00EC20FE"/>
    <w:rsid w:val="00EC23DC"/>
    <w:rsid w:val="00EC2885"/>
    <w:rsid w:val="00EC2A4E"/>
    <w:rsid w:val="00EC2D03"/>
    <w:rsid w:val="00EC30E4"/>
    <w:rsid w:val="00EC30E8"/>
    <w:rsid w:val="00EC31C8"/>
    <w:rsid w:val="00EC31E6"/>
    <w:rsid w:val="00EC33C2"/>
    <w:rsid w:val="00EC36C1"/>
    <w:rsid w:val="00EC3846"/>
    <w:rsid w:val="00EC3BB2"/>
    <w:rsid w:val="00EC3C85"/>
    <w:rsid w:val="00EC3FB9"/>
    <w:rsid w:val="00EC4224"/>
    <w:rsid w:val="00EC422D"/>
    <w:rsid w:val="00EC4253"/>
    <w:rsid w:val="00EC42FF"/>
    <w:rsid w:val="00EC4610"/>
    <w:rsid w:val="00EC482A"/>
    <w:rsid w:val="00EC4BDF"/>
    <w:rsid w:val="00EC4C21"/>
    <w:rsid w:val="00EC4CE5"/>
    <w:rsid w:val="00EC4E2B"/>
    <w:rsid w:val="00EC5375"/>
    <w:rsid w:val="00EC53DE"/>
    <w:rsid w:val="00EC58E5"/>
    <w:rsid w:val="00EC5C71"/>
    <w:rsid w:val="00EC5F47"/>
    <w:rsid w:val="00EC63CC"/>
    <w:rsid w:val="00EC66C5"/>
    <w:rsid w:val="00EC6B42"/>
    <w:rsid w:val="00EC6C0C"/>
    <w:rsid w:val="00EC6C5B"/>
    <w:rsid w:val="00EC6FCC"/>
    <w:rsid w:val="00EC76B1"/>
    <w:rsid w:val="00EC77AF"/>
    <w:rsid w:val="00EC7810"/>
    <w:rsid w:val="00EC7ACA"/>
    <w:rsid w:val="00EC7B34"/>
    <w:rsid w:val="00EC7C2B"/>
    <w:rsid w:val="00EC7CC4"/>
    <w:rsid w:val="00ED00DD"/>
    <w:rsid w:val="00ED012D"/>
    <w:rsid w:val="00ED042D"/>
    <w:rsid w:val="00ED05A0"/>
    <w:rsid w:val="00ED06FA"/>
    <w:rsid w:val="00ED06FF"/>
    <w:rsid w:val="00ED0949"/>
    <w:rsid w:val="00ED0A7C"/>
    <w:rsid w:val="00ED0B97"/>
    <w:rsid w:val="00ED0D2B"/>
    <w:rsid w:val="00ED1121"/>
    <w:rsid w:val="00ED135E"/>
    <w:rsid w:val="00ED1759"/>
    <w:rsid w:val="00ED1893"/>
    <w:rsid w:val="00ED1EA3"/>
    <w:rsid w:val="00ED2198"/>
    <w:rsid w:val="00ED2587"/>
    <w:rsid w:val="00ED2808"/>
    <w:rsid w:val="00ED283B"/>
    <w:rsid w:val="00ED29A1"/>
    <w:rsid w:val="00ED2B8E"/>
    <w:rsid w:val="00ED2C1D"/>
    <w:rsid w:val="00ED2DC0"/>
    <w:rsid w:val="00ED2E85"/>
    <w:rsid w:val="00ED2ED2"/>
    <w:rsid w:val="00ED303E"/>
    <w:rsid w:val="00ED32AA"/>
    <w:rsid w:val="00ED32EA"/>
    <w:rsid w:val="00ED33C4"/>
    <w:rsid w:val="00ED3538"/>
    <w:rsid w:val="00ED3721"/>
    <w:rsid w:val="00ED396D"/>
    <w:rsid w:val="00ED399C"/>
    <w:rsid w:val="00ED3BCA"/>
    <w:rsid w:val="00ED421C"/>
    <w:rsid w:val="00ED4342"/>
    <w:rsid w:val="00ED465E"/>
    <w:rsid w:val="00ED49E7"/>
    <w:rsid w:val="00ED4BE3"/>
    <w:rsid w:val="00ED4CDA"/>
    <w:rsid w:val="00ED4CE6"/>
    <w:rsid w:val="00ED5243"/>
    <w:rsid w:val="00ED532C"/>
    <w:rsid w:val="00ED5575"/>
    <w:rsid w:val="00ED5681"/>
    <w:rsid w:val="00ED56F7"/>
    <w:rsid w:val="00ED56F9"/>
    <w:rsid w:val="00ED59CF"/>
    <w:rsid w:val="00ED59EB"/>
    <w:rsid w:val="00ED5AB0"/>
    <w:rsid w:val="00ED5AD3"/>
    <w:rsid w:val="00ED5DDC"/>
    <w:rsid w:val="00ED5E28"/>
    <w:rsid w:val="00ED5E56"/>
    <w:rsid w:val="00ED605C"/>
    <w:rsid w:val="00ED6346"/>
    <w:rsid w:val="00ED679B"/>
    <w:rsid w:val="00ED6832"/>
    <w:rsid w:val="00ED6859"/>
    <w:rsid w:val="00ED68BC"/>
    <w:rsid w:val="00ED6AEF"/>
    <w:rsid w:val="00ED6B57"/>
    <w:rsid w:val="00ED6C85"/>
    <w:rsid w:val="00ED6CAD"/>
    <w:rsid w:val="00ED7108"/>
    <w:rsid w:val="00ED71DE"/>
    <w:rsid w:val="00ED71F4"/>
    <w:rsid w:val="00ED7510"/>
    <w:rsid w:val="00ED763C"/>
    <w:rsid w:val="00ED7786"/>
    <w:rsid w:val="00ED7ADC"/>
    <w:rsid w:val="00ED7AEF"/>
    <w:rsid w:val="00ED7E32"/>
    <w:rsid w:val="00ED7E5A"/>
    <w:rsid w:val="00ED7EEC"/>
    <w:rsid w:val="00ED7FAC"/>
    <w:rsid w:val="00EE0252"/>
    <w:rsid w:val="00EE03AD"/>
    <w:rsid w:val="00EE0658"/>
    <w:rsid w:val="00EE1286"/>
    <w:rsid w:val="00EE128F"/>
    <w:rsid w:val="00EE148E"/>
    <w:rsid w:val="00EE18CF"/>
    <w:rsid w:val="00EE19F7"/>
    <w:rsid w:val="00EE1A4C"/>
    <w:rsid w:val="00EE1B86"/>
    <w:rsid w:val="00EE22B9"/>
    <w:rsid w:val="00EE249C"/>
    <w:rsid w:val="00EE2738"/>
    <w:rsid w:val="00EE2789"/>
    <w:rsid w:val="00EE28DA"/>
    <w:rsid w:val="00EE2A2E"/>
    <w:rsid w:val="00EE2A42"/>
    <w:rsid w:val="00EE2A44"/>
    <w:rsid w:val="00EE2BD3"/>
    <w:rsid w:val="00EE2EA7"/>
    <w:rsid w:val="00EE3214"/>
    <w:rsid w:val="00EE3298"/>
    <w:rsid w:val="00EE3681"/>
    <w:rsid w:val="00EE36C7"/>
    <w:rsid w:val="00EE37C1"/>
    <w:rsid w:val="00EE3971"/>
    <w:rsid w:val="00EE3ACC"/>
    <w:rsid w:val="00EE3DBD"/>
    <w:rsid w:val="00EE3ED2"/>
    <w:rsid w:val="00EE40F5"/>
    <w:rsid w:val="00EE4177"/>
    <w:rsid w:val="00EE48B1"/>
    <w:rsid w:val="00EE48B4"/>
    <w:rsid w:val="00EE48DF"/>
    <w:rsid w:val="00EE4A12"/>
    <w:rsid w:val="00EE4AD7"/>
    <w:rsid w:val="00EE4BCB"/>
    <w:rsid w:val="00EE4C4E"/>
    <w:rsid w:val="00EE4CE4"/>
    <w:rsid w:val="00EE4ED3"/>
    <w:rsid w:val="00EE4F66"/>
    <w:rsid w:val="00EE502E"/>
    <w:rsid w:val="00EE50EB"/>
    <w:rsid w:val="00EE50F4"/>
    <w:rsid w:val="00EE5626"/>
    <w:rsid w:val="00EE59BD"/>
    <w:rsid w:val="00EE5D5B"/>
    <w:rsid w:val="00EE5F43"/>
    <w:rsid w:val="00EE6156"/>
    <w:rsid w:val="00EE615F"/>
    <w:rsid w:val="00EE66E4"/>
    <w:rsid w:val="00EE6881"/>
    <w:rsid w:val="00EE6C2D"/>
    <w:rsid w:val="00EE6FB3"/>
    <w:rsid w:val="00EE70B5"/>
    <w:rsid w:val="00EE7254"/>
    <w:rsid w:val="00EE74AB"/>
    <w:rsid w:val="00EE7E2C"/>
    <w:rsid w:val="00EF0016"/>
    <w:rsid w:val="00EF010A"/>
    <w:rsid w:val="00EF0118"/>
    <w:rsid w:val="00EF02F7"/>
    <w:rsid w:val="00EF03C2"/>
    <w:rsid w:val="00EF06FD"/>
    <w:rsid w:val="00EF07C4"/>
    <w:rsid w:val="00EF07E2"/>
    <w:rsid w:val="00EF091A"/>
    <w:rsid w:val="00EF0B47"/>
    <w:rsid w:val="00EF0C59"/>
    <w:rsid w:val="00EF0D34"/>
    <w:rsid w:val="00EF1797"/>
    <w:rsid w:val="00EF1A7E"/>
    <w:rsid w:val="00EF1EA4"/>
    <w:rsid w:val="00EF23A1"/>
    <w:rsid w:val="00EF25ED"/>
    <w:rsid w:val="00EF271E"/>
    <w:rsid w:val="00EF2894"/>
    <w:rsid w:val="00EF29F7"/>
    <w:rsid w:val="00EF2C2D"/>
    <w:rsid w:val="00EF2FFF"/>
    <w:rsid w:val="00EF32F2"/>
    <w:rsid w:val="00EF34A8"/>
    <w:rsid w:val="00EF3535"/>
    <w:rsid w:val="00EF39E0"/>
    <w:rsid w:val="00EF39ED"/>
    <w:rsid w:val="00EF3B56"/>
    <w:rsid w:val="00EF4142"/>
    <w:rsid w:val="00EF435E"/>
    <w:rsid w:val="00EF444C"/>
    <w:rsid w:val="00EF4639"/>
    <w:rsid w:val="00EF4743"/>
    <w:rsid w:val="00EF4843"/>
    <w:rsid w:val="00EF4848"/>
    <w:rsid w:val="00EF4930"/>
    <w:rsid w:val="00EF4C04"/>
    <w:rsid w:val="00EF4F6B"/>
    <w:rsid w:val="00EF4FB7"/>
    <w:rsid w:val="00EF5177"/>
    <w:rsid w:val="00EF5270"/>
    <w:rsid w:val="00EF531F"/>
    <w:rsid w:val="00EF550B"/>
    <w:rsid w:val="00EF5842"/>
    <w:rsid w:val="00EF58F4"/>
    <w:rsid w:val="00EF59D5"/>
    <w:rsid w:val="00EF5A66"/>
    <w:rsid w:val="00EF5B6C"/>
    <w:rsid w:val="00EF5C14"/>
    <w:rsid w:val="00EF5EFA"/>
    <w:rsid w:val="00EF65E8"/>
    <w:rsid w:val="00EF6689"/>
    <w:rsid w:val="00EF6826"/>
    <w:rsid w:val="00EF683A"/>
    <w:rsid w:val="00EF6BB0"/>
    <w:rsid w:val="00EF757B"/>
    <w:rsid w:val="00EF75E9"/>
    <w:rsid w:val="00EF7C9D"/>
    <w:rsid w:val="00EF7CA8"/>
    <w:rsid w:val="00EF7CE8"/>
    <w:rsid w:val="00EF7CF3"/>
    <w:rsid w:val="00EF7E20"/>
    <w:rsid w:val="00F00070"/>
    <w:rsid w:val="00F00225"/>
    <w:rsid w:val="00F0066B"/>
    <w:rsid w:val="00F0072E"/>
    <w:rsid w:val="00F008E2"/>
    <w:rsid w:val="00F00DBF"/>
    <w:rsid w:val="00F0168C"/>
    <w:rsid w:val="00F016AF"/>
    <w:rsid w:val="00F018D6"/>
    <w:rsid w:val="00F01986"/>
    <w:rsid w:val="00F01ADC"/>
    <w:rsid w:val="00F01BAF"/>
    <w:rsid w:val="00F01DF2"/>
    <w:rsid w:val="00F01E48"/>
    <w:rsid w:val="00F01F46"/>
    <w:rsid w:val="00F02318"/>
    <w:rsid w:val="00F0271D"/>
    <w:rsid w:val="00F02AE0"/>
    <w:rsid w:val="00F02F30"/>
    <w:rsid w:val="00F0326D"/>
    <w:rsid w:val="00F035D1"/>
    <w:rsid w:val="00F03953"/>
    <w:rsid w:val="00F039E5"/>
    <w:rsid w:val="00F03EAF"/>
    <w:rsid w:val="00F041D7"/>
    <w:rsid w:val="00F04231"/>
    <w:rsid w:val="00F04279"/>
    <w:rsid w:val="00F04544"/>
    <w:rsid w:val="00F0454E"/>
    <w:rsid w:val="00F045B6"/>
    <w:rsid w:val="00F045D2"/>
    <w:rsid w:val="00F045E5"/>
    <w:rsid w:val="00F04742"/>
    <w:rsid w:val="00F047E3"/>
    <w:rsid w:val="00F04EE8"/>
    <w:rsid w:val="00F0531D"/>
    <w:rsid w:val="00F053EB"/>
    <w:rsid w:val="00F055A5"/>
    <w:rsid w:val="00F059FF"/>
    <w:rsid w:val="00F06563"/>
    <w:rsid w:val="00F0666A"/>
    <w:rsid w:val="00F06771"/>
    <w:rsid w:val="00F068F1"/>
    <w:rsid w:val="00F06AA4"/>
    <w:rsid w:val="00F06CF9"/>
    <w:rsid w:val="00F079A3"/>
    <w:rsid w:val="00F07AE3"/>
    <w:rsid w:val="00F07B39"/>
    <w:rsid w:val="00F07BCE"/>
    <w:rsid w:val="00F07C68"/>
    <w:rsid w:val="00F07CB8"/>
    <w:rsid w:val="00F103E4"/>
    <w:rsid w:val="00F1050E"/>
    <w:rsid w:val="00F1055A"/>
    <w:rsid w:val="00F10C7F"/>
    <w:rsid w:val="00F10E6D"/>
    <w:rsid w:val="00F1137F"/>
    <w:rsid w:val="00F1180E"/>
    <w:rsid w:val="00F11912"/>
    <w:rsid w:val="00F11C27"/>
    <w:rsid w:val="00F12165"/>
    <w:rsid w:val="00F125D2"/>
    <w:rsid w:val="00F12734"/>
    <w:rsid w:val="00F1285A"/>
    <w:rsid w:val="00F12AF8"/>
    <w:rsid w:val="00F12E10"/>
    <w:rsid w:val="00F130EC"/>
    <w:rsid w:val="00F13161"/>
    <w:rsid w:val="00F133F9"/>
    <w:rsid w:val="00F13451"/>
    <w:rsid w:val="00F13EF5"/>
    <w:rsid w:val="00F13F60"/>
    <w:rsid w:val="00F140F6"/>
    <w:rsid w:val="00F1424A"/>
    <w:rsid w:val="00F142EA"/>
    <w:rsid w:val="00F14380"/>
    <w:rsid w:val="00F143BA"/>
    <w:rsid w:val="00F14452"/>
    <w:rsid w:val="00F1489A"/>
    <w:rsid w:val="00F148AA"/>
    <w:rsid w:val="00F14B02"/>
    <w:rsid w:val="00F14B13"/>
    <w:rsid w:val="00F14C98"/>
    <w:rsid w:val="00F14D63"/>
    <w:rsid w:val="00F150A8"/>
    <w:rsid w:val="00F152BB"/>
    <w:rsid w:val="00F156D1"/>
    <w:rsid w:val="00F15772"/>
    <w:rsid w:val="00F1589D"/>
    <w:rsid w:val="00F15927"/>
    <w:rsid w:val="00F1595D"/>
    <w:rsid w:val="00F15E61"/>
    <w:rsid w:val="00F16059"/>
    <w:rsid w:val="00F161C8"/>
    <w:rsid w:val="00F1627F"/>
    <w:rsid w:val="00F166CE"/>
    <w:rsid w:val="00F16CE5"/>
    <w:rsid w:val="00F16D9A"/>
    <w:rsid w:val="00F170D6"/>
    <w:rsid w:val="00F17175"/>
    <w:rsid w:val="00F172B4"/>
    <w:rsid w:val="00F172FC"/>
    <w:rsid w:val="00F175BE"/>
    <w:rsid w:val="00F1778B"/>
    <w:rsid w:val="00F17C20"/>
    <w:rsid w:val="00F17E69"/>
    <w:rsid w:val="00F17EC8"/>
    <w:rsid w:val="00F200BE"/>
    <w:rsid w:val="00F200CC"/>
    <w:rsid w:val="00F2043F"/>
    <w:rsid w:val="00F20455"/>
    <w:rsid w:val="00F20C86"/>
    <w:rsid w:val="00F20DD1"/>
    <w:rsid w:val="00F20DF1"/>
    <w:rsid w:val="00F20F7B"/>
    <w:rsid w:val="00F211C8"/>
    <w:rsid w:val="00F21488"/>
    <w:rsid w:val="00F216BC"/>
    <w:rsid w:val="00F22160"/>
    <w:rsid w:val="00F222FB"/>
    <w:rsid w:val="00F22323"/>
    <w:rsid w:val="00F223E7"/>
    <w:rsid w:val="00F2265B"/>
    <w:rsid w:val="00F228D5"/>
    <w:rsid w:val="00F22F49"/>
    <w:rsid w:val="00F2311E"/>
    <w:rsid w:val="00F2333A"/>
    <w:rsid w:val="00F23502"/>
    <w:rsid w:val="00F2368E"/>
    <w:rsid w:val="00F23F0F"/>
    <w:rsid w:val="00F2407D"/>
    <w:rsid w:val="00F2442E"/>
    <w:rsid w:val="00F2447D"/>
    <w:rsid w:val="00F2448F"/>
    <w:rsid w:val="00F24618"/>
    <w:rsid w:val="00F24681"/>
    <w:rsid w:val="00F247CF"/>
    <w:rsid w:val="00F2480A"/>
    <w:rsid w:val="00F24884"/>
    <w:rsid w:val="00F24931"/>
    <w:rsid w:val="00F24B04"/>
    <w:rsid w:val="00F24B64"/>
    <w:rsid w:val="00F24C42"/>
    <w:rsid w:val="00F24F76"/>
    <w:rsid w:val="00F251F8"/>
    <w:rsid w:val="00F252F5"/>
    <w:rsid w:val="00F253E4"/>
    <w:rsid w:val="00F2541B"/>
    <w:rsid w:val="00F255B7"/>
    <w:rsid w:val="00F25776"/>
    <w:rsid w:val="00F2578C"/>
    <w:rsid w:val="00F257DB"/>
    <w:rsid w:val="00F257E4"/>
    <w:rsid w:val="00F25982"/>
    <w:rsid w:val="00F25C44"/>
    <w:rsid w:val="00F25E8F"/>
    <w:rsid w:val="00F25F73"/>
    <w:rsid w:val="00F26038"/>
    <w:rsid w:val="00F26541"/>
    <w:rsid w:val="00F266C6"/>
    <w:rsid w:val="00F2678B"/>
    <w:rsid w:val="00F26D38"/>
    <w:rsid w:val="00F26DA9"/>
    <w:rsid w:val="00F2709A"/>
    <w:rsid w:val="00F27113"/>
    <w:rsid w:val="00F274BB"/>
    <w:rsid w:val="00F27520"/>
    <w:rsid w:val="00F27897"/>
    <w:rsid w:val="00F279AF"/>
    <w:rsid w:val="00F27CCC"/>
    <w:rsid w:val="00F27DCF"/>
    <w:rsid w:val="00F27F76"/>
    <w:rsid w:val="00F27F9E"/>
    <w:rsid w:val="00F30239"/>
    <w:rsid w:val="00F302DA"/>
    <w:rsid w:val="00F302E0"/>
    <w:rsid w:val="00F3089D"/>
    <w:rsid w:val="00F309F7"/>
    <w:rsid w:val="00F30C3C"/>
    <w:rsid w:val="00F30C48"/>
    <w:rsid w:val="00F3114B"/>
    <w:rsid w:val="00F311E5"/>
    <w:rsid w:val="00F3157E"/>
    <w:rsid w:val="00F3189C"/>
    <w:rsid w:val="00F3197B"/>
    <w:rsid w:val="00F319C4"/>
    <w:rsid w:val="00F31D33"/>
    <w:rsid w:val="00F31FC0"/>
    <w:rsid w:val="00F32096"/>
    <w:rsid w:val="00F32098"/>
    <w:rsid w:val="00F32155"/>
    <w:rsid w:val="00F32314"/>
    <w:rsid w:val="00F328C7"/>
    <w:rsid w:val="00F32944"/>
    <w:rsid w:val="00F32F17"/>
    <w:rsid w:val="00F32F7A"/>
    <w:rsid w:val="00F33205"/>
    <w:rsid w:val="00F334F0"/>
    <w:rsid w:val="00F337F1"/>
    <w:rsid w:val="00F338F3"/>
    <w:rsid w:val="00F33912"/>
    <w:rsid w:val="00F339E3"/>
    <w:rsid w:val="00F33ABD"/>
    <w:rsid w:val="00F33E02"/>
    <w:rsid w:val="00F33E48"/>
    <w:rsid w:val="00F33F14"/>
    <w:rsid w:val="00F33F3D"/>
    <w:rsid w:val="00F33F47"/>
    <w:rsid w:val="00F343DD"/>
    <w:rsid w:val="00F343FB"/>
    <w:rsid w:val="00F34484"/>
    <w:rsid w:val="00F3453D"/>
    <w:rsid w:val="00F3461B"/>
    <w:rsid w:val="00F34734"/>
    <w:rsid w:val="00F3474C"/>
    <w:rsid w:val="00F34765"/>
    <w:rsid w:val="00F34A9E"/>
    <w:rsid w:val="00F34AA0"/>
    <w:rsid w:val="00F34B6C"/>
    <w:rsid w:val="00F35243"/>
    <w:rsid w:val="00F35424"/>
    <w:rsid w:val="00F35578"/>
    <w:rsid w:val="00F358DD"/>
    <w:rsid w:val="00F361F1"/>
    <w:rsid w:val="00F364C7"/>
    <w:rsid w:val="00F36577"/>
    <w:rsid w:val="00F366B8"/>
    <w:rsid w:val="00F37029"/>
    <w:rsid w:val="00F3707A"/>
    <w:rsid w:val="00F370B8"/>
    <w:rsid w:val="00F372DA"/>
    <w:rsid w:val="00F37386"/>
    <w:rsid w:val="00F37413"/>
    <w:rsid w:val="00F374F4"/>
    <w:rsid w:val="00F3789D"/>
    <w:rsid w:val="00F3791B"/>
    <w:rsid w:val="00F37B89"/>
    <w:rsid w:val="00F37C0D"/>
    <w:rsid w:val="00F37C28"/>
    <w:rsid w:val="00F37C8A"/>
    <w:rsid w:val="00F4004F"/>
    <w:rsid w:val="00F401A6"/>
    <w:rsid w:val="00F402A8"/>
    <w:rsid w:val="00F40449"/>
    <w:rsid w:val="00F40589"/>
    <w:rsid w:val="00F4071C"/>
    <w:rsid w:val="00F4098D"/>
    <w:rsid w:val="00F40C54"/>
    <w:rsid w:val="00F40EBE"/>
    <w:rsid w:val="00F41059"/>
    <w:rsid w:val="00F41060"/>
    <w:rsid w:val="00F4129D"/>
    <w:rsid w:val="00F41330"/>
    <w:rsid w:val="00F41395"/>
    <w:rsid w:val="00F41641"/>
    <w:rsid w:val="00F4183D"/>
    <w:rsid w:val="00F41984"/>
    <w:rsid w:val="00F41B7E"/>
    <w:rsid w:val="00F41E2F"/>
    <w:rsid w:val="00F41FAF"/>
    <w:rsid w:val="00F423A2"/>
    <w:rsid w:val="00F42693"/>
    <w:rsid w:val="00F42CA6"/>
    <w:rsid w:val="00F42CD3"/>
    <w:rsid w:val="00F42DDA"/>
    <w:rsid w:val="00F4377D"/>
    <w:rsid w:val="00F437E4"/>
    <w:rsid w:val="00F43A4B"/>
    <w:rsid w:val="00F43FD8"/>
    <w:rsid w:val="00F44599"/>
    <w:rsid w:val="00F4459E"/>
    <w:rsid w:val="00F44637"/>
    <w:rsid w:val="00F4478D"/>
    <w:rsid w:val="00F4484A"/>
    <w:rsid w:val="00F44A92"/>
    <w:rsid w:val="00F44C26"/>
    <w:rsid w:val="00F44D49"/>
    <w:rsid w:val="00F44D63"/>
    <w:rsid w:val="00F44DA0"/>
    <w:rsid w:val="00F44DBB"/>
    <w:rsid w:val="00F45156"/>
    <w:rsid w:val="00F45272"/>
    <w:rsid w:val="00F452F2"/>
    <w:rsid w:val="00F45319"/>
    <w:rsid w:val="00F45399"/>
    <w:rsid w:val="00F45508"/>
    <w:rsid w:val="00F45B07"/>
    <w:rsid w:val="00F45CCE"/>
    <w:rsid w:val="00F45D23"/>
    <w:rsid w:val="00F463C9"/>
    <w:rsid w:val="00F46467"/>
    <w:rsid w:val="00F4658E"/>
    <w:rsid w:val="00F4668E"/>
    <w:rsid w:val="00F466D6"/>
    <w:rsid w:val="00F468BF"/>
    <w:rsid w:val="00F468C5"/>
    <w:rsid w:val="00F468CF"/>
    <w:rsid w:val="00F46A1E"/>
    <w:rsid w:val="00F46A2B"/>
    <w:rsid w:val="00F47151"/>
    <w:rsid w:val="00F47792"/>
    <w:rsid w:val="00F47AF5"/>
    <w:rsid w:val="00F47DD2"/>
    <w:rsid w:val="00F502AA"/>
    <w:rsid w:val="00F5036C"/>
    <w:rsid w:val="00F503E3"/>
    <w:rsid w:val="00F50597"/>
    <w:rsid w:val="00F5065D"/>
    <w:rsid w:val="00F507E1"/>
    <w:rsid w:val="00F508AE"/>
    <w:rsid w:val="00F50B15"/>
    <w:rsid w:val="00F50C8F"/>
    <w:rsid w:val="00F50DD0"/>
    <w:rsid w:val="00F50DF8"/>
    <w:rsid w:val="00F511AD"/>
    <w:rsid w:val="00F51268"/>
    <w:rsid w:val="00F512E1"/>
    <w:rsid w:val="00F515F6"/>
    <w:rsid w:val="00F516E3"/>
    <w:rsid w:val="00F5193C"/>
    <w:rsid w:val="00F519D9"/>
    <w:rsid w:val="00F51BEF"/>
    <w:rsid w:val="00F52098"/>
    <w:rsid w:val="00F521B3"/>
    <w:rsid w:val="00F521FA"/>
    <w:rsid w:val="00F52549"/>
    <w:rsid w:val="00F52581"/>
    <w:rsid w:val="00F52609"/>
    <w:rsid w:val="00F52659"/>
    <w:rsid w:val="00F5265E"/>
    <w:rsid w:val="00F527EF"/>
    <w:rsid w:val="00F52A8F"/>
    <w:rsid w:val="00F52E03"/>
    <w:rsid w:val="00F52FAC"/>
    <w:rsid w:val="00F52FB5"/>
    <w:rsid w:val="00F532D7"/>
    <w:rsid w:val="00F53688"/>
    <w:rsid w:val="00F536F8"/>
    <w:rsid w:val="00F53838"/>
    <w:rsid w:val="00F53ABC"/>
    <w:rsid w:val="00F5439A"/>
    <w:rsid w:val="00F54808"/>
    <w:rsid w:val="00F54846"/>
    <w:rsid w:val="00F549A4"/>
    <w:rsid w:val="00F54A06"/>
    <w:rsid w:val="00F5513E"/>
    <w:rsid w:val="00F55250"/>
    <w:rsid w:val="00F552D7"/>
    <w:rsid w:val="00F55303"/>
    <w:rsid w:val="00F554F5"/>
    <w:rsid w:val="00F556C9"/>
    <w:rsid w:val="00F55B4C"/>
    <w:rsid w:val="00F55B98"/>
    <w:rsid w:val="00F55E63"/>
    <w:rsid w:val="00F55F5C"/>
    <w:rsid w:val="00F560FE"/>
    <w:rsid w:val="00F56191"/>
    <w:rsid w:val="00F56198"/>
    <w:rsid w:val="00F562F1"/>
    <w:rsid w:val="00F56385"/>
    <w:rsid w:val="00F56930"/>
    <w:rsid w:val="00F56D17"/>
    <w:rsid w:val="00F56EF0"/>
    <w:rsid w:val="00F56F0C"/>
    <w:rsid w:val="00F57072"/>
    <w:rsid w:val="00F571CC"/>
    <w:rsid w:val="00F571DA"/>
    <w:rsid w:val="00F5726A"/>
    <w:rsid w:val="00F57683"/>
    <w:rsid w:val="00F57686"/>
    <w:rsid w:val="00F5777D"/>
    <w:rsid w:val="00F5780B"/>
    <w:rsid w:val="00F57A8A"/>
    <w:rsid w:val="00F57B7C"/>
    <w:rsid w:val="00F57BFE"/>
    <w:rsid w:val="00F57C8C"/>
    <w:rsid w:val="00F57F40"/>
    <w:rsid w:val="00F603C5"/>
    <w:rsid w:val="00F60507"/>
    <w:rsid w:val="00F60906"/>
    <w:rsid w:val="00F60CE4"/>
    <w:rsid w:val="00F60E78"/>
    <w:rsid w:val="00F6100C"/>
    <w:rsid w:val="00F611DA"/>
    <w:rsid w:val="00F61830"/>
    <w:rsid w:val="00F6190A"/>
    <w:rsid w:val="00F61F94"/>
    <w:rsid w:val="00F6228B"/>
    <w:rsid w:val="00F62779"/>
    <w:rsid w:val="00F62B48"/>
    <w:rsid w:val="00F62D1F"/>
    <w:rsid w:val="00F630D9"/>
    <w:rsid w:val="00F632E8"/>
    <w:rsid w:val="00F63564"/>
    <w:rsid w:val="00F637F9"/>
    <w:rsid w:val="00F63835"/>
    <w:rsid w:val="00F63A8E"/>
    <w:rsid w:val="00F63BF5"/>
    <w:rsid w:val="00F63CD2"/>
    <w:rsid w:val="00F63F77"/>
    <w:rsid w:val="00F6402C"/>
    <w:rsid w:val="00F640DA"/>
    <w:rsid w:val="00F64307"/>
    <w:rsid w:val="00F644A5"/>
    <w:rsid w:val="00F644F4"/>
    <w:rsid w:val="00F64591"/>
    <w:rsid w:val="00F6485B"/>
    <w:rsid w:val="00F64F64"/>
    <w:rsid w:val="00F65657"/>
    <w:rsid w:val="00F65C43"/>
    <w:rsid w:val="00F65D78"/>
    <w:rsid w:val="00F65D7C"/>
    <w:rsid w:val="00F65EEC"/>
    <w:rsid w:val="00F669A9"/>
    <w:rsid w:val="00F66E36"/>
    <w:rsid w:val="00F66EF2"/>
    <w:rsid w:val="00F66F36"/>
    <w:rsid w:val="00F66F7D"/>
    <w:rsid w:val="00F67055"/>
    <w:rsid w:val="00F67165"/>
    <w:rsid w:val="00F6731A"/>
    <w:rsid w:val="00F67763"/>
    <w:rsid w:val="00F677FB"/>
    <w:rsid w:val="00F678A1"/>
    <w:rsid w:val="00F678A2"/>
    <w:rsid w:val="00F67947"/>
    <w:rsid w:val="00F6798A"/>
    <w:rsid w:val="00F679CF"/>
    <w:rsid w:val="00F67B20"/>
    <w:rsid w:val="00F67C07"/>
    <w:rsid w:val="00F67CE6"/>
    <w:rsid w:val="00F67D4A"/>
    <w:rsid w:val="00F67DCD"/>
    <w:rsid w:val="00F67E09"/>
    <w:rsid w:val="00F67ED5"/>
    <w:rsid w:val="00F7017E"/>
    <w:rsid w:val="00F701CF"/>
    <w:rsid w:val="00F701D3"/>
    <w:rsid w:val="00F70405"/>
    <w:rsid w:val="00F7061F"/>
    <w:rsid w:val="00F70664"/>
    <w:rsid w:val="00F70697"/>
    <w:rsid w:val="00F706E4"/>
    <w:rsid w:val="00F70D42"/>
    <w:rsid w:val="00F71439"/>
    <w:rsid w:val="00F7152D"/>
    <w:rsid w:val="00F71532"/>
    <w:rsid w:val="00F716A2"/>
    <w:rsid w:val="00F71788"/>
    <w:rsid w:val="00F71856"/>
    <w:rsid w:val="00F725A6"/>
    <w:rsid w:val="00F725F7"/>
    <w:rsid w:val="00F727DA"/>
    <w:rsid w:val="00F72BA5"/>
    <w:rsid w:val="00F72D45"/>
    <w:rsid w:val="00F72D7C"/>
    <w:rsid w:val="00F73012"/>
    <w:rsid w:val="00F73120"/>
    <w:rsid w:val="00F734D7"/>
    <w:rsid w:val="00F738C6"/>
    <w:rsid w:val="00F73C13"/>
    <w:rsid w:val="00F73D45"/>
    <w:rsid w:val="00F73E96"/>
    <w:rsid w:val="00F73F00"/>
    <w:rsid w:val="00F740B0"/>
    <w:rsid w:val="00F740C3"/>
    <w:rsid w:val="00F7417F"/>
    <w:rsid w:val="00F74557"/>
    <w:rsid w:val="00F745C2"/>
    <w:rsid w:val="00F745D5"/>
    <w:rsid w:val="00F74960"/>
    <w:rsid w:val="00F74DD0"/>
    <w:rsid w:val="00F74E1D"/>
    <w:rsid w:val="00F75192"/>
    <w:rsid w:val="00F75302"/>
    <w:rsid w:val="00F75866"/>
    <w:rsid w:val="00F75BC9"/>
    <w:rsid w:val="00F75E08"/>
    <w:rsid w:val="00F75FC6"/>
    <w:rsid w:val="00F76472"/>
    <w:rsid w:val="00F7657F"/>
    <w:rsid w:val="00F766D5"/>
    <w:rsid w:val="00F769D5"/>
    <w:rsid w:val="00F76D08"/>
    <w:rsid w:val="00F76F1A"/>
    <w:rsid w:val="00F76FAB"/>
    <w:rsid w:val="00F7778D"/>
    <w:rsid w:val="00F777E2"/>
    <w:rsid w:val="00F77995"/>
    <w:rsid w:val="00F779B2"/>
    <w:rsid w:val="00F77D96"/>
    <w:rsid w:val="00F803D6"/>
    <w:rsid w:val="00F804AC"/>
    <w:rsid w:val="00F80541"/>
    <w:rsid w:val="00F80731"/>
    <w:rsid w:val="00F8075C"/>
    <w:rsid w:val="00F8087F"/>
    <w:rsid w:val="00F80BAE"/>
    <w:rsid w:val="00F80BFC"/>
    <w:rsid w:val="00F80D38"/>
    <w:rsid w:val="00F81002"/>
    <w:rsid w:val="00F8129E"/>
    <w:rsid w:val="00F813CC"/>
    <w:rsid w:val="00F81409"/>
    <w:rsid w:val="00F81474"/>
    <w:rsid w:val="00F8155D"/>
    <w:rsid w:val="00F815E4"/>
    <w:rsid w:val="00F81761"/>
    <w:rsid w:val="00F81768"/>
    <w:rsid w:val="00F81A43"/>
    <w:rsid w:val="00F81AD9"/>
    <w:rsid w:val="00F81AFA"/>
    <w:rsid w:val="00F81D2B"/>
    <w:rsid w:val="00F81F3D"/>
    <w:rsid w:val="00F821BA"/>
    <w:rsid w:val="00F823A7"/>
    <w:rsid w:val="00F82562"/>
    <w:rsid w:val="00F8260D"/>
    <w:rsid w:val="00F826B6"/>
    <w:rsid w:val="00F8282A"/>
    <w:rsid w:val="00F829E5"/>
    <w:rsid w:val="00F82E78"/>
    <w:rsid w:val="00F831A7"/>
    <w:rsid w:val="00F836C8"/>
    <w:rsid w:val="00F83753"/>
    <w:rsid w:val="00F837B5"/>
    <w:rsid w:val="00F838F9"/>
    <w:rsid w:val="00F83BB4"/>
    <w:rsid w:val="00F83F78"/>
    <w:rsid w:val="00F841E8"/>
    <w:rsid w:val="00F8458A"/>
    <w:rsid w:val="00F84CF6"/>
    <w:rsid w:val="00F84E8D"/>
    <w:rsid w:val="00F84EC5"/>
    <w:rsid w:val="00F8550D"/>
    <w:rsid w:val="00F85B42"/>
    <w:rsid w:val="00F85D96"/>
    <w:rsid w:val="00F85F88"/>
    <w:rsid w:val="00F85F94"/>
    <w:rsid w:val="00F8613B"/>
    <w:rsid w:val="00F8619C"/>
    <w:rsid w:val="00F86416"/>
    <w:rsid w:val="00F8643C"/>
    <w:rsid w:val="00F864FA"/>
    <w:rsid w:val="00F86544"/>
    <w:rsid w:val="00F8680B"/>
    <w:rsid w:val="00F86BDB"/>
    <w:rsid w:val="00F8752D"/>
    <w:rsid w:val="00F877EF"/>
    <w:rsid w:val="00F87946"/>
    <w:rsid w:val="00F87C4C"/>
    <w:rsid w:val="00F87C5B"/>
    <w:rsid w:val="00F87EF9"/>
    <w:rsid w:val="00F90128"/>
    <w:rsid w:val="00F90206"/>
    <w:rsid w:val="00F90329"/>
    <w:rsid w:val="00F908E0"/>
    <w:rsid w:val="00F90B9E"/>
    <w:rsid w:val="00F90BF1"/>
    <w:rsid w:val="00F90C3F"/>
    <w:rsid w:val="00F90C8D"/>
    <w:rsid w:val="00F90DFB"/>
    <w:rsid w:val="00F90EB7"/>
    <w:rsid w:val="00F9101C"/>
    <w:rsid w:val="00F91168"/>
    <w:rsid w:val="00F913D2"/>
    <w:rsid w:val="00F91598"/>
    <w:rsid w:val="00F91677"/>
    <w:rsid w:val="00F91756"/>
    <w:rsid w:val="00F919A3"/>
    <w:rsid w:val="00F919A5"/>
    <w:rsid w:val="00F91C0A"/>
    <w:rsid w:val="00F91C23"/>
    <w:rsid w:val="00F91E6D"/>
    <w:rsid w:val="00F91F47"/>
    <w:rsid w:val="00F91F91"/>
    <w:rsid w:val="00F9219C"/>
    <w:rsid w:val="00F9236F"/>
    <w:rsid w:val="00F92448"/>
    <w:rsid w:val="00F92817"/>
    <w:rsid w:val="00F92855"/>
    <w:rsid w:val="00F928A8"/>
    <w:rsid w:val="00F92B30"/>
    <w:rsid w:val="00F92FB5"/>
    <w:rsid w:val="00F93187"/>
    <w:rsid w:val="00F938CF"/>
    <w:rsid w:val="00F93974"/>
    <w:rsid w:val="00F93AA3"/>
    <w:rsid w:val="00F94591"/>
    <w:rsid w:val="00F946BA"/>
    <w:rsid w:val="00F94800"/>
    <w:rsid w:val="00F94D37"/>
    <w:rsid w:val="00F94D87"/>
    <w:rsid w:val="00F94F16"/>
    <w:rsid w:val="00F951D9"/>
    <w:rsid w:val="00F95246"/>
    <w:rsid w:val="00F9551C"/>
    <w:rsid w:val="00F95870"/>
    <w:rsid w:val="00F95894"/>
    <w:rsid w:val="00F95D05"/>
    <w:rsid w:val="00F95E67"/>
    <w:rsid w:val="00F95F96"/>
    <w:rsid w:val="00F95FF3"/>
    <w:rsid w:val="00F9605C"/>
    <w:rsid w:val="00F9630D"/>
    <w:rsid w:val="00F963FB"/>
    <w:rsid w:val="00F96534"/>
    <w:rsid w:val="00F96B1A"/>
    <w:rsid w:val="00F96D0B"/>
    <w:rsid w:val="00F96D71"/>
    <w:rsid w:val="00F96E72"/>
    <w:rsid w:val="00F972B4"/>
    <w:rsid w:val="00F97476"/>
    <w:rsid w:val="00F978AE"/>
    <w:rsid w:val="00F978F9"/>
    <w:rsid w:val="00F97996"/>
    <w:rsid w:val="00F9799A"/>
    <w:rsid w:val="00F97D18"/>
    <w:rsid w:val="00F97D83"/>
    <w:rsid w:val="00F97DE7"/>
    <w:rsid w:val="00F97E93"/>
    <w:rsid w:val="00F97ECE"/>
    <w:rsid w:val="00FA0329"/>
    <w:rsid w:val="00FA06F8"/>
    <w:rsid w:val="00FA0816"/>
    <w:rsid w:val="00FA0845"/>
    <w:rsid w:val="00FA093A"/>
    <w:rsid w:val="00FA0A7A"/>
    <w:rsid w:val="00FA0ACB"/>
    <w:rsid w:val="00FA0B84"/>
    <w:rsid w:val="00FA0C32"/>
    <w:rsid w:val="00FA0CDE"/>
    <w:rsid w:val="00FA10C5"/>
    <w:rsid w:val="00FA1503"/>
    <w:rsid w:val="00FA1810"/>
    <w:rsid w:val="00FA1A72"/>
    <w:rsid w:val="00FA1C59"/>
    <w:rsid w:val="00FA1DAF"/>
    <w:rsid w:val="00FA23EC"/>
    <w:rsid w:val="00FA23FB"/>
    <w:rsid w:val="00FA24A9"/>
    <w:rsid w:val="00FA25D6"/>
    <w:rsid w:val="00FA26D9"/>
    <w:rsid w:val="00FA2774"/>
    <w:rsid w:val="00FA29B9"/>
    <w:rsid w:val="00FA2AD3"/>
    <w:rsid w:val="00FA2D0F"/>
    <w:rsid w:val="00FA2D72"/>
    <w:rsid w:val="00FA3901"/>
    <w:rsid w:val="00FA4042"/>
    <w:rsid w:val="00FA42DE"/>
    <w:rsid w:val="00FA43B1"/>
    <w:rsid w:val="00FA4561"/>
    <w:rsid w:val="00FA46F9"/>
    <w:rsid w:val="00FA48A4"/>
    <w:rsid w:val="00FA49A1"/>
    <w:rsid w:val="00FA4A2D"/>
    <w:rsid w:val="00FA4E2B"/>
    <w:rsid w:val="00FA52F9"/>
    <w:rsid w:val="00FA53ED"/>
    <w:rsid w:val="00FA571F"/>
    <w:rsid w:val="00FA57EC"/>
    <w:rsid w:val="00FA5801"/>
    <w:rsid w:val="00FA58A0"/>
    <w:rsid w:val="00FA5D3A"/>
    <w:rsid w:val="00FA62AF"/>
    <w:rsid w:val="00FA62D4"/>
    <w:rsid w:val="00FA66FB"/>
    <w:rsid w:val="00FA684F"/>
    <w:rsid w:val="00FA6B0A"/>
    <w:rsid w:val="00FA6CD2"/>
    <w:rsid w:val="00FA706E"/>
    <w:rsid w:val="00FA70EE"/>
    <w:rsid w:val="00FA7186"/>
    <w:rsid w:val="00FA73E4"/>
    <w:rsid w:val="00FA7502"/>
    <w:rsid w:val="00FA7507"/>
    <w:rsid w:val="00FA7514"/>
    <w:rsid w:val="00FA75E8"/>
    <w:rsid w:val="00FA783A"/>
    <w:rsid w:val="00FA78B5"/>
    <w:rsid w:val="00FA79A8"/>
    <w:rsid w:val="00FA7A8F"/>
    <w:rsid w:val="00FA7D6F"/>
    <w:rsid w:val="00FB007E"/>
    <w:rsid w:val="00FB01D7"/>
    <w:rsid w:val="00FB020B"/>
    <w:rsid w:val="00FB02CF"/>
    <w:rsid w:val="00FB0A95"/>
    <w:rsid w:val="00FB0AA7"/>
    <w:rsid w:val="00FB0BE1"/>
    <w:rsid w:val="00FB0CC8"/>
    <w:rsid w:val="00FB0F46"/>
    <w:rsid w:val="00FB0F5B"/>
    <w:rsid w:val="00FB16DB"/>
    <w:rsid w:val="00FB1710"/>
    <w:rsid w:val="00FB1799"/>
    <w:rsid w:val="00FB17D9"/>
    <w:rsid w:val="00FB1A9B"/>
    <w:rsid w:val="00FB1BD5"/>
    <w:rsid w:val="00FB1C47"/>
    <w:rsid w:val="00FB1DD3"/>
    <w:rsid w:val="00FB21CA"/>
    <w:rsid w:val="00FB27B7"/>
    <w:rsid w:val="00FB2A8A"/>
    <w:rsid w:val="00FB2BE1"/>
    <w:rsid w:val="00FB2D52"/>
    <w:rsid w:val="00FB2EB6"/>
    <w:rsid w:val="00FB3001"/>
    <w:rsid w:val="00FB317D"/>
    <w:rsid w:val="00FB3206"/>
    <w:rsid w:val="00FB321A"/>
    <w:rsid w:val="00FB3266"/>
    <w:rsid w:val="00FB32FD"/>
    <w:rsid w:val="00FB346B"/>
    <w:rsid w:val="00FB349E"/>
    <w:rsid w:val="00FB381D"/>
    <w:rsid w:val="00FB38FA"/>
    <w:rsid w:val="00FB395D"/>
    <w:rsid w:val="00FB3972"/>
    <w:rsid w:val="00FB3C63"/>
    <w:rsid w:val="00FB3DFF"/>
    <w:rsid w:val="00FB3F2B"/>
    <w:rsid w:val="00FB40F8"/>
    <w:rsid w:val="00FB441E"/>
    <w:rsid w:val="00FB45EC"/>
    <w:rsid w:val="00FB48D7"/>
    <w:rsid w:val="00FB5100"/>
    <w:rsid w:val="00FB512E"/>
    <w:rsid w:val="00FB5212"/>
    <w:rsid w:val="00FB52A3"/>
    <w:rsid w:val="00FB538F"/>
    <w:rsid w:val="00FB56B7"/>
    <w:rsid w:val="00FB5A28"/>
    <w:rsid w:val="00FB5ABF"/>
    <w:rsid w:val="00FB5BC4"/>
    <w:rsid w:val="00FB605D"/>
    <w:rsid w:val="00FB63E1"/>
    <w:rsid w:val="00FB66F6"/>
    <w:rsid w:val="00FB6735"/>
    <w:rsid w:val="00FB6958"/>
    <w:rsid w:val="00FB6CF9"/>
    <w:rsid w:val="00FB6DE8"/>
    <w:rsid w:val="00FB72AE"/>
    <w:rsid w:val="00FB738F"/>
    <w:rsid w:val="00FB73B5"/>
    <w:rsid w:val="00FB7762"/>
    <w:rsid w:val="00FB7798"/>
    <w:rsid w:val="00FB7A9B"/>
    <w:rsid w:val="00FB7C59"/>
    <w:rsid w:val="00FC00E8"/>
    <w:rsid w:val="00FC010A"/>
    <w:rsid w:val="00FC04B0"/>
    <w:rsid w:val="00FC0570"/>
    <w:rsid w:val="00FC06A3"/>
    <w:rsid w:val="00FC0999"/>
    <w:rsid w:val="00FC0B1C"/>
    <w:rsid w:val="00FC0BBF"/>
    <w:rsid w:val="00FC0CA2"/>
    <w:rsid w:val="00FC0CA5"/>
    <w:rsid w:val="00FC0CB9"/>
    <w:rsid w:val="00FC0CED"/>
    <w:rsid w:val="00FC0DA1"/>
    <w:rsid w:val="00FC107D"/>
    <w:rsid w:val="00FC13F9"/>
    <w:rsid w:val="00FC1722"/>
    <w:rsid w:val="00FC1965"/>
    <w:rsid w:val="00FC1A36"/>
    <w:rsid w:val="00FC1C37"/>
    <w:rsid w:val="00FC1DCF"/>
    <w:rsid w:val="00FC1E7A"/>
    <w:rsid w:val="00FC23DC"/>
    <w:rsid w:val="00FC2590"/>
    <w:rsid w:val="00FC25F1"/>
    <w:rsid w:val="00FC25F3"/>
    <w:rsid w:val="00FC269D"/>
    <w:rsid w:val="00FC2C37"/>
    <w:rsid w:val="00FC2CEF"/>
    <w:rsid w:val="00FC2DFC"/>
    <w:rsid w:val="00FC2FA4"/>
    <w:rsid w:val="00FC3086"/>
    <w:rsid w:val="00FC3287"/>
    <w:rsid w:val="00FC33E7"/>
    <w:rsid w:val="00FC341A"/>
    <w:rsid w:val="00FC351F"/>
    <w:rsid w:val="00FC356F"/>
    <w:rsid w:val="00FC37F1"/>
    <w:rsid w:val="00FC3936"/>
    <w:rsid w:val="00FC3B60"/>
    <w:rsid w:val="00FC3C56"/>
    <w:rsid w:val="00FC3C6D"/>
    <w:rsid w:val="00FC3E2D"/>
    <w:rsid w:val="00FC42FD"/>
    <w:rsid w:val="00FC436F"/>
    <w:rsid w:val="00FC43FC"/>
    <w:rsid w:val="00FC45BA"/>
    <w:rsid w:val="00FC476D"/>
    <w:rsid w:val="00FC4A80"/>
    <w:rsid w:val="00FC4D99"/>
    <w:rsid w:val="00FC52F4"/>
    <w:rsid w:val="00FC53CF"/>
    <w:rsid w:val="00FC565F"/>
    <w:rsid w:val="00FC5CFF"/>
    <w:rsid w:val="00FC5D6A"/>
    <w:rsid w:val="00FC5DDA"/>
    <w:rsid w:val="00FC5F75"/>
    <w:rsid w:val="00FC5F8C"/>
    <w:rsid w:val="00FC62B2"/>
    <w:rsid w:val="00FC6695"/>
    <w:rsid w:val="00FC66F0"/>
    <w:rsid w:val="00FC67CE"/>
    <w:rsid w:val="00FC6874"/>
    <w:rsid w:val="00FC69D9"/>
    <w:rsid w:val="00FC6A15"/>
    <w:rsid w:val="00FC6AAC"/>
    <w:rsid w:val="00FC6D9F"/>
    <w:rsid w:val="00FC6DCB"/>
    <w:rsid w:val="00FC70D4"/>
    <w:rsid w:val="00FC79B5"/>
    <w:rsid w:val="00FD004C"/>
    <w:rsid w:val="00FD0474"/>
    <w:rsid w:val="00FD090F"/>
    <w:rsid w:val="00FD0C5B"/>
    <w:rsid w:val="00FD0E02"/>
    <w:rsid w:val="00FD0E4D"/>
    <w:rsid w:val="00FD0F53"/>
    <w:rsid w:val="00FD1078"/>
    <w:rsid w:val="00FD112D"/>
    <w:rsid w:val="00FD1338"/>
    <w:rsid w:val="00FD1377"/>
    <w:rsid w:val="00FD1395"/>
    <w:rsid w:val="00FD17B9"/>
    <w:rsid w:val="00FD17C5"/>
    <w:rsid w:val="00FD181F"/>
    <w:rsid w:val="00FD1929"/>
    <w:rsid w:val="00FD1A07"/>
    <w:rsid w:val="00FD1C80"/>
    <w:rsid w:val="00FD1CF2"/>
    <w:rsid w:val="00FD1DE7"/>
    <w:rsid w:val="00FD1F1B"/>
    <w:rsid w:val="00FD1FDF"/>
    <w:rsid w:val="00FD2395"/>
    <w:rsid w:val="00FD23E2"/>
    <w:rsid w:val="00FD27A0"/>
    <w:rsid w:val="00FD2D93"/>
    <w:rsid w:val="00FD2F94"/>
    <w:rsid w:val="00FD3031"/>
    <w:rsid w:val="00FD3339"/>
    <w:rsid w:val="00FD3A3A"/>
    <w:rsid w:val="00FD4194"/>
    <w:rsid w:val="00FD462F"/>
    <w:rsid w:val="00FD5049"/>
    <w:rsid w:val="00FD5279"/>
    <w:rsid w:val="00FD55A2"/>
    <w:rsid w:val="00FD55E2"/>
    <w:rsid w:val="00FD55E8"/>
    <w:rsid w:val="00FD5869"/>
    <w:rsid w:val="00FD5952"/>
    <w:rsid w:val="00FD5997"/>
    <w:rsid w:val="00FD5AB7"/>
    <w:rsid w:val="00FD5DEC"/>
    <w:rsid w:val="00FD6083"/>
    <w:rsid w:val="00FD61D5"/>
    <w:rsid w:val="00FD634C"/>
    <w:rsid w:val="00FD64F9"/>
    <w:rsid w:val="00FD6977"/>
    <w:rsid w:val="00FD6C68"/>
    <w:rsid w:val="00FD6D3D"/>
    <w:rsid w:val="00FD6DAC"/>
    <w:rsid w:val="00FD6EAE"/>
    <w:rsid w:val="00FD702B"/>
    <w:rsid w:val="00FD73E1"/>
    <w:rsid w:val="00FD7657"/>
    <w:rsid w:val="00FD7CC4"/>
    <w:rsid w:val="00FD7F41"/>
    <w:rsid w:val="00FD7F69"/>
    <w:rsid w:val="00FE00E0"/>
    <w:rsid w:val="00FE020F"/>
    <w:rsid w:val="00FE030B"/>
    <w:rsid w:val="00FE06A1"/>
    <w:rsid w:val="00FE06AA"/>
    <w:rsid w:val="00FE0895"/>
    <w:rsid w:val="00FE0A5B"/>
    <w:rsid w:val="00FE0AAA"/>
    <w:rsid w:val="00FE0B8A"/>
    <w:rsid w:val="00FE0CE0"/>
    <w:rsid w:val="00FE0ED5"/>
    <w:rsid w:val="00FE1238"/>
    <w:rsid w:val="00FE143F"/>
    <w:rsid w:val="00FE167B"/>
    <w:rsid w:val="00FE193F"/>
    <w:rsid w:val="00FE1A78"/>
    <w:rsid w:val="00FE1AD5"/>
    <w:rsid w:val="00FE1B02"/>
    <w:rsid w:val="00FE1BEC"/>
    <w:rsid w:val="00FE1E1B"/>
    <w:rsid w:val="00FE1E2E"/>
    <w:rsid w:val="00FE223B"/>
    <w:rsid w:val="00FE22C8"/>
    <w:rsid w:val="00FE2395"/>
    <w:rsid w:val="00FE2405"/>
    <w:rsid w:val="00FE244F"/>
    <w:rsid w:val="00FE2503"/>
    <w:rsid w:val="00FE25C1"/>
    <w:rsid w:val="00FE267A"/>
    <w:rsid w:val="00FE27A4"/>
    <w:rsid w:val="00FE2837"/>
    <w:rsid w:val="00FE294A"/>
    <w:rsid w:val="00FE2C8D"/>
    <w:rsid w:val="00FE2D30"/>
    <w:rsid w:val="00FE2E39"/>
    <w:rsid w:val="00FE2F2C"/>
    <w:rsid w:val="00FE3109"/>
    <w:rsid w:val="00FE31A7"/>
    <w:rsid w:val="00FE331F"/>
    <w:rsid w:val="00FE338C"/>
    <w:rsid w:val="00FE347F"/>
    <w:rsid w:val="00FE34E1"/>
    <w:rsid w:val="00FE391D"/>
    <w:rsid w:val="00FE3A3C"/>
    <w:rsid w:val="00FE3B78"/>
    <w:rsid w:val="00FE3D53"/>
    <w:rsid w:val="00FE3D81"/>
    <w:rsid w:val="00FE3F04"/>
    <w:rsid w:val="00FE3FB9"/>
    <w:rsid w:val="00FE4067"/>
    <w:rsid w:val="00FE420B"/>
    <w:rsid w:val="00FE4224"/>
    <w:rsid w:val="00FE45C4"/>
    <w:rsid w:val="00FE45D0"/>
    <w:rsid w:val="00FE4702"/>
    <w:rsid w:val="00FE47C9"/>
    <w:rsid w:val="00FE4B87"/>
    <w:rsid w:val="00FE525C"/>
    <w:rsid w:val="00FE52D6"/>
    <w:rsid w:val="00FE5A61"/>
    <w:rsid w:val="00FE5A8A"/>
    <w:rsid w:val="00FE5B31"/>
    <w:rsid w:val="00FE5DEF"/>
    <w:rsid w:val="00FE631E"/>
    <w:rsid w:val="00FE64BC"/>
    <w:rsid w:val="00FE6607"/>
    <w:rsid w:val="00FE67C3"/>
    <w:rsid w:val="00FE68D1"/>
    <w:rsid w:val="00FE6B2F"/>
    <w:rsid w:val="00FE6C19"/>
    <w:rsid w:val="00FE6C69"/>
    <w:rsid w:val="00FE6D5E"/>
    <w:rsid w:val="00FE6DCB"/>
    <w:rsid w:val="00FE6FFB"/>
    <w:rsid w:val="00FE7016"/>
    <w:rsid w:val="00FE7582"/>
    <w:rsid w:val="00FE7758"/>
    <w:rsid w:val="00FE775C"/>
    <w:rsid w:val="00FE7CDD"/>
    <w:rsid w:val="00FF0009"/>
    <w:rsid w:val="00FF0108"/>
    <w:rsid w:val="00FF016F"/>
    <w:rsid w:val="00FF05BE"/>
    <w:rsid w:val="00FF07C3"/>
    <w:rsid w:val="00FF0857"/>
    <w:rsid w:val="00FF08F4"/>
    <w:rsid w:val="00FF0BC4"/>
    <w:rsid w:val="00FF0C3E"/>
    <w:rsid w:val="00FF0F69"/>
    <w:rsid w:val="00FF0FA3"/>
    <w:rsid w:val="00FF1115"/>
    <w:rsid w:val="00FF138C"/>
    <w:rsid w:val="00FF1BB0"/>
    <w:rsid w:val="00FF1C53"/>
    <w:rsid w:val="00FF1CDA"/>
    <w:rsid w:val="00FF209D"/>
    <w:rsid w:val="00FF21AC"/>
    <w:rsid w:val="00FF24DD"/>
    <w:rsid w:val="00FF26A9"/>
    <w:rsid w:val="00FF26F8"/>
    <w:rsid w:val="00FF281E"/>
    <w:rsid w:val="00FF285E"/>
    <w:rsid w:val="00FF2A85"/>
    <w:rsid w:val="00FF2A9E"/>
    <w:rsid w:val="00FF321F"/>
    <w:rsid w:val="00FF3381"/>
    <w:rsid w:val="00FF3CD8"/>
    <w:rsid w:val="00FF3D4E"/>
    <w:rsid w:val="00FF4177"/>
    <w:rsid w:val="00FF42C9"/>
    <w:rsid w:val="00FF4506"/>
    <w:rsid w:val="00FF4718"/>
    <w:rsid w:val="00FF4DD7"/>
    <w:rsid w:val="00FF4F0B"/>
    <w:rsid w:val="00FF4F92"/>
    <w:rsid w:val="00FF52F7"/>
    <w:rsid w:val="00FF55CC"/>
    <w:rsid w:val="00FF56D3"/>
    <w:rsid w:val="00FF5A79"/>
    <w:rsid w:val="00FF6004"/>
    <w:rsid w:val="00FF606D"/>
    <w:rsid w:val="00FF6179"/>
    <w:rsid w:val="00FF62ED"/>
    <w:rsid w:val="00FF67FF"/>
    <w:rsid w:val="00FF6B8D"/>
    <w:rsid w:val="00FF6B8E"/>
    <w:rsid w:val="00FF6CA2"/>
    <w:rsid w:val="00FF6E68"/>
    <w:rsid w:val="00FF718C"/>
    <w:rsid w:val="00FF7195"/>
    <w:rsid w:val="00FF7310"/>
    <w:rsid w:val="00FF75C1"/>
    <w:rsid w:val="00FF765E"/>
    <w:rsid w:val="00FF76A4"/>
    <w:rsid w:val="00FF7971"/>
    <w:rsid w:val="00FF7B2D"/>
    <w:rsid w:val="00FF7B82"/>
    <w:rsid w:val="00FF7B93"/>
    <w:rsid w:val="00FF7C3F"/>
    <w:rsid w:val="00FF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AA4A25"/>
  <w15:docId w15:val="{0D09B296-842A-48BF-A269-96DFCFD3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5D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Normal"/>
    <w:link w:val="Heading1Char"/>
    <w:uiPriority w:val="99"/>
    <w:qFormat/>
    <w:rsid w:val="004D0DF7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8000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outlineLvl w:val="1"/>
    </w:pPr>
    <w:rPr>
      <w:rFonts w:asciiTheme="majorBidi" w:hAnsiTheme="majorBid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0D6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0D6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22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D0DF7"/>
    <w:rPr>
      <w:rFonts w:asciiTheme="majorBidi" w:hAnsiTheme="majorBidi" w:cstheme="majorBidi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000F3"/>
    <w:rPr>
      <w:rFonts w:asciiTheme="majorBidi" w:hAnsiTheme="majorBid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5578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A55788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A5578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rsid w:val="00A55788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A5578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A55788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A55788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B90D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31D3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uiPriority w:val="99"/>
    <w:rsid w:val="00B90D60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90D60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90D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5788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B90D60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90D6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B90D6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B90D6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B90D60"/>
    <w:pPr>
      <w:tabs>
        <w:tab w:val="left" w:pos="1134"/>
        <w:tab w:val="num" w:pos="1209"/>
      </w:tabs>
      <w:ind w:left="1209" w:hanging="360"/>
    </w:pPr>
  </w:style>
  <w:style w:type="paragraph" w:styleId="ListNumber">
    <w:name w:val="List Number"/>
    <w:basedOn w:val="Normal"/>
    <w:uiPriority w:val="99"/>
    <w:rsid w:val="00B90D6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90D6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90D6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90D60"/>
    <w:pPr>
      <w:ind w:left="284"/>
    </w:pPr>
  </w:style>
  <w:style w:type="paragraph" w:customStyle="1" w:styleId="AAFrameAddress">
    <w:name w:val="AA Frame Address"/>
    <w:basedOn w:val="Heading1"/>
    <w:uiPriority w:val="99"/>
    <w:rsid w:val="00B90D6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90D6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90D6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90D6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90D6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90D6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90D6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90D6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90D6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90D6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90D6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90D6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90D60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B90D6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90D6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90D6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90D6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90D6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90D6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90D60"/>
    <w:pPr>
      <w:ind w:left="567" w:hanging="567"/>
    </w:pPr>
  </w:style>
  <w:style w:type="paragraph" w:styleId="ListBullet5">
    <w:name w:val="List Bullet 5"/>
    <w:basedOn w:val="Normal"/>
    <w:uiPriority w:val="99"/>
    <w:rsid w:val="00B90D60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90D60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3715EB"/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90D60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55788"/>
    <w:rPr>
      <w:rFonts w:ascii="Arial" w:hAnsi="Arial" w:cs="Times New Roman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90D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55788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90D60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55788"/>
    <w:rPr>
      <w:rFonts w:ascii="Arial" w:hAnsi="Arial"/>
      <w:sz w:val="18"/>
      <w:szCs w:val="22"/>
    </w:rPr>
  </w:style>
  <w:style w:type="character" w:styleId="Strong">
    <w:name w:val="Strong"/>
    <w:basedOn w:val="DefaultParagraphFont"/>
    <w:uiPriority w:val="99"/>
    <w:qFormat/>
    <w:rsid w:val="00B90D6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90D6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90D6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B90D60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90D6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90D6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90D6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90D6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90D6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90D6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90D6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90D6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90D6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rsid w:val="00A55788"/>
    <w:rPr>
      <w:rFonts w:ascii="Arial" w:hAnsi="Arial"/>
      <w:sz w:val="18"/>
      <w:szCs w:val="22"/>
    </w:rPr>
  </w:style>
  <w:style w:type="paragraph" w:styleId="BodyText3">
    <w:name w:val="Body Text 3"/>
    <w:basedOn w:val="Normal"/>
    <w:link w:val="BodyText3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15EB"/>
    <w:rPr>
      <w:rFonts w:cs="EucrosiaUPC"/>
      <w:sz w:val="28"/>
      <w:szCs w:val="28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55788"/>
    <w:rPr>
      <w:rFonts w:ascii="Arial" w:hAnsi="Arial"/>
      <w:sz w:val="18"/>
      <w:szCs w:val="22"/>
    </w:rPr>
  </w:style>
  <w:style w:type="character" w:styleId="PageNumber">
    <w:name w:val="page number"/>
    <w:basedOn w:val="DefaultParagraphFont"/>
    <w:uiPriority w:val="99"/>
    <w:rsid w:val="00B90D60"/>
    <w:rPr>
      <w:rFonts w:cs="Times New Roman"/>
    </w:rPr>
  </w:style>
  <w:style w:type="paragraph" w:customStyle="1" w:styleId="a2">
    <w:name w:val="Åº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90"/>
      </w:tabs>
      <w:ind w:hanging="540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55788"/>
    <w:rPr>
      <w:rFonts w:ascii="Arial" w:hAnsi="Arial"/>
      <w:sz w:val="16"/>
      <w:szCs w:val="20"/>
    </w:rPr>
  </w:style>
  <w:style w:type="paragraph" w:customStyle="1" w:styleId="10">
    <w:name w:val="10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MacroText">
    <w:name w:val="macro"/>
    <w:link w:val="MacroTextChar"/>
    <w:rsid w:val="00B90D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A55788"/>
    <w:rPr>
      <w:rFonts w:ascii="Courier New" w:hAnsi="Courier New"/>
      <w:lang w:val="en-AU" w:eastAsia="en-US" w:bidi="th-TH"/>
    </w:rPr>
  </w:style>
  <w:style w:type="paragraph" w:customStyle="1" w:styleId="a3">
    <w:name w:val="??"/>
    <w:basedOn w:val="Normal"/>
    <w:uiPriority w:val="99"/>
    <w:rsid w:val="009007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character" w:customStyle="1" w:styleId="Char">
    <w:name w:val="??? Char"/>
    <w:basedOn w:val="DefaultParagraphFont"/>
    <w:uiPriority w:val="99"/>
    <w:rsid w:val="00900789"/>
    <w:rPr>
      <w:rFonts w:cs="Angsana New"/>
      <w:sz w:val="22"/>
      <w:szCs w:val="22"/>
      <w:lang w:val="th-TH" w:eastAsia="en-US" w:bidi="th-TH"/>
    </w:rPr>
  </w:style>
  <w:style w:type="table" w:styleId="TableGrid">
    <w:name w:val="Table Grid"/>
    <w:basedOn w:val="TableNormal"/>
    <w:uiPriority w:val="59"/>
    <w:rsid w:val="002B49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B59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788"/>
    <w:rPr>
      <w:sz w:val="0"/>
      <w:szCs w:val="0"/>
    </w:rPr>
  </w:style>
  <w:style w:type="paragraph" w:styleId="DocumentMap">
    <w:name w:val="Document Map"/>
    <w:basedOn w:val="Normal"/>
    <w:link w:val="DocumentMapChar"/>
    <w:uiPriority w:val="99"/>
    <w:semiHidden/>
    <w:rsid w:val="00D573C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55788"/>
    <w:rPr>
      <w:sz w:val="0"/>
      <w:szCs w:val="0"/>
    </w:rPr>
  </w:style>
  <w:style w:type="paragraph" w:customStyle="1" w:styleId="index">
    <w:name w:val="index"/>
    <w:aliases w:val="ix"/>
    <w:basedOn w:val="BodyText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21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170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64"/>
        <w:tab w:val="left" w:pos="540"/>
      </w:tabs>
      <w:spacing w:after="0" w:line="240" w:lineRule="auto"/>
      <w:ind w:left="567" w:right="11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6170FE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block">
    <w:name w:val="block"/>
    <w:aliases w:val="b"/>
    <w:basedOn w:val="BodyText"/>
    <w:rsid w:val="00DD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7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D50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F26D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4">
    <w:name w:val="???????"/>
    <w:basedOn w:val="Normal"/>
    <w:uiPriority w:val="99"/>
    <w:rsid w:val="00F07C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nomination2">
    <w:name w:val="Denomination2"/>
    <w:basedOn w:val="Normal"/>
    <w:uiPriority w:val="99"/>
    <w:rsid w:val="00315D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B91F8D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B91F8D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5788"/>
    <w:rPr>
      <w:rFonts w:ascii="Arial" w:hAnsi="Arial"/>
      <w:sz w:val="20"/>
      <w:szCs w:val="25"/>
    </w:rPr>
  </w:style>
  <w:style w:type="paragraph" w:customStyle="1" w:styleId="AppendixHeader">
    <w:name w:val="Appendix Header"/>
    <w:basedOn w:val="Normal"/>
    <w:uiPriority w:val="99"/>
    <w:rsid w:val="006977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after="440" w:line="240" w:lineRule="auto"/>
    </w:pPr>
    <w:rPr>
      <w:rFonts w:ascii="Times New Roman" w:hAnsi="Times New Roman"/>
      <w:b/>
      <w:bCs/>
      <w:sz w:val="26"/>
      <w:szCs w:val="26"/>
      <w:lang w:val="en-GB"/>
    </w:rPr>
  </w:style>
  <w:style w:type="paragraph" w:styleId="E-mailSignature">
    <w:name w:val="E-mail Signature"/>
    <w:basedOn w:val="Normal"/>
    <w:link w:val="E-mailSignatureChar"/>
    <w:uiPriority w:val="99"/>
    <w:rsid w:val="00297B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A55788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467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788"/>
    <w:rPr>
      <w:rFonts w:ascii="Arial" w:hAnsi="Arial"/>
      <w:b/>
      <w:bCs/>
      <w:sz w:val="20"/>
      <w:szCs w:val="25"/>
    </w:rPr>
  </w:style>
  <w:style w:type="character" w:customStyle="1" w:styleId="viewnewsarticle1">
    <w:name w:val="viewnewsarticle1"/>
    <w:basedOn w:val="DefaultParagraphFont"/>
    <w:uiPriority w:val="99"/>
    <w:rsid w:val="008A1FF6"/>
    <w:rPr>
      <w:rFonts w:ascii="Tahoma" w:hAnsi="Tahoma" w:cs="Tahoma"/>
      <w:color w:val="000000"/>
    </w:rPr>
  </w:style>
  <w:style w:type="paragraph" w:styleId="NormalWeb">
    <w:name w:val="Normal (Web)"/>
    <w:basedOn w:val="Normal"/>
    <w:uiPriority w:val="99"/>
    <w:rsid w:val="003B64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116FBD"/>
    <w:pPr>
      <w:ind w:left="720"/>
    </w:pPr>
    <w:rPr>
      <w:szCs w:val="22"/>
    </w:rPr>
  </w:style>
  <w:style w:type="paragraph" w:styleId="Signature">
    <w:name w:val="Signature"/>
    <w:basedOn w:val="Normal"/>
    <w:link w:val="SignatureChar1"/>
    <w:uiPriority w:val="99"/>
    <w:rsid w:val="00D7271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locked/>
    <w:rsid w:val="00D72718"/>
    <w:rPr>
      <w:rFonts w:ascii="Arial" w:hAnsi="Arial" w:cs="Times New Roman"/>
      <w:sz w:val="22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locked/>
    <w:rsid w:val="00D72718"/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D67C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22"/>
      <w:szCs w:val="22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locked/>
    <w:rsid w:val="00D67CF5"/>
    <w:rPr>
      <w:rFonts w:ascii="Angsana New" w:hAnsi="Angsana New"/>
      <w:sz w:val="22"/>
      <w:szCs w:val="22"/>
    </w:rPr>
  </w:style>
  <w:style w:type="paragraph" w:customStyle="1" w:styleId="Default">
    <w:name w:val="Default"/>
    <w:rsid w:val="00C500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E74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9E74B5"/>
    <w:rPr>
      <w:rFonts w:ascii="Angsana New" w:eastAsia="Times New Roman" w:hAnsi="Angsana New" w:cs="Times New Roman"/>
      <w:sz w:val="30"/>
      <w:szCs w:val="30"/>
    </w:rPr>
  </w:style>
  <w:style w:type="character" w:customStyle="1" w:styleId="BodyText2Char1">
    <w:name w:val="Body Text 2 Char1"/>
    <w:basedOn w:val="DefaultParagraphFont"/>
    <w:link w:val="BodyText2"/>
    <w:locked/>
    <w:rsid w:val="0072570F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basedOn w:val="Normal"/>
    <w:uiPriority w:val="1"/>
    <w:qFormat/>
    <w:rsid w:val="00953C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left" w:pos="567"/>
      </w:tabs>
      <w:spacing w:line="300" w:lineRule="exact"/>
      <w:ind w:left="567"/>
      <w:jc w:val="thaiDistribute"/>
    </w:pPr>
    <w:rPr>
      <w:rFonts w:asciiTheme="majorBidi" w:eastAsia="Arial Unicode MS" w:hAnsiTheme="majorBidi" w:cstheme="majorBidi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DE315B"/>
    <w:rPr>
      <w:color w:val="808080"/>
    </w:rPr>
  </w:style>
  <w:style w:type="paragraph" w:customStyle="1" w:styleId="acctreadnote">
    <w:name w:val="acct read note"/>
    <w:aliases w:val="ar"/>
    <w:basedOn w:val="BodyText"/>
    <w:uiPriority w:val="99"/>
    <w:rsid w:val="00E34910"/>
  </w:style>
  <w:style w:type="paragraph" w:styleId="PlainText">
    <w:name w:val="Plain Text"/>
    <w:basedOn w:val="Normal"/>
    <w:link w:val="PlainTextChar"/>
    <w:uiPriority w:val="99"/>
    <w:rsid w:val="00E349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E34910"/>
    <w:rPr>
      <w:rFonts w:ascii="Consolas" w:hAnsi="Consolas"/>
      <w:sz w:val="21"/>
      <w:szCs w:val="26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340698"/>
    <w:rPr>
      <w:rFonts w:ascii="Arial" w:hAnsi="Arial"/>
      <w:sz w:val="18"/>
      <w:szCs w:val="18"/>
    </w:rPr>
  </w:style>
  <w:style w:type="paragraph" w:customStyle="1" w:styleId="acctdividends">
    <w:name w:val="acct dividends"/>
    <w:aliases w:val="ad"/>
    <w:basedOn w:val="Normal"/>
    <w:uiPriority w:val="99"/>
    <w:rsid w:val="00233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6E59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ccountingPolicy">
    <w:name w:val="Accounting Policy"/>
    <w:basedOn w:val="Normal"/>
    <w:link w:val="AccountingPolicyChar1"/>
    <w:rsid w:val="00C81C5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81C5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22D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E6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6E6D39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6E6D39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EB59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C043DD"/>
  </w:style>
  <w:style w:type="table" w:customStyle="1" w:styleId="PwCTableText">
    <w:name w:val="PwC Table Text"/>
    <w:basedOn w:val="TableNormal"/>
    <w:uiPriority w:val="99"/>
    <w:qFormat/>
    <w:rsid w:val="00E95D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5">
    <w:name w:val="เนื้อเรื่อง"/>
    <w:basedOn w:val="Normal"/>
    <w:uiPriority w:val="99"/>
    <w:rsid w:val="002B33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/>
      <w:sz w:val="24"/>
      <w:szCs w:val="28"/>
      <w:lang w:val="en-GB"/>
    </w:rPr>
  </w:style>
  <w:style w:type="paragraph" w:styleId="Subtitle">
    <w:name w:val="Subtitle"/>
    <w:basedOn w:val="Normal"/>
    <w:next w:val="Normal"/>
    <w:link w:val="SubtitleChar"/>
    <w:qFormat/>
    <w:locked/>
    <w:rsid w:val="00BD2CB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D2CB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qowt-font20-browallianew">
    <w:name w:val="qowt-font20-browallianew"/>
    <w:basedOn w:val="DefaultParagraphFont"/>
    <w:rsid w:val="00537739"/>
  </w:style>
  <w:style w:type="character" w:styleId="Emphasis">
    <w:name w:val="Emphasis"/>
    <w:basedOn w:val="DefaultParagraphFont"/>
    <w:uiPriority w:val="20"/>
    <w:qFormat/>
    <w:locked/>
    <w:rsid w:val="00F4459E"/>
    <w:rPr>
      <w:i/>
      <w:iCs/>
    </w:rPr>
  </w:style>
  <w:style w:type="paragraph" w:styleId="Revision">
    <w:name w:val="Revision"/>
    <w:hidden/>
    <w:uiPriority w:val="99"/>
    <w:semiHidden/>
    <w:rsid w:val="007477F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675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6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33252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9274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471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34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3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381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661058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8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6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99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474530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8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5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765730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546508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7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108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6085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34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72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7230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47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870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51571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756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7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829600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34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74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1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1216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1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097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52805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5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257381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1893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42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70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90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80612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67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7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56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42700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0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8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6D9E0-7236-4289-B0FF-7A2013AAA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96</Pages>
  <Words>23466</Words>
  <Characters>133760</Characters>
  <Application>Microsoft Office Word</Application>
  <DocSecurity>0</DocSecurity>
  <Lines>1114</Lines>
  <Paragraphs>313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ไทยออยล์ จำกัด และบริษัทย่อย</vt:lpstr>
    </vt:vector>
  </TitlesOfParts>
  <Company>KPMG</Company>
  <LinksUpToDate>false</LinksUpToDate>
  <CharactersWithSpaces>156913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ไทยออยล์ จำกัด และบริษัทย่อย</dc:title>
  <dc:subject/>
  <dc:creator>tadsong_h22</dc:creator>
  <cp:keywords/>
  <dc:description/>
  <cp:lastModifiedBy>Chanon Suwunniponth</cp:lastModifiedBy>
  <cp:revision>5</cp:revision>
  <cp:lastPrinted>2020-02-06T08:28:00Z</cp:lastPrinted>
  <dcterms:created xsi:type="dcterms:W3CDTF">2020-02-12T07:32:00Z</dcterms:created>
  <dcterms:modified xsi:type="dcterms:W3CDTF">2020-02-14T08:26:00Z</dcterms:modified>
</cp:coreProperties>
</file>