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98"/>
        <w:gridCol w:w="5760"/>
      </w:tblGrid>
      <w:tr w:rsidR="003B6C8F" w:rsidRPr="004A5C85" w14:paraId="5665FAAE" w14:textId="77777777" w:rsidTr="00295584">
        <w:trPr>
          <w:tblHeader/>
        </w:trPr>
        <w:tc>
          <w:tcPr>
            <w:tcW w:w="1098" w:type="dxa"/>
            <w:shd w:val="clear" w:color="auto" w:fill="auto"/>
          </w:tcPr>
          <w:p w14:paraId="4053791A" w14:textId="77777777" w:rsidR="003B6C8F" w:rsidRPr="004A5C8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bookmarkStart w:id="0" w:name="_GoBack"/>
            <w:bookmarkEnd w:id="0"/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760" w:type="dxa"/>
            <w:shd w:val="clear" w:color="auto" w:fill="auto"/>
          </w:tcPr>
          <w:p w14:paraId="5D59BAF4" w14:textId="77777777" w:rsidR="003B6C8F" w:rsidRPr="004A5C8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301C45" w:rsidRPr="004A5C85" w14:paraId="41A4BD23" w14:textId="77777777" w:rsidTr="00295584">
        <w:trPr>
          <w:tblHeader/>
        </w:trPr>
        <w:tc>
          <w:tcPr>
            <w:tcW w:w="1098" w:type="dxa"/>
            <w:shd w:val="clear" w:color="auto" w:fill="auto"/>
          </w:tcPr>
          <w:p w14:paraId="214ECF76" w14:textId="77777777" w:rsidR="00301C45" w:rsidRPr="004A5C85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6779AB12" w14:textId="77777777" w:rsidR="00301C45" w:rsidRPr="004A5C85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B6C8F" w:rsidRPr="004A5C85" w14:paraId="1EE19C8D" w14:textId="77777777" w:rsidTr="00295584">
        <w:tc>
          <w:tcPr>
            <w:tcW w:w="1098" w:type="dxa"/>
            <w:shd w:val="clear" w:color="auto" w:fill="auto"/>
          </w:tcPr>
          <w:p w14:paraId="67F8BB42" w14:textId="77777777" w:rsidR="003B6C8F" w:rsidRPr="004A5C8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14:paraId="4C34C11F" w14:textId="77777777" w:rsidR="003B6C8F" w:rsidRPr="004A5C8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3B6C8F" w:rsidRPr="004A5C85" w14:paraId="27C17954" w14:textId="77777777" w:rsidTr="00295584">
        <w:tc>
          <w:tcPr>
            <w:tcW w:w="1098" w:type="dxa"/>
            <w:shd w:val="clear" w:color="auto" w:fill="auto"/>
          </w:tcPr>
          <w:p w14:paraId="503FA257" w14:textId="77777777" w:rsidR="003B6C8F" w:rsidRPr="004A5C8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5760" w:type="dxa"/>
            <w:shd w:val="clear" w:color="auto" w:fill="auto"/>
          </w:tcPr>
          <w:p w14:paraId="3443CAA2" w14:textId="77777777" w:rsidR="003B6C8F" w:rsidRPr="004A5C8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0B469A" w:rsidRPr="004A5C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8D4535" w:rsidRPr="004A5C85" w14:paraId="32AEE7B6" w14:textId="77777777" w:rsidTr="00295584">
        <w:tc>
          <w:tcPr>
            <w:tcW w:w="1098" w:type="dxa"/>
            <w:shd w:val="clear" w:color="auto" w:fill="auto"/>
          </w:tcPr>
          <w:p w14:paraId="44584223" w14:textId="77777777" w:rsidR="008D4535" w:rsidRPr="004A5C85" w:rsidRDefault="008D453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5760" w:type="dxa"/>
            <w:shd w:val="clear" w:color="auto" w:fill="auto"/>
          </w:tcPr>
          <w:p w14:paraId="08EE2284" w14:textId="343FA472" w:rsidR="008D4535" w:rsidRPr="008D4535" w:rsidRDefault="008D4535" w:rsidP="005670D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</w:t>
            </w:r>
            <w:r w:rsidR="00C94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</w:tr>
      <w:tr w:rsidR="008D4535" w:rsidRPr="004A5C85" w14:paraId="20BBC84D" w14:textId="77777777" w:rsidTr="00295584">
        <w:tc>
          <w:tcPr>
            <w:tcW w:w="1098" w:type="dxa"/>
            <w:shd w:val="clear" w:color="auto" w:fill="auto"/>
          </w:tcPr>
          <w:p w14:paraId="7AFC0F13" w14:textId="77777777" w:rsidR="008D4535" w:rsidRPr="004A5C85" w:rsidRDefault="008D4535" w:rsidP="007A595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5760" w:type="dxa"/>
            <w:shd w:val="clear" w:color="auto" w:fill="auto"/>
          </w:tcPr>
          <w:p w14:paraId="32DB4390" w14:textId="77777777" w:rsidR="008D4535" w:rsidRPr="003B0A44" w:rsidRDefault="008D4535" w:rsidP="007A595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64E9E" w:rsidRPr="004A5C85" w14:paraId="4541A924" w14:textId="77777777" w:rsidTr="00295584">
        <w:tc>
          <w:tcPr>
            <w:tcW w:w="1098" w:type="dxa"/>
            <w:shd w:val="clear" w:color="auto" w:fill="auto"/>
          </w:tcPr>
          <w:p w14:paraId="585DDAE3" w14:textId="081352B5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5760" w:type="dxa"/>
            <w:shd w:val="clear" w:color="auto" w:fill="auto"/>
          </w:tcPr>
          <w:p w14:paraId="23A327FC" w14:textId="5637169C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4E9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</w:t>
            </w:r>
            <w:r w:rsidR="007E0C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ชั่วคราว</w:t>
            </w:r>
          </w:p>
        </w:tc>
      </w:tr>
      <w:tr w:rsidR="00564E9E" w:rsidRPr="004A5C85" w14:paraId="0988B5E2" w14:textId="77777777" w:rsidTr="00295584">
        <w:tc>
          <w:tcPr>
            <w:tcW w:w="1098" w:type="dxa"/>
            <w:shd w:val="clear" w:color="auto" w:fill="auto"/>
          </w:tcPr>
          <w:p w14:paraId="5EFFF568" w14:textId="2952C09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760" w:type="dxa"/>
            <w:shd w:val="clear" w:color="auto" w:fill="auto"/>
          </w:tcPr>
          <w:p w14:paraId="1C7682E8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564E9E" w:rsidRPr="004A5C85" w14:paraId="21037F8B" w14:textId="77777777" w:rsidTr="00295584">
        <w:tc>
          <w:tcPr>
            <w:tcW w:w="1098" w:type="dxa"/>
            <w:shd w:val="clear" w:color="auto" w:fill="auto"/>
          </w:tcPr>
          <w:p w14:paraId="5CB64A09" w14:textId="04FC4F0C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760" w:type="dxa"/>
            <w:shd w:val="clear" w:color="auto" w:fill="auto"/>
          </w:tcPr>
          <w:p w14:paraId="5843182E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โครงการอสังหาริมทรัพย์ระหว่างการพัฒนา</w:t>
            </w:r>
          </w:p>
        </w:tc>
      </w:tr>
      <w:tr w:rsidR="00564E9E" w:rsidRPr="004A5C85" w14:paraId="0DD94CB0" w14:textId="77777777" w:rsidTr="00295584">
        <w:tc>
          <w:tcPr>
            <w:tcW w:w="1098" w:type="dxa"/>
            <w:shd w:val="clear" w:color="auto" w:fill="auto"/>
          </w:tcPr>
          <w:p w14:paraId="1E40C161" w14:textId="3739931B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5760" w:type="dxa"/>
            <w:shd w:val="clear" w:color="auto" w:fill="auto"/>
          </w:tcPr>
          <w:p w14:paraId="35475D76" w14:textId="3D5E3082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564E9E" w:rsidRPr="004A5C85" w14:paraId="5A773E8C" w14:textId="77777777" w:rsidTr="00295584">
        <w:tc>
          <w:tcPr>
            <w:tcW w:w="1098" w:type="dxa"/>
            <w:shd w:val="clear" w:color="auto" w:fill="auto"/>
          </w:tcPr>
          <w:p w14:paraId="645FC717" w14:textId="7B5EA0DB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5760" w:type="dxa"/>
            <w:shd w:val="clear" w:color="auto" w:fill="auto"/>
          </w:tcPr>
          <w:p w14:paraId="49659E50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64E9E" w:rsidRPr="004A5C85" w14:paraId="1109C893" w14:textId="77777777" w:rsidTr="00295584">
        <w:tc>
          <w:tcPr>
            <w:tcW w:w="1098" w:type="dxa"/>
            <w:shd w:val="clear" w:color="auto" w:fill="auto"/>
          </w:tcPr>
          <w:p w14:paraId="2BA778BF" w14:textId="5F5DAD50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5760" w:type="dxa"/>
            <w:shd w:val="clear" w:color="auto" w:fill="auto"/>
          </w:tcPr>
          <w:p w14:paraId="52D002D7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564E9E" w:rsidRPr="004A5C85" w14:paraId="2EBF2E34" w14:textId="77777777" w:rsidTr="00295584">
        <w:tc>
          <w:tcPr>
            <w:tcW w:w="1098" w:type="dxa"/>
            <w:shd w:val="clear" w:color="auto" w:fill="auto"/>
          </w:tcPr>
          <w:p w14:paraId="3F607A68" w14:textId="4080F41B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5760" w:type="dxa"/>
            <w:shd w:val="clear" w:color="auto" w:fill="auto"/>
          </w:tcPr>
          <w:p w14:paraId="7344BACD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64E9E" w:rsidRPr="004A5C85" w14:paraId="63D735F7" w14:textId="77777777" w:rsidTr="00295584">
        <w:tc>
          <w:tcPr>
            <w:tcW w:w="1098" w:type="dxa"/>
            <w:shd w:val="clear" w:color="auto" w:fill="auto"/>
          </w:tcPr>
          <w:p w14:paraId="775C51BC" w14:textId="576B39D2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5760" w:type="dxa"/>
            <w:shd w:val="clear" w:color="auto" w:fill="auto"/>
          </w:tcPr>
          <w:p w14:paraId="2BB89920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สิทธิการเช่า</w:t>
            </w:r>
          </w:p>
        </w:tc>
      </w:tr>
      <w:tr w:rsidR="00564E9E" w:rsidRPr="004A5C85" w14:paraId="6D408BC2" w14:textId="77777777" w:rsidTr="00295584">
        <w:tc>
          <w:tcPr>
            <w:tcW w:w="1098" w:type="dxa"/>
            <w:shd w:val="clear" w:color="auto" w:fill="auto"/>
          </w:tcPr>
          <w:p w14:paraId="523E40A9" w14:textId="63A1B761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5760" w:type="dxa"/>
            <w:shd w:val="clear" w:color="auto" w:fill="auto"/>
          </w:tcPr>
          <w:p w14:paraId="39437DDE" w14:textId="77777777" w:rsidR="00564E9E" w:rsidRPr="004A5C85" w:rsidRDefault="00564E9E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</w:tr>
      <w:tr w:rsidR="007E69B0" w:rsidRPr="004A5C85" w14:paraId="26514479" w14:textId="77777777" w:rsidTr="00295584">
        <w:tc>
          <w:tcPr>
            <w:tcW w:w="1098" w:type="dxa"/>
            <w:shd w:val="clear" w:color="auto" w:fill="auto"/>
          </w:tcPr>
          <w:p w14:paraId="603E70B5" w14:textId="2F888BBE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5760" w:type="dxa"/>
            <w:shd w:val="clear" w:color="auto" w:fill="auto"/>
          </w:tcPr>
          <w:p w14:paraId="5676CADC" w14:textId="1A6D74EB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7E69B0" w:rsidRPr="004A5C85" w14:paraId="336673A0" w14:textId="77777777" w:rsidTr="00295584">
        <w:tc>
          <w:tcPr>
            <w:tcW w:w="1098" w:type="dxa"/>
            <w:shd w:val="clear" w:color="auto" w:fill="auto"/>
          </w:tcPr>
          <w:p w14:paraId="16BC94AD" w14:textId="71D1D5B6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5760" w:type="dxa"/>
            <w:shd w:val="clear" w:color="auto" w:fill="auto"/>
          </w:tcPr>
          <w:p w14:paraId="5BA06599" w14:textId="371B5C02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E69B0" w:rsidRPr="004A5C85" w14:paraId="6331E8CE" w14:textId="77777777" w:rsidTr="00295584">
        <w:tc>
          <w:tcPr>
            <w:tcW w:w="1098" w:type="dxa"/>
            <w:shd w:val="clear" w:color="auto" w:fill="auto"/>
          </w:tcPr>
          <w:p w14:paraId="7C6EA12E" w14:textId="25F78859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5760" w:type="dxa"/>
            <w:shd w:val="clear" w:color="auto" w:fill="auto"/>
          </w:tcPr>
          <w:p w14:paraId="3B2A5CAB" w14:textId="7C4569BE" w:rsidR="007E69B0" w:rsidRPr="00410304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E69B0" w:rsidRPr="004A5C85" w14:paraId="50E4D11C" w14:textId="77777777" w:rsidTr="00295584">
        <w:tc>
          <w:tcPr>
            <w:tcW w:w="1098" w:type="dxa"/>
            <w:shd w:val="clear" w:color="auto" w:fill="auto"/>
          </w:tcPr>
          <w:p w14:paraId="0CBD1B21" w14:textId="5B989741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5760" w:type="dxa"/>
            <w:shd w:val="clear" w:color="auto" w:fill="auto"/>
          </w:tcPr>
          <w:p w14:paraId="4DC670DE" w14:textId="49B66218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7E69B0" w:rsidRPr="004A5C85" w14:paraId="2C6CE324" w14:textId="77777777" w:rsidTr="00295584">
        <w:tc>
          <w:tcPr>
            <w:tcW w:w="1098" w:type="dxa"/>
            <w:shd w:val="clear" w:color="auto" w:fill="auto"/>
          </w:tcPr>
          <w:p w14:paraId="7536FE8D" w14:textId="079C429A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5760" w:type="dxa"/>
            <w:shd w:val="clear" w:color="auto" w:fill="auto"/>
          </w:tcPr>
          <w:p w14:paraId="59D07031" w14:textId="0330572C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7E69B0" w:rsidRPr="004A5C85" w14:paraId="30B807DC" w14:textId="77777777" w:rsidTr="00295584">
        <w:tc>
          <w:tcPr>
            <w:tcW w:w="1098" w:type="dxa"/>
            <w:shd w:val="clear" w:color="auto" w:fill="auto"/>
          </w:tcPr>
          <w:p w14:paraId="68529FA9" w14:textId="5AD9805D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5760" w:type="dxa"/>
            <w:shd w:val="clear" w:color="auto" w:fill="auto"/>
          </w:tcPr>
          <w:p w14:paraId="44C41074" w14:textId="67B45713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มาตรฐานการายงานทางการเงินที่ยังไม่ได้ใช้</w:t>
            </w:r>
          </w:p>
        </w:tc>
      </w:tr>
      <w:tr w:rsidR="007E69B0" w:rsidRPr="004A5C85" w14:paraId="019D545B" w14:textId="77777777" w:rsidTr="00295584">
        <w:tc>
          <w:tcPr>
            <w:tcW w:w="1098" w:type="dxa"/>
            <w:shd w:val="clear" w:color="auto" w:fill="auto"/>
          </w:tcPr>
          <w:p w14:paraId="1F1254F8" w14:textId="56266EDB" w:rsidR="007E69B0" w:rsidRPr="004A5C85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5760" w:type="dxa"/>
            <w:shd w:val="clear" w:color="auto" w:fill="auto"/>
          </w:tcPr>
          <w:p w14:paraId="1D5283F7" w14:textId="420496B1" w:rsidR="007E69B0" w:rsidRPr="00B5066A" w:rsidRDefault="007E69B0" w:rsidP="00564E9E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3696B369" w14:textId="77777777" w:rsidR="003B6C8F" w:rsidRPr="006944F1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E6DA48D" w14:textId="77777777" w:rsidR="003B14EA" w:rsidRPr="004A5C85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4E9428" w14:textId="77777777" w:rsidR="003B14EA" w:rsidRPr="004A5C85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496A1B0" w14:textId="3FB5D50E" w:rsidR="0003521A" w:rsidRPr="004A5C85" w:rsidRDefault="003B14E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5C85">
        <w:rPr>
          <w:rFonts w:ascii="Angsana New" w:hAnsi="Angsana New" w:cs="Angsana New"/>
          <w:sz w:val="30"/>
          <w:szCs w:val="30"/>
        </w:rPr>
        <w:br w:type="page"/>
      </w:r>
      <w:r w:rsidR="0003521A" w:rsidRPr="004A5C8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AE39C6">
        <w:rPr>
          <w:rFonts w:ascii="Angsana New" w:hAnsi="Angsana New" w:cs="Angsana New" w:hint="cs"/>
          <w:sz w:val="30"/>
          <w:szCs w:val="30"/>
          <w:cs/>
          <w:lang w:bidi="th-TH"/>
        </w:rPr>
        <w:t>แบบย่อ</w:t>
      </w:r>
      <w:r w:rsidR="0003521A" w:rsidRPr="004A5C85">
        <w:rPr>
          <w:rFonts w:ascii="Angsana New" w:hAnsi="Angsana New" w:cs="Angsana New"/>
          <w:sz w:val="30"/>
          <w:szCs w:val="30"/>
          <w:cs/>
          <w:lang w:bidi="th-TH"/>
        </w:rPr>
        <w:t>เป็นส่วนหนึ่งของงบการเงินระหว่างกาลนี้</w:t>
      </w:r>
    </w:p>
    <w:p w14:paraId="01C5D101" w14:textId="77777777" w:rsidR="0003521A" w:rsidRPr="004A5C85" w:rsidRDefault="0003521A" w:rsidP="0003521A">
      <w:pPr>
        <w:ind w:left="540" w:right="-45"/>
        <w:rPr>
          <w:rFonts w:ascii="Angsana New" w:hAnsi="Angsana New"/>
          <w:sz w:val="22"/>
          <w:szCs w:val="22"/>
        </w:rPr>
      </w:pPr>
    </w:p>
    <w:p w14:paraId="1CEFD4B4" w14:textId="2FB138B4" w:rsidR="00A93C94" w:rsidRPr="004A5C85" w:rsidRDefault="0003521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4A5C85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A5C85">
        <w:rPr>
          <w:rFonts w:ascii="Angsana New" w:hAnsi="Angsana New" w:cs="Angsana New"/>
          <w:sz w:val="30"/>
          <w:szCs w:val="30"/>
          <w:cs/>
          <w:lang w:val="en-US" w:bidi="th-TH"/>
        </w:rPr>
        <w:t>การเงินระหว่างกาลนี้ได้รับอนุมัติให้ออกงบการเงินจากคณะกรรมการเมื่อ</w:t>
      </w:r>
      <w:r w:rsidR="0028121B" w:rsidRPr="004A5C85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="00363EB2" w:rsidRPr="004A5C8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E5594">
        <w:rPr>
          <w:rFonts w:ascii="Angsana New" w:hAnsi="Angsana New" w:cs="Angsana New"/>
          <w:sz w:val="30"/>
          <w:szCs w:val="30"/>
          <w:lang w:val="en-US" w:bidi="th-TH"/>
        </w:rPr>
        <w:t xml:space="preserve">14 </w:t>
      </w:r>
      <w:r w:rsidR="002E5594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="00E013AE">
        <w:rPr>
          <w:rFonts w:ascii="Angsana New" w:hAnsi="Angsana New" w:cs="Angsana New"/>
          <w:sz w:val="30"/>
          <w:szCs w:val="30"/>
          <w:lang w:val="en-US" w:bidi="th-TH"/>
        </w:rPr>
        <w:t xml:space="preserve"> 2563</w:t>
      </w:r>
    </w:p>
    <w:p w14:paraId="37BFBFDB" w14:textId="77777777" w:rsidR="00A14CAB" w:rsidRPr="004A5C85" w:rsidRDefault="00A14CAB" w:rsidP="006C665B">
      <w:pPr>
        <w:pStyle w:val="NoSpacing"/>
        <w:rPr>
          <w:rFonts w:ascii="Angsana New" w:hAnsi="Angsana New"/>
          <w:sz w:val="22"/>
        </w:rPr>
      </w:pPr>
    </w:p>
    <w:p w14:paraId="52300375" w14:textId="77777777" w:rsidR="003B14EA" w:rsidRPr="004A5C85" w:rsidRDefault="003B14EA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701839C" w14:textId="77777777" w:rsidR="004539E5" w:rsidRPr="004A5C85" w:rsidRDefault="004539E5" w:rsidP="006C665B">
      <w:pPr>
        <w:pStyle w:val="NoSpacing"/>
        <w:rPr>
          <w:rFonts w:ascii="Angsana New" w:hAnsi="Angsana New"/>
          <w:sz w:val="22"/>
        </w:rPr>
      </w:pPr>
    </w:p>
    <w:p w14:paraId="3022C4ED" w14:textId="77777777" w:rsidR="000A1976" w:rsidRPr="004A5C85" w:rsidRDefault="000A1976" w:rsidP="000A1976">
      <w:pPr>
        <w:pStyle w:val="block"/>
        <w:spacing w:after="0" w:line="240" w:lineRule="auto"/>
        <w:ind w:left="547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4A5C85">
        <w:rPr>
          <w:rFonts w:ascii="Angsana New" w:hAnsi="Angsana New" w:cs="Angsana New"/>
          <w:sz w:val="30"/>
          <w:szCs w:val="30"/>
          <w:cs/>
          <w:lang w:bidi="th-TH"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 ธุรกิจให้เช่าและบริการอาคารเพื่อการพาณิชย์ กิจการโรงแรม และธุรกิจผลิตและขายสังกะสีอ๊อกไซด์ และเคมีภัณฑ์</w:t>
      </w:r>
    </w:p>
    <w:p w14:paraId="40E975FD" w14:textId="77777777" w:rsidR="004539E5" w:rsidRPr="004A5C85" w:rsidRDefault="004539E5" w:rsidP="006C665B">
      <w:pPr>
        <w:pStyle w:val="NoSpacing"/>
        <w:rPr>
          <w:rFonts w:ascii="Angsana New" w:hAnsi="Angsana New"/>
          <w:sz w:val="22"/>
          <w:lang w:val="en-GB"/>
        </w:rPr>
      </w:pPr>
    </w:p>
    <w:p w14:paraId="57604619" w14:textId="77777777" w:rsidR="003B14EA" w:rsidRPr="004A5C85" w:rsidRDefault="00DC4150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A5C8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36E0919" w14:textId="77777777" w:rsidR="004539E5" w:rsidRPr="00E013AE" w:rsidRDefault="004539E5" w:rsidP="006C665B">
      <w:pPr>
        <w:pStyle w:val="NoSpacing"/>
        <w:rPr>
          <w:rFonts w:ascii="Angsana New" w:hAnsi="Angsana New"/>
          <w:sz w:val="22"/>
        </w:rPr>
      </w:pPr>
    </w:p>
    <w:p w14:paraId="4F5FB9A8" w14:textId="77777777" w:rsidR="003B14EA" w:rsidRPr="00E013AE" w:rsidRDefault="003B14EA" w:rsidP="004B4285">
      <w:pPr>
        <w:pStyle w:val="ListParagraph"/>
        <w:numPr>
          <w:ilvl w:val="0"/>
          <w:numId w:val="5"/>
        </w:num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013A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6623700" w14:textId="77777777" w:rsidR="004539E5" w:rsidRPr="004A5C85" w:rsidRDefault="004539E5" w:rsidP="006C665B">
      <w:pPr>
        <w:pStyle w:val="NoSpacing"/>
        <w:rPr>
          <w:rFonts w:ascii="Angsana New" w:hAnsi="Angsana New"/>
          <w:sz w:val="22"/>
        </w:rPr>
      </w:pPr>
    </w:p>
    <w:p w14:paraId="20E4D418" w14:textId="4EAB299E" w:rsidR="00BB58E1" w:rsidRPr="00712F07" w:rsidRDefault="00BB58E1" w:rsidP="00BB58E1">
      <w:pPr>
        <w:ind w:left="540"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7E5EC1">
        <w:rPr>
          <w:rFonts w:ascii="Angsana New" w:hAnsi="Angsana New" w:hint="cs"/>
          <w:sz w:val="30"/>
          <w:szCs w:val="30"/>
          <w:cs/>
        </w:rPr>
        <w:t>แบบย่อ</w:t>
      </w:r>
      <w:r w:rsidRPr="00BB58E1">
        <w:rPr>
          <w:rFonts w:ascii="Angsana New" w:hAnsi="Angsana New"/>
          <w:sz w:val="30"/>
          <w:szCs w:val="30"/>
          <w:cs/>
        </w:rPr>
        <w:t>นี้</w:t>
      </w:r>
      <w:r w:rsidRPr="00BB58E1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BB58E1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BB58E1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BB58E1">
        <w:rPr>
          <w:rFonts w:ascii="Angsana New" w:hAnsi="Angsana New"/>
          <w:sz w:val="30"/>
          <w:szCs w:val="30"/>
          <w:cs/>
        </w:rPr>
        <w:t>จัดทำ</w:t>
      </w:r>
      <w:r w:rsidRPr="00BB58E1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BB58E1">
        <w:rPr>
          <w:rFonts w:ascii="Angsana New" w:hAnsi="Angsana New"/>
          <w:sz w:val="30"/>
          <w:szCs w:val="30"/>
          <w:cs/>
        </w:rPr>
        <w:t>ระหว่างกาลใน</w:t>
      </w:r>
      <w:r w:rsidRPr="000859EB">
        <w:rPr>
          <w:rFonts w:ascii="Angsana New" w:hAnsi="Angsana New"/>
          <w:sz w:val="30"/>
          <w:szCs w:val="30"/>
          <w:cs/>
        </w:rPr>
        <w:t>รูปแบบย่อ</w:t>
      </w:r>
      <w:r w:rsidR="000859EB" w:rsidRPr="000859EB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</w:t>
      </w:r>
      <w:r w:rsidR="000859EB">
        <w:rPr>
          <w:rFonts w:ascii="Angsana New" w:hAnsi="Angsana New" w:hint="cs"/>
          <w:sz w:val="30"/>
          <w:szCs w:val="30"/>
          <w:cs/>
        </w:rPr>
        <w:t xml:space="preserve"> </w:t>
      </w:r>
      <w:r w:rsidRPr="00BB58E1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BB58E1">
        <w:rPr>
          <w:rFonts w:ascii="Angsana New" w:hAnsi="Angsana New"/>
          <w:sz w:val="30"/>
          <w:szCs w:val="30"/>
        </w:rPr>
        <w:t xml:space="preserve">34 </w:t>
      </w:r>
      <w:r w:rsidRPr="00BB58E1">
        <w:rPr>
          <w:rFonts w:ascii="Angsana New" w:hAnsi="Angsana New"/>
          <w:sz w:val="30"/>
          <w:szCs w:val="30"/>
          <w:cs/>
        </w:rPr>
        <w:t>เรื่อง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7463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9104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>
        <w:rPr>
          <w:rFonts w:ascii="Angsana New" w:hAnsi="Angsana New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05A94F13" w14:textId="77777777" w:rsidR="00DC4150" w:rsidRPr="00BB58E1" w:rsidRDefault="00DC4150" w:rsidP="00DC4150">
      <w:pPr>
        <w:pStyle w:val="ListParagraph"/>
        <w:spacing w:line="240" w:lineRule="auto"/>
        <w:ind w:left="547"/>
        <w:rPr>
          <w:rFonts w:ascii="Angsana New" w:hAnsi="Angsana New"/>
          <w:sz w:val="22"/>
        </w:rPr>
      </w:pPr>
    </w:p>
    <w:p w14:paraId="4B4B41C7" w14:textId="509CE22A" w:rsidR="00DC4150" w:rsidRPr="004A5C85" w:rsidRDefault="00DC4150" w:rsidP="00DC4150">
      <w:pPr>
        <w:pStyle w:val="ListParagraph"/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</w:t>
      </w:r>
      <w:r w:rsidR="00CE551E" w:rsidRPr="004A5C85">
        <w:rPr>
          <w:rFonts w:ascii="Angsana New" w:hAnsi="Angsana New" w:hint="cs"/>
          <w:sz w:val="30"/>
          <w:szCs w:val="30"/>
          <w:cs/>
        </w:rPr>
        <w:t>ปีสิ้นสุด</w:t>
      </w:r>
      <w:r w:rsidR="00D9554D" w:rsidRPr="004A5C85">
        <w:rPr>
          <w:rFonts w:ascii="Angsana New" w:hAnsi="Angsana New" w:hint="cs"/>
          <w:sz w:val="30"/>
          <w:szCs w:val="30"/>
          <w:cs/>
        </w:rPr>
        <w:t>วันที่</w:t>
      </w:r>
      <w:r w:rsidRPr="004A5C85">
        <w:rPr>
          <w:rFonts w:ascii="Angsana New" w:hAnsi="Angsana New"/>
          <w:sz w:val="30"/>
          <w:szCs w:val="30"/>
          <w:cs/>
        </w:rPr>
        <w:t xml:space="preserve"> </w:t>
      </w:r>
      <w:r w:rsidRPr="004A5C85">
        <w:rPr>
          <w:rFonts w:ascii="Angsana New" w:hAnsi="Angsana New"/>
          <w:sz w:val="30"/>
          <w:szCs w:val="30"/>
        </w:rPr>
        <w:t xml:space="preserve">30 </w:t>
      </w:r>
      <w:r w:rsidRPr="004A5C8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A5C85">
        <w:rPr>
          <w:rFonts w:ascii="Angsana New" w:hAnsi="Angsana New"/>
          <w:sz w:val="30"/>
          <w:szCs w:val="30"/>
        </w:rPr>
        <w:t>256</w:t>
      </w:r>
      <w:r w:rsidR="00E013AE">
        <w:rPr>
          <w:rFonts w:ascii="Angsana New" w:hAnsi="Angsana New"/>
          <w:sz w:val="30"/>
          <w:szCs w:val="30"/>
        </w:rPr>
        <w:t>2</w:t>
      </w:r>
      <w:r w:rsidR="00D9554D" w:rsidRPr="004A5C85">
        <w:rPr>
          <w:rFonts w:ascii="Angsana New" w:hAnsi="Angsana New" w:hint="cs"/>
          <w:sz w:val="30"/>
          <w:szCs w:val="30"/>
          <w:cs/>
        </w:rPr>
        <w:t xml:space="preserve"> </w:t>
      </w:r>
      <w:r w:rsidR="00FE0938">
        <w:rPr>
          <w:rFonts w:ascii="Angsana New" w:hAnsi="Angsana New"/>
          <w:sz w:val="30"/>
          <w:szCs w:val="30"/>
          <w:cs/>
        </w:rPr>
        <w:br/>
      </w:r>
      <w:r w:rsidRPr="004A5C8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</w:t>
      </w:r>
      <w:r w:rsidR="009F47D3" w:rsidRPr="004A5C85">
        <w:rPr>
          <w:rFonts w:ascii="Angsana New" w:hAnsi="Angsana New"/>
          <w:sz w:val="30"/>
          <w:szCs w:val="30"/>
          <w:cs/>
        </w:rPr>
        <w:t>ิษัทย่อย</w:t>
      </w:r>
      <w:r w:rsidR="00CE551E" w:rsidRPr="004A5C85">
        <w:rPr>
          <w:rFonts w:ascii="Angsana New" w:hAnsi="Angsana New"/>
          <w:sz w:val="30"/>
          <w:szCs w:val="30"/>
          <w:cs/>
        </w:rPr>
        <w:t>สำหรับ</w:t>
      </w:r>
      <w:r w:rsidR="00CE551E" w:rsidRPr="004A5C85">
        <w:rPr>
          <w:rFonts w:ascii="Angsana New" w:hAnsi="Angsana New" w:hint="cs"/>
          <w:sz w:val="30"/>
          <w:szCs w:val="30"/>
          <w:cs/>
        </w:rPr>
        <w:t>ปีสิ้นสุดวันที่</w:t>
      </w:r>
      <w:r w:rsidR="00CE551E" w:rsidRPr="004A5C85">
        <w:rPr>
          <w:rFonts w:ascii="Angsana New" w:hAnsi="Angsana New"/>
          <w:sz w:val="30"/>
          <w:szCs w:val="30"/>
          <w:cs/>
        </w:rPr>
        <w:t xml:space="preserve"> </w:t>
      </w:r>
      <w:r w:rsidR="00CE551E" w:rsidRPr="004A5C85">
        <w:rPr>
          <w:rFonts w:ascii="Angsana New" w:hAnsi="Angsana New"/>
          <w:sz w:val="30"/>
          <w:szCs w:val="30"/>
        </w:rPr>
        <w:t xml:space="preserve">30 </w:t>
      </w:r>
      <w:r w:rsidR="00CE551E" w:rsidRPr="004A5C8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551E" w:rsidRPr="004A5C85">
        <w:rPr>
          <w:rFonts w:ascii="Angsana New" w:hAnsi="Angsana New"/>
          <w:sz w:val="30"/>
          <w:szCs w:val="30"/>
        </w:rPr>
        <w:t>256</w:t>
      </w:r>
      <w:r w:rsidR="00BB58E1">
        <w:rPr>
          <w:rFonts w:ascii="Angsana New" w:hAnsi="Angsana New"/>
          <w:sz w:val="30"/>
          <w:szCs w:val="30"/>
        </w:rPr>
        <w:t>2</w:t>
      </w:r>
    </w:p>
    <w:p w14:paraId="212739C6" w14:textId="77777777" w:rsidR="001B4305" w:rsidRPr="00BB58E1" w:rsidRDefault="001B4305" w:rsidP="00BB58E1">
      <w:pPr>
        <w:spacing w:line="240" w:lineRule="auto"/>
        <w:rPr>
          <w:rFonts w:ascii="Angsana New" w:hAnsi="Angsana New"/>
          <w:sz w:val="22"/>
        </w:rPr>
      </w:pPr>
    </w:p>
    <w:p w14:paraId="78E02988" w14:textId="77777777" w:rsidR="003B14EA" w:rsidRPr="00E013AE" w:rsidRDefault="00AB4534" w:rsidP="004B4285">
      <w:pPr>
        <w:pStyle w:val="ListParagraph"/>
        <w:numPr>
          <w:ilvl w:val="0"/>
          <w:numId w:val="5"/>
        </w:num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013AE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3B14EA" w:rsidRPr="00E013AE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BB58E1" w:rsidRPr="00E013A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013AE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BB58E1" w:rsidRPr="00E013A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BB58E1" w:rsidRPr="00E013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4AA646FC" w14:textId="77777777" w:rsidR="004539E5" w:rsidRPr="004A5C85" w:rsidRDefault="004539E5" w:rsidP="004539E5">
      <w:pPr>
        <w:pStyle w:val="NoSpacing"/>
        <w:rPr>
          <w:rFonts w:ascii="Angsana New" w:hAnsi="Angsana New"/>
          <w:sz w:val="22"/>
        </w:rPr>
      </w:pPr>
    </w:p>
    <w:p w14:paraId="3194AA67" w14:textId="77777777" w:rsidR="00CC3774" w:rsidRDefault="00BB58E1" w:rsidP="00BB58E1">
      <w:pPr>
        <w:ind w:left="540"/>
        <w:rPr>
          <w:rFonts w:ascii="Angsana New" w:hAnsi="Angsana New"/>
          <w:sz w:val="30"/>
          <w:szCs w:val="30"/>
        </w:rPr>
      </w:pPr>
      <w:r w:rsidRPr="00BB58E1">
        <w:rPr>
          <w:rFonts w:ascii="Angsana New" w:hAnsi="Angsana New"/>
          <w:sz w:val="30"/>
          <w:szCs w:val="30"/>
          <w:cs/>
        </w:rPr>
        <w:t>ในการจัดทำ</w:t>
      </w:r>
      <w:r w:rsidRPr="00BB58E1">
        <w:rPr>
          <w:rFonts w:ascii="Angsana New" w:hAnsi="Angsana New" w:hint="cs"/>
          <w:sz w:val="30"/>
          <w:szCs w:val="30"/>
          <w:cs/>
        </w:rPr>
        <w:t>งบ</w:t>
      </w:r>
      <w:r w:rsidRPr="00BB58E1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B58E1">
        <w:rPr>
          <w:rFonts w:ascii="Angsana New" w:hAnsi="Angsana New" w:hint="cs"/>
          <w:sz w:val="30"/>
          <w:szCs w:val="30"/>
          <w:cs/>
        </w:rPr>
        <w:t xml:space="preserve"> </w:t>
      </w:r>
      <w:r w:rsidRPr="00BB58E1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BB58E1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B58E1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B58E1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B58E1">
        <w:rPr>
          <w:rFonts w:ascii="Angsana New" w:hAnsi="Angsana New"/>
          <w:sz w:val="30"/>
          <w:szCs w:val="30"/>
          <w:cs/>
        </w:rPr>
        <w:t>นั้น</w:t>
      </w:r>
      <w:r w:rsidRPr="00BB58E1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B58E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BB58E1">
        <w:rPr>
          <w:rFonts w:ascii="Angsana New" w:hAnsi="Angsana New"/>
          <w:sz w:val="30"/>
          <w:szCs w:val="30"/>
        </w:rPr>
        <w:t xml:space="preserve">30 </w:t>
      </w:r>
      <w:r w:rsidRPr="00BB58E1">
        <w:rPr>
          <w:rFonts w:ascii="Angsana New" w:hAnsi="Angsana New" w:hint="cs"/>
          <w:sz w:val="30"/>
          <w:szCs w:val="30"/>
          <w:cs/>
        </w:rPr>
        <w:t>กันยายน</w:t>
      </w:r>
      <w:r w:rsidRPr="00BB58E1">
        <w:rPr>
          <w:rFonts w:ascii="Angsana New" w:hAnsi="Angsana New"/>
          <w:sz w:val="30"/>
          <w:szCs w:val="30"/>
          <w:cs/>
        </w:rPr>
        <w:t xml:space="preserve"> </w:t>
      </w:r>
      <w:r w:rsidRPr="00BB58E1">
        <w:rPr>
          <w:rFonts w:ascii="Angsana New" w:hAnsi="Angsana New"/>
          <w:sz w:val="30"/>
          <w:szCs w:val="30"/>
        </w:rPr>
        <w:t>2562</w:t>
      </w:r>
      <w:r w:rsidRPr="00BB58E1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BB58E1">
        <w:rPr>
          <w:rFonts w:asciiTheme="majorBidi" w:hAnsiTheme="majorBidi" w:cstheme="majorBidi"/>
          <w:sz w:val="30"/>
          <w:szCs w:val="30"/>
          <w:cs/>
        </w:rPr>
        <w:t>าร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BB58E1">
        <w:rPr>
          <w:rFonts w:asciiTheme="majorBidi" w:hAnsiTheme="majorBidi" w:cstheme="majorBidi"/>
          <w:sz w:val="30"/>
          <w:szCs w:val="30"/>
          <w:cs/>
        </w:rPr>
        <w:t>ใช้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B58E1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BB58E1">
        <w:rPr>
          <w:rFonts w:asciiTheme="majorBidi" w:hAnsiTheme="majorBidi" w:cstheme="majorBidi"/>
          <w:sz w:val="30"/>
          <w:szCs w:val="30"/>
        </w:rPr>
        <w:t xml:space="preserve">15 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BB58E1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BB58E1">
        <w:rPr>
          <w:rFonts w:asciiTheme="majorBidi" w:hAnsiTheme="majorBidi" w:cstheme="majorBidi"/>
          <w:sz w:val="30"/>
          <w:szCs w:val="30"/>
        </w:rPr>
        <w:t>TFRS 15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BB58E1">
        <w:rPr>
          <w:rFonts w:asciiTheme="majorBidi" w:hAnsiTheme="majorBidi" w:cstheme="majorBidi"/>
          <w:sz w:val="30"/>
          <w:szCs w:val="30"/>
        </w:rPr>
        <w:t xml:space="preserve"> 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B58E1">
        <w:rPr>
          <w:rFonts w:ascii="Angsana New" w:hAnsi="Angsana New"/>
          <w:sz w:val="30"/>
          <w:szCs w:val="30"/>
          <w:cs/>
        </w:rPr>
        <w:t>กลุ่มบริษัท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BB58E1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BB58E1">
        <w:rPr>
          <w:rFonts w:ascii="Angsana New" w:hAnsi="Angsana New"/>
          <w:sz w:val="30"/>
          <w:szCs w:val="30"/>
        </w:rPr>
        <w:t xml:space="preserve">18 </w:t>
      </w:r>
      <w:r w:rsidRPr="00BB58E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B58E1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BB58E1">
        <w:rPr>
          <w:rFonts w:ascii="Angsana New" w:hAnsi="Angsana New" w:hint="cs"/>
          <w:sz w:val="30"/>
          <w:szCs w:val="30"/>
          <w:cs/>
        </w:rPr>
        <w:t xml:space="preserve"> </w:t>
      </w:r>
      <w:r w:rsidRPr="00BB58E1">
        <w:rPr>
          <w:rFonts w:ascii="Angsana New" w:hAnsi="Angsana New"/>
          <w:sz w:val="30"/>
          <w:szCs w:val="30"/>
        </w:rPr>
        <w:t xml:space="preserve">(“TAS 18”) </w:t>
      </w:r>
    </w:p>
    <w:p w14:paraId="67FDFFB2" w14:textId="709224A4" w:rsidR="00BB58E1" w:rsidRDefault="00BB58E1" w:rsidP="00BB58E1">
      <w:pPr>
        <w:ind w:left="540"/>
        <w:rPr>
          <w:rFonts w:ascii="Angsana New" w:hAnsi="Angsana New"/>
          <w:sz w:val="30"/>
          <w:szCs w:val="30"/>
          <w:cs/>
        </w:rPr>
      </w:pPr>
      <w:r w:rsidRPr="00BB58E1">
        <w:rPr>
          <w:rFonts w:ascii="Angsana New" w:hAnsi="Angsana New" w:hint="cs"/>
          <w:sz w:val="30"/>
          <w:szCs w:val="30"/>
          <w:cs/>
        </w:rPr>
        <w:lastRenderedPageBreak/>
        <w:t xml:space="preserve">มาตรฐานการบัญชี ฉบับที่ </w:t>
      </w:r>
      <w:r w:rsidRPr="00BB58E1">
        <w:rPr>
          <w:rFonts w:ascii="Angsana New" w:hAnsi="Angsana New"/>
          <w:sz w:val="30"/>
          <w:szCs w:val="30"/>
        </w:rPr>
        <w:t xml:space="preserve">11 </w:t>
      </w:r>
      <w:r w:rsidRPr="00BB58E1">
        <w:rPr>
          <w:rFonts w:ascii="Angsana New" w:hAnsi="Angsana New" w:hint="cs"/>
          <w:sz w:val="30"/>
          <w:szCs w:val="30"/>
          <w:cs/>
        </w:rPr>
        <w:t>เรื่อง</w:t>
      </w:r>
      <w:r w:rsidRPr="00BB58E1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BB58E1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BB58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58E1">
        <w:rPr>
          <w:rFonts w:asciiTheme="majorBidi" w:hAnsiTheme="majorBidi" w:cstheme="majorBidi"/>
          <w:sz w:val="30"/>
          <w:szCs w:val="30"/>
        </w:rPr>
        <w:t>(“TAS 11”)</w:t>
      </w:r>
      <w:r w:rsidRPr="00BB58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B58E1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C944E8">
        <w:rPr>
          <w:rFonts w:ascii="Angsana New" w:hAnsi="Angsana New" w:hint="cs"/>
          <w:sz w:val="30"/>
          <w:szCs w:val="30"/>
          <w:cs/>
        </w:rPr>
        <w:t xml:space="preserve">โดยกลุ่มบริษัทได้เปิดเผยผลกระทบที่มีสาระสำคัญจากการเปลี่ยนแปลงนโยบายการบัญชีไว้ในหมายเหตุประกอบงบการเงินระหว่างกาลข้อ </w:t>
      </w:r>
      <w:r w:rsidR="00C944E8">
        <w:rPr>
          <w:rFonts w:ascii="Angsana New" w:hAnsi="Angsana New"/>
          <w:sz w:val="30"/>
          <w:szCs w:val="30"/>
        </w:rPr>
        <w:t>3</w:t>
      </w:r>
    </w:p>
    <w:p w14:paraId="5B20ECE7" w14:textId="77777777" w:rsidR="00BB58E1" w:rsidRPr="00C944E8" w:rsidRDefault="00BB58E1" w:rsidP="00C944E8">
      <w:pPr>
        <w:rPr>
          <w:rFonts w:ascii="Angsana New" w:hAnsi="Angsana New"/>
          <w:sz w:val="30"/>
          <w:szCs w:val="30"/>
          <w:highlight w:val="yellow"/>
        </w:rPr>
      </w:pPr>
    </w:p>
    <w:p w14:paraId="192D31F6" w14:textId="66DDADB8" w:rsidR="005F1FFC" w:rsidRPr="005F1FFC" w:rsidRDefault="00C322CB" w:rsidP="005F1FFC">
      <w:pPr>
        <w:pStyle w:val="ListParagraph"/>
        <w:ind w:left="540"/>
        <w:rPr>
          <w:rFonts w:ascii="Angsana New" w:hAnsi="Angsana New"/>
          <w:sz w:val="30"/>
          <w:szCs w:val="30"/>
        </w:rPr>
      </w:pPr>
      <w:r w:rsidRPr="00C322CB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C322CB">
        <w:rPr>
          <w:rFonts w:ascii="Angsana New" w:hAnsi="Angsana New"/>
          <w:sz w:val="30"/>
          <w:szCs w:val="30"/>
          <w:cs/>
        </w:rPr>
        <w:t>และปรับปรุง</w:t>
      </w:r>
      <w:r w:rsidRPr="00C322CB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C322C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C322C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322CB">
        <w:rPr>
          <w:rFonts w:ascii="Angsana New" w:hAnsi="Angsana New" w:hint="cs"/>
          <w:sz w:val="30"/>
          <w:szCs w:val="30"/>
          <w:cs/>
        </w:rPr>
        <w:t>ที่ออก</w:t>
      </w:r>
      <w:r w:rsidRPr="00C322CB">
        <w:rPr>
          <w:rFonts w:ascii="Angsana New" w:hAnsi="Angsana New"/>
          <w:sz w:val="30"/>
          <w:szCs w:val="30"/>
          <w:cs/>
        </w:rPr>
        <w:t>และปรับปรุง</w:t>
      </w:r>
      <w:r w:rsidRPr="00C322CB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ใหม่ที่เกี่ยวกับการดำเนินงานของกลุ่มบริษัท ได้เปิดเผยใน</w:t>
      </w:r>
      <w:r w:rsidR="006368E0">
        <w:rPr>
          <w:rFonts w:ascii="Angsana New" w:hAnsi="Angsana New" w:hint="cs"/>
          <w:sz w:val="30"/>
          <w:szCs w:val="30"/>
          <w:cs/>
        </w:rPr>
        <w:t>หมายเหตุ</w:t>
      </w:r>
      <w:r w:rsidR="006368E0" w:rsidRPr="004A5C85">
        <w:rPr>
          <w:rFonts w:ascii="Angsana New" w:hAnsi="Angsana New"/>
          <w:spacing w:val="-2"/>
          <w:sz w:val="30"/>
          <w:szCs w:val="30"/>
          <w:cs/>
        </w:rPr>
        <w:t>ประกอบงบการเงิน</w:t>
      </w:r>
      <w:r w:rsidR="006368E0" w:rsidRPr="004A5C85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="006368E0" w:rsidRPr="004A5C85">
        <w:rPr>
          <w:rFonts w:ascii="Angsana New" w:hAnsi="Angsana New"/>
          <w:spacing w:val="-2"/>
          <w:sz w:val="30"/>
          <w:szCs w:val="30"/>
          <w:cs/>
        </w:rPr>
        <w:t>ข้</w:t>
      </w:r>
      <w:r w:rsidR="006368E0">
        <w:rPr>
          <w:rFonts w:ascii="Angsana New" w:hAnsi="Angsana New" w:hint="cs"/>
          <w:spacing w:val="-2"/>
          <w:sz w:val="30"/>
          <w:szCs w:val="30"/>
          <w:cs/>
        </w:rPr>
        <w:t xml:space="preserve">อ </w:t>
      </w:r>
      <w:r w:rsidR="009C24AE">
        <w:rPr>
          <w:rFonts w:ascii="Angsana New" w:hAnsi="Angsana New"/>
          <w:sz w:val="30"/>
          <w:szCs w:val="30"/>
        </w:rPr>
        <w:t>19</w:t>
      </w:r>
    </w:p>
    <w:p w14:paraId="75E26E40" w14:textId="77777777" w:rsidR="00C322CB" w:rsidRPr="00BB58E1" w:rsidRDefault="00C322CB" w:rsidP="00BB58E1">
      <w:pPr>
        <w:pStyle w:val="ListParagraph"/>
        <w:ind w:left="900"/>
        <w:rPr>
          <w:rFonts w:ascii="Angsana New" w:hAnsi="Angsana New"/>
          <w:sz w:val="30"/>
          <w:szCs w:val="30"/>
          <w:highlight w:val="yellow"/>
        </w:rPr>
      </w:pPr>
    </w:p>
    <w:p w14:paraId="0AAC7CD2" w14:textId="570295B3" w:rsidR="002400B3" w:rsidRPr="004A5C85" w:rsidRDefault="002400B3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 w:hint="cs"/>
          <w:bCs/>
          <w:sz w:val="30"/>
          <w:szCs w:val="30"/>
          <w:cs/>
        </w:rPr>
        <w:t>การ</w:t>
      </w:r>
      <w:r w:rsidR="008D4535">
        <w:rPr>
          <w:rFonts w:ascii="Angsana New" w:hAnsi="Angsana New" w:hint="cs"/>
          <w:bCs/>
          <w:sz w:val="30"/>
          <w:szCs w:val="30"/>
          <w:cs/>
        </w:rPr>
        <w:t>เปลี่ยนแปลงนโยบาย</w:t>
      </w:r>
      <w:r w:rsidR="00C944E8">
        <w:rPr>
          <w:rFonts w:ascii="Angsana New" w:hAnsi="Angsana New" w:hint="cs"/>
          <w:bCs/>
          <w:sz w:val="30"/>
          <w:szCs w:val="30"/>
          <w:cs/>
        </w:rPr>
        <w:t>การ</w:t>
      </w:r>
      <w:r w:rsidR="008D4535">
        <w:rPr>
          <w:rFonts w:ascii="Angsana New" w:hAnsi="Angsana New" w:hint="cs"/>
          <w:bCs/>
          <w:sz w:val="30"/>
          <w:szCs w:val="30"/>
          <w:cs/>
        </w:rPr>
        <w:t>บัญชี</w:t>
      </w:r>
    </w:p>
    <w:p w14:paraId="163D499A" w14:textId="77777777" w:rsidR="002400B3" w:rsidRPr="004A5C85" w:rsidRDefault="002400B3" w:rsidP="002400B3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0"/>
          <w:szCs w:val="20"/>
        </w:rPr>
      </w:pPr>
    </w:p>
    <w:p w14:paraId="483D4D18" w14:textId="77777777" w:rsidR="008D4535" w:rsidRPr="00612077" w:rsidRDefault="008D4535" w:rsidP="008D4535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  <w:r w:rsidRPr="00612077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612077">
        <w:rPr>
          <w:rFonts w:asciiTheme="majorBidi" w:hAnsiTheme="majorBidi" w:cstheme="majorBidi"/>
          <w:sz w:val="30"/>
          <w:szCs w:val="30"/>
        </w:rPr>
        <w:t xml:space="preserve">15 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12077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61207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</w:rPr>
        <w:t>(“TFRS 15”)</w:t>
      </w:r>
      <w:r w:rsidRPr="0061207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612077">
        <w:rPr>
          <w:rFonts w:asciiTheme="majorBidi" w:hAnsiTheme="majorBidi" w:cstheme="majorBidi"/>
          <w:sz w:val="30"/>
          <w:szCs w:val="30"/>
        </w:rPr>
        <w:t xml:space="preserve">1 </w:t>
      </w:r>
      <w:r w:rsidR="00612077" w:rsidRPr="00612077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</w:rPr>
        <w:t xml:space="preserve">2562 TFRS 15 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จังหวะเวลาในการรับรู้รายได้ </w:t>
      </w:r>
    </w:p>
    <w:p w14:paraId="72C37BBD" w14:textId="77777777" w:rsidR="008D4535" w:rsidRPr="00612077" w:rsidRDefault="008D4535" w:rsidP="008D4535">
      <w:pPr>
        <w:ind w:left="540" w:right="-45"/>
        <w:rPr>
          <w:rFonts w:ascii="Angsana New" w:hAnsi="Angsana New"/>
          <w:sz w:val="24"/>
          <w:szCs w:val="24"/>
        </w:rPr>
      </w:pPr>
    </w:p>
    <w:p w14:paraId="506F02B0" w14:textId="77777777" w:rsidR="008D4535" w:rsidRPr="00612077" w:rsidRDefault="008D4535" w:rsidP="008D4535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612077">
        <w:rPr>
          <w:rFonts w:asciiTheme="majorBidi" w:hAnsiTheme="majorBidi" w:cstheme="majorBidi"/>
          <w:sz w:val="30"/>
          <w:szCs w:val="30"/>
          <w:cs/>
        </w:rPr>
        <w:t>ตาม</w:t>
      </w:r>
      <w:r w:rsidRPr="00612077">
        <w:rPr>
          <w:rFonts w:ascii="Angsana New" w:hAnsi="Angsana New"/>
          <w:sz w:val="30"/>
          <w:szCs w:val="30"/>
        </w:rPr>
        <w:t xml:space="preserve"> TFRS 15</w:t>
      </w:r>
      <w:r w:rsidRPr="00612077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612077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612077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12077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612077">
        <w:rPr>
          <w:rFonts w:asciiTheme="majorBidi" w:hAnsiTheme="majorBidi" w:cstheme="majorBidi"/>
          <w:sz w:val="30"/>
          <w:szCs w:val="30"/>
        </w:rPr>
        <w:t xml:space="preserve"> 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612077">
        <w:rPr>
          <w:rFonts w:ascii="Angsana New" w:hAnsi="Angsana New"/>
          <w:sz w:val="30"/>
          <w:szCs w:val="30"/>
          <w:cs/>
        </w:rPr>
        <w:t>กลุ่มบริษัท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612077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612077">
        <w:rPr>
          <w:rFonts w:asciiTheme="majorBidi" w:hAnsiTheme="majorBidi" w:cstheme="majorBidi"/>
          <w:sz w:val="30"/>
          <w:szCs w:val="30"/>
        </w:rPr>
        <w:t>TAS 18</w:t>
      </w:r>
      <w:r w:rsidRPr="00612077">
        <w:rPr>
          <w:rFonts w:asciiTheme="majorBidi" w:hAnsiTheme="majorBidi"/>
          <w:sz w:val="30"/>
          <w:szCs w:val="30"/>
        </w:rPr>
        <w:t xml:space="preserve"> </w:t>
      </w:r>
      <w:r w:rsidRPr="00612077">
        <w:rPr>
          <w:rFonts w:ascii="Angsana New" w:hAnsi="Angsana New"/>
          <w:sz w:val="30"/>
          <w:szCs w:val="30"/>
          <w:cs/>
        </w:rPr>
        <w:t>กลุ่มบริษัท</w:t>
      </w:r>
      <w:r w:rsidRPr="00612077">
        <w:rPr>
          <w:rFonts w:asciiTheme="majorBidi" w:hAnsiTheme="majorBidi" w:cstheme="majorBidi"/>
          <w:sz w:val="30"/>
          <w:szCs w:val="30"/>
          <w:cs/>
        </w:rPr>
        <w:t>รับรู้รายได้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612077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2077">
        <w:rPr>
          <w:rFonts w:ascii="Angsana New" w:hAnsi="Angsana New"/>
          <w:sz w:val="30"/>
          <w:szCs w:val="30"/>
          <w:cs/>
        </w:rPr>
        <w:t>กลุ่มบริษัท</w:t>
      </w:r>
      <w:r w:rsidRPr="00612077">
        <w:rPr>
          <w:rFonts w:asciiTheme="majorBidi" w:hAnsiTheme="majorBidi" w:cstheme="majorBidi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612077">
        <w:rPr>
          <w:rFonts w:ascii="Angsana New" w:hAnsi="Angsana New"/>
          <w:sz w:val="30"/>
          <w:szCs w:val="30"/>
        </w:rPr>
        <w:t xml:space="preserve">  </w:t>
      </w:r>
    </w:p>
    <w:p w14:paraId="07C832EF" w14:textId="77777777" w:rsidR="00612077" w:rsidRPr="00612077" w:rsidRDefault="00612077" w:rsidP="008D4535">
      <w:pPr>
        <w:ind w:left="540" w:right="-45"/>
        <w:rPr>
          <w:rFonts w:ascii="Angsana New" w:hAnsi="Angsana New"/>
          <w:sz w:val="24"/>
          <w:szCs w:val="24"/>
        </w:rPr>
      </w:pPr>
    </w:p>
    <w:p w14:paraId="2656A097" w14:textId="0AD65A06" w:rsidR="008D4535" w:rsidRPr="00612077" w:rsidRDefault="008D4535" w:rsidP="008D4535">
      <w:pPr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61207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 </w:t>
      </w:r>
      <w:r w:rsidRPr="00612077">
        <w:rPr>
          <w:rFonts w:asciiTheme="majorBidi" w:hAnsiTheme="majorBidi" w:cstheme="majorBidi"/>
          <w:sz w:val="30"/>
          <w:szCs w:val="30"/>
        </w:rPr>
        <w:t xml:space="preserve">TFRS 15 </w:t>
      </w:r>
      <w:r w:rsidRPr="00612077">
        <w:rPr>
          <w:rFonts w:asciiTheme="majorBidi" w:hAnsiTheme="majorBidi" w:cstheme="majorBidi"/>
          <w:sz w:val="30"/>
          <w:szCs w:val="30"/>
          <w:cs/>
        </w:rPr>
        <w:t>โดยใช้วิธีรับรู้ผลกระทบสะสม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 xml:space="preserve">ของการเริ่มใช้มาตรฐานฉบับนี้ ณ 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วันแรกที่ถือปฏิบัติ (วันที่ </w:t>
      </w:r>
      <w:r w:rsidRPr="00612077">
        <w:rPr>
          <w:rFonts w:asciiTheme="majorBidi" w:hAnsiTheme="majorBidi" w:cstheme="majorBidi"/>
          <w:sz w:val="30"/>
          <w:szCs w:val="30"/>
        </w:rPr>
        <w:t xml:space="preserve">1 </w:t>
      </w:r>
      <w:r w:rsidR="00612077" w:rsidRPr="00612077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</w:rPr>
        <w:t xml:space="preserve">2562) </w:t>
      </w:r>
      <w:r w:rsidRPr="00612077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ได้ทำการ</w:t>
      </w:r>
      <w:r w:rsidRPr="00612077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ย้อนหลัง</w:t>
      </w:r>
      <w:r w:rsidRPr="0061207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ที่นำเสนอสำหรับปี</w:t>
      </w:r>
      <w:r w:rsidR="00245B0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245B0B">
        <w:rPr>
          <w:rFonts w:asciiTheme="majorBidi" w:hAnsiTheme="majorBidi" w:cstheme="majorBidi"/>
          <w:sz w:val="30"/>
          <w:szCs w:val="30"/>
        </w:rPr>
        <w:t>30</w:t>
      </w:r>
      <w:r w:rsidR="00245B0B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</w:rPr>
        <w:t>256</w:t>
      </w:r>
      <w:r w:rsidR="00245B0B">
        <w:rPr>
          <w:rFonts w:asciiTheme="majorBidi" w:hAnsiTheme="majorBidi" w:cstheme="majorBidi"/>
          <w:sz w:val="30"/>
          <w:szCs w:val="30"/>
        </w:rPr>
        <w:t>2</w:t>
      </w:r>
      <w:r w:rsidRPr="00612077">
        <w:rPr>
          <w:rFonts w:asciiTheme="majorBidi" w:hAnsiTheme="majorBidi" w:cstheme="majorBidi"/>
          <w:sz w:val="30"/>
          <w:szCs w:val="30"/>
        </w:rPr>
        <w:t xml:space="preserve"> 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ซึ่งได้</w:t>
      </w:r>
      <w:r w:rsidRPr="00612077">
        <w:rPr>
          <w:rFonts w:asciiTheme="majorBidi" w:hAnsiTheme="majorBidi" w:cstheme="majorBidi"/>
          <w:sz w:val="30"/>
          <w:szCs w:val="30"/>
          <w:cs/>
        </w:rPr>
        <w:t>แสดงไว้ตามที่ได้เคยรายงาน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</w:rPr>
        <w:t xml:space="preserve">TAS 18 TAS 11 </w:t>
      </w:r>
      <w:r w:rsidRPr="00612077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612077">
        <w:rPr>
          <w:rFonts w:asciiTheme="majorBidi" w:hAnsiTheme="majorBidi" w:cstheme="majorBidi"/>
          <w:sz w:val="30"/>
          <w:szCs w:val="30"/>
        </w:rPr>
        <w:t xml:space="preserve"> 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ทั้งนี้ ข้อกำหนดในการเปิดเผยข้อมูลตาม </w:t>
      </w:r>
      <w:r w:rsidRPr="00612077">
        <w:rPr>
          <w:rFonts w:asciiTheme="majorBidi" w:hAnsiTheme="majorBidi" w:cstheme="majorBidi"/>
          <w:sz w:val="30"/>
          <w:szCs w:val="30"/>
        </w:rPr>
        <w:t xml:space="preserve">TFRS 15 </w:t>
      </w:r>
      <w:r w:rsidRPr="00612077">
        <w:rPr>
          <w:rFonts w:asciiTheme="majorBidi" w:hAnsiTheme="majorBidi" w:cstheme="majorBidi"/>
          <w:sz w:val="30"/>
          <w:szCs w:val="30"/>
          <w:cs/>
        </w:rPr>
        <w:t>ไม่ได้</w:t>
      </w:r>
      <w:r w:rsidRPr="00612077">
        <w:rPr>
          <w:rFonts w:asciiTheme="majorBidi" w:hAnsiTheme="majorBidi" w:cstheme="majorBidi" w:hint="cs"/>
          <w:sz w:val="30"/>
          <w:szCs w:val="30"/>
          <w:cs/>
        </w:rPr>
        <w:t>ถือปฏิบัติกับ</w:t>
      </w:r>
      <w:r w:rsidRPr="00612077">
        <w:rPr>
          <w:rFonts w:asciiTheme="majorBidi" w:hAnsiTheme="majorBidi" w:cstheme="majorBidi"/>
          <w:sz w:val="30"/>
          <w:szCs w:val="30"/>
          <w:cs/>
        </w:rPr>
        <w:t xml:space="preserve">ข้อมูลที่แสดงเปรียบเทียบ  </w:t>
      </w:r>
    </w:p>
    <w:p w14:paraId="645B894F" w14:textId="77777777" w:rsidR="008D4535" w:rsidRPr="00612077" w:rsidRDefault="008D4535" w:rsidP="008D4535">
      <w:pPr>
        <w:ind w:left="540" w:right="-45"/>
        <w:rPr>
          <w:rFonts w:ascii="Angsana New" w:hAnsi="Angsana New"/>
          <w:sz w:val="24"/>
          <w:szCs w:val="24"/>
        </w:rPr>
      </w:pPr>
    </w:p>
    <w:p w14:paraId="3B34B612" w14:textId="77777777" w:rsidR="00FB75C7" w:rsidRDefault="00FB75C7" w:rsidP="00612077">
      <w:pPr>
        <w:pStyle w:val="BodyText2"/>
        <w:ind w:left="585" w:hanging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A37DD" w14:textId="77777777" w:rsidR="00FB75C7" w:rsidRDefault="00FB75C7" w:rsidP="00612077">
      <w:pPr>
        <w:pStyle w:val="BodyText2"/>
        <w:ind w:left="585" w:hanging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F6F5A" w14:textId="77777777" w:rsidR="00FB75C7" w:rsidRDefault="00FB75C7">
      <w:pPr>
        <w:spacing w:line="240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AF8E57" w14:textId="55FE11D8" w:rsidR="005670D4" w:rsidRDefault="008D4535" w:rsidP="00342385">
      <w:pPr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612077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2EECDBB5" w14:textId="785F880A" w:rsidR="00245B0B" w:rsidRPr="001553B4" w:rsidRDefault="00245B0B" w:rsidP="00245B0B">
      <w:pPr>
        <w:spacing w:line="240" w:lineRule="auto"/>
        <w:jc w:val="left"/>
        <w:rPr>
          <w:rFonts w:ascii="Angsana New" w:hAnsi="Angsana New"/>
          <w:sz w:val="24"/>
          <w:szCs w:val="24"/>
        </w:rPr>
      </w:pPr>
    </w:p>
    <w:p w14:paraId="66809378" w14:textId="77777777" w:rsidR="009E4D6A" w:rsidRPr="009E4D6A" w:rsidRDefault="009E4D6A" w:rsidP="00342385">
      <w:pPr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9E4D6A">
        <w:rPr>
          <w:rFonts w:asciiTheme="majorBidi" w:hAnsiTheme="majorBidi" w:cstheme="majorBidi"/>
          <w:sz w:val="30"/>
          <w:szCs w:val="30"/>
          <w:cs/>
        </w:rPr>
        <w:t>ค่านายหน้าจ่าย</w:t>
      </w:r>
    </w:p>
    <w:p w14:paraId="6DA6524F" w14:textId="77777777" w:rsidR="00511D98" w:rsidRPr="001553B4" w:rsidRDefault="00511D98" w:rsidP="00511D98">
      <w:pPr>
        <w:pStyle w:val="ListParagraph"/>
        <w:spacing w:line="240" w:lineRule="auto"/>
        <w:ind w:left="547"/>
        <w:contextualSpacing/>
        <w:rPr>
          <w:rFonts w:asciiTheme="majorBidi" w:hAnsiTheme="majorBidi" w:cstheme="majorBidi"/>
          <w:sz w:val="24"/>
          <w:szCs w:val="24"/>
          <w:highlight w:val="cyan"/>
        </w:rPr>
      </w:pPr>
    </w:p>
    <w:p w14:paraId="20B09A3C" w14:textId="108F48C1" w:rsidR="00511D98" w:rsidRPr="00342385" w:rsidRDefault="00511D98" w:rsidP="00342385">
      <w:pPr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342385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342385">
        <w:rPr>
          <w:rFonts w:asciiTheme="majorBidi" w:hAnsiTheme="majorBidi" w:cstheme="majorBidi" w:hint="cs"/>
          <w:sz w:val="30"/>
          <w:szCs w:val="30"/>
        </w:rPr>
        <w:t>TAS 18</w:t>
      </w:r>
      <w:r w:rsidRPr="00342385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กลุ่มบริษัทรับรู้ค่านายหน้าจ่ายเป็น</w:t>
      </w:r>
      <w:r w:rsidR="00346E51" w:rsidRPr="00342385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Pr="00342385">
        <w:rPr>
          <w:rFonts w:asciiTheme="majorBidi" w:hAnsiTheme="majorBidi" w:cstheme="majorBidi" w:hint="cs"/>
          <w:sz w:val="30"/>
          <w:szCs w:val="30"/>
          <w:cs/>
        </w:rPr>
        <w:t xml:space="preserve">เมื่อเกิดขึ้น ตาม </w:t>
      </w:r>
      <w:r w:rsidRPr="00342385">
        <w:rPr>
          <w:rFonts w:asciiTheme="majorBidi" w:hAnsiTheme="majorBidi" w:cstheme="majorBidi" w:hint="cs"/>
          <w:sz w:val="30"/>
          <w:szCs w:val="30"/>
        </w:rPr>
        <w:t>TFRS</w:t>
      </w:r>
      <w:r w:rsidRPr="003423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2385">
        <w:rPr>
          <w:rFonts w:asciiTheme="majorBidi" w:hAnsiTheme="majorBidi" w:cstheme="majorBidi" w:hint="cs"/>
          <w:sz w:val="30"/>
          <w:szCs w:val="30"/>
        </w:rPr>
        <w:t xml:space="preserve">15 </w:t>
      </w:r>
      <w:r w:rsidRPr="00342385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กลุ่มบริษัทรับรู้ค่านายหน้าดังกล่าวเป็นต้นทุนส่วนเพิ่มในการได้มาซึ่งสัญญา (ต้นทุนของสัญญา) หากคาดว่าจะได้รับคืนต้นทุนดังกล่าว กลุ่มบริษัทตัดจำหน่ายต้นทุนดังกล่าวอย่างเป็นระบบซึ่งสอดคล้องกับรูปแบบการรับรู้รายได้ของสัญญาที่เกี่ยวข้อง ค่า</w:t>
      </w:r>
      <w:r w:rsidRPr="003F78CD">
        <w:rPr>
          <w:rFonts w:asciiTheme="majorBidi" w:hAnsiTheme="majorBidi" w:cstheme="majorBidi" w:hint="cs"/>
          <w:sz w:val="30"/>
          <w:szCs w:val="30"/>
          <w:cs/>
        </w:rPr>
        <w:t>นายหน้าดังกล่าวจะรับรู้เป็นค่าใช้จ่ายเมื่อเกิดขึ้นหากคาดว่าระยะเวลาในการตัดจำหน่ายเท่ากับหนึ่งปีหรือสั้นกว่า</w:t>
      </w:r>
      <w:r w:rsidRPr="003F78CD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F78CD" w:rsidRPr="003F78CD">
        <w:rPr>
          <w:rFonts w:asciiTheme="majorBidi" w:hAnsiTheme="majorBidi" w:cstheme="majorBidi" w:hint="cs"/>
          <w:sz w:val="30"/>
          <w:szCs w:val="30"/>
          <w:cs/>
        </w:rPr>
        <w:t>การเปลี่ยนแปลงดังกล่าวส่งผลให้</w:t>
      </w:r>
      <w:r w:rsidR="003F78CD" w:rsidRPr="003F78CD">
        <w:rPr>
          <w:rFonts w:asciiTheme="majorBidi" w:hAnsiTheme="majorBidi" w:cstheme="majorBidi"/>
          <w:sz w:val="30"/>
          <w:szCs w:val="30"/>
          <w:cs/>
        </w:rPr>
        <w:t>ต้นทุนในการจัดจำหน่าย</w:t>
      </w:r>
      <w:r w:rsidR="003F78CD" w:rsidRPr="003F78CD">
        <w:rPr>
          <w:rFonts w:asciiTheme="majorBidi" w:hAnsiTheme="majorBidi" w:cstheme="majorBidi" w:hint="cs"/>
          <w:sz w:val="30"/>
          <w:szCs w:val="30"/>
          <w:cs/>
        </w:rPr>
        <w:t>ลดลง และรับรู้</w:t>
      </w:r>
      <w:r w:rsidR="001553B4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3F78CD" w:rsidRPr="003F78CD">
        <w:rPr>
          <w:rFonts w:asciiTheme="majorBidi" w:hAnsiTheme="majorBidi" w:cstheme="majorBidi" w:hint="cs"/>
          <w:sz w:val="30"/>
          <w:szCs w:val="30"/>
          <w:cs/>
        </w:rPr>
        <w:t>ต้นทุนของสัญญา</w:t>
      </w:r>
      <w:r w:rsidR="001553B4">
        <w:rPr>
          <w:rFonts w:asciiTheme="majorBidi" w:hAnsiTheme="majorBidi" w:cstheme="majorBidi" w:hint="cs"/>
          <w:sz w:val="30"/>
          <w:szCs w:val="30"/>
          <w:cs/>
        </w:rPr>
        <w:t xml:space="preserve"> และหนี้สินภาษีเงินได้รอการตัดบัญชีเพิ่มขึ้น</w:t>
      </w:r>
    </w:p>
    <w:p w14:paraId="27BE5DC5" w14:textId="77777777" w:rsidR="001D153C" w:rsidRPr="001553B4" w:rsidRDefault="001D153C" w:rsidP="000D3D14">
      <w:pPr>
        <w:ind w:left="180"/>
        <w:rPr>
          <w:rFonts w:asciiTheme="majorBidi" w:hAnsiTheme="majorBidi" w:cstheme="majorBidi"/>
          <w:sz w:val="24"/>
          <w:szCs w:val="24"/>
        </w:rPr>
      </w:pPr>
    </w:p>
    <w:p w14:paraId="4317BB0B" w14:textId="77777777" w:rsidR="004C729A" w:rsidRPr="009621F1" w:rsidRDefault="004C729A" w:rsidP="004C729A">
      <w:pPr>
        <w:autoSpaceDE w:val="0"/>
        <w:autoSpaceDN w:val="0"/>
        <w:adjustRightInd w:val="0"/>
        <w:spacing w:line="191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9621F1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ตารางต่อไปนี้สรุปผลกระทบต่องบการเงินรวมจากการถือปฏิบัติตาม</w:t>
      </w:r>
      <w:r w:rsidRPr="009621F1">
        <w:rPr>
          <w:rFonts w:asciiTheme="majorBidi" w:hAnsiTheme="majorBidi" w:cstheme="majorBidi"/>
          <w:sz w:val="30"/>
          <w:szCs w:val="30"/>
        </w:rPr>
        <w:t xml:space="preserve"> TFRS</w:t>
      </w:r>
      <w:r w:rsidRPr="009621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621F1">
        <w:rPr>
          <w:rFonts w:asciiTheme="majorBidi" w:hAnsiTheme="majorBidi" w:cstheme="majorBidi"/>
          <w:sz w:val="30"/>
          <w:szCs w:val="30"/>
        </w:rPr>
        <w:t>15</w:t>
      </w:r>
      <w:r w:rsidRPr="009621F1">
        <w:rPr>
          <w:rFonts w:asciiTheme="majorBidi" w:hAnsiTheme="majorBidi" w:cstheme="majorBidi" w:hint="cs"/>
          <w:sz w:val="30"/>
          <w:szCs w:val="30"/>
          <w:cs/>
        </w:rPr>
        <w:t xml:space="preserve"> เป็นครั้งแรก</w:t>
      </w:r>
    </w:p>
    <w:p w14:paraId="20315CB8" w14:textId="38E34A07" w:rsidR="00E82FFE" w:rsidRPr="001553B4" w:rsidRDefault="00E82FFE" w:rsidP="00E82FF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8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11"/>
        <w:gridCol w:w="283"/>
        <w:gridCol w:w="1276"/>
        <w:gridCol w:w="284"/>
        <w:gridCol w:w="1417"/>
      </w:tblGrid>
      <w:tr w:rsidR="004C729A" w:rsidRPr="009621F1" w14:paraId="126BBC83" w14:textId="77777777" w:rsidTr="004C729A">
        <w:trPr>
          <w:tblHeader/>
        </w:trPr>
        <w:tc>
          <w:tcPr>
            <w:tcW w:w="4050" w:type="dxa"/>
            <w:shd w:val="clear" w:color="auto" w:fill="auto"/>
          </w:tcPr>
          <w:p w14:paraId="367A7357" w14:textId="77777777" w:rsidR="004C729A" w:rsidRPr="003A1946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260" w:type="dxa"/>
          </w:tcPr>
          <w:p w14:paraId="12A78EF3" w14:textId="77777777" w:rsidR="004C729A" w:rsidRPr="00BF277A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71" w:type="dxa"/>
            <w:gridSpan w:val="5"/>
          </w:tcPr>
          <w:p w14:paraId="4123B88C" w14:textId="77777777" w:rsidR="004C729A" w:rsidRPr="009621F1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21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C729A" w:rsidRPr="009621F1" w14:paraId="7BE45582" w14:textId="77777777" w:rsidTr="004C729A">
        <w:trPr>
          <w:tblHeader/>
        </w:trPr>
        <w:tc>
          <w:tcPr>
            <w:tcW w:w="4050" w:type="dxa"/>
            <w:shd w:val="clear" w:color="auto" w:fill="auto"/>
          </w:tcPr>
          <w:p w14:paraId="4A2BA569" w14:textId="77777777" w:rsidR="004C729A" w:rsidRPr="004B5F06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  <w:p w14:paraId="44A28DE1" w14:textId="566B2B9F" w:rsidR="004C729A" w:rsidRPr="009621F1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b w:val="0"/>
                <w:bCs w:val="0"/>
                <w:i/>
                <w:iCs/>
              </w:rPr>
            </w:pPr>
            <w:r w:rsidRPr="009621F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  <w:cs/>
              </w:rPr>
              <w:t>งบแสดงฐานะการเงิน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ณ วันที่ 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</w:rPr>
              <w:t xml:space="preserve">1 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ตุลาคม 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</w:rPr>
              <w:t>2562</w:t>
            </w:r>
          </w:p>
        </w:tc>
        <w:tc>
          <w:tcPr>
            <w:tcW w:w="1260" w:type="dxa"/>
          </w:tcPr>
          <w:p w14:paraId="2B29D4B2" w14:textId="77777777" w:rsidR="004C729A" w:rsidRPr="009621F1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7ED16FFA" w14:textId="77777777" w:rsidR="004C729A" w:rsidRPr="009621F1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97C1BDC" w14:textId="57E72050" w:rsidR="004C729A" w:rsidRPr="009621F1" w:rsidRDefault="004C729A" w:rsidP="004C729A">
            <w:pPr>
              <w:spacing w:line="240" w:lineRule="auto"/>
              <w:ind w:left="-86" w:right="-8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ตามที่เสนอรายงานไว้แล้ว</w:t>
            </w:r>
          </w:p>
        </w:tc>
        <w:tc>
          <w:tcPr>
            <w:tcW w:w="283" w:type="dxa"/>
          </w:tcPr>
          <w:p w14:paraId="2945D058" w14:textId="77777777" w:rsidR="004C729A" w:rsidRPr="009621F1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5B254A" w14:textId="77777777" w:rsidR="004C729A" w:rsidRPr="009621F1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21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84" w:type="dxa"/>
            <w:shd w:val="clear" w:color="auto" w:fill="auto"/>
          </w:tcPr>
          <w:p w14:paraId="39B27C19" w14:textId="77777777" w:rsidR="004C729A" w:rsidRPr="009621F1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F4F9A6F" w14:textId="6D035603" w:rsidR="004C729A" w:rsidRPr="009621F1" w:rsidRDefault="004C729A" w:rsidP="004C729A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ภายหลังการปรับปรุง</w:t>
            </w:r>
          </w:p>
        </w:tc>
      </w:tr>
      <w:tr w:rsidR="004C729A" w:rsidRPr="009621F1" w14:paraId="61F6DD78" w14:textId="77777777" w:rsidTr="004C729A">
        <w:trPr>
          <w:tblHeader/>
        </w:trPr>
        <w:tc>
          <w:tcPr>
            <w:tcW w:w="4050" w:type="dxa"/>
            <w:shd w:val="clear" w:color="auto" w:fill="auto"/>
          </w:tcPr>
          <w:p w14:paraId="01B15D7B" w14:textId="77777777" w:rsidR="004C729A" w:rsidRPr="009621F1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260" w:type="dxa"/>
          </w:tcPr>
          <w:p w14:paraId="0C5BF7E7" w14:textId="77777777" w:rsidR="004C729A" w:rsidRPr="009621F1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4471" w:type="dxa"/>
            <w:gridSpan w:val="5"/>
          </w:tcPr>
          <w:p w14:paraId="3F41FF95" w14:textId="77777777" w:rsidR="004C729A" w:rsidRPr="009621F1" w:rsidRDefault="004C729A" w:rsidP="004C729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 w:cstheme="min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</w:pPr>
            <w:r w:rsidRPr="009621F1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(</w:t>
            </w:r>
            <w:r w:rsidRPr="009621F1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ล้าน</w:t>
            </w:r>
            <w:r w:rsidRPr="009621F1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บาท)</w:t>
            </w:r>
          </w:p>
        </w:tc>
      </w:tr>
      <w:tr w:rsidR="004C729A" w:rsidRPr="009621F1" w14:paraId="515BEA3C" w14:textId="77777777" w:rsidTr="004C729A">
        <w:tc>
          <w:tcPr>
            <w:tcW w:w="5310" w:type="dxa"/>
            <w:gridSpan w:val="2"/>
            <w:shd w:val="clear" w:color="auto" w:fill="auto"/>
          </w:tcPr>
          <w:p w14:paraId="569B3A28" w14:textId="77777777" w:rsidR="004C729A" w:rsidRPr="009621F1" w:rsidRDefault="004C729A" w:rsidP="004C729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1" w:type="dxa"/>
          </w:tcPr>
          <w:p w14:paraId="1C12EA26" w14:textId="18269E85" w:rsidR="004C729A" w:rsidRPr="004C729A" w:rsidRDefault="004C729A" w:rsidP="004C729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CAD7093" w14:textId="77777777" w:rsidR="004C729A" w:rsidRPr="009621F1" w:rsidRDefault="004C729A" w:rsidP="004C729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4C476CB" w14:textId="3FE22158" w:rsidR="004C729A" w:rsidRPr="009621F1" w:rsidRDefault="004C729A" w:rsidP="004C729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6.83</w:t>
            </w:r>
          </w:p>
        </w:tc>
        <w:tc>
          <w:tcPr>
            <w:tcW w:w="284" w:type="dxa"/>
            <w:shd w:val="clear" w:color="auto" w:fill="auto"/>
          </w:tcPr>
          <w:p w14:paraId="400E16D9" w14:textId="77777777" w:rsidR="004C729A" w:rsidRPr="009621F1" w:rsidRDefault="004C729A" w:rsidP="004C7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78F5925" w14:textId="51908406" w:rsidR="004C729A" w:rsidRPr="009621F1" w:rsidRDefault="004C729A" w:rsidP="004C729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6.83</w:t>
            </w:r>
          </w:p>
        </w:tc>
      </w:tr>
      <w:tr w:rsidR="004C729A" w:rsidRPr="009621F1" w14:paraId="61A8B8C2" w14:textId="77777777" w:rsidTr="004C729A">
        <w:trPr>
          <w:trHeight w:val="80"/>
        </w:trPr>
        <w:tc>
          <w:tcPr>
            <w:tcW w:w="5310" w:type="dxa"/>
            <w:gridSpan w:val="2"/>
            <w:shd w:val="clear" w:color="auto" w:fill="auto"/>
          </w:tcPr>
          <w:p w14:paraId="4E35DB22" w14:textId="77777777" w:rsidR="004C729A" w:rsidRPr="009621F1" w:rsidRDefault="004C729A" w:rsidP="004C729A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11" w:type="dxa"/>
          </w:tcPr>
          <w:p w14:paraId="0324914E" w14:textId="2ACC726F" w:rsidR="004C729A" w:rsidRPr="009621F1" w:rsidRDefault="004C729A" w:rsidP="004C729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2CE70AAB" w14:textId="77777777" w:rsidR="004C729A" w:rsidRPr="009621F1" w:rsidRDefault="004C729A" w:rsidP="004C729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69117D8" w14:textId="6AD9808E" w:rsidR="004C729A" w:rsidRPr="009621F1" w:rsidRDefault="004C729A" w:rsidP="004C729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7.26</w:t>
            </w:r>
          </w:p>
        </w:tc>
        <w:tc>
          <w:tcPr>
            <w:tcW w:w="284" w:type="dxa"/>
            <w:shd w:val="clear" w:color="auto" w:fill="auto"/>
          </w:tcPr>
          <w:p w14:paraId="774C7C27" w14:textId="77777777" w:rsidR="004C729A" w:rsidRPr="009621F1" w:rsidRDefault="004C729A" w:rsidP="004C7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C43D755" w14:textId="3A30E4D2" w:rsidR="004C729A" w:rsidRPr="009621F1" w:rsidRDefault="004C729A" w:rsidP="004C729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7.26</w:t>
            </w:r>
          </w:p>
        </w:tc>
      </w:tr>
      <w:tr w:rsidR="004C729A" w:rsidRPr="009621F1" w14:paraId="322A2A4A" w14:textId="77777777" w:rsidTr="004C729A">
        <w:trPr>
          <w:trHeight w:val="80"/>
        </w:trPr>
        <w:tc>
          <w:tcPr>
            <w:tcW w:w="4050" w:type="dxa"/>
            <w:shd w:val="clear" w:color="auto" w:fill="auto"/>
          </w:tcPr>
          <w:p w14:paraId="20C4E55C" w14:textId="77777777" w:rsidR="004C729A" w:rsidRPr="009621F1" w:rsidRDefault="004C729A" w:rsidP="004C729A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C9FD011" w14:textId="77777777" w:rsidR="004C729A" w:rsidRPr="009621F1" w:rsidRDefault="004C729A" w:rsidP="004C72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</w:tcPr>
          <w:p w14:paraId="59FDE741" w14:textId="078B03DC" w:rsidR="004C729A" w:rsidRPr="009621F1" w:rsidRDefault="004C729A" w:rsidP="004C729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(2.30)</w:t>
            </w:r>
          </w:p>
        </w:tc>
        <w:tc>
          <w:tcPr>
            <w:tcW w:w="283" w:type="dxa"/>
          </w:tcPr>
          <w:p w14:paraId="7C9D8299" w14:textId="77777777" w:rsidR="004C729A" w:rsidRPr="009621F1" w:rsidRDefault="004C729A" w:rsidP="004C729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1A82D8E" w14:textId="5CBB59D1" w:rsidR="004C729A" w:rsidRPr="009621F1" w:rsidRDefault="004C729A" w:rsidP="004C7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(2.82)</w:t>
            </w:r>
          </w:p>
        </w:tc>
        <w:tc>
          <w:tcPr>
            <w:tcW w:w="284" w:type="dxa"/>
            <w:shd w:val="clear" w:color="auto" w:fill="auto"/>
          </w:tcPr>
          <w:p w14:paraId="6BE871BB" w14:textId="77777777" w:rsidR="004C729A" w:rsidRPr="009621F1" w:rsidRDefault="004C729A" w:rsidP="004C7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F600845" w14:textId="40E17526" w:rsidR="004C729A" w:rsidRPr="009621F1" w:rsidRDefault="004C729A" w:rsidP="004C729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</w:t>
            </w:r>
            <w:r w:rsidR="00AF06D7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729A" w:rsidRPr="009621F1" w14:paraId="54606F6D" w14:textId="77777777" w:rsidTr="004C729A">
        <w:trPr>
          <w:trHeight w:val="80"/>
        </w:trPr>
        <w:tc>
          <w:tcPr>
            <w:tcW w:w="4050" w:type="dxa"/>
            <w:shd w:val="clear" w:color="auto" w:fill="auto"/>
          </w:tcPr>
          <w:p w14:paraId="16A52FF4" w14:textId="77777777" w:rsidR="004C729A" w:rsidRPr="009621F1" w:rsidRDefault="004C729A" w:rsidP="004C729A">
            <w:pPr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กำไรสะสมที่ยังไม่ได้จัดสรร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A2D59AA" w14:textId="77777777" w:rsidR="004C729A" w:rsidRPr="009621F1" w:rsidRDefault="004C729A" w:rsidP="004C72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</w:tcPr>
          <w:p w14:paraId="18D5A72D" w14:textId="276AFF8C" w:rsidR="004C729A" w:rsidRPr="004E3374" w:rsidRDefault="004C729A" w:rsidP="004C729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</w:t>
            </w:r>
            <w:r w:rsidR="00AF06D7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AF06D7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77B29B6" w14:textId="77777777" w:rsidR="004C729A" w:rsidRPr="009621F1" w:rsidRDefault="004C729A" w:rsidP="004C729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FC0615" w14:textId="14FA84E0" w:rsidR="004C729A" w:rsidRPr="009621F1" w:rsidRDefault="004C729A" w:rsidP="004C7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(11.27)</w:t>
            </w:r>
          </w:p>
        </w:tc>
        <w:tc>
          <w:tcPr>
            <w:tcW w:w="284" w:type="dxa"/>
            <w:shd w:val="clear" w:color="auto" w:fill="auto"/>
          </w:tcPr>
          <w:p w14:paraId="21821ABD" w14:textId="77777777" w:rsidR="004C729A" w:rsidRPr="009621F1" w:rsidRDefault="004C729A" w:rsidP="004C7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748869A" w14:textId="1464544C" w:rsidR="004C729A" w:rsidRPr="009621F1" w:rsidRDefault="004C729A" w:rsidP="004C729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</w:t>
            </w:r>
            <w:r w:rsidR="00AF06D7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AF06D7"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729A" w14:paraId="2B4ECD64" w14:textId="77777777" w:rsidTr="00AF06D7">
        <w:trPr>
          <w:trHeight w:val="50"/>
        </w:trPr>
        <w:tc>
          <w:tcPr>
            <w:tcW w:w="4050" w:type="dxa"/>
            <w:shd w:val="clear" w:color="auto" w:fill="auto"/>
          </w:tcPr>
          <w:p w14:paraId="129F8C41" w14:textId="77777777" w:rsidR="004C729A" w:rsidRPr="009621F1" w:rsidRDefault="004C729A" w:rsidP="004C729A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D4636C" w14:textId="77777777" w:rsidR="004C729A" w:rsidRPr="009621F1" w:rsidRDefault="004C729A" w:rsidP="004C72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</w:tcPr>
          <w:p w14:paraId="27F6D67D" w14:textId="77777777" w:rsidR="004C729A" w:rsidRPr="004E3374" w:rsidRDefault="004C729A" w:rsidP="004C729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8F525A" w14:textId="77777777" w:rsidR="004C729A" w:rsidRPr="009621F1" w:rsidRDefault="004C729A" w:rsidP="004C729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1179" w14:textId="77777777" w:rsidR="004C729A" w:rsidRPr="004C729A" w:rsidRDefault="004C729A" w:rsidP="00AF06D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72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46336F" w14:textId="77777777" w:rsidR="004C729A" w:rsidRPr="009621F1" w:rsidRDefault="004C729A" w:rsidP="004C7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730197F" w14:textId="77777777" w:rsidR="004C729A" w:rsidRDefault="004C729A" w:rsidP="004C729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CDF5D96" w14:textId="4016014F" w:rsidR="009621F1" w:rsidRPr="001553B4" w:rsidRDefault="009621F1" w:rsidP="00511D98">
      <w:pPr>
        <w:pStyle w:val="BodyText2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78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37"/>
        <w:gridCol w:w="1134"/>
        <w:gridCol w:w="283"/>
        <w:gridCol w:w="1276"/>
        <w:gridCol w:w="284"/>
        <w:gridCol w:w="1417"/>
      </w:tblGrid>
      <w:tr w:rsidR="009621F1" w:rsidRPr="009621F1" w14:paraId="15529183" w14:textId="77777777" w:rsidTr="00A70DF7">
        <w:trPr>
          <w:tblHeader/>
        </w:trPr>
        <w:tc>
          <w:tcPr>
            <w:tcW w:w="4050" w:type="dxa"/>
            <w:shd w:val="clear" w:color="auto" w:fill="auto"/>
          </w:tcPr>
          <w:p w14:paraId="796158CD" w14:textId="77777777" w:rsidR="009621F1" w:rsidRPr="003A1946" w:rsidRDefault="009621F1" w:rsidP="00E82FF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37" w:type="dxa"/>
          </w:tcPr>
          <w:p w14:paraId="26989D6C" w14:textId="77777777" w:rsidR="009621F1" w:rsidRPr="00BF277A" w:rsidRDefault="009621F1" w:rsidP="00E82FFE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5"/>
          </w:tcPr>
          <w:p w14:paraId="47DBEFE8" w14:textId="77777777" w:rsidR="009621F1" w:rsidRPr="009621F1" w:rsidRDefault="009621F1" w:rsidP="00E82FFE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21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621F1" w:rsidRPr="009621F1" w14:paraId="72AE5F64" w14:textId="77777777" w:rsidTr="00A70DF7">
        <w:trPr>
          <w:tblHeader/>
        </w:trPr>
        <w:tc>
          <w:tcPr>
            <w:tcW w:w="4050" w:type="dxa"/>
            <w:shd w:val="clear" w:color="auto" w:fill="auto"/>
          </w:tcPr>
          <w:p w14:paraId="2E4850CB" w14:textId="77777777" w:rsidR="004B5F06" w:rsidRPr="004B5F06" w:rsidRDefault="004B5F06" w:rsidP="00150FD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  <w:p w14:paraId="4E2441DB" w14:textId="77777777" w:rsidR="004B5F06" w:rsidRPr="004B5F06" w:rsidRDefault="004B5F06" w:rsidP="00150FD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  <w:p w14:paraId="49E8F5AB" w14:textId="769D439A" w:rsidR="009621F1" w:rsidRPr="009621F1" w:rsidRDefault="009621F1" w:rsidP="00150FD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b w:val="0"/>
                <w:bCs w:val="0"/>
                <w:i/>
                <w:iCs/>
              </w:rPr>
            </w:pPr>
            <w:r w:rsidRPr="009621F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  <w:cs/>
              </w:rPr>
              <w:t>งบแสดงฐานะการเงิน</w:t>
            </w:r>
            <w:r w:rsidR="00D92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</w:rPr>
              <w:t xml:space="preserve"> </w:t>
            </w:r>
            <w:r w:rsidR="00D92B6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ณ วันที่ </w:t>
            </w:r>
            <w:r w:rsidR="00D92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</w:rPr>
              <w:t xml:space="preserve">31 </w:t>
            </w:r>
            <w:r w:rsidR="00D92B6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ธันวาคม </w:t>
            </w:r>
            <w:r w:rsidR="00D92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none"/>
              </w:rPr>
              <w:t>2562</w:t>
            </w:r>
          </w:p>
        </w:tc>
        <w:tc>
          <w:tcPr>
            <w:tcW w:w="1337" w:type="dxa"/>
          </w:tcPr>
          <w:p w14:paraId="09258108" w14:textId="77777777" w:rsidR="009621F1" w:rsidRPr="009621F1" w:rsidRDefault="009621F1" w:rsidP="00E82FFE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1FDB372B" w14:textId="76177D7D" w:rsidR="009621F1" w:rsidRPr="009621F1" w:rsidRDefault="009621F1" w:rsidP="00E82FFE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7E032FB" w14:textId="77777777" w:rsidR="009621F1" w:rsidRPr="009621F1" w:rsidRDefault="009621F1" w:rsidP="009621F1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0902A" w14:textId="77777777" w:rsidR="009621F1" w:rsidRPr="009621F1" w:rsidRDefault="009621F1" w:rsidP="00E013AE">
            <w:pPr>
              <w:spacing w:line="240" w:lineRule="auto"/>
              <w:ind w:left="-86" w:right="-8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21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9621F1">
              <w:rPr>
                <w:rFonts w:asciiTheme="majorBidi" w:hAnsiTheme="majorBidi" w:cstheme="majorBidi"/>
                <w:sz w:val="30"/>
                <w:szCs w:val="30"/>
                <w:cs/>
              </w:rPr>
              <w:t>ที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9621F1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283" w:type="dxa"/>
          </w:tcPr>
          <w:p w14:paraId="297771F4" w14:textId="77777777" w:rsidR="009621F1" w:rsidRPr="009621F1" w:rsidRDefault="009621F1" w:rsidP="009621F1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65B572F" w14:textId="77777777" w:rsidR="009621F1" w:rsidRPr="009621F1" w:rsidRDefault="009621F1" w:rsidP="009621F1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92C9318" w14:textId="77777777" w:rsidR="009621F1" w:rsidRPr="009621F1" w:rsidRDefault="009621F1" w:rsidP="009621F1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21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84" w:type="dxa"/>
            <w:shd w:val="clear" w:color="auto" w:fill="auto"/>
          </w:tcPr>
          <w:p w14:paraId="1E13E493" w14:textId="77777777" w:rsidR="009621F1" w:rsidRPr="009621F1" w:rsidRDefault="009621F1" w:rsidP="009621F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C34A19B" w14:textId="77777777" w:rsidR="009621F1" w:rsidRPr="009621F1" w:rsidRDefault="009621F1" w:rsidP="009621F1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21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9621F1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9621F1" w:rsidRPr="009621F1" w14:paraId="0B11D7B9" w14:textId="77777777" w:rsidTr="00A70DF7">
        <w:trPr>
          <w:tblHeader/>
        </w:trPr>
        <w:tc>
          <w:tcPr>
            <w:tcW w:w="4050" w:type="dxa"/>
            <w:shd w:val="clear" w:color="auto" w:fill="auto"/>
          </w:tcPr>
          <w:p w14:paraId="268E63A9" w14:textId="77777777" w:rsidR="009621F1" w:rsidRPr="009621F1" w:rsidRDefault="009621F1" w:rsidP="00150FD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37" w:type="dxa"/>
          </w:tcPr>
          <w:p w14:paraId="3F920643" w14:textId="77777777" w:rsidR="009621F1" w:rsidRPr="009621F1" w:rsidRDefault="009621F1" w:rsidP="00E82FF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4394" w:type="dxa"/>
            <w:gridSpan w:val="5"/>
          </w:tcPr>
          <w:p w14:paraId="22F4BD72" w14:textId="77777777" w:rsidR="009621F1" w:rsidRPr="009621F1" w:rsidRDefault="009621F1" w:rsidP="00E82FF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 w:cstheme="min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</w:pPr>
            <w:r w:rsidRPr="009621F1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(</w:t>
            </w:r>
            <w:r w:rsidRPr="009621F1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ล้าน</w:t>
            </w:r>
            <w:r w:rsidRPr="009621F1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บาท)</w:t>
            </w:r>
          </w:p>
        </w:tc>
      </w:tr>
      <w:tr w:rsidR="00E013AE" w:rsidRPr="009621F1" w14:paraId="5AF0B4AC" w14:textId="77777777" w:rsidTr="00A70DF7">
        <w:tc>
          <w:tcPr>
            <w:tcW w:w="5387" w:type="dxa"/>
            <w:gridSpan w:val="2"/>
            <w:shd w:val="clear" w:color="auto" w:fill="auto"/>
          </w:tcPr>
          <w:p w14:paraId="546AB394" w14:textId="040C7C35" w:rsidR="00E013AE" w:rsidRPr="009621F1" w:rsidRDefault="00E013AE" w:rsidP="00150FDB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r w:rsidR="0072490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2490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1C781533" w14:textId="01F2D6E7" w:rsidR="00E013AE" w:rsidRPr="009621F1" w:rsidRDefault="00E013AE" w:rsidP="00647BA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13.76</w:t>
            </w:r>
          </w:p>
        </w:tc>
        <w:tc>
          <w:tcPr>
            <w:tcW w:w="283" w:type="dxa"/>
          </w:tcPr>
          <w:p w14:paraId="45D2169A" w14:textId="77777777" w:rsidR="00E013AE" w:rsidRPr="009621F1" w:rsidRDefault="00E013AE" w:rsidP="00E82F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7B9D9F4" w14:textId="549F36F4" w:rsidR="00E013AE" w:rsidRPr="009621F1" w:rsidRDefault="00E013AE" w:rsidP="00AF06D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(13.76)</w:t>
            </w:r>
          </w:p>
        </w:tc>
        <w:tc>
          <w:tcPr>
            <w:tcW w:w="284" w:type="dxa"/>
            <w:shd w:val="clear" w:color="auto" w:fill="auto"/>
          </w:tcPr>
          <w:p w14:paraId="1FEB2E79" w14:textId="77777777" w:rsidR="00E013AE" w:rsidRPr="009621F1" w:rsidRDefault="00E013AE" w:rsidP="00E82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C62A0B7" w14:textId="696F8297" w:rsidR="00E013AE" w:rsidRPr="009621F1" w:rsidRDefault="00E013AE" w:rsidP="004E337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3AE" w:rsidRPr="009621F1" w14:paraId="437D2914" w14:textId="77777777" w:rsidTr="00A70DF7">
        <w:trPr>
          <w:trHeight w:val="80"/>
        </w:trPr>
        <w:tc>
          <w:tcPr>
            <w:tcW w:w="5387" w:type="dxa"/>
            <w:gridSpan w:val="2"/>
            <w:shd w:val="clear" w:color="auto" w:fill="auto"/>
          </w:tcPr>
          <w:p w14:paraId="33D49636" w14:textId="6AAD4F5D" w:rsidR="00E013AE" w:rsidRPr="009621F1" w:rsidRDefault="00E013AE" w:rsidP="00150FDB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r w:rsidR="0072490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2490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7D936E07" w14:textId="0783BDAE" w:rsidR="00E013AE" w:rsidRPr="009621F1" w:rsidRDefault="00E013AE" w:rsidP="004E337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15.26</w:t>
            </w:r>
          </w:p>
        </w:tc>
        <w:tc>
          <w:tcPr>
            <w:tcW w:w="283" w:type="dxa"/>
          </w:tcPr>
          <w:p w14:paraId="1BF10FA3" w14:textId="77777777" w:rsidR="00E013AE" w:rsidRPr="009621F1" w:rsidRDefault="00E013AE" w:rsidP="00E82F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F194E5" w14:textId="48758CE4" w:rsidR="00E013AE" w:rsidRPr="009621F1" w:rsidRDefault="00E013AE" w:rsidP="00AF06D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(15.26)</w:t>
            </w:r>
          </w:p>
        </w:tc>
        <w:tc>
          <w:tcPr>
            <w:tcW w:w="284" w:type="dxa"/>
            <w:shd w:val="clear" w:color="auto" w:fill="auto"/>
          </w:tcPr>
          <w:p w14:paraId="13E9BCE8" w14:textId="77777777" w:rsidR="00E013AE" w:rsidRPr="009621F1" w:rsidRDefault="00E013AE" w:rsidP="00E82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900CE1A" w14:textId="5903706A" w:rsidR="00E013AE" w:rsidRPr="009621F1" w:rsidRDefault="00E013AE" w:rsidP="004E337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21F1" w:rsidRPr="009621F1" w14:paraId="3C7BBE88" w14:textId="77777777" w:rsidTr="00A70DF7">
        <w:trPr>
          <w:trHeight w:val="80"/>
        </w:trPr>
        <w:tc>
          <w:tcPr>
            <w:tcW w:w="4050" w:type="dxa"/>
            <w:shd w:val="clear" w:color="auto" w:fill="auto"/>
          </w:tcPr>
          <w:p w14:paraId="17B2070F" w14:textId="77777777" w:rsidR="009621F1" w:rsidRPr="009621F1" w:rsidRDefault="009621F1" w:rsidP="00150FDB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7" w:type="dxa"/>
          </w:tcPr>
          <w:p w14:paraId="23C5942E" w14:textId="77777777" w:rsidR="009621F1" w:rsidRPr="009621F1" w:rsidRDefault="009621F1" w:rsidP="00E82FF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6DD2785B" w14:textId="7B3B40CD" w:rsidR="009621F1" w:rsidRPr="009621F1" w:rsidRDefault="004E3374" w:rsidP="004E337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A35FF5">
              <w:rPr>
                <w:rFonts w:ascii="Angsana New" w:hAnsi="Angsana New"/>
                <w:sz w:val="30"/>
                <w:szCs w:val="30"/>
              </w:rPr>
              <w:t>0.10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E603E7C" w14:textId="77777777" w:rsidR="009621F1" w:rsidRPr="009621F1" w:rsidRDefault="009621F1" w:rsidP="00E82F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D49E59B" w14:textId="3E1E22CB" w:rsidR="009621F1" w:rsidRPr="009621F1" w:rsidRDefault="00A35FF5" w:rsidP="00AF06D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5.80</w:t>
            </w:r>
          </w:p>
        </w:tc>
        <w:tc>
          <w:tcPr>
            <w:tcW w:w="284" w:type="dxa"/>
            <w:shd w:val="clear" w:color="auto" w:fill="auto"/>
          </w:tcPr>
          <w:p w14:paraId="66FA1484" w14:textId="77777777" w:rsidR="009621F1" w:rsidRPr="009621F1" w:rsidRDefault="009621F1" w:rsidP="00E82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2F20869" w14:textId="1F054910" w:rsidR="009621F1" w:rsidRPr="009621F1" w:rsidRDefault="004E3374" w:rsidP="004E337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(4.30)</w:t>
            </w:r>
          </w:p>
        </w:tc>
      </w:tr>
      <w:tr w:rsidR="009621F1" w:rsidRPr="009621F1" w14:paraId="76E98BE6" w14:textId="77777777" w:rsidTr="00A70DF7">
        <w:trPr>
          <w:trHeight w:val="80"/>
        </w:trPr>
        <w:tc>
          <w:tcPr>
            <w:tcW w:w="4050" w:type="dxa"/>
            <w:shd w:val="clear" w:color="auto" w:fill="auto"/>
          </w:tcPr>
          <w:p w14:paraId="4F282289" w14:textId="146DFF13" w:rsidR="009621F1" w:rsidRPr="009621F1" w:rsidRDefault="009621F1" w:rsidP="00150FDB">
            <w:pPr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กำไรสะสมที่ยังไม่ได้จัดสรร</w:t>
            </w:r>
            <w:r w:rsidRPr="009621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51C1CF50" w14:textId="77777777" w:rsidR="009621F1" w:rsidRPr="009621F1" w:rsidRDefault="009621F1" w:rsidP="00E82FF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133B1F56" w14:textId="4EF2F8F4" w:rsidR="009621F1" w:rsidRPr="004E3374" w:rsidRDefault="00E013AE" w:rsidP="004E337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</w:t>
            </w:r>
            <w:r w:rsidR="00683EF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83EFD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E2DCF9A" w14:textId="77777777" w:rsidR="009621F1" w:rsidRPr="009621F1" w:rsidRDefault="009621F1" w:rsidP="00E82F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822AFA" w14:textId="26136209" w:rsidR="009621F1" w:rsidRPr="009621F1" w:rsidRDefault="00D92B6B" w:rsidP="00AF06D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23.22</w:t>
            </w:r>
          </w:p>
        </w:tc>
        <w:tc>
          <w:tcPr>
            <w:tcW w:w="284" w:type="dxa"/>
            <w:shd w:val="clear" w:color="auto" w:fill="auto"/>
          </w:tcPr>
          <w:p w14:paraId="02B77F1B" w14:textId="77777777" w:rsidR="009621F1" w:rsidRPr="009621F1" w:rsidRDefault="009621F1" w:rsidP="00E82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493F0D2" w14:textId="68D326BF" w:rsidR="009621F1" w:rsidRPr="009621F1" w:rsidRDefault="00E013AE" w:rsidP="004E337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</w:t>
            </w:r>
            <w:r w:rsidR="009D1877">
              <w:rPr>
                <w:rFonts w:ascii="Angsana New" w:hAnsi="Angsana New"/>
                <w:sz w:val="30"/>
                <w:szCs w:val="30"/>
              </w:rPr>
              <w:t>5</w:t>
            </w:r>
            <w:r w:rsidR="00D92B6B">
              <w:rPr>
                <w:rFonts w:ascii="Angsana New" w:hAnsi="Angsana New"/>
                <w:sz w:val="30"/>
                <w:szCs w:val="30"/>
              </w:rPr>
              <w:t>9.20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5F06" w:rsidRPr="009621F1" w14:paraId="3FC88CC5" w14:textId="77777777" w:rsidTr="00A70DF7">
        <w:trPr>
          <w:trHeight w:val="80"/>
        </w:trPr>
        <w:tc>
          <w:tcPr>
            <w:tcW w:w="4050" w:type="dxa"/>
            <w:shd w:val="clear" w:color="auto" w:fill="auto"/>
          </w:tcPr>
          <w:p w14:paraId="170053CD" w14:textId="77777777" w:rsidR="004B5F06" w:rsidRPr="009621F1" w:rsidRDefault="004B5F06" w:rsidP="00150FDB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29BAED4" w14:textId="77777777" w:rsidR="004B5F06" w:rsidRPr="009621F1" w:rsidRDefault="004B5F06" w:rsidP="00E82FF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298EA158" w14:textId="77777777" w:rsidR="004B5F06" w:rsidRPr="004E3374" w:rsidRDefault="004B5F06" w:rsidP="004E337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D07025" w14:textId="77777777" w:rsidR="004B5F06" w:rsidRPr="009621F1" w:rsidRDefault="004B5F06" w:rsidP="00E82F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B12FE" w14:textId="16D0340F" w:rsidR="004B5F06" w:rsidRPr="00AF06D7" w:rsidRDefault="004B5F06" w:rsidP="00AF06D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0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C490CF" w14:textId="77777777" w:rsidR="004B5F06" w:rsidRPr="009621F1" w:rsidRDefault="004B5F06" w:rsidP="00E82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7F43CAE" w14:textId="77777777" w:rsidR="004B5F06" w:rsidRDefault="004B5F06" w:rsidP="004E337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A3B" w:rsidRPr="009621F1" w14:paraId="19FA1E5E" w14:textId="77777777" w:rsidTr="00ED7ED9">
        <w:trPr>
          <w:tblHeader/>
        </w:trPr>
        <w:tc>
          <w:tcPr>
            <w:tcW w:w="4050" w:type="dxa"/>
            <w:shd w:val="clear" w:color="auto" w:fill="auto"/>
          </w:tcPr>
          <w:p w14:paraId="6BA66765" w14:textId="77777777" w:rsidR="00724A3B" w:rsidRPr="003A1946" w:rsidRDefault="00724A3B" w:rsidP="00ED7ED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37" w:type="dxa"/>
          </w:tcPr>
          <w:p w14:paraId="69D96FEC" w14:textId="77777777" w:rsidR="00724A3B" w:rsidRPr="00BF277A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5"/>
          </w:tcPr>
          <w:p w14:paraId="55A79B35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21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24A3B" w:rsidRPr="009621F1" w14:paraId="6E9C1F1E" w14:textId="77777777" w:rsidTr="00724A3B">
        <w:trPr>
          <w:trHeight w:val="1334"/>
          <w:tblHeader/>
        </w:trPr>
        <w:tc>
          <w:tcPr>
            <w:tcW w:w="4050" w:type="dxa"/>
            <w:shd w:val="clear" w:color="auto" w:fill="auto"/>
          </w:tcPr>
          <w:p w14:paraId="2B6BB505" w14:textId="77777777" w:rsidR="00724A3B" w:rsidRPr="004B5F06" w:rsidRDefault="00724A3B" w:rsidP="00ED7ED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  <w:p w14:paraId="1DDDEF30" w14:textId="77777777" w:rsidR="00724A3B" w:rsidRDefault="00724A3B" w:rsidP="00724A3B">
            <w:pPr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F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1A3859A1" w14:textId="4B3BF882" w:rsidR="00724A3B" w:rsidRPr="00724A3B" w:rsidRDefault="00724A3B" w:rsidP="00724A3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724A3B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 xml:space="preserve">สิ้นสุดวันที่ </w:t>
            </w:r>
            <w:r w:rsidRPr="00724A3B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 xml:space="preserve">31 </w:t>
            </w:r>
            <w:r w:rsidRPr="00724A3B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 xml:space="preserve">ธันวาคม </w:t>
            </w:r>
            <w:r w:rsidRPr="00724A3B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  <w:t>2562</w:t>
            </w:r>
          </w:p>
        </w:tc>
        <w:tc>
          <w:tcPr>
            <w:tcW w:w="1337" w:type="dxa"/>
          </w:tcPr>
          <w:p w14:paraId="7ED33852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14:paraId="0824A2E5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089DD79" w14:textId="77777777" w:rsidR="00724A3B" w:rsidRPr="009621F1" w:rsidRDefault="00724A3B" w:rsidP="00ED7ED9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219DD" w14:textId="77777777" w:rsidR="00724A3B" w:rsidRPr="009621F1" w:rsidRDefault="00724A3B" w:rsidP="00ED7ED9">
            <w:pPr>
              <w:spacing w:line="240" w:lineRule="auto"/>
              <w:ind w:left="-86" w:right="-8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21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9621F1">
              <w:rPr>
                <w:rFonts w:asciiTheme="majorBidi" w:hAnsiTheme="majorBidi" w:cstheme="majorBidi"/>
                <w:sz w:val="30"/>
                <w:szCs w:val="30"/>
                <w:cs/>
              </w:rPr>
              <w:t>ที</w:t>
            </w:r>
            <w:r w:rsidRPr="009621F1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9621F1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283" w:type="dxa"/>
          </w:tcPr>
          <w:p w14:paraId="1FA701E3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003528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043B9D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21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84" w:type="dxa"/>
            <w:shd w:val="clear" w:color="auto" w:fill="auto"/>
          </w:tcPr>
          <w:p w14:paraId="416FC815" w14:textId="77777777" w:rsidR="00724A3B" w:rsidRPr="009621F1" w:rsidRDefault="00724A3B" w:rsidP="00ED7ED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85BA37E" w14:textId="77777777" w:rsidR="00724A3B" w:rsidRPr="009621F1" w:rsidRDefault="00724A3B" w:rsidP="00ED7ED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21F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9621F1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724A3B" w:rsidRPr="009621F1" w14:paraId="592BDF05" w14:textId="77777777" w:rsidTr="00ED7ED9">
        <w:trPr>
          <w:tblHeader/>
        </w:trPr>
        <w:tc>
          <w:tcPr>
            <w:tcW w:w="4050" w:type="dxa"/>
            <w:shd w:val="clear" w:color="auto" w:fill="auto"/>
          </w:tcPr>
          <w:p w14:paraId="7662B5F6" w14:textId="77777777" w:rsidR="00724A3B" w:rsidRPr="009621F1" w:rsidRDefault="00724A3B" w:rsidP="00ED7ED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37" w:type="dxa"/>
          </w:tcPr>
          <w:p w14:paraId="43EB8625" w14:textId="77777777" w:rsidR="00724A3B" w:rsidRPr="009621F1" w:rsidRDefault="00724A3B" w:rsidP="00ED7ED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4394" w:type="dxa"/>
            <w:gridSpan w:val="5"/>
          </w:tcPr>
          <w:p w14:paraId="3D8602F2" w14:textId="77777777" w:rsidR="00724A3B" w:rsidRPr="009621F1" w:rsidRDefault="00724A3B" w:rsidP="00ED7ED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 w:cstheme="min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</w:pPr>
            <w:r w:rsidRPr="009621F1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(</w:t>
            </w:r>
            <w:r w:rsidRPr="009621F1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ล้าน</w:t>
            </w:r>
            <w:r w:rsidRPr="009621F1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บาท)</w:t>
            </w:r>
          </w:p>
        </w:tc>
      </w:tr>
      <w:tr w:rsidR="00724A3B" w14:paraId="51A4C3A8" w14:textId="77777777" w:rsidTr="00ED7ED9">
        <w:trPr>
          <w:trHeight w:val="80"/>
        </w:trPr>
        <w:tc>
          <w:tcPr>
            <w:tcW w:w="4050" w:type="dxa"/>
            <w:shd w:val="clear" w:color="auto" w:fill="auto"/>
          </w:tcPr>
          <w:p w14:paraId="422200B0" w14:textId="77777777" w:rsidR="00724A3B" w:rsidRPr="009621F1" w:rsidRDefault="00724A3B" w:rsidP="00ED7ED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37" w:type="dxa"/>
          </w:tcPr>
          <w:p w14:paraId="2D812DA4" w14:textId="77777777" w:rsidR="00724A3B" w:rsidRPr="009621F1" w:rsidRDefault="00724A3B" w:rsidP="00ED7ED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4FC0ADEA" w14:textId="77777777" w:rsidR="00724A3B" w:rsidRPr="004E3374" w:rsidRDefault="00724A3B" w:rsidP="00ED7E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363.24</w:t>
            </w:r>
          </w:p>
        </w:tc>
        <w:tc>
          <w:tcPr>
            <w:tcW w:w="283" w:type="dxa"/>
          </w:tcPr>
          <w:p w14:paraId="2DDCD2D5" w14:textId="77777777" w:rsidR="00724A3B" w:rsidRPr="009621F1" w:rsidRDefault="00724A3B" w:rsidP="00ED7ED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B9113A4" w14:textId="77777777" w:rsidR="00724A3B" w:rsidRDefault="00724A3B" w:rsidP="00ED7ED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1.71</w:t>
            </w:r>
          </w:p>
        </w:tc>
        <w:tc>
          <w:tcPr>
            <w:tcW w:w="284" w:type="dxa"/>
            <w:shd w:val="clear" w:color="auto" w:fill="auto"/>
          </w:tcPr>
          <w:p w14:paraId="57AB4162" w14:textId="77777777" w:rsidR="00724A3B" w:rsidRPr="009621F1" w:rsidRDefault="00724A3B" w:rsidP="00ED7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FF83F64" w14:textId="77777777" w:rsidR="00724A3B" w:rsidRDefault="00724A3B" w:rsidP="00ED7E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364.95</w:t>
            </w:r>
          </w:p>
        </w:tc>
      </w:tr>
      <w:tr w:rsidR="00724A3B" w14:paraId="072CFFF3" w14:textId="77777777" w:rsidTr="00ED7ED9">
        <w:trPr>
          <w:trHeight w:val="80"/>
        </w:trPr>
        <w:tc>
          <w:tcPr>
            <w:tcW w:w="4050" w:type="dxa"/>
            <w:shd w:val="clear" w:color="auto" w:fill="auto"/>
          </w:tcPr>
          <w:p w14:paraId="38F2E630" w14:textId="77777777" w:rsidR="00724A3B" w:rsidRPr="009621F1" w:rsidRDefault="00724A3B" w:rsidP="00ED7ED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7" w:type="dxa"/>
          </w:tcPr>
          <w:p w14:paraId="59759754" w14:textId="77777777" w:rsidR="00724A3B" w:rsidRPr="009621F1" w:rsidRDefault="00724A3B" w:rsidP="00ED7ED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0F3B4DD5" w14:textId="77777777" w:rsidR="00724A3B" w:rsidRPr="001056D6" w:rsidRDefault="00724A3B" w:rsidP="00ED7E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78.38</w:t>
            </w:r>
          </w:p>
        </w:tc>
        <w:tc>
          <w:tcPr>
            <w:tcW w:w="283" w:type="dxa"/>
          </w:tcPr>
          <w:p w14:paraId="71258F76" w14:textId="77777777" w:rsidR="00724A3B" w:rsidRPr="009621F1" w:rsidRDefault="00724A3B" w:rsidP="00ED7ED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8FD8CB7" w14:textId="77777777" w:rsidR="00724A3B" w:rsidRDefault="00724A3B" w:rsidP="00ED7ED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13.22</w:t>
            </w:r>
          </w:p>
        </w:tc>
        <w:tc>
          <w:tcPr>
            <w:tcW w:w="284" w:type="dxa"/>
            <w:shd w:val="clear" w:color="auto" w:fill="auto"/>
          </w:tcPr>
          <w:p w14:paraId="420C2338" w14:textId="77777777" w:rsidR="00724A3B" w:rsidRPr="009621F1" w:rsidRDefault="00724A3B" w:rsidP="00ED7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6AFF3E8" w14:textId="77777777" w:rsidR="00724A3B" w:rsidRDefault="00724A3B" w:rsidP="00ED7E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91.60</w:t>
            </w:r>
          </w:p>
        </w:tc>
      </w:tr>
      <w:tr w:rsidR="00724A3B" w14:paraId="3EDC1AA3" w14:textId="77777777" w:rsidTr="00ED7ED9">
        <w:trPr>
          <w:trHeight w:val="80"/>
        </w:trPr>
        <w:tc>
          <w:tcPr>
            <w:tcW w:w="4050" w:type="dxa"/>
            <w:shd w:val="clear" w:color="auto" w:fill="auto"/>
          </w:tcPr>
          <w:p w14:paraId="6463B9A2" w14:textId="77777777" w:rsidR="00724A3B" w:rsidRPr="009621F1" w:rsidRDefault="00724A3B" w:rsidP="00ED7ED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37" w:type="dxa"/>
          </w:tcPr>
          <w:p w14:paraId="60D56A12" w14:textId="77777777" w:rsidR="00724A3B" w:rsidRPr="009621F1" w:rsidRDefault="00724A3B" w:rsidP="00ED7ED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765315CB" w14:textId="77777777" w:rsidR="00724A3B" w:rsidRPr="004E3374" w:rsidRDefault="00724A3B" w:rsidP="00ED7E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12.22</w:t>
            </w:r>
          </w:p>
        </w:tc>
        <w:tc>
          <w:tcPr>
            <w:tcW w:w="283" w:type="dxa"/>
          </w:tcPr>
          <w:p w14:paraId="6C78041B" w14:textId="77777777" w:rsidR="00724A3B" w:rsidRPr="009621F1" w:rsidRDefault="00724A3B" w:rsidP="00ED7ED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426749" w14:textId="77777777" w:rsidR="00724A3B" w:rsidRDefault="00724A3B" w:rsidP="00ED7ED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(2.98)</w:t>
            </w:r>
          </w:p>
        </w:tc>
        <w:tc>
          <w:tcPr>
            <w:tcW w:w="284" w:type="dxa"/>
            <w:shd w:val="clear" w:color="auto" w:fill="auto"/>
          </w:tcPr>
          <w:p w14:paraId="35812F84" w14:textId="77777777" w:rsidR="00724A3B" w:rsidRPr="009621F1" w:rsidRDefault="00724A3B" w:rsidP="00ED7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808A62F" w14:textId="770AAD8B" w:rsidR="00724A3B" w:rsidRDefault="00724A3B" w:rsidP="00ED7E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9.2</w:t>
            </w:r>
            <w:r w:rsidR="00D93CB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724A3B" w14:paraId="75436317" w14:textId="77777777" w:rsidTr="00ED7ED9">
        <w:trPr>
          <w:trHeight w:val="80"/>
        </w:trPr>
        <w:tc>
          <w:tcPr>
            <w:tcW w:w="4050" w:type="dxa"/>
            <w:shd w:val="clear" w:color="auto" w:fill="auto"/>
          </w:tcPr>
          <w:p w14:paraId="1CF6B695" w14:textId="3F0AC221" w:rsidR="00724A3B" w:rsidRPr="00A125B6" w:rsidRDefault="00A125B6" w:rsidP="00A125B6">
            <w:pPr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กำไรสำหรับงวดเพิ่มขึ้น</w:t>
            </w:r>
          </w:p>
        </w:tc>
        <w:tc>
          <w:tcPr>
            <w:tcW w:w="1337" w:type="dxa"/>
          </w:tcPr>
          <w:p w14:paraId="3FC74407" w14:textId="77777777" w:rsidR="00724A3B" w:rsidRPr="009621F1" w:rsidRDefault="00724A3B" w:rsidP="00ED7ED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14:paraId="5A898879" w14:textId="77777777" w:rsidR="00724A3B" w:rsidRDefault="00724A3B" w:rsidP="00ED7E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945722E" w14:textId="77777777" w:rsidR="00724A3B" w:rsidRPr="009621F1" w:rsidRDefault="00724A3B" w:rsidP="00ED7ED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A41F4" w14:textId="77777777" w:rsidR="00724A3B" w:rsidRPr="00A125B6" w:rsidRDefault="00724A3B" w:rsidP="00ED7ED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25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11.95</w:t>
            </w:r>
          </w:p>
        </w:tc>
        <w:tc>
          <w:tcPr>
            <w:tcW w:w="284" w:type="dxa"/>
            <w:shd w:val="clear" w:color="auto" w:fill="auto"/>
          </w:tcPr>
          <w:p w14:paraId="5E00EF0D" w14:textId="77777777" w:rsidR="00724A3B" w:rsidRPr="009621F1" w:rsidRDefault="00724A3B" w:rsidP="00ED7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4DFB584" w14:textId="77777777" w:rsidR="00724A3B" w:rsidRDefault="00724A3B" w:rsidP="00ED7E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1D7AB975" w14:textId="77777777" w:rsidR="00724A3B" w:rsidRDefault="00724A3B" w:rsidP="00E82FFE">
      <w:pPr>
        <w:rPr>
          <w:rFonts w:asciiTheme="majorBidi" w:hAnsiTheme="majorBidi" w:cstheme="majorBidi"/>
          <w:sz w:val="30"/>
          <w:szCs w:val="30"/>
          <w:highlight w:val="cyan"/>
        </w:rPr>
      </w:pPr>
    </w:p>
    <w:p w14:paraId="3519741D" w14:textId="77777777" w:rsidR="003B14EA" w:rsidRPr="004A5C85" w:rsidRDefault="003B14EA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  <w:r w:rsidRPr="004A5C8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  <w:r w:rsidR="002A3E96" w:rsidRPr="004A5C85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C8845E4" w14:textId="77777777" w:rsidR="00ED2A04" w:rsidRPr="004A5C85" w:rsidRDefault="00ED2A04" w:rsidP="00ED2A04">
      <w:pPr>
        <w:pStyle w:val="NoSpacing"/>
        <w:rPr>
          <w:rFonts w:ascii="Angsana New" w:hAnsi="Angsana New"/>
          <w:sz w:val="22"/>
        </w:rPr>
      </w:pPr>
    </w:p>
    <w:p w14:paraId="01C23E4F" w14:textId="29BBC2AB" w:rsidR="00364F63" w:rsidRDefault="00511D98" w:rsidP="001056D6">
      <w:pPr>
        <w:spacing w:after="240" w:line="240" w:lineRule="auto"/>
        <w:ind w:left="547"/>
        <w:rPr>
          <w:rFonts w:ascii="Angsana New" w:hAnsi="Angsana New"/>
          <w:b/>
          <w:sz w:val="30"/>
          <w:szCs w:val="30"/>
        </w:rPr>
      </w:pPr>
      <w:r w:rsidRPr="00AF61E8">
        <w:rPr>
          <w:rFonts w:ascii="Angsana New" w:hAnsi="Angsana New"/>
          <w:sz w:val="30"/>
          <w:szCs w:val="30"/>
          <w:cs/>
        </w:rPr>
        <w:t>ความสัมพันธ์ที่มีกับบริษัทร่วมและ</w:t>
      </w:r>
      <w:r w:rsidR="008C1635" w:rsidRPr="00AF61E8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Pr="00AF61E8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</w:t>
      </w:r>
      <w:r w:rsidRPr="00AF61E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041F9">
        <w:rPr>
          <w:rFonts w:ascii="Angsana New" w:hAnsi="Angsana New"/>
          <w:sz w:val="30"/>
          <w:szCs w:val="30"/>
          <w:cs/>
        </w:rPr>
        <w:t>ข้อ</w:t>
      </w:r>
      <w:r w:rsidRPr="007041F9">
        <w:rPr>
          <w:rFonts w:ascii="Angsana New" w:hAnsi="Angsana New"/>
          <w:sz w:val="30"/>
          <w:szCs w:val="30"/>
        </w:rPr>
        <w:t xml:space="preserve"> </w:t>
      </w:r>
      <w:r w:rsidR="000D29AB">
        <w:rPr>
          <w:rFonts w:ascii="Angsana New" w:hAnsi="Angsana New"/>
          <w:sz w:val="30"/>
          <w:szCs w:val="30"/>
        </w:rPr>
        <w:t>8</w:t>
      </w:r>
      <w:r w:rsidRPr="007041F9">
        <w:rPr>
          <w:rFonts w:ascii="Angsana New" w:hAnsi="Angsana New"/>
          <w:sz w:val="30"/>
          <w:szCs w:val="30"/>
          <w:cs/>
        </w:rPr>
        <w:t xml:space="preserve"> และ </w:t>
      </w:r>
      <w:r w:rsidR="000D29AB">
        <w:rPr>
          <w:rFonts w:ascii="Angsana New" w:hAnsi="Angsana New"/>
          <w:sz w:val="30"/>
          <w:szCs w:val="30"/>
        </w:rPr>
        <w:t>9</w:t>
      </w:r>
      <w:r w:rsidRPr="007041F9">
        <w:rPr>
          <w:rFonts w:ascii="Angsana New" w:hAnsi="Angsana New"/>
          <w:sz w:val="30"/>
          <w:szCs w:val="30"/>
        </w:rPr>
        <w:t xml:space="preserve"> </w:t>
      </w:r>
      <w:r w:rsidRPr="007041F9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7041F9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7041F9">
        <w:rPr>
          <w:rFonts w:ascii="Angsana New" w:hAnsi="Angsana New"/>
          <w:sz w:val="30"/>
          <w:szCs w:val="30"/>
          <w:cs/>
        </w:rPr>
        <w:t>กลุ่มบริษัท</w:t>
      </w:r>
      <w:r w:rsidRPr="007041F9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tbl>
      <w:tblPr>
        <w:tblW w:w="96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4752"/>
      </w:tblGrid>
      <w:tr w:rsidR="00364F63" w:rsidRPr="004A5C85" w14:paraId="3F4FFEA3" w14:textId="77777777" w:rsidTr="00364F63">
        <w:trPr>
          <w:trHeight w:val="20"/>
          <w:tblHeader/>
        </w:trPr>
        <w:tc>
          <w:tcPr>
            <w:tcW w:w="3510" w:type="dxa"/>
            <w:hideMark/>
          </w:tcPr>
          <w:p w14:paraId="13DCFEDF" w14:textId="77777777" w:rsidR="00364F63" w:rsidRPr="00511D98" w:rsidRDefault="00364F63" w:rsidP="00C555B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64F63">
              <w:rPr>
                <w:rFonts w:ascii="Angsana New" w:hAnsi="Angsana New"/>
                <w:sz w:val="30"/>
                <w:szCs w:val="30"/>
              </w:rPr>
              <w:br w:type="page"/>
            </w:r>
            <w:r w:rsidRPr="00364F63">
              <w:rPr>
                <w:rFonts w:ascii="Angsana New" w:hAnsi="Angsana New"/>
                <w:sz w:val="30"/>
                <w:szCs w:val="30"/>
              </w:rPr>
              <w:br w:type="page"/>
            </w:r>
            <w:r w:rsidRPr="00364F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64F63">
              <w:rPr>
                <w:rFonts w:ascii="Angsana New" w:hAnsi="Angsana New"/>
                <w:sz w:val="30"/>
                <w:szCs w:val="30"/>
              </w:rPr>
              <w:br w:type="page"/>
            </w:r>
          </w:p>
          <w:p w14:paraId="202A74E5" w14:textId="77777777" w:rsidR="00364F63" w:rsidRPr="007C67BB" w:rsidRDefault="00364F63" w:rsidP="00C555B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6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hideMark/>
          </w:tcPr>
          <w:p w14:paraId="17D336C6" w14:textId="77777777" w:rsidR="00364F63" w:rsidRPr="004A5C85" w:rsidRDefault="00364F63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752" w:type="dxa"/>
          </w:tcPr>
          <w:p w14:paraId="1CE9196E" w14:textId="77777777" w:rsidR="00364F63" w:rsidRPr="004A5C85" w:rsidRDefault="00364F63" w:rsidP="00C555BE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816016" w14:textId="77777777" w:rsidR="00364F63" w:rsidRPr="004A5C85" w:rsidRDefault="00364F63" w:rsidP="00C555BE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64F63" w:rsidRPr="004A5C85" w14:paraId="258D61A2" w14:textId="77777777" w:rsidTr="00364F63">
        <w:trPr>
          <w:trHeight w:val="20"/>
          <w:tblHeader/>
        </w:trPr>
        <w:tc>
          <w:tcPr>
            <w:tcW w:w="3510" w:type="dxa"/>
            <w:hideMark/>
          </w:tcPr>
          <w:p w14:paraId="7AE89A76" w14:textId="77777777" w:rsidR="00364F63" w:rsidRDefault="00364F63" w:rsidP="00364F6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2FE4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วีเอ็นยู เอ็กซิบิชั่นส์ เอเชีย แปซิฟิค </w:t>
            </w:r>
          </w:p>
          <w:p w14:paraId="487AAC9C" w14:textId="77777777" w:rsidR="00364F63" w:rsidRPr="004A5C85" w:rsidRDefault="00364F63" w:rsidP="00364F6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2FE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hideMark/>
          </w:tcPr>
          <w:p w14:paraId="253CAD5F" w14:textId="77777777" w:rsidR="00364F63" w:rsidRPr="00C555BE" w:rsidRDefault="00364F63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D3E10B" w14:textId="77777777" w:rsidR="00364F63" w:rsidRPr="00C555BE" w:rsidRDefault="00364F63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5B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2" w:type="dxa"/>
          </w:tcPr>
          <w:p w14:paraId="126D1A12" w14:textId="77777777" w:rsidR="00364F63" w:rsidRPr="00C555BE" w:rsidRDefault="00364F63" w:rsidP="00C555BE">
            <w:pPr>
              <w:spacing w:line="240" w:lineRule="auto"/>
              <w:ind w:right="5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E8DEB6B" w14:textId="02DAE1B3" w:rsidR="009330CB" w:rsidRPr="00C555BE" w:rsidRDefault="00364F63" w:rsidP="009330CB">
            <w:pPr>
              <w:spacing w:line="240" w:lineRule="auto"/>
              <w:ind w:right="5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555B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330CB" w:rsidRPr="004A5C85" w14:paraId="437A32BA" w14:textId="77777777" w:rsidTr="00364F63">
        <w:trPr>
          <w:trHeight w:val="20"/>
          <w:tblHeader/>
        </w:trPr>
        <w:tc>
          <w:tcPr>
            <w:tcW w:w="3510" w:type="dxa"/>
          </w:tcPr>
          <w:p w14:paraId="6776E8F4" w14:textId="6FB0ADD8" w:rsidR="009330CB" w:rsidRPr="002A2FE4" w:rsidRDefault="009330CB" w:rsidP="00364F6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Time</w:t>
            </w:r>
            <w:r w:rsidR="00D93CBC">
              <w:rPr>
                <w:rFonts w:ascii="Angsana New" w:hAnsi="Angsana New"/>
                <w:sz w:val="30"/>
                <w:szCs w:val="30"/>
              </w:rPr>
              <w:t>s</w:t>
            </w:r>
            <w:r>
              <w:rPr>
                <w:rFonts w:ascii="Angsana New" w:hAnsi="Angsana New"/>
                <w:sz w:val="30"/>
                <w:szCs w:val="30"/>
              </w:rPr>
              <w:t xml:space="preserve"> Publishing Ltd.</w:t>
            </w:r>
          </w:p>
        </w:tc>
        <w:tc>
          <w:tcPr>
            <w:tcW w:w="1350" w:type="dxa"/>
          </w:tcPr>
          <w:p w14:paraId="57D3CC54" w14:textId="160A8DE7" w:rsidR="009330CB" w:rsidRPr="00C555BE" w:rsidRDefault="009330CB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752" w:type="dxa"/>
          </w:tcPr>
          <w:p w14:paraId="73529DBC" w14:textId="2CBD4BA8" w:rsidR="009330CB" w:rsidRPr="00C555BE" w:rsidRDefault="009330CB" w:rsidP="00C555BE">
            <w:pPr>
              <w:spacing w:line="240" w:lineRule="auto"/>
              <w:ind w:right="5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DD2EAFD" w14:textId="7CF6C97D" w:rsidR="00CB5B30" w:rsidRDefault="00511D98" w:rsidP="009330CB">
      <w:pPr>
        <w:spacing w:before="240" w:after="240" w:line="240" w:lineRule="auto"/>
        <w:ind w:left="540"/>
        <w:rPr>
          <w:rFonts w:ascii="Angsana New" w:hAnsi="Angsana New"/>
          <w:b/>
          <w:sz w:val="30"/>
          <w:szCs w:val="30"/>
        </w:rPr>
      </w:pPr>
      <w:r w:rsidRPr="007041F9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r w:rsidR="00CB5B30">
        <w:rPr>
          <w:rFonts w:ascii="Angsana New" w:hAnsi="Angsana New" w:hint="cs"/>
          <w:b/>
          <w:sz w:val="30"/>
          <w:szCs w:val="30"/>
          <w:cs/>
        </w:rPr>
        <w:t>ไม่</w:t>
      </w:r>
      <w:r w:rsidRPr="007041F9">
        <w:rPr>
          <w:rFonts w:ascii="Angsana New" w:hAnsi="Angsana New"/>
          <w:b/>
          <w:sz w:val="30"/>
          <w:szCs w:val="30"/>
          <w:cs/>
        </w:rPr>
        <w:t>มีการเปลี่ยนแปลงอย่างมี</w:t>
      </w:r>
      <w:r w:rsidRPr="007041F9">
        <w:rPr>
          <w:rFonts w:ascii="Angsana New" w:hAnsi="Angsana New" w:hint="cs"/>
          <w:b/>
          <w:sz w:val="30"/>
          <w:szCs w:val="30"/>
          <w:cs/>
        </w:rPr>
        <w:t>สาระ</w:t>
      </w:r>
      <w:r w:rsidRPr="007041F9">
        <w:rPr>
          <w:rFonts w:ascii="Angsana New" w:hAnsi="Angsana New"/>
          <w:b/>
          <w:sz w:val="30"/>
          <w:szCs w:val="30"/>
          <w:cs/>
        </w:rPr>
        <w:t>สำคัญ</w:t>
      </w:r>
      <w:r w:rsidRPr="007041F9">
        <w:rPr>
          <w:rFonts w:ascii="Angsana New" w:hAnsi="Angsana New" w:hint="cs"/>
          <w:b/>
          <w:sz w:val="30"/>
          <w:szCs w:val="30"/>
          <w:cs/>
        </w:rPr>
        <w:t>ใน</w:t>
      </w:r>
      <w:r w:rsidRPr="007041F9">
        <w:rPr>
          <w:rFonts w:ascii="Angsana New" w:hAnsi="Angsana New"/>
          <w:b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b/>
          <w:sz w:val="30"/>
          <w:szCs w:val="30"/>
          <w:cs/>
        </w:rPr>
        <w:t>สาม</w:t>
      </w:r>
      <w:r w:rsidRPr="007041F9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Pr="007041F9">
        <w:rPr>
          <w:rFonts w:ascii="Angsana New" w:hAnsi="Angsana New"/>
          <w:bCs/>
          <w:sz w:val="30"/>
          <w:szCs w:val="30"/>
        </w:rPr>
        <w:t>3</w:t>
      </w:r>
      <w:r>
        <w:rPr>
          <w:rFonts w:ascii="Angsana New" w:hAnsi="Angsana New"/>
          <w:bCs/>
          <w:sz w:val="30"/>
          <w:szCs w:val="30"/>
        </w:rPr>
        <w:t>1</w:t>
      </w:r>
      <w:r w:rsidRPr="007041F9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7041F9">
        <w:rPr>
          <w:rFonts w:ascii="Angsana New" w:hAnsi="Angsana New"/>
          <w:b/>
          <w:sz w:val="30"/>
          <w:szCs w:val="30"/>
          <w:cs/>
        </w:rPr>
        <w:t xml:space="preserve"> </w:t>
      </w:r>
      <w:r w:rsidRPr="007041F9">
        <w:rPr>
          <w:rFonts w:ascii="Angsana New" w:hAnsi="Angsana New"/>
          <w:bCs/>
          <w:sz w:val="30"/>
          <w:szCs w:val="30"/>
        </w:rPr>
        <w:t>2562</w:t>
      </w:r>
      <w:r w:rsidRPr="007041F9">
        <w:rPr>
          <w:rFonts w:ascii="Angsana New" w:hAnsi="Angsana New"/>
          <w:b/>
          <w:sz w:val="30"/>
          <w:szCs w:val="30"/>
        </w:rPr>
        <w:t xml:space="preserve"> </w:t>
      </w:r>
    </w:p>
    <w:p w14:paraId="4603CA8F" w14:textId="77777777" w:rsidR="009C192F" w:rsidRDefault="009C192F">
      <w:pPr>
        <w:spacing w:line="240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A7D850" w14:textId="70B40A80" w:rsidR="003B14EA" w:rsidRPr="00C62D70" w:rsidRDefault="00FF11B5" w:rsidP="00C62D70">
      <w:pPr>
        <w:spacing w:before="240" w:after="240" w:line="240" w:lineRule="auto"/>
        <w:ind w:left="540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4A5C85">
        <w:rPr>
          <w:rFonts w:ascii="Angsana New" w:hAnsi="Angsana New"/>
          <w:sz w:val="30"/>
          <w:szCs w:val="30"/>
          <w:rtl/>
          <w:cs/>
        </w:rPr>
        <w:t xml:space="preserve"> </w:t>
      </w:r>
      <w:r w:rsidRPr="004A5C85">
        <w:rPr>
          <w:rFonts w:ascii="Angsana New" w:hAnsi="Angsana New"/>
          <w:sz w:val="30"/>
          <w:szCs w:val="30"/>
        </w:rPr>
        <w:t xml:space="preserve">31 </w:t>
      </w:r>
      <w:r w:rsidRPr="004A5C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1BA7">
        <w:rPr>
          <w:rFonts w:ascii="Angsana New" w:hAnsi="Angsana New"/>
          <w:sz w:val="30"/>
          <w:szCs w:val="30"/>
        </w:rPr>
        <w:t xml:space="preserve">2562 </w:t>
      </w:r>
      <w:r w:rsidR="00781BA7">
        <w:rPr>
          <w:rFonts w:ascii="Angsana New" w:hAnsi="Angsana New"/>
          <w:sz w:val="30"/>
          <w:szCs w:val="30"/>
          <w:cs/>
        </w:rPr>
        <w:t xml:space="preserve">และ </w:t>
      </w:r>
      <w:r w:rsidR="00781BA7">
        <w:rPr>
          <w:rFonts w:ascii="Angsana New" w:hAnsi="Angsana New"/>
          <w:sz w:val="30"/>
          <w:szCs w:val="30"/>
        </w:rPr>
        <w:t>2561</w:t>
      </w:r>
      <w:r w:rsidRPr="004A5C8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C222CE3" w14:textId="77777777" w:rsidR="00703D51" w:rsidRPr="004A5C85" w:rsidRDefault="00703D51" w:rsidP="00363EB2">
      <w:pPr>
        <w:spacing w:line="240" w:lineRule="auto"/>
        <w:rPr>
          <w:rFonts w:ascii="Angsana New" w:hAnsi="Angsana New"/>
          <w:b/>
          <w:sz w:val="2"/>
          <w:szCs w:val="2"/>
        </w:rPr>
      </w:pPr>
    </w:p>
    <w:p w14:paraId="6620C04D" w14:textId="77777777" w:rsidR="00363EB2" w:rsidRPr="004A5C85" w:rsidRDefault="00363EB2" w:rsidP="00363EB2">
      <w:pPr>
        <w:spacing w:line="240" w:lineRule="auto"/>
        <w:rPr>
          <w:rFonts w:ascii="Angsana New" w:hAnsi="Angsana New"/>
          <w:b/>
          <w:sz w:val="2"/>
          <w:szCs w:val="2"/>
        </w:rPr>
      </w:pPr>
      <w:r w:rsidRPr="004A5C85">
        <w:rPr>
          <w:rFonts w:ascii="Angsana New" w:hAnsi="Angsana New"/>
          <w:b/>
          <w:sz w:val="2"/>
          <w:szCs w:val="2"/>
          <w:cs/>
        </w:rPr>
        <w:t>4</w:t>
      </w:r>
    </w:p>
    <w:tbl>
      <w:tblPr>
        <w:tblW w:w="963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772"/>
        <w:gridCol w:w="13"/>
        <w:gridCol w:w="1256"/>
        <w:gridCol w:w="270"/>
        <w:gridCol w:w="1262"/>
        <w:gridCol w:w="274"/>
        <w:gridCol w:w="1266"/>
        <w:gridCol w:w="254"/>
        <w:gridCol w:w="1264"/>
      </w:tblGrid>
      <w:tr w:rsidR="00FB0019" w:rsidRPr="004A5C85" w14:paraId="167EA6AF" w14:textId="77777777" w:rsidTr="00FB0019">
        <w:trPr>
          <w:tblHeader/>
        </w:trPr>
        <w:tc>
          <w:tcPr>
            <w:tcW w:w="1966" w:type="pct"/>
            <w:gridSpan w:val="2"/>
            <w:vMerge w:val="restart"/>
          </w:tcPr>
          <w:p w14:paraId="226B24EE" w14:textId="77777777" w:rsidR="00FB0019" w:rsidRDefault="00FB0019" w:rsidP="00FB001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17E40E3" w14:textId="0374941C" w:rsidR="00FB0019" w:rsidRPr="004A5C85" w:rsidRDefault="00FB0019" w:rsidP="00FB001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7" w:type="pct"/>
            <w:gridSpan w:val="3"/>
          </w:tcPr>
          <w:p w14:paraId="338C020F" w14:textId="77777777" w:rsidR="00FB0019" w:rsidRPr="004A5C85" w:rsidRDefault="00FB0019" w:rsidP="00AF543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D37B8C4" w14:textId="77777777" w:rsidR="00FB0019" w:rsidRPr="004A5C85" w:rsidRDefault="00FB0019" w:rsidP="00AF543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7DB7FD55" w14:textId="77777777" w:rsidR="00FB0019" w:rsidRPr="004A5C85" w:rsidRDefault="00FB0019" w:rsidP="00AF543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019" w:rsidRPr="004A5C85" w14:paraId="2E57AF21" w14:textId="77777777" w:rsidTr="00FB0019">
        <w:trPr>
          <w:tblHeader/>
        </w:trPr>
        <w:tc>
          <w:tcPr>
            <w:tcW w:w="1966" w:type="pct"/>
            <w:gridSpan w:val="2"/>
            <w:vMerge/>
          </w:tcPr>
          <w:p w14:paraId="44C3A35C" w14:textId="77777777" w:rsidR="00FB0019" w:rsidRPr="004A5C85" w:rsidRDefault="00FB0019" w:rsidP="0010120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05ECD86" w14:textId="77777777" w:rsidR="00FB0019" w:rsidRPr="004A5C85" w:rsidRDefault="00FB0019" w:rsidP="0010120C">
            <w:pPr>
              <w:pStyle w:val="BodyText"/>
              <w:tabs>
                <w:tab w:val="left" w:pos="3015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6FFF63FF" w14:textId="77777777" w:rsidR="00FB0019" w:rsidRPr="004A5C85" w:rsidRDefault="00FB0019" w:rsidP="001012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AC1111" w14:textId="77777777" w:rsidR="00FB0019" w:rsidRPr="004A5C85" w:rsidRDefault="00FB0019" w:rsidP="001012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</w:tcPr>
          <w:p w14:paraId="6B179483" w14:textId="77777777" w:rsidR="00FB0019" w:rsidRPr="004A5C85" w:rsidRDefault="00FB0019" w:rsidP="001012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02A94F8B" w14:textId="77777777" w:rsidR="00FB0019" w:rsidRPr="004A5C85" w:rsidRDefault="00FB0019" w:rsidP="0010120C">
            <w:pPr>
              <w:pStyle w:val="BodyText"/>
              <w:tabs>
                <w:tab w:val="left" w:pos="3015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2" w:type="pct"/>
          </w:tcPr>
          <w:p w14:paraId="345D34FB" w14:textId="77777777" w:rsidR="00FB0019" w:rsidRPr="004A5C85" w:rsidRDefault="00FB0019" w:rsidP="001012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6C63E79" w14:textId="77777777" w:rsidR="00FB0019" w:rsidRPr="004A5C85" w:rsidRDefault="00FB0019" w:rsidP="001012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0120C" w:rsidRPr="004A5C85" w14:paraId="71C7AF68" w14:textId="77777777" w:rsidTr="00FB0019">
        <w:trPr>
          <w:tblHeader/>
        </w:trPr>
        <w:tc>
          <w:tcPr>
            <w:tcW w:w="1966" w:type="pct"/>
            <w:gridSpan w:val="2"/>
          </w:tcPr>
          <w:p w14:paraId="74E65289" w14:textId="77777777" w:rsidR="0010120C" w:rsidRPr="004A5C85" w:rsidRDefault="0010120C" w:rsidP="0010120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4" w:type="pct"/>
            <w:gridSpan w:val="7"/>
          </w:tcPr>
          <w:p w14:paraId="42F951E6" w14:textId="77777777" w:rsidR="0010120C" w:rsidRPr="004A5C85" w:rsidRDefault="0010120C" w:rsidP="0010120C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120C" w:rsidRPr="004A5C85" w14:paraId="5213250A" w14:textId="77777777" w:rsidTr="00FB0019">
        <w:tc>
          <w:tcPr>
            <w:tcW w:w="1966" w:type="pct"/>
            <w:gridSpan w:val="2"/>
          </w:tcPr>
          <w:p w14:paraId="14A1143B" w14:textId="77777777" w:rsidR="0010120C" w:rsidRPr="004A5C85" w:rsidRDefault="0010120C" w:rsidP="0010120C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</w:tcPr>
          <w:p w14:paraId="0291E132" w14:textId="77777777" w:rsidR="0010120C" w:rsidRPr="004A5C85" w:rsidRDefault="0010120C" w:rsidP="0010120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78F2C3" w14:textId="77777777" w:rsidR="0010120C" w:rsidRPr="004A5C85" w:rsidRDefault="0010120C" w:rsidP="001012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805F425" w14:textId="77777777" w:rsidR="0010120C" w:rsidRPr="004A5C85" w:rsidRDefault="0010120C" w:rsidP="0010120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73D6A0" w14:textId="77777777" w:rsidR="0010120C" w:rsidRPr="004A5C85" w:rsidRDefault="0010120C" w:rsidP="001012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1FDB840" w14:textId="77777777" w:rsidR="0010120C" w:rsidRPr="004A5C85" w:rsidRDefault="0010120C" w:rsidP="001012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D926051" w14:textId="77777777" w:rsidR="0010120C" w:rsidRPr="004A5C85" w:rsidRDefault="0010120C" w:rsidP="001012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385E0EF" w14:textId="77777777" w:rsidR="0010120C" w:rsidRPr="004A5C85" w:rsidRDefault="0010120C" w:rsidP="001012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723" w:rsidRPr="004A5C85" w14:paraId="6B379D76" w14:textId="77777777" w:rsidTr="00FB0019">
        <w:tc>
          <w:tcPr>
            <w:tcW w:w="1966" w:type="pct"/>
            <w:gridSpan w:val="2"/>
          </w:tcPr>
          <w:p w14:paraId="4380BFE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52" w:type="pct"/>
          </w:tcPr>
          <w:p w14:paraId="3D4F07DD" w14:textId="7456D651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ED884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2928B61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F9AB7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7336937" w14:textId="79C521C8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0.06</w:t>
            </w:r>
          </w:p>
        </w:tc>
        <w:tc>
          <w:tcPr>
            <w:tcW w:w="132" w:type="pct"/>
          </w:tcPr>
          <w:p w14:paraId="3A585F4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B4C5A78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0.06</w:t>
            </w:r>
          </w:p>
        </w:tc>
      </w:tr>
      <w:tr w:rsidR="004D7723" w:rsidRPr="004A5C85" w14:paraId="2E83C45E" w14:textId="77777777" w:rsidTr="00FB0019">
        <w:tc>
          <w:tcPr>
            <w:tcW w:w="1966" w:type="pct"/>
            <w:gridSpan w:val="2"/>
          </w:tcPr>
          <w:p w14:paraId="4FA0990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652" w:type="pct"/>
          </w:tcPr>
          <w:p w14:paraId="5F1C51D3" w14:textId="4268D68A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7BFE2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BD199E6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09D8D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BD039C6" w14:textId="1AADF2F0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31.67</w:t>
            </w:r>
          </w:p>
        </w:tc>
        <w:tc>
          <w:tcPr>
            <w:tcW w:w="132" w:type="pct"/>
          </w:tcPr>
          <w:p w14:paraId="3E4524F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DA7EEDE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40.77</w:t>
            </w:r>
          </w:p>
        </w:tc>
      </w:tr>
      <w:tr w:rsidR="004D7723" w:rsidRPr="004A5C85" w14:paraId="01B0E9E5" w14:textId="77777777" w:rsidTr="00FB0019">
        <w:tc>
          <w:tcPr>
            <w:tcW w:w="1966" w:type="pct"/>
            <w:gridSpan w:val="2"/>
          </w:tcPr>
          <w:p w14:paraId="10111E9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2" w:type="pct"/>
          </w:tcPr>
          <w:p w14:paraId="7BCF7BE4" w14:textId="4AFB4260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1D0CF6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2B10905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B3C88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821AADB" w14:textId="1E4DAFA4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54.33</w:t>
            </w:r>
          </w:p>
        </w:tc>
        <w:tc>
          <w:tcPr>
            <w:tcW w:w="132" w:type="pct"/>
          </w:tcPr>
          <w:p w14:paraId="5EA4611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32E48E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63.75</w:t>
            </w:r>
          </w:p>
        </w:tc>
      </w:tr>
      <w:tr w:rsidR="004D7723" w:rsidRPr="004A5C85" w14:paraId="6B670C6C" w14:textId="77777777" w:rsidTr="00FB0019">
        <w:tc>
          <w:tcPr>
            <w:tcW w:w="1966" w:type="pct"/>
            <w:gridSpan w:val="2"/>
          </w:tcPr>
          <w:p w14:paraId="7B09AD5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2" w:type="pct"/>
          </w:tcPr>
          <w:p w14:paraId="3D4BB075" w14:textId="242E395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BD5EC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E9F62C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95D5D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B3898FA" w14:textId="2557E0E0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50.40</w:t>
            </w:r>
          </w:p>
        </w:tc>
        <w:tc>
          <w:tcPr>
            <w:tcW w:w="132" w:type="pct"/>
          </w:tcPr>
          <w:p w14:paraId="755197C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6393304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32.72</w:t>
            </w:r>
          </w:p>
        </w:tc>
      </w:tr>
      <w:tr w:rsidR="004D7723" w:rsidRPr="004A5C85" w14:paraId="42EDB877" w14:textId="77777777" w:rsidTr="00FB0019">
        <w:tc>
          <w:tcPr>
            <w:tcW w:w="1966" w:type="pct"/>
            <w:gridSpan w:val="2"/>
          </w:tcPr>
          <w:p w14:paraId="6B54819E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652" w:type="pct"/>
          </w:tcPr>
          <w:p w14:paraId="23FD8A4E" w14:textId="1C5A77A1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0AF883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9094A18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6C69AF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7E1F5F39" w14:textId="375AB0FD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0.04</w:t>
            </w:r>
          </w:p>
        </w:tc>
        <w:tc>
          <w:tcPr>
            <w:tcW w:w="132" w:type="pct"/>
          </w:tcPr>
          <w:p w14:paraId="1495094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4913D69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0.38</w:t>
            </w:r>
          </w:p>
        </w:tc>
      </w:tr>
      <w:tr w:rsidR="004D7723" w:rsidRPr="004A5C85" w14:paraId="63BBB85C" w14:textId="77777777" w:rsidTr="00FB0019">
        <w:tc>
          <w:tcPr>
            <w:tcW w:w="1966" w:type="pct"/>
            <w:gridSpan w:val="2"/>
          </w:tcPr>
          <w:p w14:paraId="34CA867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2" w:type="pct"/>
          </w:tcPr>
          <w:p w14:paraId="5895903F" w14:textId="55AC17BB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CCB94E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91B6D55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C3E177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516216C" w14:textId="2D44BBEB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2.28</w:t>
            </w:r>
          </w:p>
        </w:tc>
        <w:tc>
          <w:tcPr>
            <w:tcW w:w="132" w:type="pct"/>
          </w:tcPr>
          <w:p w14:paraId="0D0CD7C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0BE687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</w:tr>
      <w:tr w:rsidR="004D7723" w:rsidRPr="004A5C85" w14:paraId="25C41F07" w14:textId="77777777" w:rsidTr="00FB0019">
        <w:tc>
          <w:tcPr>
            <w:tcW w:w="1966" w:type="pct"/>
            <w:gridSpan w:val="2"/>
          </w:tcPr>
          <w:p w14:paraId="339C94A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ค่าเช่าสำนักงานและค่าบริการ</w:t>
            </w:r>
          </w:p>
        </w:tc>
        <w:tc>
          <w:tcPr>
            <w:tcW w:w="652" w:type="pct"/>
          </w:tcPr>
          <w:p w14:paraId="18FFFF2C" w14:textId="46173C45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FED046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2CF30A6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8A177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9B3DF51" w14:textId="40E9F053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0.23</w:t>
            </w:r>
          </w:p>
        </w:tc>
        <w:tc>
          <w:tcPr>
            <w:tcW w:w="132" w:type="pct"/>
          </w:tcPr>
          <w:p w14:paraId="448AF62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211F3D6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0.23</w:t>
            </w:r>
          </w:p>
        </w:tc>
      </w:tr>
      <w:tr w:rsidR="004D7723" w:rsidRPr="004A5C85" w14:paraId="57030759" w14:textId="77777777" w:rsidTr="00FB0019">
        <w:tc>
          <w:tcPr>
            <w:tcW w:w="1966" w:type="pct"/>
            <w:gridSpan w:val="2"/>
          </w:tcPr>
          <w:p w14:paraId="6FE7118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52" w:type="pct"/>
          </w:tcPr>
          <w:p w14:paraId="0E994F67" w14:textId="04700D05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A87DB9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8FFFA09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F27FE5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C56207C" w14:textId="69B584B4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0.95</w:t>
            </w:r>
          </w:p>
        </w:tc>
        <w:tc>
          <w:tcPr>
            <w:tcW w:w="132" w:type="pct"/>
          </w:tcPr>
          <w:p w14:paraId="1F2901B3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33302E7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</w:tr>
      <w:tr w:rsidR="004D7723" w:rsidRPr="004A5C85" w14:paraId="72E51AB6" w14:textId="77777777" w:rsidTr="00FB0019">
        <w:tc>
          <w:tcPr>
            <w:tcW w:w="1966" w:type="pct"/>
            <w:gridSpan w:val="2"/>
          </w:tcPr>
          <w:p w14:paraId="2A3DBA5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2" w:type="pct"/>
          </w:tcPr>
          <w:p w14:paraId="1D22D116" w14:textId="59B02626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BBBE9E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309CDA9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23BED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085BF30E" w14:textId="73B0E473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5.13</w:t>
            </w:r>
          </w:p>
        </w:tc>
        <w:tc>
          <w:tcPr>
            <w:tcW w:w="132" w:type="pct"/>
          </w:tcPr>
          <w:p w14:paraId="4A880A1F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FF91D47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5.24</w:t>
            </w:r>
          </w:p>
        </w:tc>
      </w:tr>
      <w:tr w:rsidR="004D7723" w:rsidRPr="004A5C85" w14:paraId="38922B09" w14:textId="77777777" w:rsidTr="00FB0019">
        <w:tc>
          <w:tcPr>
            <w:tcW w:w="1966" w:type="pct"/>
            <w:gridSpan w:val="2"/>
          </w:tcPr>
          <w:p w14:paraId="5A3EA3DD" w14:textId="77FD7DFF" w:rsidR="00CB5B30" w:rsidRPr="004A5C85" w:rsidRDefault="00CB5B30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02136EB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44A2D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52831A1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04BC5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AB92632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BFB43E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168B26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7723" w:rsidRPr="004A5C85" w14:paraId="14ACD4D0" w14:textId="77777777" w:rsidTr="00FB0019">
        <w:tc>
          <w:tcPr>
            <w:tcW w:w="1966" w:type="pct"/>
            <w:gridSpan w:val="2"/>
            <w:shd w:val="clear" w:color="auto" w:fill="auto"/>
          </w:tcPr>
          <w:p w14:paraId="5A89C28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2" w:type="pct"/>
            <w:shd w:val="clear" w:color="auto" w:fill="auto"/>
          </w:tcPr>
          <w:p w14:paraId="71F868BE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1D7279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6170C0D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D35FEAE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6B781646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78FB7D0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2F96537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7723" w:rsidRPr="004A5C85" w14:paraId="35E5492C" w14:textId="77777777" w:rsidTr="00FB0019">
        <w:tc>
          <w:tcPr>
            <w:tcW w:w="1966" w:type="pct"/>
            <w:gridSpan w:val="2"/>
            <w:shd w:val="clear" w:color="auto" w:fill="auto"/>
          </w:tcPr>
          <w:p w14:paraId="456CDD4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52" w:type="pct"/>
            <w:shd w:val="clear" w:color="auto" w:fill="auto"/>
          </w:tcPr>
          <w:p w14:paraId="7C717242" w14:textId="2D54E5A9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739582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DF75B2E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142" w:type="pct"/>
            <w:shd w:val="clear" w:color="auto" w:fill="auto"/>
          </w:tcPr>
          <w:p w14:paraId="7571E87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DEF5D78" w14:textId="2BF04B1E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52E1886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13AC005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57992215" w14:textId="77777777" w:rsidTr="00FB0019">
        <w:tc>
          <w:tcPr>
            <w:tcW w:w="1966" w:type="pct"/>
            <w:gridSpan w:val="2"/>
            <w:shd w:val="clear" w:color="auto" w:fill="auto"/>
          </w:tcPr>
          <w:p w14:paraId="3834F02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652" w:type="pct"/>
            <w:shd w:val="clear" w:color="auto" w:fill="auto"/>
          </w:tcPr>
          <w:p w14:paraId="61EDF9D5" w14:textId="2CFB4A1E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1964F4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E6C03AC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24.42</w:t>
            </w:r>
          </w:p>
        </w:tc>
        <w:tc>
          <w:tcPr>
            <w:tcW w:w="142" w:type="pct"/>
            <w:shd w:val="clear" w:color="auto" w:fill="auto"/>
          </w:tcPr>
          <w:p w14:paraId="10D5D62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76843335" w14:textId="3C7E9ABC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8AD713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0DC1ED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0A0F8DB4" w14:textId="77777777" w:rsidTr="00FB0019">
        <w:tc>
          <w:tcPr>
            <w:tcW w:w="1966" w:type="pct"/>
            <w:gridSpan w:val="2"/>
          </w:tcPr>
          <w:p w14:paraId="28BD6E0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0631BED6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D72BA2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55B9280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1024C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75F8589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692CF2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9220B12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7723" w:rsidRPr="004A5C85" w14:paraId="02CB4CC2" w14:textId="77777777" w:rsidTr="00FB0019">
        <w:tc>
          <w:tcPr>
            <w:tcW w:w="1966" w:type="pct"/>
            <w:gridSpan w:val="2"/>
          </w:tcPr>
          <w:p w14:paraId="11BBF5E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2" w:type="pct"/>
          </w:tcPr>
          <w:p w14:paraId="72D56BA4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08F72C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A333468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6E33C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3C52EE6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EA5085E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3EDDA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7723" w:rsidRPr="004A5C85" w14:paraId="7FC7E47D" w14:textId="77777777" w:rsidTr="00FB0019">
        <w:tc>
          <w:tcPr>
            <w:tcW w:w="1966" w:type="pct"/>
            <w:gridSpan w:val="2"/>
          </w:tcPr>
          <w:p w14:paraId="4C4C5B3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52" w:type="pct"/>
          </w:tcPr>
          <w:p w14:paraId="2853EAF5" w14:textId="0E4132CA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69764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6EC0B6B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0.15</w:t>
            </w:r>
          </w:p>
        </w:tc>
        <w:tc>
          <w:tcPr>
            <w:tcW w:w="142" w:type="pct"/>
            <w:shd w:val="clear" w:color="auto" w:fill="auto"/>
          </w:tcPr>
          <w:p w14:paraId="287EB82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06A7C91" w14:textId="11FAFFFB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039917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B8DF39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39912695" w14:textId="77777777" w:rsidTr="00FB0019">
        <w:tc>
          <w:tcPr>
            <w:tcW w:w="1966" w:type="pct"/>
            <w:gridSpan w:val="2"/>
          </w:tcPr>
          <w:p w14:paraId="3295856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52" w:type="pct"/>
          </w:tcPr>
          <w:p w14:paraId="2D2C5D5F" w14:textId="7646178B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06D6E3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36E7FFC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125.11</w:t>
            </w:r>
          </w:p>
        </w:tc>
        <w:tc>
          <w:tcPr>
            <w:tcW w:w="142" w:type="pct"/>
            <w:shd w:val="clear" w:color="auto" w:fill="auto"/>
          </w:tcPr>
          <w:p w14:paraId="11309EE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114C8173" w14:textId="653B0856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F0ECC7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5C74AE6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4E4047FE" w14:textId="77777777" w:rsidTr="00FB0019">
        <w:tc>
          <w:tcPr>
            <w:tcW w:w="1966" w:type="pct"/>
            <w:gridSpan w:val="2"/>
          </w:tcPr>
          <w:p w14:paraId="1081F17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2" w:type="pct"/>
          </w:tcPr>
          <w:p w14:paraId="6419BCDF" w14:textId="7A02171E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A6F91E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53D0B0F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2.73</w:t>
            </w:r>
          </w:p>
        </w:tc>
        <w:tc>
          <w:tcPr>
            <w:tcW w:w="142" w:type="pct"/>
            <w:shd w:val="clear" w:color="auto" w:fill="auto"/>
          </w:tcPr>
          <w:p w14:paraId="01DE0483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3D5FC2B2" w14:textId="24BBC860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DBD0DD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8C8E684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</w:tr>
      <w:tr w:rsidR="00C6130D" w:rsidRPr="004A5C85" w14:paraId="56E31639" w14:textId="77777777" w:rsidTr="00FB0019">
        <w:tc>
          <w:tcPr>
            <w:tcW w:w="1966" w:type="pct"/>
            <w:gridSpan w:val="2"/>
          </w:tcPr>
          <w:p w14:paraId="1316C6CC" w14:textId="449CCECC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652" w:type="pct"/>
          </w:tcPr>
          <w:p w14:paraId="6BD54CAF" w14:textId="6EC42E3A" w:rsidR="00C6130D" w:rsidRPr="004A5C85" w:rsidRDefault="00C6130D" w:rsidP="00C6130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EBC7D6" w14:textId="77777777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05E5D19" w14:textId="49316647" w:rsidR="00C6130D" w:rsidRPr="004A5C85" w:rsidRDefault="00C6130D" w:rsidP="00C6130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4.64</w:t>
            </w:r>
          </w:p>
        </w:tc>
        <w:tc>
          <w:tcPr>
            <w:tcW w:w="142" w:type="pct"/>
            <w:shd w:val="clear" w:color="auto" w:fill="auto"/>
          </w:tcPr>
          <w:p w14:paraId="5F264167" w14:textId="77777777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9A7E488" w14:textId="7B4C80C2" w:rsidR="00C6130D" w:rsidRPr="004A5C85" w:rsidRDefault="00C6130D" w:rsidP="00C6130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8F726A0" w14:textId="77777777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C918D35" w14:textId="0224A988" w:rsidR="00C6130D" w:rsidRPr="004A5C85" w:rsidRDefault="00C6130D" w:rsidP="00C6130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130D" w:rsidRPr="004A5C85" w14:paraId="6AD1E3C8" w14:textId="77777777" w:rsidTr="00FB0019">
        <w:tc>
          <w:tcPr>
            <w:tcW w:w="1966" w:type="pct"/>
            <w:gridSpan w:val="2"/>
          </w:tcPr>
          <w:p w14:paraId="60D87F18" w14:textId="78A66CBC" w:rsidR="00C6130D" w:rsidRPr="00CB5B30" w:rsidRDefault="00C6130D" w:rsidP="00C6130D">
            <w:pPr>
              <w:pStyle w:val="NoSpacing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pacing w:val="-8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652" w:type="pct"/>
          </w:tcPr>
          <w:p w14:paraId="6C909541" w14:textId="7715284F" w:rsidR="00C6130D" w:rsidRPr="004A5C85" w:rsidRDefault="00C6130D" w:rsidP="00C6130D">
            <w:pPr>
              <w:pStyle w:val="BodyText"/>
              <w:tabs>
                <w:tab w:val="decimal" w:pos="69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1BAE124" w14:textId="77777777" w:rsidR="00C6130D" w:rsidRPr="004A5C85" w:rsidRDefault="00C6130D" w:rsidP="00C6130D">
            <w:pPr>
              <w:pStyle w:val="NoSpacing"/>
              <w:tabs>
                <w:tab w:val="clear" w:pos="680"/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95BE5BC" w14:textId="055D7088" w:rsidR="00C6130D" w:rsidRPr="004A5C85" w:rsidRDefault="00C6130D" w:rsidP="00C6130D">
            <w:pPr>
              <w:pStyle w:val="BodyText"/>
              <w:tabs>
                <w:tab w:val="decimal" w:pos="492"/>
                <w:tab w:val="decimal" w:pos="879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23</w:t>
            </w: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.64</w:t>
            </w:r>
          </w:p>
        </w:tc>
        <w:tc>
          <w:tcPr>
            <w:tcW w:w="142" w:type="pct"/>
            <w:shd w:val="clear" w:color="auto" w:fill="auto"/>
          </w:tcPr>
          <w:p w14:paraId="55895E53" w14:textId="77777777" w:rsidR="00C6130D" w:rsidRPr="004A5C85" w:rsidRDefault="00C6130D" w:rsidP="00C6130D">
            <w:pPr>
              <w:pStyle w:val="NoSpacing"/>
              <w:tabs>
                <w:tab w:val="clear" w:pos="680"/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11F47ED5" w14:textId="1C6F34DB" w:rsidR="00C6130D" w:rsidRPr="004A5C85" w:rsidRDefault="00C6130D" w:rsidP="00C6130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BB25B56" w14:textId="77777777" w:rsidR="00C6130D" w:rsidRPr="004A5C85" w:rsidRDefault="00C6130D" w:rsidP="00C6130D">
            <w:pPr>
              <w:pStyle w:val="NoSpacing"/>
              <w:tabs>
                <w:tab w:val="clear" w:pos="680"/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466E7A8" w14:textId="77A9F1AD" w:rsidR="00C6130D" w:rsidRPr="004A5C85" w:rsidRDefault="00C6130D" w:rsidP="00C6130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130D" w:rsidRPr="004A5C85" w14:paraId="31C8071C" w14:textId="77777777" w:rsidTr="00FB0019">
        <w:tc>
          <w:tcPr>
            <w:tcW w:w="1966" w:type="pct"/>
            <w:gridSpan w:val="2"/>
          </w:tcPr>
          <w:p w14:paraId="111C6200" w14:textId="3D3F3F8B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52" w:type="pct"/>
          </w:tcPr>
          <w:p w14:paraId="08E854AC" w14:textId="7E9E57BC" w:rsidR="00C6130D" w:rsidRPr="004A5C85" w:rsidRDefault="00A3014D" w:rsidP="00C6130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12.68</w:t>
            </w:r>
          </w:p>
        </w:tc>
        <w:tc>
          <w:tcPr>
            <w:tcW w:w="140" w:type="pct"/>
          </w:tcPr>
          <w:p w14:paraId="54050693" w14:textId="77777777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FDA292A" w14:textId="327D9160" w:rsidR="00C6130D" w:rsidRPr="004A5C85" w:rsidRDefault="00C6130D" w:rsidP="00C6130D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11.27</w:t>
            </w:r>
          </w:p>
        </w:tc>
        <w:tc>
          <w:tcPr>
            <w:tcW w:w="142" w:type="pct"/>
            <w:shd w:val="clear" w:color="auto" w:fill="auto"/>
          </w:tcPr>
          <w:p w14:paraId="4F6A2273" w14:textId="77777777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35B868B9" w14:textId="163EE047" w:rsidR="00C6130D" w:rsidRPr="004A5C85" w:rsidRDefault="00C6130D" w:rsidP="00C6130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E965DF7" w14:textId="77777777" w:rsidR="00C6130D" w:rsidRPr="004A5C85" w:rsidRDefault="00C6130D" w:rsidP="00C6130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99FC7FC" w14:textId="55FE3D9A" w:rsidR="00C6130D" w:rsidRPr="004A5C85" w:rsidRDefault="00C6130D" w:rsidP="00C6130D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3563" w:rsidRPr="004A5C85" w14:paraId="39DE23DB" w14:textId="77777777" w:rsidTr="00FB0019">
        <w:tc>
          <w:tcPr>
            <w:tcW w:w="1966" w:type="pct"/>
            <w:gridSpan w:val="2"/>
          </w:tcPr>
          <w:p w14:paraId="3E5777AA" w14:textId="0E232645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ค่าเช่าสำนักงานและค่าบริการ</w:t>
            </w:r>
          </w:p>
        </w:tc>
        <w:tc>
          <w:tcPr>
            <w:tcW w:w="652" w:type="pct"/>
          </w:tcPr>
          <w:p w14:paraId="3C969D0F" w14:textId="757FF0D1" w:rsidR="00BF3563" w:rsidRDefault="00BF3563" w:rsidP="00BF356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9141C4A" w14:textId="77777777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38E4CE7" w14:textId="119C5D53" w:rsidR="00BF3563" w:rsidRDefault="00BF3563" w:rsidP="00BF3563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</w:t>
            </w:r>
            <w:r w:rsidR="002B111D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42" w:type="pct"/>
            <w:shd w:val="clear" w:color="auto" w:fill="auto"/>
          </w:tcPr>
          <w:p w14:paraId="552903DF" w14:textId="77777777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1866691" w14:textId="51E735BC" w:rsidR="00BF3563" w:rsidRDefault="00BF3563" w:rsidP="00BF356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C199960" w14:textId="77777777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D1DC367" w14:textId="2E054FC1" w:rsidR="00BF3563" w:rsidRPr="004A5C85" w:rsidRDefault="00BF3563" w:rsidP="00BF3563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7.35</w:t>
            </w:r>
          </w:p>
        </w:tc>
      </w:tr>
      <w:tr w:rsidR="00BF3563" w:rsidRPr="004A5C85" w14:paraId="520BA22F" w14:textId="77777777" w:rsidTr="00FB0019">
        <w:tc>
          <w:tcPr>
            <w:tcW w:w="1966" w:type="pct"/>
            <w:gridSpan w:val="2"/>
          </w:tcPr>
          <w:p w14:paraId="52479BCC" w14:textId="1CD16C84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52" w:type="pct"/>
          </w:tcPr>
          <w:p w14:paraId="2030BC13" w14:textId="293CCFC8" w:rsidR="00BF3563" w:rsidRDefault="00BF3563" w:rsidP="00BF356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8ABEC03" w14:textId="77777777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689F107" w14:textId="70BE5B84" w:rsidR="00BF3563" w:rsidRDefault="00BF3563" w:rsidP="00BF3563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 w:rsidR="002B111D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2" w:type="pct"/>
            <w:shd w:val="clear" w:color="auto" w:fill="auto"/>
          </w:tcPr>
          <w:p w14:paraId="34F06D64" w14:textId="77777777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06A152A0" w14:textId="0A6336B6" w:rsidR="00BF3563" w:rsidRDefault="00BF3563" w:rsidP="00BF356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5EB6790" w14:textId="77777777" w:rsidR="00BF3563" w:rsidRPr="004A5C85" w:rsidRDefault="00BF3563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2F0FC4B" w14:textId="1B3692A6" w:rsidR="00BF3563" w:rsidRPr="004A5C85" w:rsidRDefault="00BF3563" w:rsidP="00BF3563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7E78" w:rsidRPr="004A5C85" w14:paraId="03C2A18F" w14:textId="77777777" w:rsidTr="00FB0019">
        <w:tc>
          <w:tcPr>
            <w:tcW w:w="1966" w:type="pct"/>
            <w:gridSpan w:val="2"/>
          </w:tcPr>
          <w:p w14:paraId="68B56064" w14:textId="77777777" w:rsidR="000D7E78" w:rsidRPr="004A5C85" w:rsidRDefault="000D7E78" w:rsidP="00BF356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13FCC0D" w14:textId="77777777" w:rsidR="000D7E78" w:rsidRDefault="000D7E78" w:rsidP="00BF356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83BB87" w14:textId="77777777" w:rsidR="000D7E78" w:rsidRPr="004A5C85" w:rsidRDefault="000D7E78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3BE1BB5" w14:textId="77777777" w:rsidR="000D7E78" w:rsidRPr="004A5C85" w:rsidRDefault="000D7E78" w:rsidP="00BF3563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F39DDA5" w14:textId="77777777" w:rsidR="000D7E78" w:rsidRPr="004A5C85" w:rsidRDefault="000D7E78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49F8FC8D" w14:textId="77777777" w:rsidR="000D7E78" w:rsidRPr="004A5C85" w:rsidRDefault="000D7E78" w:rsidP="00BF356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FFD7F7E" w14:textId="77777777" w:rsidR="000D7E78" w:rsidRPr="004A5C85" w:rsidRDefault="000D7E78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B10EF8B" w14:textId="77777777" w:rsidR="000D7E78" w:rsidRPr="004A5C85" w:rsidRDefault="000D7E78" w:rsidP="00BF3563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92F" w:rsidRPr="004A5C85" w14:paraId="221C250E" w14:textId="77777777" w:rsidTr="00FB0019">
        <w:tc>
          <w:tcPr>
            <w:tcW w:w="1966" w:type="pct"/>
            <w:gridSpan w:val="2"/>
          </w:tcPr>
          <w:p w14:paraId="50978361" w14:textId="77777777" w:rsidR="009C192F" w:rsidRPr="004A5C85" w:rsidRDefault="009C192F" w:rsidP="00BF356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980AA3" w14:textId="77777777" w:rsidR="009C192F" w:rsidRDefault="009C192F" w:rsidP="00BF356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DCE65B" w14:textId="77777777" w:rsidR="009C192F" w:rsidRPr="004A5C85" w:rsidRDefault="009C192F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37E146A" w14:textId="77777777" w:rsidR="009C192F" w:rsidRPr="004A5C85" w:rsidRDefault="009C192F" w:rsidP="00BF3563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6E1FACD" w14:textId="77777777" w:rsidR="009C192F" w:rsidRPr="004A5C85" w:rsidRDefault="009C192F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365F7193" w14:textId="77777777" w:rsidR="009C192F" w:rsidRPr="004A5C85" w:rsidRDefault="009C192F" w:rsidP="00BF356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0694EBD9" w14:textId="77777777" w:rsidR="009C192F" w:rsidRPr="004A5C85" w:rsidRDefault="009C192F" w:rsidP="00BF35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A289656" w14:textId="77777777" w:rsidR="009C192F" w:rsidRPr="004A5C85" w:rsidRDefault="009C192F" w:rsidP="00BF3563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7723" w:rsidRPr="004A5C85" w14:paraId="23C50721" w14:textId="77777777" w:rsidTr="00FB0019">
        <w:tc>
          <w:tcPr>
            <w:tcW w:w="1959" w:type="pct"/>
          </w:tcPr>
          <w:p w14:paraId="0077BC2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59" w:type="pct"/>
            <w:gridSpan w:val="2"/>
          </w:tcPr>
          <w:p w14:paraId="0C7A47F7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A2784C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91CC407" w14:textId="77777777" w:rsidR="004D7723" w:rsidRPr="000D7E78" w:rsidRDefault="004D7723" w:rsidP="004D772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9935E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03B4E3D1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D946BB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1F449EE" w14:textId="77777777" w:rsidR="004D7723" w:rsidRPr="004A5C85" w:rsidRDefault="004D7723" w:rsidP="004D7723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7723" w:rsidRPr="004A5C85" w14:paraId="180278FE" w14:textId="77777777" w:rsidTr="00FB0019">
        <w:tc>
          <w:tcPr>
            <w:tcW w:w="1959" w:type="pct"/>
          </w:tcPr>
          <w:p w14:paraId="58AF446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659" w:type="pct"/>
            <w:gridSpan w:val="2"/>
          </w:tcPr>
          <w:p w14:paraId="56DFB480" w14:textId="5379CC58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43160D">
              <w:rPr>
                <w:rFonts w:ascii="Angsana New" w:hAnsi="Angsana New" w:cs="Angsana New"/>
                <w:sz w:val="30"/>
                <w:szCs w:val="30"/>
              </w:rPr>
              <w:t>3.80</w:t>
            </w:r>
          </w:p>
        </w:tc>
        <w:tc>
          <w:tcPr>
            <w:tcW w:w="140" w:type="pct"/>
          </w:tcPr>
          <w:p w14:paraId="5F1C7C3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2D67BDC" w14:textId="4CB8D1F9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12.</w:t>
            </w:r>
            <w:r w:rsidR="002B111D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42" w:type="pct"/>
            <w:shd w:val="clear" w:color="auto" w:fill="auto"/>
          </w:tcPr>
          <w:p w14:paraId="595A890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0146BC4A" w14:textId="00A790DB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2E4B3B">
              <w:rPr>
                <w:rFonts w:ascii="Angsana New" w:hAnsi="Angsana New" w:cs="Angsana New" w:hint="cs"/>
                <w:sz w:val="30"/>
                <w:szCs w:val="30"/>
                <w:cs/>
              </w:rPr>
              <w:t>1.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132" w:type="pct"/>
            <w:shd w:val="clear" w:color="auto" w:fill="auto"/>
          </w:tcPr>
          <w:p w14:paraId="11B21CF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90D8DB6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1.11</w:t>
            </w:r>
          </w:p>
        </w:tc>
      </w:tr>
      <w:tr w:rsidR="004D7723" w:rsidRPr="004A5C85" w14:paraId="29738A3E" w14:textId="77777777" w:rsidTr="00FB0019">
        <w:tc>
          <w:tcPr>
            <w:tcW w:w="1959" w:type="pct"/>
          </w:tcPr>
          <w:p w14:paraId="31E8598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59" w:type="pct"/>
            <w:gridSpan w:val="2"/>
          </w:tcPr>
          <w:p w14:paraId="39BE6A4D" w14:textId="7318946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39.26</w:t>
            </w:r>
          </w:p>
        </w:tc>
        <w:tc>
          <w:tcPr>
            <w:tcW w:w="140" w:type="pct"/>
          </w:tcPr>
          <w:p w14:paraId="5900EDE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3B3A045" w14:textId="51074DB7" w:rsidR="004D7723" w:rsidRPr="004A5C85" w:rsidRDefault="002B111D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5.50</w:t>
            </w:r>
          </w:p>
        </w:tc>
        <w:tc>
          <w:tcPr>
            <w:tcW w:w="142" w:type="pct"/>
            <w:shd w:val="clear" w:color="auto" w:fill="auto"/>
          </w:tcPr>
          <w:p w14:paraId="6D18396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55E0E8F" w14:textId="376CDB54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461795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A79B076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73076922" w14:textId="77777777" w:rsidTr="00FB0019">
        <w:tc>
          <w:tcPr>
            <w:tcW w:w="1959" w:type="pct"/>
          </w:tcPr>
          <w:p w14:paraId="1957EF6D" w14:textId="15DBCE23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659" w:type="pct"/>
            <w:gridSpan w:val="2"/>
          </w:tcPr>
          <w:p w14:paraId="5D88F27A" w14:textId="11021A73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0.56</w:t>
            </w:r>
          </w:p>
        </w:tc>
        <w:tc>
          <w:tcPr>
            <w:tcW w:w="140" w:type="pct"/>
          </w:tcPr>
          <w:p w14:paraId="69CB1B6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FE7484A" w14:textId="2BC6E20B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CCFAC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10BC769D" w14:textId="2BD64BF0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91F16D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8BCEE1C" w14:textId="3E480B14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2D2B87EC" w14:textId="77777777" w:rsidTr="00FB0019">
        <w:tc>
          <w:tcPr>
            <w:tcW w:w="1959" w:type="pct"/>
          </w:tcPr>
          <w:p w14:paraId="4702A490" w14:textId="25F19670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659" w:type="pct"/>
            <w:gridSpan w:val="2"/>
          </w:tcPr>
          <w:p w14:paraId="4B70145C" w14:textId="32E45C53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4.71</w:t>
            </w:r>
          </w:p>
        </w:tc>
        <w:tc>
          <w:tcPr>
            <w:tcW w:w="140" w:type="pct"/>
          </w:tcPr>
          <w:p w14:paraId="25C9E46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D4C8BED" w14:textId="6624913E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CA0DFA3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12B03035" w14:textId="31033884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0C36196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2785397" w14:textId="16704D35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5EF88A19" w14:textId="77777777" w:rsidTr="00FB0019">
        <w:tc>
          <w:tcPr>
            <w:tcW w:w="1959" w:type="pct"/>
          </w:tcPr>
          <w:p w14:paraId="508B2B3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9" w:type="pct"/>
            <w:gridSpan w:val="2"/>
          </w:tcPr>
          <w:p w14:paraId="06069E47" w14:textId="10507F5E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</w:t>
            </w:r>
            <w:r w:rsidR="00C52AD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6F2B87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89BDA03" w14:textId="1B96B0F8" w:rsidR="004D7723" w:rsidRPr="004A5C85" w:rsidRDefault="002B111D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4611F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14:paraId="3E07A00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593C8F9" w14:textId="66270114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132" w:type="pct"/>
          </w:tcPr>
          <w:p w14:paraId="5191BF6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F691FDF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0.31</w:t>
            </w:r>
          </w:p>
        </w:tc>
      </w:tr>
      <w:tr w:rsidR="004D7723" w:rsidRPr="004A5C85" w14:paraId="5FDDEAD0" w14:textId="77777777" w:rsidTr="00FB0019">
        <w:tc>
          <w:tcPr>
            <w:tcW w:w="1959" w:type="pct"/>
          </w:tcPr>
          <w:p w14:paraId="7FD6C3F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59" w:type="pct"/>
            <w:gridSpan w:val="2"/>
          </w:tcPr>
          <w:p w14:paraId="6D2991C1" w14:textId="617710BA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140" w:type="pct"/>
          </w:tcPr>
          <w:p w14:paraId="6EC99903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7000AB1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0.50</w:t>
            </w:r>
          </w:p>
        </w:tc>
        <w:tc>
          <w:tcPr>
            <w:tcW w:w="142" w:type="pct"/>
          </w:tcPr>
          <w:p w14:paraId="67A6F2DA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0ABF8B23" w14:textId="01614039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1496D7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8F87CF1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52376092" w14:textId="77777777" w:rsidTr="00FB0019">
        <w:tc>
          <w:tcPr>
            <w:tcW w:w="1959" w:type="pct"/>
          </w:tcPr>
          <w:p w14:paraId="5F860F6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59" w:type="pct"/>
            <w:gridSpan w:val="2"/>
          </w:tcPr>
          <w:p w14:paraId="350A5E41" w14:textId="2FC98A03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0.07</w:t>
            </w:r>
          </w:p>
        </w:tc>
        <w:tc>
          <w:tcPr>
            <w:tcW w:w="140" w:type="pct"/>
          </w:tcPr>
          <w:p w14:paraId="69CEAA0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85E5E4F" w14:textId="6BE6C924" w:rsidR="004D7723" w:rsidRPr="004A5C85" w:rsidRDefault="004611F5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3.9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754CF4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BA06A5A" w14:textId="0AE98A06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41CC1D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E44D8A1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6932BB04" w14:textId="77777777" w:rsidTr="00FB0019">
        <w:tc>
          <w:tcPr>
            <w:tcW w:w="1959" w:type="pct"/>
          </w:tcPr>
          <w:p w14:paraId="318090D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ค่าบริการระบบอิเล็กโทรนิกส์เมล</w:t>
            </w:r>
          </w:p>
        </w:tc>
        <w:tc>
          <w:tcPr>
            <w:tcW w:w="659" w:type="pct"/>
            <w:gridSpan w:val="2"/>
          </w:tcPr>
          <w:p w14:paraId="2C414CBE" w14:textId="6E86A6F2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3.4</w:t>
            </w:r>
            <w:r w:rsidR="00C52AD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029D72F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0310ED3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3.7</w:t>
            </w:r>
            <w:r w:rsidRPr="004A5C8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35128BF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38F8DD8" w14:textId="3C60CE50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1.68</w:t>
            </w:r>
          </w:p>
        </w:tc>
        <w:tc>
          <w:tcPr>
            <w:tcW w:w="132" w:type="pct"/>
          </w:tcPr>
          <w:p w14:paraId="5541638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893CD2B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1.60</w:t>
            </w:r>
          </w:p>
        </w:tc>
      </w:tr>
      <w:tr w:rsidR="004D7723" w:rsidRPr="004A5C85" w14:paraId="19F1AE65" w14:textId="77777777" w:rsidTr="00FB0019">
        <w:tc>
          <w:tcPr>
            <w:tcW w:w="1959" w:type="pct"/>
          </w:tcPr>
          <w:p w14:paraId="5A3D84D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659" w:type="pct"/>
            <w:gridSpan w:val="2"/>
          </w:tcPr>
          <w:p w14:paraId="051DCD4D" w14:textId="2A0E4471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0.63</w:t>
            </w:r>
          </w:p>
        </w:tc>
        <w:tc>
          <w:tcPr>
            <w:tcW w:w="140" w:type="pct"/>
          </w:tcPr>
          <w:p w14:paraId="6359C85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6682C8B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A5C8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42" w:type="pct"/>
          </w:tcPr>
          <w:p w14:paraId="65819009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67F844F" w14:textId="68D7B900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50398C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608C81D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561A1DDD" w14:textId="77777777" w:rsidTr="00FB0019">
        <w:tc>
          <w:tcPr>
            <w:tcW w:w="1959" w:type="pct"/>
          </w:tcPr>
          <w:p w14:paraId="32DD516B" w14:textId="00BE68BC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ค่าเช่าสำนักงานและค่าบริการ</w:t>
            </w:r>
          </w:p>
        </w:tc>
        <w:tc>
          <w:tcPr>
            <w:tcW w:w="659" w:type="pct"/>
            <w:gridSpan w:val="2"/>
          </w:tcPr>
          <w:p w14:paraId="6F894FA2" w14:textId="09C35143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7.</w:t>
            </w:r>
            <w:r w:rsidR="00C52AD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0" w:type="pct"/>
          </w:tcPr>
          <w:p w14:paraId="01C0EAE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10116F4" w14:textId="0D0B26E5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DA89D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7E645CF" w14:textId="64847FB5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7.</w:t>
            </w:r>
            <w:r w:rsidR="00C52AD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32" w:type="pct"/>
          </w:tcPr>
          <w:p w14:paraId="1810EE1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C8ADBAB" w14:textId="3C06CD25" w:rsidR="004D7723" w:rsidRPr="004A5C85" w:rsidRDefault="000920BC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723" w:rsidRPr="004A5C85" w14:paraId="4403FA5B" w14:textId="77777777" w:rsidTr="00FB0019">
        <w:tc>
          <w:tcPr>
            <w:tcW w:w="1959" w:type="pct"/>
          </w:tcPr>
          <w:p w14:paraId="67BC127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59" w:type="pct"/>
            <w:gridSpan w:val="2"/>
          </w:tcPr>
          <w:p w14:paraId="351D146E" w14:textId="28CD7760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0.52</w:t>
            </w:r>
          </w:p>
        </w:tc>
        <w:tc>
          <w:tcPr>
            <w:tcW w:w="140" w:type="pct"/>
          </w:tcPr>
          <w:p w14:paraId="37A5987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6D66178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13.42</w:t>
            </w:r>
          </w:p>
        </w:tc>
        <w:tc>
          <w:tcPr>
            <w:tcW w:w="142" w:type="pct"/>
          </w:tcPr>
          <w:p w14:paraId="496635C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712AC0F4" w14:textId="76981685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132" w:type="pct"/>
          </w:tcPr>
          <w:p w14:paraId="1039356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DC32F8C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</w:tr>
      <w:tr w:rsidR="004D7723" w:rsidRPr="004A5C85" w14:paraId="2C53A175" w14:textId="77777777" w:rsidTr="00FB0019">
        <w:tc>
          <w:tcPr>
            <w:tcW w:w="1959" w:type="pct"/>
          </w:tcPr>
          <w:p w14:paraId="67A84F7F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59" w:type="pct"/>
            <w:gridSpan w:val="2"/>
          </w:tcPr>
          <w:p w14:paraId="3EFE9E31" w14:textId="5E3800ED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8.</w:t>
            </w:r>
            <w:r w:rsidR="00CB5B30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40" w:type="pct"/>
          </w:tcPr>
          <w:p w14:paraId="49079C96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40EF7B7" w14:textId="1D6FFC1B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2B111D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2" w:type="pct"/>
          </w:tcPr>
          <w:p w14:paraId="0D41FD6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7A3FF30" w14:textId="3F5900F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0.9</w:t>
            </w:r>
            <w:r w:rsidR="00C52AD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29819DF2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9507A8" w14:textId="77777777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0.73</w:t>
            </w:r>
          </w:p>
        </w:tc>
      </w:tr>
      <w:tr w:rsidR="004D7723" w:rsidRPr="004A5C85" w14:paraId="7F50FF3E" w14:textId="77777777" w:rsidTr="00FB0019">
        <w:tc>
          <w:tcPr>
            <w:tcW w:w="1959" w:type="pct"/>
          </w:tcPr>
          <w:p w14:paraId="1F65CED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9" w:type="pct"/>
            <w:gridSpan w:val="2"/>
          </w:tcPr>
          <w:p w14:paraId="1FBDA118" w14:textId="7E59D31E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0.18</w:t>
            </w:r>
          </w:p>
        </w:tc>
        <w:tc>
          <w:tcPr>
            <w:tcW w:w="140" w:type="pct"/>
          </w:tcPr>
          <w:p w14:paraId="48D9E105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99A6BB5" w14:textId="77777777" w:rsidR="004D7723" w:rsidRPr="004A5C85" w:rsidRDefault="004D7723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3.73</w:t>
            </w:r>
          </w:p>
        </w:tc>
        <w:tc>
          <w:tcPr>
            <w:tcW w:w="142" w:type="pct"/>
          </w:tcPr>
          <w:p w14:paraId="6422F85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C9EDA0F" w14:textId="27776E7C" w:rsidR="004D7723" w:rsidRPr="004A5C85" w:rsidRDefault="004D7723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0.04</w:t>
            </w:r>
          </w:p>
        </w:tc>
        <w:tc>
          <w:tcPr>
            <w:tcW w:w="132" w:type="pct"/>
          </w:tcPr>
          <w:p w14:paraId="652035DB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FBF0C8B" w14:textId="58BC8A81" w:rsidR="004D7723" w:rsidRPr="004A5C85" w:rsidRDefault="002B111D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</w:tr>
      <w:tr w:rsidR="004D7723" w:rsidRPr="004A5C85" w14:paraId="2A129428" w14:textId="77777777" w:rsidTr="00FB0019">
        <w:tc>
          <w:tcPr>
            <w:tcW w:w="1959" w:type="pct"/>
          </w:tcPr>
          <w:p w14:paraId="615CEA0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9" w:type="pct"/>
            <w:gridSpan w:val="2"/>
          </w:tcPr>
          <w:p w14:paraId="448BF0BB" w14:textId="77777777" w:rsidR="004D7723" w:rsidRPr="004A5C85" w:rsidRDefault="004D7723" w:rsidP="004D7723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479F0103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39F6AA14" w14:textId="77777777" w:rsidR="004D7723" w:rsidRPr="004A5C85" w:rsidRDefault="004D7723" w:rsidP="004D7723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46E7A0E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pct"/>
          </w:tcPr>
          <w:p w14:paraId="3F138286" w14:textId="77777777" w:rsidR="004D7723" w:rsidRPr="004A5C85" w:rsidRDefault="004D7723" w:rsidP="004D7723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6A831DA7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43157ABE" w14:textId="77777777" w:rsidR="004D7723" w:rsidRPr="004A5C85" w:rsidRDefault="004D7723" w:rsidP="004D7723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D7723" w:rsidRPr="004A5C85" w14:paraId="0235FE98" w14:textId="77777777" w:rsidTr="00FB0019">
        <w:tc>
          <w:tcPr>
            <w:tcW w:w="1959" w:type="pct"/>
          </w:tcPr>
          <w:p w14:paraId="25CA80C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59" w:type="pct"/>
            <w:gridSpan w:val="2"/>
          </w:tcPr>
          <w:p w14:paraId="64BBE9C6" w14:textId="77777777" w:rsidR="004D7723" w:rsidRPr="004A5C85" w:rsidRDefault="004D7723" w:rsidP="004D7723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8043EB4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75E636D6" w14:textId="77777777" w:rsidR="004D7723" w:rsidRPr="004A5C85" w:rsidRDefault="004D7723" w:rsidP="004D7723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1BD29978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pct"/>
          </w:tcPr>
          <w:p w14:paraId="79564F75" w14:textId="77777777" w:rsidR="004D7723" w:rsidRPr="004A5C85" w:rsidRDefault="004D7723" w:rsidP="004D7723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7F33248D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680E2889" w14:textId="77777777" w:rsidR="004D7723" w:rsidRPr="004A5C85" w:rsidRDefault="004D7723" w:rsidP="004D7723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D7723" w:rsidRPr="004A5C85" w14:paraId="1F68A8FE" w14:textId="77777777" w:rsidTr="00FB0019">
        <w:tc>
          <w:tcPr>
            <w:tcW w:w="1959" w:type="pct"/>
          </w:tcPr>
          <w:p w14:paraId="6C74B321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ค่าเช่าสำนักงานและค่าบริการ</w:t>
            </w:r>
          </w:p>
        </w:tc>
        <w:tc>
          <w:tcPr>
            <w:tcW w:w="659" w:type="pct"/>
            <w:gridSpan w:val="2"/>
          </w:tcPr>
          <w:p w14:paraId="5408F5BF" w14:textId="786E731B" w:rsidR="004D7723" w:rsidRPr="004A5C85" w:rsidRDefault="00AB44C4" w:rsidP="00A21FC4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430002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40" w:type="pct"/>
          </w:tcPr>
          <w:p w14:paraId="76C87B6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0433D2AD" w14:textId="77777777" w:rsidR="004D7723" w:rsidRPr="004A5C85" w:rsidRDefault="004D7723" w:rsidP="00827986">
            <w:pPr>
              <w:pStyle w:val="BodyText"/>
              <w:tabs>
                <w:tab w:val="left" w:pos="73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5325F4D0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pct"/>
          </w:tcPr>
          <w:p w14:paraId="722DB1B7" w14:textId="12373C97" w:rsidR="004D7723" w:rsidRPr="008233FF" w:rsidRDefault="00AB44C4" w:rsidP="004D7723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3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E07B7BC" w14:textId="77777777" w:rsidR="004D7723" w:rsidRPr="004A5C85" w:rsidRDefault="004D7723" w:rsidP="004D772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692083AE" w14:textId="77777777" w:rsidR="004D7723" w:rsidRPr="004A5C85" w:rsidRDefault="004D7723" w:rsidP="004D7723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5B30" w:rsidRPr="004A5C85" w14:paraId="6FFA03EA" w14:textId="77777777" w:rsidTr="00FB0019">
        <w:tc>
          <w:tcPr>
            <w:tcW w:w="1959" w:type="pct"/>
          </w:tcPr>
          <w:p w14:paraId="2B2307D5" w14:textId="19AA30EE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9" w:type="pct"/>
            <w:gridSpan w:val="2"/>
          </w:tcPr>
          <w:p w14:paraId="79F044AD" w14:textId="4E6E90C6" w:rsidR="00CB5B30" w:rsidRDefault="00CB5B30" w:rsidP="00A21FC4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140" w:type="pct"/>
          </w:tcPr>
          <w:p w14:paraId="118799EF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1A292DAF" w14:textId="536881AA" w:rsidR="00CB5B30" w:rsidRDefault="00CB5B30" w:rsidP="00CB5B30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42" w:type="pct"/>
          </w:tcPr>
          <w:p w14:paraId="38CA4D78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pct"/>
          </w:tcPr>
          <w:p w14:paraId="440AC597" w14:textId="743F866A" w:rsidR="00CB5B30" w:rsidRPr="008233FF" w:rsidRDefault="00CB5B30" w:rsidP="00CB5B30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8233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C4B1941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1814C5EE" w14:textId="4414943B" w:rsidR="00CB5B30" w:rsidRPr="004A5C85" w:rsidRDefault="00CB5B30" w:rsidP="00CB5B30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5B30" w:rsidRPr="000D7E78" w14:paraId="3C264D67" w14:textId="77777777" w:rsidTr="00FB0019">
        <w:tc>
          <w:tcPr>
            <w:tcW w:w="1959" w:type="pct"/>
          </w:tcPr>
          <w:p w14:paraId="0D27D8A4" w14:textId="4413D482" w:rsidR="00CB5B30" w:rsidRPr="000D7E78" w:rsidRDefault="00CB5B30" w:rsidP="00CB5B30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pct"/>
            <w:gridSpan w:val="2"/>
          </w:tcPr>
          <w:p w14:paraId="4CAEC02D" w14:textId="77777777" w:rsidR="00CB5B30" w:rsidRPr="000D7E78" w:rsidRDefault="00CB5B30" w:rsidP="00CB5B30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670F6BD1" w14:textId="77777777" w:rsidR="00CB5B30" w:rsidRPr="000D7E78" w:rsidRDefault="00CB5B30" w:rsidP="00CB5B3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55A8193A" w14:textId="77777777" w:rsidR="00CB5B30" w:rsidRPr="000D7E78" w:rsidRDefault="00CB5B30" w:rsidP="00CB5B30">
            <w:pPr>
              <w:pStyle w:val="BodyText"/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2CDC99EB" w14:textId="77777777" w:rsidR="00CB5B30" w:rsidRPr="000D7E78" w:rsidRDefault="00CB5B30" w:rsidP="00CB5B3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pct"/>
          </w:tcPr>
          <w:p w14:paraId="260989AA" w14:textId="77777777" w:rsidR="00CB5B30" w:rsidRPr="000D7E78" w:rsidRDefault="00CB5B30" w:rsidP="00CB5B30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56F30890" w14:textId="77777777" w:rsidR="00CB5B30" w:rsidRPr="000D7E78" w:rsidRDefault="00CB5B30" w:rsidP="00CB5B30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449C52EE" w14:textId="77777777" w:rsidR="00CB5B30" w:rsidRPr="000D7E78" w:rsidRDefault="00CB5B30" w:rsidP="00CB5B30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B5B30" w:rsidRPr="004A5C85" w14:paraId="630499E2" w14:textId="77777777" w:rsidTr="00FB0019">
        <w:tc>
          <w:tcPr>
            <w:tcW w:w="1959" w:type="pct"/>
          </w:tcPr>
          <w:p w14:paraId="24743333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gridSpan w:val="2"/>
          </w:tcPr>
          <w:p w14:paraId="18DCE9A5" w14:textId="77777777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DFC28AB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7DB11E21" w14:textId="77777777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EDDDB7E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703A1BDB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004B8B69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6D2FEF84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B30" w:rsidRPr="004A5C85" w14:paraId="18499C50" w14:textId="77777777" w:rsidTr="00FB0019">
        <w:tc>
          <w:tcPr>
            <w:tcW w:w="1959" w:type="pct"/>
          </w:tcPr>
          <w:p w14:paraId="42904FCA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9" w:type="pct"/>
            <w:gridSpan w:val="2"/>
          </w:tcPr>
          <w:p w14:paraId="3551C64F" w14:textId="77777777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D319AF2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311EC04" w14:textId="77777777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1980E7A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31701A90" w14:textId="77777777" w:rsidR="00CB5B30" w:rsidRPr="004A5C85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4B7E1A7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D588742" w14:textId="77777777" w:rsidR="00CB5B30" w:rsidRPr="004A5C85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B30" w:rsidRPr="004A5C85" w14:paraId="6C1C0855" w14:textId="77777777" w:rsidTr="00FB0019">
        <w:trPr>
          <w:trHeight w:val="299"/>
        </w:trPr>
        <w:tc>
          <w:tcPr>
            <w:tcW w:w="1959" w:type="pct"/>
          </w:tcPr>
          <w:p w14:paraId="5AFE586A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59" w:type="pct"/>
            <w:gridSpan w:val="2"/>
          </w:tcPr>
          <w:p w14:paraId="6A92D2EA" w14:textId="4B72A1D6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32.25</w:t>
            </w:r>
          </w:p>
        </w:tc>
        <w:tc>
          <w:tcPr>
            <w:tcW w:w="140" w:type="pct"/>
          </w:tcPr>
          <w:p w14:paraId="1DB2573E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DC99F24" w14:textId="77777777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37.03</w:t>
            </w:r>
          </w:p>
        </w:tc>
        <w:tc>
          <w:tcPr>
            <w:tcW w:w="142" w:type="pct"/>
            <w:shd w:val="clear" w:color="auto" w:fill="auto"/>
          </w:tcPr>
          <w:p w14:paraId="1AEB1C12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48A098E8" w14:textId="25DE46D4" w:rsidR="00CB5B30" w:rsidRPr="004A5C85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19.71</w:t>
            </w:r>
          </w:p>
        </w:tc>
        <w:tc>
          <w:tcPr>
            <w:tcW w:w="132" w:type="pct"/>
            <w:shd w:val="clear" w:color="auto" w:fill="auto"/>
          </w:tcPr>
          <w:p w14:paraId="5416E93A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DFE33F5" w14:textId="5A0D8F09" w:rsidR="00CB5B30" w:rsidRPr="004A5C85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16.45</w:t>
            </w:r>
          </w:p>
        </w:tc>
      </w:tr>
      <w:tr w:rsidR="00CB5B30" w:rsidRPr="004A5C85" w14:paraId="671FBDE8" w14:textId="77777777" w:rsidTr="00FB0019">
        <w:tc>
          <w:tcPr>
            <w:tcW w:w="1959" w:type="pct"/>
          </w:tcPr>
          <w:p w14:paraId="0A7885EA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</w:tcPr>
          <w:p w14:paraId="4CB61E2D" w14:textId="07B770E7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1.15</w:t>
            </w:r>
          </w:p>
        </w:tc>
        <w:tc>
          <w:tcPr>
            <w:tcW w:w="140" w:type="pct"/>
          </w:tcPr>
          <w:p w14:paraId="01B078B9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A13F28C" w14:textId="73C2AC23" w:rsidR="00CB5B30" w:rsidRPr="004A5C85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3.3</w:t>
            </w:r>
            <w:r w:rsidR="007F715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1A4CDE8C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12026ABE" w14:textId="5B5002D0" w:rsidR="00CB5B30" w:rsidRPr="004A5C85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0.74</w:t>
            </w:r>
          </w:p>
        </w:tc>
        <w:tc>
          <w:tcPr>
            <w:tcW w:w="132" w:type="pct"/>
            <w:shd w:val="clear" w:color="auto" w:fill="auto"/>
          </w:tcPr>
          <w:p w14:paraId="01C5B240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853EFB5" w14:textId="77777777" w:rsidR="00CB5B30" w:rsidRPr="004A5C85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0.98</w:t>
            </w:r>
          </w:p>
        </w:tc>
      </w:tr>
      <w:tr w:rsidR="00CB5B30" w:rsidRPr="004A5C85" w14:paraId="0A2CC48F" w14:textId="77777777" w:rsidTr="00FB0019">
        <w:tc>
          <w:tcPr>
            <w:tcW w:w="1959" w:type="pct"/>
          </w:tcPr>
          <w:p w14:paraId="47C5653E" w14:textId="77777777" w:rsidR="00CB5B30" w:rsidRPr="004A5C85" w:rsidRDefault="00CB5B30" w:rsidP="00CB5B3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C9CDF1" w14:textId="2372FF73" w:rsidR="00CB5B30" w:rsidRPr="003532ED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33.40</w:t>
            </w:r>
          </w:p>
        </w:tc>
        <w:tc>
          <w:tcPr>
            <w:tcW w:w="140" w:type="pct"/>
          </w:tcPr>
          <w:p w14:paraId="2AEE8F43" w14:textId="77777777" w:rsidR="00CB5B30" w:rsidRPr="003532ED" w:rsidRDefault="00CB5B30" w:rsidP="00CB5B30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AC8CC" w14:textId="14AED428" w:rsidR="00CB5B30" w:rsidRPr="003532ED" w:rsidRDefault="00CB5B30" w:rsidP="00CB5B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40.3</w:t>
            </w:r>
            <w:r w:rsidR="007F71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5BF5EA36" w14:textId="77777777" w:rsidR="00CB5B30" w:rsidRPr="003532ED" w:rsidRDefault="00CB5B30" w:rsidP="00CB5B30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0AFD" w14:textId="2788D090" w:rsidR="00CB5B30" w:rsidRPr="003532ED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32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20.45</w:t>
            </w:r>
          </w:p>
        </w:tc>
        <w:tc>
          <w:tcPr>
            <w:tcW w:w="132" w:type="pct"/>
            <w:shd w:val="clear" w:color="auto" w:fill="auto"/>
          </w:tcPr>
          <w:p w14:paraId="68DD3891" w14:textId="77777777" w:rsidR="00CB5B30" w:rsidRPr="003532ED" w:rsidRDefault="00CB5B30" w:rsidP="00CB5B30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FF669" w14:textId="2F2F6867" w:rsidR="00CB5B30" w:rsidRPr="003532ED" w:rsidRDefault="00CB5B30" w:rsidP="00CB5B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17.43</w:t>
            </w:r>
          </w:p>
        </w:tc>
      </w:tr>
    </w:tbl>
    <w:p w14:paraId="066977EC" w14:textId="77777777" w:rsidR="00A82DEF" w:rsidRPr="000D7E78" w:rsidRDefault="00A82DEF" w:rsidP="002F4488">
      <w:pPr>
        <w:ind w:right="-45"/>
        <w:rPr>
          <w:rFonts w:ascii="Angsana New" w:hAnsi="Angsana New"/>
          <w:sz w:val="24"/>
          <w:szCs w:val="24"/>
        </w:rPr>
      </w:pPr>
    </w:p>
    <w:p w14:paraId="4E6AD582" w14:textId="77777777" w:rsidR="009C192F" w:rsidRDefault="009C192F">
      <w:pPr>
        <w:spacing w:line="240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7D4E14" w14:textId="2CC64C53" w:rsidR="00703D51" w:rsidRPr="004A5C85" w:rsidRDefault="00703D51" w:rsidP="00703D51">
      <w:pPr>
        <w:ind w:left="540" w:right="-45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30002">
        <w:rPr>
          <w:rFonts w:ascii="Angsana New" w:hAnsi="Angsana New"/>
          <w:sz w:val="30"/>
          <w:szCs w:val="30"/>
        </w:rPr>
        <w:t>3</w:t>
      </w:r>
      <w:r w:rsidR="00C42606" w:rsidRPr="004A5C85">
        <w:rPr>
          <w:rFonts w:ascii="Angsana New" w:hAnsi="Angsana New"/>
          <w:sz w:val="30"/>
          <w:szCs w:val="30"/>
        </w:rPr>
        <w:t xml:space="preserve">1 </w:t>
      </w:r>
      <w:r w:rsidR="00C42606" w:rsidRPr="004A5C85">
        <w:rPr>
          <w:rFonts w:ascii="Angsana New" w:hAnsi="Angsana New"/>
          <w:sz w:val="30"/>
          <w:szCs w:val="30"/>
          <w:cs/>
        </w:rPr>
        <w:t xml:space="preserve">ธันวาคม </w:t>
      </w:r>
      <w:r w:rsidR="00C42606" w:rsidRPr="004A5C85">
        <w:rPr>
          <w:rFonts w:ascii="Angsana New" w:hAnsi="Angsana New"/>
          <w:sz w:val="30"/>
          <w:szCs w:val="30"/>
        </w:rPr>
        <w:t>256</w:t>
      </w:r>
      <w:r w:rsidR="006859A1">
        <w:rPr>
          <w:rFonts w:ascii="Angsana New" w:hAnsi="Angsana New" w:hint="cs"/>
          <w:sz w:val="30"/>
          <w:szCs w:val="30"/>
          <w:cs/>
        </w:rPr>
        <w:t>2</w:t>
      </w:r>
      <w:r w:rsidR="00C42606" w:rsidRPr="004A5C85">
        <w:rPr>
          <w:rFonts w:ascii="Angsana New" w:hAnsi="Angsana New"/>
          <w:sz w:val="30"/>
          <w:szCs w:val="30"/>
        </w:rPr>
        <w:t xml:space="preserve"> </w:t>
      </w:r>
      <w:r w:rsidR="00C42606" w:rsidRPr="004A5C85">
        <w:rPr>
          <w:rFonts w:ascii="Angsana New" w:hAnsi="Angsana New"/>
          <w:sz w:val="30"/>
          <w:szCs w:val="30"/>
          <w:cs/>
        </w:rPr>
        <w:t xml:space="preserve">และ </w:t>
      </w:r>
      <w:r w:rsidR="00C42606" w:rsidRPr="004A5C85">
        <w:rPr>
          <w:rFonts w:ascii="Angsana New" w:hAnsi="Angsana New"/>
          <w:sz w:val="30"/>
          <w:szCs w:val="30"/>
        </w:rPr>
        <w:t>30</w:t>
      </w:r>
      <w:r w:rsidRPr="004A5C8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A7184">
        <w:rPr>
          <w:rFonts w:ascii="Angsana New" w:hAnsi="Angsana New"/>
          <w:sz w:val="30"/>
          <w:szCs w:val="30"/>
        </w:rPr>
        <w:t>2562</w:t>
      </w:r>
      <w:r w:rsidRPr="004A5C8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C2954F1" w14:textId="77777777" w:rsidR="00715C33" w:rsidRPr="004A5C85" w:rsidRDefault="00715C33" w:rsidP="00703D51">
      <w:pPr>
        <w:ind w:left="540" w:right="-45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442"/>
        <w:gridCol w:w="270"/>
        <w:gridCol w:w="1080"/>
        <w:gridCol w:w="268"/>
        <w:gridCol w:w="1262"/>
        <w:gridCol w:w="270"/>
        <w:gridCol w:w="1260"/>
      </w:tblGrid>
      <w:tr w:rsidR="00EA592E" w:rsidRPr="004A5C85" w14:paraId="4F2860C1" w14:textId="77777777" w:rsidTr="007368CB">
        <w:trPr>
          <w:tblHeader/>
        </w:trPr>
        <w:tc>
          <w:tcPr>
            <w:tcW w:w="1962" w:type="pct"/>
          </w:tcPr>
          <w:p w14:paraId="68AC8F2B" w14:textId="77777777" w:rsidR="00EA592E" w:rsidRPr="004A5C85" w:rsidRDefault="00EA592E" w:rsidP="00C426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3EFD5ADC" w14:textId="77777777" w:rsidR="00EA592E" w:rsidRPr="004A5C85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8937587" w14:textId="77777777" w:rsidR="00EA592E" w:rsidRPr="004A5C85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6C107A15" w14:textId="77777777" w:rsidR="00EA592E" w:rsidRPr="004A5C85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606" w:rsidRPr="004A5C85" w14:paraId="462B42FF" w14:textId="77777777" w:rsidTr="007368CB">
        <w:trPr>
          <w:tblHeader/>
        </w:trPr>
        <w:tc>
          <w:tcPr>
            <w:tcW w:w="1962" w:type="pct"/>
          </w:tcPr>
          <w:p w14:paraId="5B149FF5" w14:textId="77777777" w:rsidR="00C42606" w:rsidRPr="004A5C85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41495DA9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369AE633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F7E0924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5131A961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93BDF74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8F85097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938769D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C42606" w:rsidRPr="004A5C85" w14:paraId="0E69F634" w14:textId="77777777" w:rsidTr="007368CB">
        <w:trPr>
          <w:tblHeader/>
        </w:trPr>
        <w:tc>
          <w:tcPr>
            <w:tcW w:w="1962" w:type="pct"/>
          </w:tcPr>
          <w:p w14:paraId="04B601F0" w14:textId="77777777" w:rsidR="00C42606" w:rsidRPr="004A5C85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55750ABC" w14:textId="77777777" w:rsidR="00C42606" w:rsidRPr="004A5C85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0629B122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7D08DF" w14:textId="77777777" w:rsidR="00C42606" w:rsidRPr="004A5C85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FA4B2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3FCA0A3C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4F7749E" w14:textId="77777777" w:rsidR="00C42606" w:rsidRPr="004A5C85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64419C8D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41FAE2E" w14:textId="77777777" w:rsidR="00C42606" w:rsidRPr="004A5C85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FA4B2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42606" w:rsidRPr="004A5C85" w14:paraId="5A130ED0" w14:textId="77777777" w:rsidTr="00C52BDB">
        <w:trPr>
          <w:tblHeader/>
        </w:trPr>
        <w:tc>
          <w:tcPr>
            <w:tcW w:w="1962" w:type="pct"/>
          </w:tcPr>
          <w:p w14:paraId="1216D40D" w14:textId="77777777" w:rsidR="00C42606" w:rsidRPr="004A5C85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8" w:type="pct"/>
            <w:gridSpan w:val="7"/>
          </w:tcPr>
          <w:p w14:paraId="10D1C22E" w14:textId="77777777" w:rsidR="00C42606" w:rsidRPr="004A5C85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2606" w:rsidRPr="004A5C85" w14:paraId="4AA7C4B8" w14:textId="77777777" w:rsidTr="00C52BDB">
        <w:tc>
          <w:tcPr>
            <w:tcW w:w="1962" w:type="pct"/>
          </w:tcPr>
          <w:p w14:paraId="282C32EE" w14:textId="77777777" w:rsidR="00C42606" w:rsidRPr="004A5C85" w:rsidRDefault="00C42606" w:rsidP="00C4260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49" w:type="pct"/>
          </w:tcPr>
          <w:p w14:paraId="42AAA77B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7E7FD6A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9F19C49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0548A8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6C107FC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65C15CE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5BD4FB7" w14:textId="77777777" w:rsidR="00C42606" w:rsidRPr="004A5C85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151066C4" w14:textId="77777777" w:rsidTr="00C52BDB">
        <w:tc>
          <w:tcPr>
            <w:tcW w:w="1962" w:type="pct"/>
          </w:tcPr>
          <w:p w14:paraId="69CAB468" w14:textId="6C5EB3C0" w:rsidR="00AB44C4" w:rsidRPr="004A5C85" w:rsidRDefault="00C52BDB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9" w:type="pct"/>
            <w:tcBorders>
              <w:bottom w:val="double" w:sz="4" w:space="0" w:color="auto"/>
            </w:tcBorders>
            <w:shd w:val="clear" w:color="auto" w:fill="auto"/>
          </w:tcPr>
          <w:p w14:paraId="2077E2E8" w14:textId="224C39B4" w:rsidR="00AB44C4" w:rsidRPr="004A5C85" w:rsidRDefault="00430002" w:rsidP="00A21FC4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21.</w:t>
            </w:r>
            <w:r w:rsidR="00750C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0" w:type="pct"/>
          </w:tcPr>
          <w:p w14:paraId="3248B20D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9E37969" w14:textId="77777777" w:rsidR="00AB44C4" w:rsidRPr="00562097" w:rsidRDefault="00AB44C4" w:rsidP="00A21F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9.84</w:t>
            </w:r>
          </w:p>
        </w:tc>
        <w:tc>
          <w:tcPr>
            <w:tcW w:w="139" w:type="pct"/>
          </w:tcPr>
          <w:p w14:paraId="16B57F13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4BD8ABC8" w14:textId="3EE9130C" w:rsidR="00AB44C4" w:rsidRPr="004A5C85" w:rsidRDefault="00AB44C4" w:rsidP="00C52B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242F41E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6D9C0248" w14:textId="77777777" w:rsidR="00AB44C4" w:rsidRPr="004A5C85" w:rsidRDefault="00AB44C4" w:rsidP="00891580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B44C4" w:rsidRPr="004A5C85" w14:paraId="319C3016" w14:textId="77777777" w:rsidTr="00C52BDB">
        <w:tc>
          <w:tcPr>
            <w:tcW w:w="1962" w:type="pct"/>
          </w:tcPr>
          <w:p w14:paraId="3143222E" w14:textId="77777777" w:rsidR="00AB44C4" w:rsidRPr="0056606E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</w:tcPr>
          <w:p w14:paraId="7783024B" w14:textId="77777777" w:rsidR="00AB44C4" w:rsidRPr="0056606E" w:rsidRDefault="00AB44C4" w:rsidP="00A21FC4">
            <w:pPr>
              <w:pStyle w:val="NoSpacing"/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77FBF14D" w14:textId="77777777" w:rsidR="00AB44C4" w:rsidRPr="0056606E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7651322" w14:textId="77777777" w:rsidR="00AB44C4" w:rsidRPr="0056606E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B9BB215" w14:textId="77777777" w:rsidR="00AB44C4" w:rsidRPr="0056606E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3F0B81FB" w14:textId="77777777" w:rsidR="00AB44C4" w:rsidRPr="0056606E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786566C" w14:textId="77777777" w:rsidR="00AB44C4" w:rsidRPr="0056606E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7AE37B7" w14:textId="77777777" w:rsidR="00AB44C4" w:rsidRPr="0056606E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4C4" w:rsidRPr="004A5C85" w14:paraId="04BF3473" w14:textId="77777777" w:rsidTr="00C52BDB">
        <w:tc>
          <w:tcPr>
            <w:tcW w:w="1962" w:type="pct"/>
          </w:tcPr>
          <w:p w14:paraId="4FED9635" w14:textId="573D678C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49" w:type="pct"/>
          </w:tcPr>
          <w:p w14:paraId="68A83D67" w14:textId="77777777" w:rsidR="00AB44C4" w:rsidRPr="004A5C85" w:rsidRDefault="00AB44C4" w:rsidP="00A21F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488391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DEC21C7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6D88970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1D65BB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D47AD1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878937F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3F2C12B8" w14:textId="77777777" w:rsidTr="00C52BDB">
        <w:tc>
          <w:tcPr>
            <w:tcW w:w="1962" w:type="pct"/>
          </w:tcPr>
          <w:p w14:paraId="7DB47B83" w14:textId="4EA0C0AC" w:rsidR="00AB44C4" w:rsidRPr="004A5C85" w:rsidRDefault="00C52BDB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9" w:type="pct"/>
            <w:tcBorders>
              <w:bottom w:val="double" w:sz="4" w:space="0" w:color="auto"/>
            </w:tcBorders>
            <w:shd w:val="clear" w:color="auto" w:fill="auto"/>
          </w:tcPr>
          <w:p w14:paraId="0FF35D76" w14:textId="36F1DA8B" w:rsidR="00AB44C4" w:rsidRPr="004A5C85" w:rsidRDefault="00430002" w:rsidP="00A21FC4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24.01</w:t>
            </w:r>
          </w:p>
        </w:tc>
        <w:tc>
          <w:tcPr>
            <w:tcW w:w="140" w:type="pct"/>
          </w:tcPr>
          <w:p w14:paraId="0655231B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B306EDF" w14:textId="22658381" w:rsidR="00AB44C4" w:rsidRPr="00562097" w:rsidRDefault="002B111D" w:rsidP="00A21F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10.93</w:t>
            </w:r>
          </w:p>
        </w:tc>
        <w:tc>
          <w:tcPr>
            <w:tcW w:w="139" w:type="pct"/>
          </w:tcPr>
          <w:p w14:paraId="5C1A0CFE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E715E03" w14:textId="58D98DCF" w:rsidR="00AB44C4" w:rsidRPr="004A5C85" w:rsidRDefault="00AB44C4" w:rsidP="00C52B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E308EF5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7E8F5D6" w14:textId="77777777" w:rsidR="00AB44C4" w:rsidRPr="004A5C85" w:rsidRDefault="00AB44C4" w:rsidP="00891580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B44C4" w:rsidRPr="004A5C85" w14:paraId="2E35DF6A" w14:textId="77777777" w:rsidTr="007368CB">
        <w:tc>
          <w:tcPr>
            <w:tcW w:w="1962" w:type="pct"/>
          </w:tcPr>
          <w:p w14:paraId="18D6FFFA" w14:textId="77777777" w:rsidR="00AB44C4" w:rsidRPr="0056606E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9" w:type="pct"/>
          </w:tcPr>
          <w:p w14:paraId="0B26D937" w14:textId="77777777" w:rsidR="00AB44C4" w:rsidRPr="0056606E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6C67B9B7" w14:textId="77777777" w:rsidR="00AB44C4" w:rsidRPr="0056606E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624C9E29" w14:textId="77777777" w:rsidR="00AB44C4" w:rsidRPr="0056606E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05C6E53" w14:textId="77777777" w:rsidR="00AB44C4" w:rsidRPr="0056606E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pct"/>
          </w:tcPr>
          <w:p w14:paraId="6501416A" w14:textId="77777777" w:rsidR="00AB44C4" w:rsidRPr="0056606E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7C37627C" w14:textId="77777777" w:rsidR="00AB44C4" w:rsidRPr="0056606E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73CA2D39" w14:textId="77777777" w:rsidR="00AB44C4" w:rsidRPr="0056606E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44C4" w:rsidRPr="004A5C85" w14:paraId="095FCEAB" w14:textId="77777777" w:rsidTr="007368CB">
        <w:tc>
          <w:tcPr>
            <w:tcW w:w="1962" w:type="pct"/>
          </w:tcPr>
          <w:p w14:paraId="63C8BB26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49" w:type="pct"/>
          </w:tcPr>
          <w:p w14:paraId="26C0923F" w14:textId="7777777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4B754E0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83FF4FC" w14:textId="7777777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8A638B1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BD9D3A3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E98FF49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E868316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04EB6A1B" w14:textId="77777777" w:rsidTr="007368CB">
        <w:tc>
          <w:tcPr>
            <w:tcW w:w="1962" w:type="pct"/>
          </w:tcPr>
          <w:p w14:paraId="3B882A59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9" w:type="pct"/>
          </w:tcPr>
          <w:p w14:paraId="71CD62F5" w14:textId="50CD019F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F5A4DE8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66BB5B0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36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D261D3F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A3CBA8C" w14:textId="387AC955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51.64</w:t>
            </w:r>
          </w:p>
        </w:tc>
        <w:tc>
          <w:tcPr>
            <w:tcW w:w="140" w:type="pct"/>
          </w:tcPr>
          <w:p w14:paraId="66CD83B2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54220A6" w14:textId="77777777" w:rsidR="00AB44C4" w:rsidRPr="00562097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0.71</w:t>
            </w:r>
          </w:p>
        </w:tc>
      </w:tr>
      <w:tr w:rsidR="00AB44C4" w:rsidRPr="004A5C85" w14:paraId="60C77201" w14:textId="77777777" w:rsidTr="007368CB">
        <w:tc>
          <w:tcPr>
            <w:tcW w:w="1962" w:type="pct"/>
          </w:tcPr>
          <w:p w14:paraId="56525391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9" w:type="pct"/>
          </w:tcPr>
          <w:p w14:paraId="2F5CBFA3" w14:textId="63C420C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1.11</w:t>
            </w:r>
          </w:p>
        </w:tc>
        <w:tc>
          <w:tcPr>
            <w:tcW w:w="140" w:type="pct"/>
          </w:tcPr>
          <w:p w14:paraId="1430A184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8B0FB81" w14:textId="5EA86D7F" w:rsidR="00AB44C4" w:rsidRPr="00562097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9" w:type="pct"/>
          </w:tcPr>
          <w:p w14:paraId="28AD4055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989C6C3" w14:textId="2907619E" w:rsidR="00AB44C4" w:rsidRPr="004A5C85" w:rsidRDefault="00AB44C4" w:rsidP="00C52B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59ADE10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145E0A2" w14:textId="77777777" w:rsidR="00AB44C4" w:rsidRPr="00562097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B44C4" w:rsidRPr="004A5C85" w14:paraId="48316113" w14:textId="77777777" w:rsidTr="007368CB">
        <w:tc>
          <w:tcPr>
            <w:tcW w:w="1962" w:type="pct"/>
          </w:tcPr>
          <w:p w14:paraId="5E6D7152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7A13247" w14:textId="4865094F" w:rsidR="00AB44C4" w:rsidRPr="004A5C85" w:rsidRDefault="00E377FD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40" w:type="pct"/>
          </w:tcPr>
          <w:p w14:paraId="6E129F50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B76B1E1" w14:textId="77777777" w:rsidR="00AB44C4" w:rsidRPr="00562097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1.15</w:t>
            </w:r>
          </w:p>
        </w:tc>
        <w:tc>
          <w:tcPr>
            <w:tcW w:w="139" w:type="pct"/>
          </w:tcPr>
          <w:p w14:paraId="7392DB47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3F32B20" w14:textId="759C15F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40" w:type="pct"/>
          </w:tcPr>
          <w:p w14:paraId="02CA600B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8D32B50" w14:textId="77777777" w:rsidR="00AB44C4" w:rsidRPr="00562097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0.17</w:t>
            </w:r>
          </w:p>
        </w:tc>
      </w:tr>
      <w:tr w:rsidR="00AB44C4" w:rsidRPr="004A5C85" w14:paraId="002A963E" w14:textId="77777777" w:rsidTr="007368CB">
        <w:tc>
          <w:tcPr>
            <w:tcW w:w="1962" w:type="pct"/>
          </w:tcPr>
          <w:p w14:paraId="2965EB8C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460A24F0" w14:textId="02E2D68B" w:rsidR="00AB44C4" w:rsidRPr="004A5C85" w:rsidRDefault="00E377FD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0" w:type="pct"/>
          </w:tcPr>
          <w:p w14:paraId="0E37E52E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115FCEF6" w14:textId="2FF78E14" w:rsidR="00AB44C4" w:rsidRPr="00562097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2.2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23935E27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678FCD24" w14:textId="25E9F5F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52.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12BDC927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5DAA64D" w14:textId="77777777" w:rsidR="00AB44C4" w:rsidRPr="00BB1CC3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C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0.88</w:t>
            </w:r>
          </w:p>
        </w:tc>
      </w:tr>
      <w:tr w:rsidR="00AB44C4" w:rsidRPr="004A5C85" w14:paraId="2B299619" w14:textId="77777777" w:rsidTr="007368CB">
        <w:tc>
          <w:tcPr>
            <w:tcW w:w="1962" w:type="pct"/>
          </w:tcPr>
          <w:p w14:paraId="7CD279D3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3198816D" w14:textId="36747CB4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(1.11)</w:t>
            </w:r>
          </w:p>
        </w:tc>
        <w:tc>
          <w:tcPr>
            <w:tcW w:w="140" w:type="pct"/>
          </w:tcPr>
          <w:p w14:paraId="42A9F882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DAF58C3" w14:textId="5AB41DDF" w:rsidR="00AB44C4" w:rsidRPr="00562097" w:rsidRDefault="00AB44C4" w:rsidP="00D93CB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1.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1AECF9E6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103BA3DB" w14:textId="54AD40CB" w:rsidR="00AB44C4" w:rsidRPr="004A5C85" w:rsidRDefault="00AB44C4" w:rsidP="00C52B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B09BDFB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FCA3395" w14:textId="77777777" w:rsidR="00AB44C4" w:rsidRPr="00562097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B44C4" w:rsidRPr="004A5C85" w14:paraId="02EE9E0F" w14:textId="77777777" w:rsidTr="007368CB">
        <w:tc>
          <w:tcPr>
            <w:tcW w:w="1962" w:type="pct"/>
          </w:tcPr>
          <w:p w14:paraId="7570150B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67E450A3" w14:textId="4D4AC31B" w:rsidR="00AB44C4" w:rsidRPr="004A5C85" w:rsidRDefault="00E377FD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3.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0" w:type="pct"/>
          </w:tcPr>
          <w:p w14:paraId="3CF670FB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5591903" w14:textId="77777777" w:rsidR="00AB44C4" w:rsidRPr="00562097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1.15</w:t>
            </w:r>
          </w:p>
        </w:tc>
        <w:tc>
          <w:tcPr>
            <w:tcW w:w="139" w:type="pct"/>
          </w:tcPr>
          <w:p w14:paraId="56215B09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58AE4508" w14:textId="75054406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52.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309B18CD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9134298" w14:textId="77777777" w:rsidR="00AB44C4" w:rsidRPr="00BB1CC3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C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0.88</w:t>
            </w:r>
          </w:p>
        </w:tc>
      </w:tr>
      <w:tr w:rsidR="007A7184" w:rsidRPr="004A5C85" w14:paraId="71B42893" w14:textId="77777777" w:rsidTr="007368CB">
        <w:tc>
          <w:tcPr>
            <w:tcW w:w="1962" w:type="pct"/>
          </w:tcPr>
          <w:p w14:paraId="1B019B69" w14:textId="77777777" w:rsidR="007A7184" w:rsidRPr="004A5C85" w:rsidRDefault="007A718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</w:tcPr>
          <w:p w14:paraId="27B3C31E" w14:textId="77777777" w:rsidR="007A7184" w:rsidRDefault="007A718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65123AD" w14:textId="77777777" w:rsidR="007A7184" w:rsidRPr="004A5C85" w:rsidRDefault="007A718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1D26C27" w14:textId="77777777" w:rsidR="007A7184" w:rsidRPr="00562097" w:rsidRDefault="007A718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08BF8DF" w14:textId="77777777" w:rsidR="007A7184" w:rsidRPr="004A5C85" w:rsidRDefault="007A718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4D761A5" w14:textId="77777777" w:rsidR="007A7184" w:rsidRDefault="007A718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5C9E098" w14:textId="77777777" w:rsidR="007A7184" w:rsidRPr="004A5C85" w:rsidRDefault="007A718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CB9DF31" w14:textId="77777777" w:rsidR="007A7184" w:rsidRPr="00BB1CC3" w:rsidRDefault="007A7184" w:rsidP="00AB44C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44C4" w:rsidRPr="004A5C85" w14:paraId="7DD15A6F" w14:textId="77777777" w:rsidTr="00C52BDB">
        <w:tc>
          <w:tcPr>
            <w:tcW w:w="1962" w:type="pct"/>
          </w:tcPr>
          <w:p w14:paraId="561F218F" w14:textId="04AD0FC3" w:rsidR="00AB44C4" w:rsidRPr="004A5C85" w:rsidRDefault="00AB44C4" w:rsidP="009C192F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เงินล่วงหน้าค่าก่อสร้างโครงการอสังหาริมทรัพย์ระหว่างการพัฒนา</w:t>
            </w:r>
          </w:p>
        </w:tc>
        <w:tc>
          <w:tcPr>
            <w:tcW w:w="749" w:type="pct"/>
          </w:tcPr>
          <w:p w14:paraId="03575D85" w14:textId="7777777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AB6060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E9D3165" w14:textId="7777777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F7CC674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70D65D61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AC93B36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44F172E3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8CB" w:rsidRPr="004A5C85" w14:paraId="3EBF146B" w14:textId="77777777" w:rsidTr="00C52BDB">
        <w:tc>
          <w:tcPr>
            <w:tcW w:w="1962" w:type="pct"/>
          </w:tcPr>
          <w:p w14:paraId="61427084" w14:textId="774400F9" w:rsidR="007368CB" w:rsidRPr="004A5C85" w:rsidRDefault="00C52BDB" w:rsidP="007368C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9" w:type="pct"/>
            <w:tcBorders>
              <w:bottom w:val="double" w:sz="4" w:space="0" w:color="auto"/>
            </w:tcBorders>
            <w:shd w:val="clear" w:color="auto" w:fill="auto"/>
          </w:tcPr>
          <w:p w14:paraId="4CE366C6" w14:textId="39FF22EE" w:rsidR="007368CB" w:rsidRPr="004A5C85" w:rsidRDefault="007368CB" w:rsidP="007368C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1.88</w:t>
            </w:r>
          </w:p>
        </w:tc>
        <w:tc>
          <w:tcPr>
            <w:tcW w:w="140" w:type="pct"/>
          </w:tcPr>
          <w:p w14:paraId="4AEA8635" w14:textId="77777777" w:rsidR="007368CB" w:rsidRPr="004A5C85" w:rsidRDefault="007368CB" w:rsidP="007368C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2B75A6" w14:textId="3C30CA12" w:rsidR="007368CB" w:rsidRPr="00562097" w:rsidRDefault="007368CB" w:rsidP="007368CB">
            <w:pPr>
              <w:pStyle w:val="BodyText"/>
              <w:tabs>
                <w:tab w:val="decimal" w:pos="530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4D2556" w14:textId="77777777" w:rsidR="007368CB" w:rsidRPr="004A5C85" w:rsidRDefault="007368CB" w:rsidP="007368C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429E51BF" w14:textId="712BECC4" w:rsidR="007368CB" w:rsidRPr="004A5C85" w:rsidRDefault="007368CB" w:rsidP="00C52B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B2EFD1" w14:textId="77777777" w:rsidR="007368CB" w:rsidRPr="004A5C85" w:rsidRDefault="007368CB" w:rsidP="007368C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1A70030" w14:textId="4C1FC3CE" w:rsidR="007368CB" w:rsidRPr="004A5C85" w:rsidRDefault="007368CB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B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B44C4" w:rsidRPr="004A5C85" w14:paraId="1C790447" w14:textId="77777777" w:rsidTr="007368CB">
        <w:tc>
          <w:tcPr>
            <w:tcW w:w="1962" w:type="pct"/>
          </w:tcPr>
          <w:p w14:paraId="437F24B0" w14:textId="77777777" w:rsidR="00AB44C4" w:rsidRPr="004A5C85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  <w:shd w:val="clear" w:color="auto" w:fill="auto"/>
          </w:tcPr>
          <w:p w14:paraId="7FAF4947" w14:textId="7777777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29B24BA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4DCB7D5" w14:textId="77777777" w:rsidR="00AB44C4" w:rsidRPr="004A5C85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2852C10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9F84FCE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1A848D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025BF2AA" w14:textId="77777777" w:rsidR="00AB44C4" w:rsidRPr="004A5C8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B44C4" w:rsidRPr="004A5C85" w14:paraId="48359F55" w14:textId="77777777" w:rsidTr="00C52BDB">
        <w:tc>
          <w:tcPr>
            <w:tcW w:w="1962" w:type="pct"/>
          </w:tcPr>
          <w:p w14:paraId="5385184E" w14:textId="77777777" w:rsidR="00AB44C4" w:rsidRPr="00AF61E8" w:rsidRDefault="00AB44C4" w:rsidP="00AB44C4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066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749" w:type="pct"/>
          </w:tcPr>
          <w:p w14:paraId="34024E9D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8EB48D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8B1650F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87EB023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F3817B0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F1A723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2A5A848" w14:textId="77777777" w:rsidR="00AB44C4" w:rsidRPr="00AF61E8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4F4BC102" w14:textId="77777777" w:rsidTr="00C52BDB">
        <w:tc>
          <w:tcPr>
            <w:tcW w:w="1962" w:type="pct"/>
          </w:tcPr>
          <w:p w14:paraId="6CE66E91" w14:textId="13293402" w:rsidR="00AB44C4" w:rsidRPr="005A76D8" w:rsidRDefault="00C52BDB" w:rsidP="00AB44C4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9" w:type="pct"/>
            <w:tcBorders>
              <w:bottom w:val="double" w:sz="4" w:space="0" w:color="auto"/>
            </w:tcBorders>
          </w:tcPr>
          <w:p w14:paraId="5F2C92D5" w14:textId="03859768" w:rsidR="00AB44C4" w:rsidRPr="00EC6BB5" w:rsidRDefault="00AB44C4" w:rsidP="002C1664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7.31</w:t>
            </w:r>
          </w:p>
        </w:tc>
        <w:tc>
          <w:tcPr>
            <w:tcW w:w="140" w:type="pct"/>
          </w:tcPr>
          <w:p w14:paraId="4C09CD6B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F1A6C1F" w14:textId="34A02901" w:rsidR="00AB44C4" w:rsidRPr="00EC6BB5" w:rsidRDefault="00AB44C4" w:rsidP="00AB44C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7.22</w:t>
            </w:r>
          </w:p>
        </w:tc>
        <w:tc>
          <w:tcPr>
            <w:tcW w:w="139" w:type="pct"/>
          </w:tcPr>
          <w:p w14:paraId="23B2AA78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84282D5" w14:textId="7F51D025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7.00</w:t>
            </w:r>
          </w:p>
        </w:tc>
        <w:tc>
          <w:tcPr>
            <w:tcW w:w="140" w:type="pct"/>
          </w:tcPr>
          <w:p w14:paraId="4AA1D28F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3D17A618" w14:textId="3DDAAB80" w:rsidR="00AB44C4" w:rsidRPr="00EC6BB5" w:rsidRDefault="00AB44C4" w:rsidP="002C166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7A5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.91</w:t>
            </w:r>
          </w:p>
        </w:tc>
      </w:tr>
      <w:tr w:rsidR="005B44B0" w:rsidRPr="004A5C85" w14:paraId="4BBA5296" w14:textId="77777777" w:rsidTr="007368CB">
        <w:tc>
          <w:tcPr>
            <w:tcW w:w="1962" w:type="pct"/>
          </w:tcPr>
          <w:p w14:paraId="366EA3BC" w14:textId="77777777" w:rsidR="005B44B0" w:rsidRPr="005A76D8" w:rsidRDefault="005B44B0" w:rsidP="00AB44C4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</w:tcPr>
          <w:p w14:paraId="4D8C459A" w14:textId="77777777" w:rsidR="005B44B0" w:rsidRDefault="005B44B0" w:rsidP="002C1664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9570AC7" w14:textId="77777777" w:rsidR="005B44B0" w:rsidRPr="00EC6BB5" w:rsidRDefault="005B44B0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B452200" w14:textId="77777777" w:rsidR="005B44B0" w:rsidRDefault="005B44B0" w:rsidP="00AB44C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6362C32" w14:textId="77777777" w:rsidR="005B44B0" w:rsidRPr="00EC6BB5" w:rsidRDefault="005B44B0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474A5DF8" w14:textId="77777777" w:rsidR="005B44B0" w:rsidRDefault="005B44B0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B03CAD7" w14:textId="77777777" w:rsidR="005B44B0" w:rsidRPr="00EC6BB5" w:rsidRDefault="005B44B0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B89421E" w14:textId="77777777" w:rsidR="005B44B0" w:rsidRPr="005B7A57" w:rsidRDefault="005B44B0" w:rsidP="00AB44C4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B44C4" w:rsidRPr="004A5C85" w14:paraId="3E06D5C2" w14:textId="77777777" w:rsidTr="007368CB">
        <w:tc>
          <w:tcPr>
            <w:tcW w:w="1962" w:type="pct"/>
          </w:tcPr>
          <w:p w14:paraId="43991887" w14:textId="77777777" w:rsidR="00AB44C4" w:rsidRPr="00AF61E8" w:rsidRDefault="00AB44C4" w:rsidP="00AB44C4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066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49" w:type="pct"/>
          </w:tcPr>
          <w:p w14:paraId="634EBCEC" w14:textId="77777777" w:rsidR="00AB44C4" w:rsidRDefault="00AB44C4" w:rsidP="002C1664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EB28751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FE299D" w14:textId="77777777" w:rsidR="00AB44C4" w:rsidRPr="00EC6BB5" w:rsidRDefault="00AB44C4" w:rsidP="00AB44C4">
            <w:pPr>
              <w:pStyle w:val="BodyText"/>
              <w:tabs>
                <w:tab w:val="decimal" w:pos="4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E8F10D4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21854F9D" w14:textId="77777777" w:rsidR="00AB44C4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24C062A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099541B8" w14:textId="77777777" w:rsidR="00AB44C4" w:rsidRPr="00EC6BB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44C4" w:rsidRPr="004A5C85" w14:paraId="381271AB" w14:textId="77777777" w:rsidTr="007368CB">
        <w:tc>
          <w:tcPr>
            <w:tcW w:w="1962" w:type="pct"/>
          </w:tcPr>
          <w:p w14:paraId="274349DF" w14:textId="77777777" w:rsidR="00AB44C4" w:rsidRPr="003066A6" w:rsidRDefault="00AB44C4" w:rsidP="00AB44C4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9" w:type="pct"/>
            <w:tcBorders>
              <w:bottom w:val="double" w:sz="4" w:space="0" w:color="auto"/>
            </w:tcBorders>
          </w:tcPr>
          <w:p w14:paraId="5B75B40C" w14:textId="16AE8B34" w:rsidR="00AB44C4" w:rsidRPr="00AE6BCF" w:rsidRDefault="00AB44C4" w:rsidP="002C1664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B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140" w:type="pct"/>
          </w:tcPr>
          <w:p w14:paraId="4D890780" w14:textId="77777777" w:rsidR="00AB44C4" w:rsidRPr="00AE6BCF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CF19CDB" w14:textId="5CF9302C" w:rsidR="00AB44C4" w:rsidRPr="00AE6BCF" w:rsidRDefault="00AB44C4" w:rsidP="00AB44C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B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139" w:type="pct"/>
          </w:tcPr>
          <w:p w14:paraId="7C1B51D9" w14:textId="77777777" w:rsidR="00AB44C4" w:rsidRPr="00AE6BCF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F1FFF4C" w14:textId="5EB9F321" w:rsidR="00AB44C4" w:rsidRPr="00AE6BCF" w:rsidRDefault="00AB44C4" w:rsidP="00C52BDB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B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991DE0D" w14:textId="77777777" w:rsidR="00AB44C4" w:rsidRPr="00AE6BCF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007196" w14:textId="0E762F4A" w:rsidR="00AB44C4" w:rsidRPr="00AE6BCF" w:rsidRDefault="00AB44C4" w:rsidP="007368C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B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AC28BD1" w14:textId="647A9569" w:rsidR="0056606E" w:rsidRDefault="0056606E">
      <w:pPr>
        <w:rPr>
          <w:rFonts w:ascii="Angsana New" w:hAnsi="Angsana New"/>
        </w:rPr>
      </w:pPr>
    </w:p>
    <w:p w14:paraId="6C9D6626" w14:textId="77777777" w:rsidR="00C5671B" w:rsidRDefault="00C5671B" w:rsidP="005B7A5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CE5405B" w14:textId="4BF40CD7" w:rsidR="005B7A57" w:rsidRDefault="005B7A57" w:rsidP="005B7A57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6209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รายการเคลื่อนไหวของเงินให้กู้ยืมระยะสั้นและดอกเบี้ยค้างรับแก่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562097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5620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6209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5620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7717E5">
        <w:rPr>
          <w:rFonts w:ascii="Angsana New" w:hAnsi="Angsana New"/>
          <w:sz w:val="30"/>
          <w:szCs w:val="30"/>
        </w:rPr>
        <w:t xml:space="preserve"> </w:t>
      </w:r>
      <w:r w:rsidR="000B1383">
        <w:rPr>
          <w:rFonts w:ascii="Angsana New" w:hAnsi="Angsana New"/>
          <w:sz w:val="30"/>
          <w:szCs w:val="30"/>
        </w:rPr>
        <w:t xml:space="preserve">2562 </w:t>
      </w:r>
      <w:r w:rsidRPr="00562097">
        <w:rPr>
          <w:rFonts w:ascii="Angsana New" w:hAnsi="Angsana New"/>
          <w:sz w:val="30"/>
          <w:szCs w:val="30"/>
          <w:cs/>
        </w:rPr>
        <w:t>มีดังนี้</w:t>
      </w:r>
    </w:p>
    <w:p w14:paraId="41E2AEBD" w14:textId="77777777" w:rsidR="006D0F4A" w:rsidRPr="00562097" w:rsidRDefault="006D0F4A" w:rsidP="005B7A5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80" w:type="dxa"/>
        <w:tblInd w:w="450" w:type="dxa"/>
        <w:tblLook w:val="04A0" w:firstRow="1" w:lastRow="0" w:firstColumn="1" w:lastColumn="0" w:noHBand="0" w:noVBand="1"/>
      </w:tblPr>
      <w:tblGrid>
        <w:gridCol w:w="2250"/>
        <w:gridCol w:w="987"/>
        <w:gridCol w:w="234"/>
        <w:gridCol w:w="1023"/>
        <w:gridCol w:w="236"/>
        <w:gridCol w:w="1020"/>
        <w:gridCol w:w="235"/>
        <w:gridCol w:w="971"/>
        <w:gridCol w:w="235"/>
        <w:gridCol w:w="932"/>
        <w:gridCol w:w="235"/>
        <w:gridCol w:w="1022"/>
      </w:tblGrid>
      <w:tr w:rsidR="006D0F4A" w:rsidRPr="00EF3608" w14:paraId="35D5387D" w14:textId="77777777" w:rsidTr="006D0F4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0564DAC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79EE7E1F" w14:textId="77777777" w:rsidR="006D0F4A" w:rsidRPr="00782D39" w:rsidRDefault="006D0F4A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965C5" w14:textId="77777777" w:rsidR="006D0F4A" w:rsidRPr="00782D39" w:rsidRDefault="006D0F4A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0" w:type="dxa"/>
            <w:gridSpan w:val="7"/>
            <w:shd w:val="clear" w:color="auto" w:fill="auto"/>
            <w:vAlign w:val="bottom"/>
          </w:tcPr>
          <w:p w14:paraId="5F720FCE" w14:textId="77777777" w:rsidR="006D0F4A" w:rsidRPr="00782D39" w:rsidRDefault="006D0F4A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0F4A" w:rsidRPr="00EF3608" w14:paraId="61A60394" w14:textId="77777777" w:rsidTr="006D0F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4E767" w14:textId="77777777" w:rsidR="006D0F4A" w:rsidRPr="00782D39" w:rsidRDefault="006D0F4A" w:rsidP="006D0F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4C03" w14:textId="77777777" w:rsidR="006D0F4A" w:rsidRPr="00782D39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D06D0A7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6E09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212B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4DE368D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A773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B3A8" w14:textId="77777777" w:rsidR="006D0F4A" w:rsidRPr="00782D39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423F572" w14:textId="77777777" w:rsidR="006D0F4A" w:rsidRPr="00782D39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DFD9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3B9C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696DA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1877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5CF5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E0AC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1B6ECC5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D0F4A" w:rsidRPr="00EF3608" w14:paraId="69802578" w14:textId="77777777" w:rsidTr="006D0F4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8E41F95" w14:textId="77777777" w:rsidR="006D0F4A" w:rsidRPr="00782D39" w:rsidRDefault="006D0F4A" w:rsidP="006D0F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29C674E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533DC72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19CFBB3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0C649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773CA91" w14:textId="77777777" w:rsidR="006D0F4A" w:rsidRPr="00782D39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02EF3AC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446BC89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8BBD6AB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927448C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7D9450" w14:textId="77777777" w:rsidR="006D0F4A" w:rsidRPr="00782D39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6AF98A8" w14:textId="77777777" w:rsidR="006D0F4A" w:rsidRPr="00782D39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D0F4A" w:rsidRPr="00EF3608" w14:paraId="0EF6281B" w14:textId="77777777" w:rsidTr="006D0F4A">
        <w:trPr>
          <w:tblHeader/>
        </w:trPr>
        <w:tc>
          <w:tcPr>
            <w:tcW w:w="2250" w:type="dxa"/>
            <w:shd w:val="clear" w:color="auto" w:fill="auto"/>
          </w:tcPr>
          <w:p w14:paraId="742A4E86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4" w:type="dxa"/>
            <w:gridSpan w:val="3"/>
            <w:shd w:val="clear" w:color="auto" w:fill="auto"/>
          </w:tcPr>
          <w:p w14:paraId="16135408" w14:textId="77777777" w:rsidR="006D0F4A" w:rsidRPr="00782D39" w:rsidRDefault="006D0F4A" w:rsidP="00EA784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E8B795D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0" w:type="dxa"/>
            <w:gridSpan w:val="7"/>
            <w:shd w:val="clear" w:color="auto" w:fill="auto"/>
          </w:tcPr>
          <w:p w14:paraId="47BBE968" w14:textId="77777777" w:rsidR="006D0F4A" w:rsidRPr="00782D39" w:rsidRDefault="006D0F4A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0F4A" w:rsidRPr="00EF3608" w14:paraId="7C848C50" w14:textId="77777777" w:rsidTr="006D0F4A">
        <w:tc>
          <w:tcPr>
            <w:tcW w:w="2250" w:type="dxa"/>
            <w:shd w:val="clear" w:color="auto" w:fill="auto"/>
          </w:tcPr>
          <w:p w14:paraId="146D47D0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14:paraId="3F68AC49" w14:textId="77777777" w:rsidR="006D0F4A" w:rsidRPr="00782D39" w:rsidRDefault="006D0F4A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DA64F6D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041D972" w14:textId="77777777" w:rsidR="006D0F4A" w:rsidRPr="00782D39" w:rsidRDefault="006D0F4A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3FC3E1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E4A63EE" w14:textId="77777777" w:rsidR="006D0F4A" w:rsidRPr="00782D39" w:rsidRDefault="006D0F4A" w:rsidP="00EA784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6E88F76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22D447DC" w14:textId="77777777" w:rsidR="006D0F4A" w:rsidRPr="00782D39" w:rsidRDefault="006D0F4A" w:rsidP="00EA784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4D579EB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4CB312A6" w14:textId="77777777" w:rsidR="006D0F4A" w:rsidRPr="00782D39" w:rsidRDefault="006D0F4A" w:rsidP="00EA784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CDF41D3" w14:textId="77777777" w:rsidR="006D0F4A" w:rsidRPr="00782D39" w:rsidRDefault="006D0F4A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BECF51F" w14:textId="77777777" w:rsidR="006D0F4A" w:rsidRPr="00782D39" w:rsidRDefault="006D0F4A" w:rsidP="00EA784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4C4" w:rsidRPr="00EF3608" w14:paraId="35D3823B" w14:textId="77777777" w:rsidTr="006D0F4A">
        <w:tc>
          <w:tcPr>
            <w:tcW w:w="2250" w:type="dxa"/>
            <w:shd w:val="clear" w:color="auto" w:fill="auto"/>
          </w:tcPr>
          <w:p w14:paraId="0407C231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เงินให้กู้ยืมระยะสั้น</w:t>
            </w:r>
          </w:p>
        </w:tc>
        <w:tc>
          <w:tcPr>
            <w:tcW w:w="987" w:type="dxa"/>
            <w:shd w:val="clear" w:color="auto" w:fill="auto"/>
          </w:tcPr>
          <w:p w14:paraId="38B17F48" w14:textId="77777777" w:rsidR="00AB44C4" w:rsidRPr="00782D39" w:rsidRDefault="00AB44C4" w:rsidP="00AB44C4">
            <w:pPr>
              <w:spacing w:line="240" w:lineRule="auto"/>
              <w:ind w:left="-8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8.00</w:t>
            </w:r>
            <w:r>
              <w:rPr>
                <w:rFonts w:ascii="Angsana New" w:hAnsi="Angsana New"/>
                <w:sz w:val="30"/>
                <w:szCs w:val="30"/>
              </w:rPr>
              <w:t>, 9.00</w:t>
            </w:r>
          </w:p>
        </w:tc>
        <w:tc>
          <w:tcPr>
            <w:tcW w:w="234" w:type="dxa"/>
            <w:shd w:val="clear" w:color="auto" w:fill="auto"/>
          </w:tcPr>
          <w:p w14:paraId="0C6CD0D0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593855E" w14:textId="6022CD8F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8.00</w:t>
            </w:r>
            <w:r>
              <w:rPr>
                <w:rFonts w:ascii="Angsana New" w:hAnsi="Angsana New"/>
                <w:sz w:val="30"/>
                <w:szCs w:val="30"/>
              </w:rPr>
              <w:t>, 9.00</w:t>
            </w:r>
          </w:p>
        </w:tc>
        <w:tc>
          <w:tcPr>
            <w:tcW w:w="236" w:type="dxa"/>
            <w:shd w:val="clear" w:color="auto" w:fill="auto"/>
          </w:tcPr>
          <w:p w14:paraId="47703DC4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7FE6125" w14:textId="77777777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7F6">
              <w:rPr>
                <w:rFonts w:ascii="Angsana New" w:hAnsi="Angsana New" w:cs="Angsana New" w:hint="cs"/>
                <w:sz w:val="30"/>
                <w:szCs w:val="30"/>
                <w:cs/>
              </w:rPr>
              <w:t>7.24</w:t>
            </w:r>
          </w:p>
        </w:tc>
        <w:tc>
          <w:tcPr>
            <w:tcW w:w="235" w:type="dxa"/>
            <w:shd w:val="clear" w:color="auto" w:fill="auto"/>
          </w:tcPr>
          <w:p w14:paraId="34E19339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4CD9AFD2" w14:textId="0049B65C" w:rsidR="00AB44C4" w:rsidRPr="000663E5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63AFB61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FCAAE40" w14:textId="20DC4660" w:rsidR="00AB44C4" w:rsidRPr="000663E5" w:rsidRDefault="00AB44C4" w:rsidP="000365AA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D8BAA50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42118977" w14:textId="3D849596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7F6">
              <w:rPr>
                <w:rFonts w:ascii="Angsana New" w:hAnsi="Angsana New" w:cs="Angsana New" w:hint="cs"/>
                <w:sz w:val="30"/>
                <w:szCs w:val="30"/>
                <w:cs/>
              </w:rPr>
              <w:t>7.24</w:t>
            </w:r>
          </w:p>
        </w:tc>
      </w:tr>
      <w:tr w:rsidR="00AB44C4" w:rsidRPr="00EF3608" w14:paraId="349EF04E" w14:textId="77777777" w:rsidTr="00B65B1C">
        <w:tc>
          <w:tcPr>
            <w:tcW w:w="2250" w:type="dxa"/>
            <w:shd w:val="clear" w:color="auto" w:fill="auto"/>
          </w:tcPr>
          <w:p w14:paraId="0E37EFC6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87" w:type="dxa"/>
            <w:shd w:val="clear" w:color="auto" w:fill="auto"/>
          </w:tcPr>
          <w:p w14:paraId="12F62658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829C647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5A85022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1706FC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F73DB32" w14:textId="77777777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7F6">
              <w:rPr>
                <w:rFonts w:ascii="Angsana New" w:hAnsi="Angsana New" w:cs="Angsana New" w:hint="cs"/>
                <w:sz w:val="30"/>
                <w:szCs w:val="30"/>
                <w:cs/>
              </w:rPr>
              <w:t>2.79</w:t>
            </w:r>
          </w:p>
        </w:tc>
        <w:tc>
          <w:tcPr>
            <w:tcW w:w="235" w:type="dxa"/>
            <w:shd w:val="clear" w:color="auto" w:fill="auto"/>
          </w:tcPr>
          <w:p w14:paraId="5AACEB59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6CD9B89" w14:textId="5379A3F3" w:rsidR="00AB44C4" w:rsidRPr="000663E5" w:rsidRDefault="00AB44C4" w:rsidP="000365A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AB44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8D4A752" w14:textId="77777777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23B261" w14:textId="0D000C65" w:rsidR="00AB44C4" w:rsidRPr="00CC78CA" w:rsidRDefault="00AB44C4" w:rsidP="000365AA">
            <w:pPr>
              <w:tabs>
                <w:tab w:val="decimal" w:pos="440"/>
              </w:tabs>
              <w:spacing w:line="240" w:lineRule="auto"/>
              <w:ind w:left="-110" w:right="-104" w:firstLine="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17F18EB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73EBB580" w14:textId="55E82FFE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7F6">
              <w:rPr>
                <w:rFonts w:ascii="Angsana New" w:hAnsi="Angsana New" w:cs="Angsana New" w:hint="cs"/>
                <w:sz w:val="30"/>
                <w:szCs w:val="30"/>
                <w:cs/>
              </w:rPr>
              <w:t>2.79</w:t>
            </w:r>
          </w:p>
        </w:tc>
      </w:tr>
      <w:tr w:rsidR="00AB44C4" w:rsidRPr="00EF3608" w14:paraId="75D78F44" w14:textId="77777777" w:rsidTr="006D0F4A">
        <w:tc>
          <w:tcPr>
            <w:tcW w:w="2250" w:type="dxa"/>
            <w:shd w:val="clear" w:color="auto" w:fill="auto"/>
          </w:tcPr>
          <w:p w14:paraId="50759D1A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shd w:val="clear" w:color="auto" w:fill="auto"/>
          </w:tcPr>
          <w:p w14:paraId="4B18D433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29175A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15A77CE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B2FD44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BAAF50B" w14:textId="77777777" w:rsidR="00AB44C4" w:rsidRPr="00A47D98" w:rsidRDefault="00AB44C4" w:rsidP="00274D13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D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10.03</w:t>
            </w:r>
          </w:p>
        </w:tc>
        <w:tc>
          <w:tcPr>
            <w:tcW w:w="235" w:type="dxa"/>
            <w:shd w:val="clear" w:color="auto" w:fill="auto"/>
          </w:tcPr>
          <w:p w14:paraId="38876A95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3E10A9D3" w14:textId="77777777" w:rsidR="00AB44C4" w:rsidRPr="00AB44C4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04FD95F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3252E38F" w14:textId="77777777" w:rsidR="00AB44C4" w:rsidRPr="00782D39" w:rsidRDefault="00AB44C4" w:rsidP="000365AA">
            <w:pPr>
              <w:tabs>
                <w:tab w:val="decimal" w:pos="440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0F0BAD1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1E3BC3E9" w14:textId="4786110B" w:rsidR="00AB44C4" w:rsidRPr="00A47D98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D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10.03</w:t>
            </w:r>
          </w:p>
        </w:tc>
      </w:tr>
      <w:tr w:rsidR="00AB44C4" w:rsidRPr="00EF3608" w14:paraId="12A103ED" w14:textId="77777777" w:rsidTr="00B65B1C">
        <w:tc>
          <w:tcPr>
            <w:tcW w:w="2250" w:type="dxa"/>
            <w:shd w:val="clear" w:color="auto" w:fill="auto"/>
          </w:tcPr>
          <w:p w14:paraId="69A02ACC" w14:textId="77777777" w:rsidR="00AB44C4" w:rsidRPr="00782D39" w:rsidRDefault="00AB44C4" w:rsidP="00AB44C4">
            <w:pPr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shd w:val="clear" w:color="auto" w:fill="auto"/>
          </w:tcPr>
          <w:p w14:paraId="4096C121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27BF3D7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8466BAE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9DAD54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C0F556C" w14:textId="77777777" w:rsidR="00AB44C4" w:rsidRPr="00A47D98" w:rsidRDefault="00AB44C4" w:rsidP="00AB44C4">
            <w:pPr>
              <w:pStyle w:val="BodyText"/>
              <w:tabs>
                <w:tab w:val="left" w:pos="227"/>
                <w:tab w:val="left" w:pos="454"/>
                <w:tab w:val="left" w:pos="480"/>
                <w:tab w:val="decimal" w:pos="5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7D98">
              <w:rPr>
                <w:rFonts w:ascii="Angsana New" w:hAnsi="Angsana New" w:cs="Angsana New" w:hint="cs"/>
                <w:sz w:val="30"/>
                <w:szCs w:val="30"/>
                <w:cs/>
              </w:rPr>
              <w:t>(10.03)</w:t>
            </w:r>
          </w:p>
        </w:tc>
        <w:tc>
          <w:tcPr>
            <w:tcW w:w="235" w:type="dxa"/>
            <w:shd w:val="clear" w:color="auto" w:fill="auto"/>
          </w:tcPr>
          <w:p w14:paraId="134CC4E9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32AECB9" w14:textId="410F3DC3" w:rsidR="00AB44C4" w:rsidRPr="00782D39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AB44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0C83306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B5A4167" w14:textId="68B3B88F" w:rsidR="00AB44C4" w:rsidRPr="00CC78CA" w:rsidRDefault="00AB44C4" w:rsidP="000365AA">
            <w:pPr>
              <w:tabs>
                <w:tab w:val="decimal" w:pos="440"/>
              </w:tabs>
              <w:spacing w:line="240" w:lineRule="auto"/>
              <w:ind w:left="-110" w:right="-104" w:firstLine="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08BDD3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60B1734C" w14:textId="51BC2B2D" w:rsidR="00AB44C4" w:rsidRPr="00A47D98" w:rsidRDefault="00AB44C4" w:rsidP="00AB44C4">
            <w:pPr>
              <w:pStyle w:val="BodyText"/>
              <w:tabs>
                <w:tab w:val="left" w:pos="227"/>
                <w:tab w:val="left" w:pos="454"/>
                <w:tab w:val="left" w:pos="480"/>
                <w:tab w:val="decimal" w:pos="5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7D98">
              <w:rPr>
                <w:rFonts w:ascii="Angsana New" w:hAnsi="Angsana New" w:cs="Angsana New" w:hint="cs"/>
                <w:sz w:val="30"/>
                <w:szCs w:val="30"/>
                <w:cs/>
              </w:rPr>
              <w:t>(10.03)</w:t>
            </w:r>
          </w:p>
        </w:tc>
      </w:tr>
      <w:tr w:rsidR="00AB44C4" w:rsidRPr="00EF3608" w14:paraId="3A565090" w14:textId="77777777" w:rsidTr="006D0F4A">
        <w:tc>
          <w:tcPr>
            <w:tcW w:w="2250" w:type="dxa"/>
            <w:shd w:val="clear" w:color="auto" w:fill="auto"/>
          </w:tcPr>
          <w:p w14:paraId="4620625B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7" w:type="dxa"/>
            <w:shd w:val="clear" w:color="auto" w:fill="auto"/>
          </w:tcPr>
          <w:p w14:paraId="636A0CEE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67EF86D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00D5201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0FB321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A665" w14:textId="77777777" w:rsidR="00AB44C4" w:rsidRPr="00782D39" w:rsidRDefault="00AB44C4" w:rsidP="00EF4B34">
            <w:pPr>
              <w:pStyle w:val="BodyText"/>
              <w:tabs>
                <w:tab w:val="decimal" w:pos="5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2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8975B09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518C3093" w14:textId="77777777" w:rsidR="00AB44C4" w:rsidRPr="00782D39" w:rsidRDefault="00AB44C4" w:rsidP="00AB44C4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A305C1C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7C4A5671" w14:textId="77777777" w:rsidR="00AB44C4" w:rsidRPr="00782D39" w:rsidRDefault="00AB44C4" w:rsidP="00AB44C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AE316B3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AAF5E" w14:textId="3AD14666" w:rsidR="00AB44C4" w:rsidRPr="00782D39" w:rsidRDefault="00AB44C4" w:rsidP="00AB44C4">
            <w:pPr>
              <w:pStyle w:val="BodyText"/>
              <w:tabs>
                <w:tab w:val="left" w:pos="454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81CDCB1" w14:textId="6D64BC09" w:rsidR="008F5C0A" w:rsidRDefault="008F5C0A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5"/>
        <w:gridCol w:w="988"/>
        <w:gridCol w:w="236"/>
        <w:gridCol w:w="1031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EA784C" w:rsidRPr="00EF3608" w14:paraId="40973B01" w14:textId="77777777" w:rsidTr="00EF4B34">
        <w:trPr>
          <w:tblHeader/>
        </w:trPr>
        <w:tc>
          <w:tcPr>
            <w:tcW w:w="2245" w:type="dxa"/>
            <w:shd w:val="clear" w:color="auto" w:fill="auto"/>
            <w:vAlign w:val="bottom"/>
          </w:tcPr>
          <w:p w14:paraId="471CCE1A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371B9A15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2DAEA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57C52131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84C" w:rsidRPr="00EF3608" w14:paraId="7693E058" w14:textId="77777777" w:rsidTr="00EF4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F65EA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57F99" w14:textId="77777777" w:rsidR="00EA784C" w:rsidRPr="00782D39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6ECF642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2E78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B266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00FAFD3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F10B" w14:textId="77777777" w:rsidR="00EA784C" w:rsidRPr="00782D39" w:rsidRDefault="00EA784C" w:rsidP="00EF4B34">
            <w:pPr>
              <w:spacing w:line="240" w:lineRule="auto"/>
              <w:ind w:left="-38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0019" w14:textId="77777777" w:rsidR="00EA784C" w:rsidRPr="00782D39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BA49567" w14:textId="77777777" w:rsidR="00EA784C" w:rsidRPr="00782D39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4D7D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950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DDEAD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9106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8EE2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7009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3C0CD61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A784C" w:rsidRPr="00EF3608" w14:paraId="2143D93A" w14:textId="77777777" w:rsidTr="00EF4B34">
        <w:trPr>
          <w:tblHeader/>
        </w:trPr>
        <w:tc>
          <w:tcPr>
            <w:tcW w:w="2245" w:type="dxa"/>
            <w:shd w:val="clear" w:color="auto" w:fill="auto"/>
            <w:vAlign w:val="bottom"/>
          </w:tcPr>
          <w:p w14:paraId="22129591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00B06C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CE36B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12D64F3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69965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76660" w14:textId="77777777" w:rsidR="00EA784C" w:rsidRPr="00782D39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2A91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70F7A3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8DE8A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E220F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D6FB2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2B5C3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A784C" w:rsidRPr="00EF3608" w14:paraId="746E0C2A" w14:textId="77777777" w:rsidTr="00EF4B34">
        <w:trPr>
          <w:tblHeader/>
        </w:trPr>
        <w:tc>
          <w:tcPr>
            <w:tcW w:w="2245" w:type="dxa"/>
            <w:shd w:val="clear" w:color="auto" w:fill="auto"/>
          </w:tcPr>
          <w:p w14:paraId="42F14250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3C89D267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0E597D02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1A1D6310" w14:textId="77777777" w:rsidR="00EA784C" w:rsidRPr="00782D39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784C" w:rsidRPr="00EF3608" w14:paraId="0B388639" w14:textId="77777777" w:rsidTr="00EF4B34">
        <w:tc>
          <w:tcPr>
            <w:tcW w:w="2245" w:type="dxa"/>
            <w:shd w:val="clear" w:color="auto" w:fill="auto"/>
          </w:tcPr>
          <w:p w14:paraId="3CD59FAB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82D3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8" w:type="dxa"/>
            <w:shd w:val="clear" w:color="auto" w:fill="auto"/>
          </w:tcPr>
          <w:p w14:paraId="6A5B3910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A901C4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6B585B6" w14:textId="77777777" w:rsidR="00EA784C" w:rsidRPr="00782D39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D751DC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6C4E58" w14:textId="77777777" w:rsidR="00EA784C" w:rsidRPr="00782D39" w:rsidRDefault="00EA784C" w:rsidP="00EA784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6759E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3DAD463" w14:textId="77777777" w:rsidR="00EA784C" w:rsidRPr="00782D39" w:rsidRDefault="00EA784C" w:rsidP="00EA784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12B753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0FD16E" w14:textId="77777777" w:rsidR="00EA784C" w:rsidRPr="00782D39" w:rsidRDefault="00EA784C" w:rsidP="00EA784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E2407B" w14:textId="77777777" w:rsidR="00EA784C" w:rsidRPr="00782D39" w:rsidRDefault="00EA784C" w:rsidP="00EA78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D06828" w14:textId="77777777" w:rsidR="00EA784C" w:rsidRPr="00782D39" w:rsidRDefault="00EA784C" w:rsidP="00EA784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4C4" w:rsidRPr="00EF3608" w14:paraId="746D0E9E" w14:textId="77777777" w:rsidTr="00EF4B34">
        <w:tc>
          <w:tcPr>
            <w:tcW w:w="2245" w:type="dxa"/>
            <w:shd w:val="clear" w:color="auto" w:fill="auto"/>
          </w:tcPr>
          <w:p w14:paraId="1281FB5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1F933EA0" w14:textId="77777777" w:rsidR="00AB44C4" w:rsidRPr="004463CE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63CE">
              <w:rPr>
                <w:rFonts w:ascii="Angsana New" w:hAnsi="Angsana New" w:cs="Angsana New"/>
                <w:sz w:val="30"/>
                <w:szCs w:val="30"/>
              </w:rPr>
              <w:t>2.20</w:t>
            </w:r>
          </w:p>
        </w:tc>
        <w:tc>
          <w:tcPr>
            <w:tcW w:w="236" w:type="dxa"/>
            <w:shd w:val="clear" w:color="auto" w:fill="auto"/>
          </w:tcPr>
          <w:p w14:paraId="6ED63EB0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2C2FD97A" w14:textId="2754BB5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2.20</w:t>
            </w:r>
          </w:p>
        </w:tc>
        <w:tc>
          <w:tcPr>
            <w:tcW w:w="270" w:type="dxa"/>
            <w:shd w:val="clear" w:color="auto" w:fill="auto"/>
          </w:tcPr>
          <w:p w14:paraId="42B6FAC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BEAB5D" w14:textId="77777777" w:rsidR="00AB44C4" w:rsidRPr="00562097" w:rsidRDefault="00AB44C4" w:rsidP="00EF4B3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DC0BBD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F22122" w14:textId="776C8B37" w:rsidR="00AB44C4" w:rsidRPr="00F723DA" w:rsidRDefault="00AB44C4" w:rsidP="00AB44C4">
            <w:pPr>
              <w:pStyle w:val="BodyText"/>
              <w:tabs>
                <w:tab w:val="left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489.50</w:t>
            </w:r>
          </w:p>
        </w:tc>
        <w:tc>
          <w:tcPr>
            <w:tcW w:w="270" w:type="dxa"/>
            <w:shd w:val="clear" w:color="auto" w:fill="auto"/>
          </w:tcPr>
          <w:p w14:paraId="44EE036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04A9A7" w14:textId="4E486C16" w:rsidR="00AB44C4" w:rsidRPr="00A545C1" w:rsidRDefault="00AB44C4" w:rsidP="000365AA">
            <w:pPr>
              <w:pStyle w:val="BodyText"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(419.30)</w:t>
            </w:r>
          </w:p>
        </w:tc>
        <w:tc>
          <w:tcPr>
            <w:tcW w:w="270" w:type="dxa"/>
            <w:shd w:val="clear" w:color="auto" w:fill="auto"/>
          </w:tcPr>
          <w:p w14:paraId="1FED70D1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0DD338" w14:textId="333C783E" w:rsidR="00AB44C4" w:rsidRPr="0089683E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9,822.50</w:t>
            </w:r>
          </w:p>
        </w:tc>
      </w:tr>
      <w:tr w:rsidR="00AB44C4" w:rsidRPr="00EF3608" w14:paraId="2EE9B59B" w14:textId="77777777" w:rsidTr="00EF4B34">
        <w:tc>
          <w:tcPr>
            <w:tcW w:w="2245" w:type="dxa"/>
            <w:shd w:val="clear" w:color="auto" w:fill="auto"/>
          </w:tcPr>
          <w:p w14:paraId="16D6A63B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88" w:type="dxa"/>
            <w:shd w:val="clear" w:color="auto" w:fill="auto"/>
          </w:tcPr>
          <w:p w14:paraId="43B3EF63" w14:textId="77777777" w:rsidR="00AB44C4" w:rsidRPr="004463CE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F38D84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288F803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9F7CFB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8A869E" w14:textId="77777777" w:rsidR="00AB44C4" w:rsidRPr="00562097" w:rsidRDefault="00AB44C4" w:rsidP="00EF4B34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B48A6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FEB57E" w14:textId="0107154D" w:rsidR="00AB44C4" w:rsidRPr="000663E5" w:rsidRDefault="00430002" w:rsidP="000365A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54.3</w:t>
            </w:r>
            <w:r w:rsidR="00CF466E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385443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A95E617" w14:textId="425AD8CF" w:rsidR="00AB44C4" w:rsidRPr="000663E5" w:rsidRDefault="00430002" w:rsidP="000365AA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(54.3</w:t>
            </w:r>
            <w:r w:rsidR="00CF466E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A8EC79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84E248" w14:textId="4594B5F3" w:rsidR="00AB44C4" w:rsidRPr="000663E5" w:rsidRDefault="00027379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B44C4" w:rsidRPr="00EF3608" w14:paraId="54C3D634" w14:textId="77777777" w:rsidTr="00EF4B34">
        <w:tc>
          <w:tcPr>
            <w:tcW w:w="2245" w:type="dxa"/>
            <w:shd w:val="clear" w:color="auto" w:fill="auto"/>
          </w:tcPr>
          <w:p w14:paraId="56E8BFCB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8" w:type="dxa"/>
            <w:shd w:val="clear" w:color="auto" w:fill="auto"/>
          </w:tcPr>
          <w:p w14:paraId="3A12A956" w14:textId="77777777" w:rsidR="00AB44C4" w:rsidRPr="004463CE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F712DE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99BCB8E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DCD8A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6F94B8" w14:textId="77777777" w:rsidR="00AB44C4" w:rsidRPr="00562097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A936D4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0A930A4" w14:textId="77777777" w:rsidR="00AB44C4" w:rsidRPr="00782D39" w:rsidRDefault="00AB44C4" w:rsidP="00AB44C4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BBE450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3297B9" w14:textId="77777777" w:rsidR="00AB44C4" w:rsidRPr="00782D39" w:rsidRDefault="00AB44C4" w:rsidP="00AB44C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F352B3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B8633B" w14:textId="77777777" w:rsidR="00AB44C4" w:rsidRPr="00782D39" w:rsidRDefault="00AB44C4" w:rsidP="00AB44C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4C4" w:rsidRPr="00EF3608" w14:paraId="7DD02E3F" w14:textId="77777777" w:rsidTr="00EF4B34">
        <w:tc>
          <w:tcPr>
            <w:tcW w:w="2245" w:type="dxa"/>
            <w:shd w:val="clear" w:color="auto" w:fill="auto"/>
          </w:tcPr>
          <w:p w14:paraId="77FD67D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4F84E8D0" w14:textId="77777777" w:rsidR="00AB44C4" w:rsidRPr="004463CE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63CE">
              <w:rPr>
                <w:rFonts w:ascii="Angsana New" w:hAnsi="Angsana New" w:cs="Angsana New"/>
                <w:sz w:val="30"/>
                <w:szCs w:val="30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38E4416A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27AE4EC9" w14:textId="78A3C2C8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63CE">
              <w:rPr>
                <w:rFonts w:ascii="Angsana New" w:hAnsi="Angsana New"/>
                <w:sz w:val="30"/>
                <w:szCs w:val="30"/>
              </w:rPr>
              <w:t>9.00</w:t>
            </w:r>
          </w:p>
        </w:tc>
        <w:tc>
          <w:tcPr>
            <w:tcW w:w="270" w:type="dxa"/>
            <w:shd w:val="clear" w:color="auto" w:fill="auto"/>
          </w:tcPr>
          <w:p w14:paraId="65112F3D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4E162B" w14:textId="77777777" w:rsidR="00AB44C4" w:rsidRPr="00562097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6.50</w:t>
            </w:r>
          </w:p>
        </w:tc>
        <w:tc>
          <w:tcPr>
            <w:tcW w:w="270" w:type="dxa"/>
            <w:shd w:val="clear" w:color="auto" w:fill="auto"/>
          </w:tcPr>
          <w:p w14:paraId="51B555BF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A77055" w14:textId="31DDA36A" w:rsidR="00AB44C4" w:rsidRPr="000663E5" w:rsidRDefault="00AB44C4" w:rsidP="000365AA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2E98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413C29" w14:textId="1ED2D886" w:rsidR="00AB44C4" w:rsidRPr="000663E5" w:rsidRDefault="00AB44C4" w:rsidP="003758E3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DBA8C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DA7BE7" w14:textId="19C95D4E" w:rsidR="00AB44C4" w:rsidRPr="007D07F6" w:rsidRDefault="00AB44C4" w:rsidP="00305680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6.50</w:t>
            </w:r>
          </w:p>
        </w:tc>
      </w:tr>
      <w:tr w:rsidR="00AB44C4" w:rsidRPr="00EF3608" w14:paraId="6F3D3E33" w14:textId="77777777" w:rsidTr="00EF4B34">
        <w:tc>
          <w:tcPr>
            <w:tcW w:w="2245" w:type="dxa"/>
            <w:shd w:val="clear" w:color="auto" w:fill="auto"/>
          </w:tcPr>
          <w:p w14:paraId="368B2537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88" w:type="dxa"/>
            <w:shd w:val="clear" w:color="auto" w:fill="auto"/>
          </w:tcPr>
          <w:p w14:paraId="131F926A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0A168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37CF5C2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ED11A9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CB2F5F" w14:textId="77777777" w:rsidR="00AB44C4" w:rsidRPr="00562097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2.4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E54B7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8C18AD" w14:textId="5D0D3DE5" w:rsidR="00AB44C4" w:rsidRPr="000663E5" w:rsidRDefault="00AB44C4" w:rsidP="000365AA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B6A88" w14:textId="77777777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52BA67" w14:textId="600C5BBF" w:rsidR="00AB44C4" w:rsidRPr="00CC78CA" w:rsidRDefault="00AB44C4" w:rsidP="000365AA">
            <w:pPr>
              <w:tabs>
                <w:tab w:val="decimal" w:pos="430"/>
              </w:tabs>
              <w:spacing w:line="240" w:lineRule="auto"/>
              <w:ind w:left="-110" w:right="-104" w:firstLine="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C5B078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0FEE7F" w14:textId="55289B42" w:rsidR="00AB44C4" w:rsidRPr="007D07F6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2.4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B44C4" w:rsidRPr="00EF3608" w14:paraId="1974EDE0" w14:textId="77777777" w:rsidTr="00EF4B34">
        <w:tc>
          <w:tcPr>
            <w:tcW w:w="2245" w:type="dxa"/>
            <w:shd w:val="clear" w:color="auto" w:fill="auto"/>
          </w:tcPr>
          <w:p w14:paraId="1B880FFC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4DD9E7ED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A33D79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07A24A7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DCB80A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8D3943" w14:textId="77777777" w:rsidR="00AB44C4" w:rsidRPr="00562097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761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2DABEA5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CD08ACC" w14:textId="77777777" w:rsidR="00AB44C4" w:rsidRPr="00782D39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69793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45B38C7" w14:textId="77777777" w:rsidR="00AB44C4" w:rsidRPr="00782D39" w:rsidRDefault="00AB44C4" w:rsidP="00AB44C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9DD3F5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D9112E" w14:textId="11D909E6" w:rsidR="00AB44C4" w:rsidRPr="00A47D98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9,831.42</w:t>
            </w:r>
          </w:p>
        </w:tc>
      </w:tr>
      <w:tr w:rsidR="00AB44C4" w:rsidRPr="00EF3608" w14:paraId="323231BC" w14:textId="77777777" w:rsidTr="00EF4B34">
        <w:tc>
          <w:tcPr>
            <w:tcW w:w="2245" w:type="dxa"/>
            <w:shd w:val="clear" w:color="auto" w:fill="auto"/>
          </w:tcPr>
          <w:p w14:paraId="35D66DE3" w14:textId="77777777" w:rsidR="00AB44C4" w:rsidRPr="00782D39" w:rsidRDefault="00AB44C4" w:rsidP="00AB44C4">
            <w:pPr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8" w:type="dxa"/>
            <w:shd w:val="clear" w:color="auto" w:fill="auto"/>
          </w:tcPr>
          <w:p w14:paraId="7E426A30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F0B3A4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1286C53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D08C82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AB47B2" w14:textId="77777777" w:rsidR="00AB44C4" w:rsidRPr="00562097" w:rsidRDefault="00AB44C4" w:rsidP="00274D13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8.9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EA43DD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83A6B13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2A800F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F9638" w14:textId="77777777" w:rsidR="00AB44C4" w:rsidRPr="00CC78CA" w:rsidRDefault="00AB44C4" w:rsidP="00AB44C4">
            <w:pPr>
              <w:tabs>
                <w:tab w:val="decimal" w:pos="522"/>
              </w:tabs>
              <w:spacing w:line="240" w:lineRule="auto"/>
              <w:ind w:left="-110" w:right="-104" w:firstLine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B2A2DC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1E9475" w14:textId="4E5D64A4" w:rsidR="00AB44C4" w:rsidRPr="00A47D98" w:rsidRDefault="00AB44C4" w:rsidP="001C399E">
            <w:pPr>
              <w:pStyle w:val="BodyText"/>
              <w:tabs>
                <w:tab w:val="decimal" w:pos="430"/>
                <w:tab w:val="left" w:pos="6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8.9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620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B44C4" w:rsidRPr="00EF3608" w14:paraId="447F611D" w14:textId="77777777" w:rsidTr="00EF4B34">
        <w:tc>
          <w:tcPr>
            <w:tcW w:w="2245" w:type="dxa"/>
            <w:shd w:val="clear" w:color="auto" w:fill="auto"/>
          </w:tcPr>
          <w:p w14:paraId="4AAABBFC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</w:tcPr>
          <w:p w14:paraId="12FA7F5A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F45A24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F32E4A0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79CE41" w14:textId="77777777" w:rsidR="00AB44C4" w:rsidRPr="00782D39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A5E77" w14:textId="77777777" w:rsidR="00AB44C4" w:rsidRPr="00562097" w:rsidRDefault="00AB44C4" w:rsidP="00AB44C4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752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736E6AD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3C66F9" w14:textId="77777777" w:rsidR="00AB44C4" w:rsidRPr="00782D39" w:rsidRDefault="00AB44C4" w:rsidP="00AB44C4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47160E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A25E862" w14:textId="77777777" w:rsidR="00AB44C4" w:rsidRPr="00782D39" w:rsidRDefault="00AB44C4" w:rsidP="00AB44C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0D483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5886B" w14:textId="6FEAC83C" w:rsidR="00AB44C4" w:rsidRPr="00782D39" w:rsidRDefault="00AB44C4" w:rsidP="001C399E">
            <w:pPr>
              <w:pStyle w:val="BodyText"/>
              <w:tabs>
                <w:tab w:val="decimal" w:pos="4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9,822.50</w:t>
            </w:r>
          </w:p>
        </w:tc>
      </w:tr>
    </w:tbl>
    <w:p w14:paraId="659267A3" w14:textId="77777777" w:rsidR="0056606E" w:rsidRPr="004A5C85" w:rsidRDefault="0056606E" w:rsidP="005B44B0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146"/>
        <w:gridCol w:w="277"/>
        <w:gridCol w:w="1089"/>
        <w:gridCol w:w="277"/>
        <w:gridCol w:w="988"/>
        <w:gridCol w:w="238"/>
        <w:gridCol w:w="1119"/>
      </w:tblGrid>
      <w:tr w:rsidR="00684E9F" w:rsidRPr="004A5C85" w14:paraId="66908968" w14:textId="77777777" w:rsidTr="008F5C0A">
        <w:trPr>
          <w:tblHeader/>
        </w:trPr>
        <w:tc>
          <w:tcPr>
            <w:tcW w:w="2256" w:type="pct"/>
          </w:tcPr>
          <w:p w14:paraId="2AD5A41B" w14:textId="2BD446F9" w:rsidR="00684E9F" w:rsidRPr="004A5C85" w:rsidRDefault="00831E71" w:rsidP="00D1654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684E9F"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84E9F"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684E9F"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84E9F"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84E9F"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84E9F"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84E9F" w:rsidRPr="004A5C8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43" w:type="pct"/>
            <w:gridSpan w:val="3"/>
          </w:tcPr>
          <w:p w14:paraId="610578BF" w14:textId="77777777" w:rsidR="00684E9F" w:rsidRPr="004A5C85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9F62888" w14:textId="77777777" w:rsidR="00684E9F" w:rsidRPr="004A5C85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637DA785" w14:textId="77777777" w:rsidR="00684E9F" w:rsidRPr="004A5C85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593" w:rsidRPr="004A5C85" w14:paraId="59BE8867" w14:textId="77777777" w:rsidTr="008F5C0A">
        <w:trPr>
          <w:tblHeader/>
        </w:trPr>
        <w:tc>
          <w:tcPr>
            <w:tcW w:w="2256" w:type="pct"/>
          </w:tcPr>
          <w:p w14:paraId="51F450CB" w14:textId="77777777" w:rsidR="00DA5593" w:rsidRPr="004A5C85" w:rsidRDefault="00DA5593" w:rsidP="00DA5593">
            <w:pPr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4CC58CF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4E77C79A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3146F2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17B903F" w14:textId="77777777" w:rsidR="00DA5593" w:rsidRPr="004A5C85" w:rsidRDefault="00DA5593" w:rsidP="00DA55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C59B507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688295D9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4BB8A88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DA5593" w:rsidRPr="004A5C85" w14:paraId="49BB4B10" w14:textId="77777777" w:rsidTr="008F5C0A">
        <w:trPr>
          <w:tblHeader/>
        </w:trPr>
        <w:tc>
          <w:tcPr>
            <w:tcW w:w="2256" w:type="pct"/>
          </w:tcPr>
          <w:p w14:paraId="7D83C123" w14:textId="77777777" w:rsidR="00DA5593" w:rsidRPr="004A5C85" w:rsidRDefault="00DA5593" w:rsidP="00DA5593">
            <w:pPr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95673B" w14:textId="77777777" w:rsidR="00DA5593" w:rsidRPr="004A5C85" w:rsidRDefault="00781BA7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78A624A9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8D96C9F" w14:textId="77777777" w:rsidR="00DA5593" w:rsidRPr="004A5C85" w:rsidRDefault="00781BA7" w:rsidP="000C19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6828C1BD" w14:textId="77777777" w:rsidR="00DA5593" w:rsidRPr="004A5C85" w:rsidRDefault="00DA5593" w:rsidP="00DA55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E9D4F6A" w14:textId="77777777" w:rsidR="00DA5593" w:rsidRPr="004A5C85" w:rsidRDefault="00781BA7" w:rsidP="000C19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7" w:type="pct"/>
          </w:tcPr>
          <w:p w14:paraId="73FC9AF4" w14:textId="77777777" w:rsidR="00DA5593" w:rsidRPr="004A5C85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D16FD0" w14:textId="77777777" w:rsidR="00DA5593" w:rsidRPr="004A5C85" w:rsidRDefault="00781BA7" w:rsidP="000C19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DA5593" w:rsidRPr="004A5C85" w14:paraId="09BBA986" w14:textId="77777777" w:rsidTr="008F5C0A">
        <w:trPr>
          <w:tblHeader/>
        </w:trPr>
        <w:tc>
          <w:tcPr>
            <w:tcW w:w="2256" w:type="pct"/>
          </w:tcPr>
          <w:p w14:paraId="313B901C" w14:textId="77777777" w:rsidR="00DA5593" w:rsidRPr="004A5C85" w:rsidRDefault="00DA5593" w:rsidP="00DA5593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14:paraId="55146035" w14:textId="77777777" w:rsidR="00DA5593" w:rsidRPr="004A5C85" w:rsidRDefault="00DA5593" w:rsidP="00DA5593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593" w:rsidRPr="004A5C85" w14:paraId="6F575969" w14:textId="77777777" w:rsidTr="00976022">
        <w:tc>
          <w:tcPr>
            <w:tcW w:w="2256" w:type="pct"/>
          </w:tcPr>
          <w:p w14:paraId="7F632C1A" w14:textId="77777777" w:rsidR="00DA5593" w:rsidRPr="004A5C85" w:rsidRDefault="00DA5593" w:rsidP="00DA5593">
            <w:pPr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3" w:type="pct"/>
          </w:tcPr>
          <w:p w14:paraId="1A9FEB04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07BED1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82FFA8B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AB7D31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4EE7A5A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BD86EFD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926C4C3" w14:textId="77777777" w:rsidR="00DA5593" w:rsidRPr="004A5C85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7BC1F08D" w14:textId="77777777" w:rsidTr="00976022">
        <w:tc>
          <w:tcPr>
            <w:tcW w:w="2256" w:type="pct"/>
          </w:tcPr>
          <w:p w14:paraId="050DF28E" w14:textId="77777777" w:rsidR="00AB44C4" w:rsidRPr="004A5C85" w:rsidRDefault="00AB44C4" w:rsidP="00AB44C4">
            <w:pPr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3" w:type="pct"/>
          </w:tcPr>
          <w:p w14:paraId="031EEA29" w14:textId="35D8A070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</w:t>
            </w:r>
            <w:r w:rsidR="00006B1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5409DFB0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9D75702" w14:textId="77777777" w:rsidR="00AB44C4" w:rsidRPr="00562097" w:rsidRDefault="00AB44C4" w:rsidP="00AB44C4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8.67</w:t>
            </w:r>
          </w:p>
        </w:tc>
        <w:tc>
          <w:tcPr>
            <w:tcW w:w="148" w:type="pct"/>
            <w:shd w:val="clear" w:color="auto" w:fill="auto"/>
          </w:tcPr>
          <w:p w14:paraId="753199B3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AE26E27" w14:textId="65693510" w:rsidR="00AB44C4" w:rsidRPr="004A5C85" w:rsidRDefault="00AB44C4" w:rsidP="00AB44C4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BA8870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515F4C" w14:textId="77777777" w:rsidR="00AB44C4" w:rsidRPr="004A5C85" w:rsidRDefault="00AB44C4" w:rsidP="00AB44C4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B44C4" w:rsidRPr="004A5C85" w14:paraId="2CD1F0D7" w14:textId="77777777" w:rsidTr="00976022">
        <w:tc>
          <w:tcPr>
            <w:tcW w:w="2256" w:type="pct"/>
          </w:tcPr>
          <w:p w14:paraId="5A363A7F" w14:textId="77777777" w:rsidR="00AB44C4" w:rsidRPr="004A5C85" w:rsidRDefault="00AB44C4" w:rsidP="00AB44C4">
            <w:pPr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D6EFBEA" w14:textId="6C8BD03A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</w:t>
            </w:r>
            <w:r w:rsidR="00006B1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5C341C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EBF8693" w14:textId="77777777" w:rsidR="00AB44C4" w:rsidRPr="00562097" w:rsidRDefault="00AB44C4" w:rsidP="00AB44C4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1.20</w:t>
            </w:r>
          </w:p>
        </w:tc>
        <w:tc>
          <w:tcPr>
            <w:tcW w:w="148" w:type="pct"/>
            <w:shd w:val="clear" w:color="auto" w:fill="auto"/>
          </w:tcPr>
          <w:p w14:paraId="549A84F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6EC40EA" w14:textId="10259EA0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0831F8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15D8C0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B44C4" w:rsidRPr="004A5C85" w14:paraId="025D6AF4" w14:textId="77777777" w:rsidTr="00976022">
        <w:tc>
          <w:tcPr>
            <w:tcW w:w="2256" w:type="pct"/>
          </w:tcPr>
          <w:p w14:paraId="0D112B2B" w14:textId="77777777" w:rsidR="00AB44C4" w:rsidRPr="004A5C85" w:rsidRDefault="00AB44C4" w:rsidP="00AB44C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6B1D9E6" w14:textId="334213FD" w:rsidR="00AB44C4" w:rsidRPr="004A5C85" w:rsidRDefault="00006B1B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4.00</w:t>
            </w:r>
          </w:p>
        </w:tc>
        <w:tc>
          <w:tcPr>
            <w:tcW w:w="148" w:type="pct"/>
          </w:tcPr>
          <w:p w14:paraId="50013F1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ADF57AF" w14:textId="77777777" w:rsidR="00AB44C4" w:rsidRPr="00562097" w:rsidRDefault="00AB44C4" w:rsidP="00AB44C4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9.87</w:t>
            </w:r>
          </w:p>
        </w:tc>
        <w:tc>
          <w:tcPr>
            <w:tcW w:w="148" w:type="pct"/>
            <w:shd w:val="clear" w:color="auto" w:fill="auto"/>
          </w:tcPr>
          <w:p w14:paraId="4533C31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6DD0467C" w14:textId="0E43249D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A2CE9EC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5816EBB5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B44C4" w:rsidRPr="004A5C85" w14:paraId="345860AE" w14:textId="77777777" w:rsidTr="00976022">
        <w:trPr>
          <w:trHeight w:val="80"/>
        </w:trPr>
        <w:tc>
          <w:tcPr>
            <w:tcW w:w="2256" w:type="pct"/>
          </w:tcPr>
          <w:p w14:paraId="54DCD134" w14:textId="77777777" w:rsidR="00AB44C4" w:rsidRPr="004A5C85" w:rsidRDefault="00AB44C4" w:rsidP="00AB44C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3652AB6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1C878F41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178F607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72759E3B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2544432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46D21E64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05E4C4A3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44C4" w:rsidRPr="004A5C85" w14:paraId="1889FD10" w14:textId="77777777" w:rsidTr="00976022">
        <w:trPr>
          <w:trHeight w:val="80"/>
        </w:trPr>
        <w:tc>
          <w:tcPr>
            <w:tcW w:w="2256" w:type="pct"/>
          </w:tcPr>
          <w:p w14:paraId="3D81C748" w14:textId="77777777" w:rsidR="00AB44C4" w:rsidRPr="004A5C85" w:rsidRDefault="00AB44C4" w:rsidP="00AB44C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3" w:type="pct"/>
          </w:tcPr>
          <w:p w14:paraId="36C6E75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A64B81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1AB453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28C29E5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630363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29DD2B3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A8DF43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1E4F0759" w14:textId="77777777" w:rsidTr="00976022">
        <w:trPr>
          <w:trHeight w:val="80"/>
        </w:trPr>
        <w:tc>
          <w:tcPr>
            <w:tcW w:w="2256" w:type="pct"/>
          </w:tcPr>
          <w:p w14:paraId="00BE12A0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6DD465D" w14:textId="284860D8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E12724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5A76EBF" w14:textId="77777777" w:rsidR="00AB44C4" w:rsidRPr="00562097" w:rsidRDefault="00AB44C4" w:rsidP="00AB44C4">
            <w:pPr>
              <w:pStyle w:val="BodyText"/>
              <w:tabs>
                <w:tab w:val="decimal" w:pos="56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35095A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58A7366" w14:textId="0F503196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0.62</w:t>
            </w:r>
          </w:p>
        </w:tc>
        <w:tc>
          <w:tcPr>
            <w:tcW w:w="127" w:type="pct"/>
            <w:shd w:val="clear" w:color="auto" w:fill="auto"/>
          </w:tcPr>
          <w:p w14:paraId="1B79E553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E5F6FC1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3.24</w:t>
            </w:r>
          </w:p>
        </w:tc>
      </w:tr>
      <w:tr w:rsidR="00AB44C4" w:rsidRPr="004A5C85" w14:paraId="7BA1736B" w14:textId="77777777" w:rsidTr="00976022">
        <w:trPr>
          <w:trHeight w:val="80"/>
        </w:trPr>
        <w:tc>
          <w:tcPr>
            <w:tcW w:w="2256" w:type="pct"/>
          </w:tcPr>
          <w:p w14:paraId="271A0EE1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DB993CD" w14:textId="5AD31FF4" w:rsidR="00AB44C4" w:rsidRPr="004A5C85" w:rsidRDefault="00750C13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4.7</w:t>
            </w:r>
            <w:r w:rsidR="00AB44C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367D815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1D96D18" w14:textId="77777777" w:rsidR="00AB44C4" w:rsidRPr="00562097" w:rsidRDefault="00AB44C4" w:rsidP="00AB44C4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5.60</w:t>
            </w:r>
          </w:p>
        </w:tc>
        <w:tc>
          <w:tcPr>
            <w:tcW w:w="148" w:type="pct"/>
            <w:shd w:val="clear" w:color="auto" w:fill="auto"/>
          </w:tcPr>
          <w:p w14:paraId="0D3AEA3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838182D" w14:textId="7B968D8F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1.34</w:t>
            </w:r>
          </w:p>
        </w:tc>
        <w:tc>
          <w:tcPr>
            <w:tcW w:w="127" w:type="pct"/>
            <w:shd w:val="clear" w:color="auto" w:fill="auto"/>
          </w:tcPr>
          <w:p w14:paraId="0B0438CE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C03DF7C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1.99</w:t>
            </w:r>
          </w:p>
        </w:tc>
      </w:tr>
      <w:tr w:rsidR="00AB44C4" w:rsidRPr="004A5C85" w14:paraId="4F92E584" w14:textId="77777777" w:rsidTr="00976022">
        <w:trPr>
          <w:trHeight w:val="80"/>
        </w:trPr>
        <w:tc>
          <w:tcPr>
            <w:tcW w:w="2256" w:type="pct"/>
          </w:tcPr>
          <w:p w14:paraId="7BD5D072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4AA99ED" w14:textId="089B71E8" w:rsidR="00AB44C4" w:rsidRPr="004A5C85" w:rsidRDefault="007B3A07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B44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B44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FE00452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294DB" w14:textId="77777777" w:rsidR="00AB44C4" w:rsidRPr="00562097" w:rsidRDefault="00AB44C4" w:rsidP="00AB44C4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5.60</w:t>
            </w:r>
          </w:p>
        </w:tc>
        <w:tc>
          <w:tcPr>
            <w:tcW w:w="148" w:type="pct"/>
            <w:shd w:val="clear" w:color="auto" w:fill="auto"/>
          </w:tcPr>
          <w:p w14:paraId="23E571F2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12955" w14:textId="59C1B05E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1.96</w:t>
            </w:r>
          </w:p>
        </w:tc>
        <w:tc>
          <w:tcPr>
            <w:tcW w:w="127" w:type="pct"/>
            <w:shd w:val="clear" w:color="auto" w:fill="auto"/>
          </w:tcPr>
          <w:p w14:paraId="28AB623E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4BF7C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5.23</w:t>
            </w:r>
          </w:p>
        </w:tc>
      </w:tr>
      <w:tr w:rsidR="008F5C0A" w:rsidRPr="004A5C85" w14:paraId="71496EF2" w14:textId="77777777" w:rsidTr="00976022">
        <w:trPr>
          <w:trHeight w:val="80"/>
        </w:trPr>
        <w:tc>
          <w:tcPr>
            <w:tcW w:w="2256" w:type="pct"/>
          </w:tcPr>
          <w:p w14:paraId="4A49CC2C" w14:textId="77777777" w:rsidR="008F5C0A" w:rsidRPr="004A5C85" w:rsidRDefault="008F5C0A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C2A8C1B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4D8C4C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50C2B0E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EDCA40F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18EA37A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822327F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F80E4D" w14:textId="77777777" w:rsidR="008F5C0A" w:rsidRPr="004A5C85" w:rsidRDefault="008F5C0A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4DBBA29D" w14:textId="77777777" w:rsidTr="00976022">
        <w:trPr>
          <w:trHeight w:val="80"/>
        </w:trPr>
        <w:tc>
          <w:tcPr>
            <w:tcW w:w="2256" w:type="pct"/>
          </w:tcPr>
          <w:p w14:paraId="5F6AF18D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13" w:type="pct"/>
          </w:tcPr>
          <w:p w14:paraId="24C18B49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0939ED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CFFFABC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342DCA2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71700B4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882C8A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C59025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71265258" w14:textId="77777777" w:rsidTr="00976022">
        <w:trPr>
          <w:trHeight w:val="80"/>
        </w:trPr>
        <w:tc>
          <w:tcPr>
            <w:tcW w:w="2256" w:type="pct"/>
          </w:tcPr>
          <w:p w14:paraId="325A472A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13" w:type="pct"/>
          </w:tcPr>
          <w:p w14:paraId="4C68DFD6" w14:textId="4C24ECEE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10.52</w:t>
            </w:r>
          </w:p>
        </w:tc>
        <w:tc>
          <w:tcPr>
            <w:tcW w:w="148" w:type="pct"/>
          </w:tcPr>
          <w:p w14:paraId="6E5FFCD1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72C33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9.42</w:t>
            </w:r>
          </w:p>
        </w:tc>
        <w:tc>
          <w:tcPr>
            <w:tcW w:w="148" w:type="pct"/>
            <w:shd w:val="clear" w:color="auto" w:fill="auto"/>
          </w:tcPr>
          <w:p w14:paraId="14B87817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3E3D31D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626C152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7D35310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44C4" w:rsidRPr="004A5C85" w14:paraId="2C41ABAD" w14:textId="77777777" w:rsidTr="00976022">
        <w:trPr>
          <w:trHeight w:val="80"/>
        </w:trPr>
        <w:tc>
          <w:tcPr>
            <w:tcW w:w="2256" w:type="pct"/>
          </w:tcPr>
          <w:p w14:paraId="6631E963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3D358B4" w14:textId="3DED777A" w:rsidR="00AB44C4" w:rsidRPr="004A5C85" w:rsidRDefault="00A70627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0.98</w:t>
            </w:r>
          </w:p>
        </w:tc>
        <w:tc>
          <w:tcPr>
            <w:tcW w:w="148" w:type="pct"/>
          </w:tcPr>
          <w:p w14:paraId="7DFEADC8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E5DBAE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19.95</w:t>
            </w:r>
          </w:p>
        </w:tc>
        <w:tc>
          <w:tcPr>
            <w:tcW w:w="148" w:type="pct"/>
            <w:shd w:val="clear" w:color="auto" w:fill="auto"/>
          </w:tcPr>
          <w:p w14:paraId="5CD91E3E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06A0BF0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F58C0BE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1AE7089A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44C4" w:rsidRPr="004A5C85" w14:paraId="6B23ECCB" w14:textId="77777777" w:rsidTr="00976022">
        <w:trPr>
          <w:trHeight w:val="80"/>
        </w:trPr>
        <w:tc>
          <w:tcPr>
            <w:tcW w:w="2256" w:type="pct"/>
          </w:tcPr>
          <w:p w14:paraId="6E63DA5F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7BD5624" w14:textId="3BF73504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11.</w:t>
            </w:r>
            <w:r w:rsidR="00A706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8" w:type="pct"/>
          </w:tcPr>
          <w:p w14:paraId="059E5EA6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1C94B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29.37</w:t>
            </w:r>
          </w:p>
        </w:tc>
        <w:tc>
          <w:tcPr>
            <w:tcW w:w="148" w:type="pct"/>
            <w:shd w:val="clear" w:color="auto" w:fill="auto"/>
          </w:tcPr>
          <w:p w14:paraId="04B40490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B247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006F67B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A985C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B44C4" w:rsidRPr="004A5C85" w14:paraId="58DA13A3" w14:textId="77777777" w:rsidTr="007843E4">
        <w:trPr>
          <w:trHeight w:val="80"/>
        </w:trPr>
        <w:tc>
          <w:tcPr>
            <w:tcW w:w="2256" w:type="pct"/>
          </w:tcPr>
          <w:p w14:paraId="5C400CBF" w14:textId="77777777" w:rsidR="00AB44C4" w:rsidRPr="004A5C85" w:rsidRDefault="00AB44C4" w:rsidP="00AB44C4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035F5E6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1272B5B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66B721BD" w14:textId="77777777" w:rsid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A964E24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134085EF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D5EE6E9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2CCD3E41" w14:textId="77777777" w:rsidR="00AB44C4" w:rsidRPr="004A5C85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44C4" w:rsidRPr="004A5C85" w14:paraId="122A2C76" w14:textId="77777777" w:rsidTr="007843E4">
        <w:trPr>
          <w:trHeight w:val="80"/>
        </w:trPr>
        <w:tc>
          <w:tcPr>
            <w:tcW w:w="2256" w:type="pct"/>
          </w:tcPr>
          <w:p w14:paraId="41302DC1" w14:textId="77777777" w:rsidR="00AB44C4" w:rsidRPr="00562097" w:rsidRDefault="00AB44C4" w:rsidP="00AB44C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13" w:type="pct"/>
            <w:shd w:val="clear" w:color="auto" w:fill="auto"/>
          </w:tcPr>
          <w:p w14:paraId="70582146" w14:textId="288F37C5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001644F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071D123" w14:textId="25D2F1B3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9710C86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0FA4C18" w14:textId="3ECEFD29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D45FF45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15EF000" w14:textId="30015963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33238269" w14:textId="77777777" w:rsidTr="007843E4">
        <w:trPr>
          <w:trHeight w:val="80"/>
        </w:trPr>
        <w:tc>
          <w:tcPr>
            <w:tcW w:w="2256" w:type="pct"/>
          </w:tcPr>
          <w:p w14:paraId="499AB6C8" w14:textId="12345D3C" w:rsidR="00AB44C4" w:rsidRPr="00C5671B" w:rsidRDefault="007843E4" w:rsidP="00AB44C4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671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F62EACD" w14:textId="37753B45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44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2.07</w:t>
            </w:r>
          </w:p>
        </w:tc>
        <w:tc>
          <w:tcPr>
            <w:tcW w:w="148" w:type="pct"/>
          </w:tcPr>
          <w:p w14:paraId="20D693A4" w14:textId="77777777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2EAB3E5" w14:textId="7E441C51" w:rsidR="00AB44C4" w:rsidRPr="00AB44C4" w:rsidRDefault="0045222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2.04</w:t>
            </w:r>
          </w:p>
        </w:tc>
        <w:tc>
          <w:tcPr>
            <w:tcW w:w="148" w:type="pct"/>
            <w:shd w:val="clear" w:color="auto" w:fill="auto"/>
          </w:tcPr>
          <w:p w14:paraId="610456AB" w14:textId="77777777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7E7DCF56" w14:textId="7D28DD8D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44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1.26</w:t>
            </w:r>
          </w:p>
        </w:tc>
        <w:tc>
          <w:tcPr>
            <w:tcW w:w="127" w:type="pct"/>
            <w:shd w:val="clear" w:color="auto" w:fill="auto"/>
          </w:tcPr>
          <w:p w14:paraId="3B8801B1" w14:textId="77777777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6BB5A90F" w14:textId="0DC64D3E" w:rsidR="00AB44C4" w:rsidRPr="00AB44C4" w:rsidRDefault="0045222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1.25</w:t>
            </w:r>
          </w:p>
        </w:tc>
      </w:tr>
      <w:tr w:rsidR="00AB44C4" w:rsidRPr="004A5C85" w14:paraId="36857910" w14:textId="77777777" w:rsidTr="007843E4">
        <w:trPr>
          <w:trHeight w:val="80"/>
        </w:trPr>
        <w:tc>
          <w:tcPr>
            <w:tcW w:w="2256" w:type="pct"/>
          </w:tcPr>
          <w:p w14:paraId="744EC797" w14:textId="77777777" w:rsidR="00AB44C4" w:rsidRPr="00562097" w:rsidRDefault="00AB44C4" w:rsidP="00AB44C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D4BD6B5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789221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98AD48D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E0919E2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1E32EC43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29E952B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38CD4965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3D0A1283" w14:textId="77777777" w:rsidTr="00CF1EB3">
        <w:trPr>
          <w:trHeight w:val="80"/>
        </w:trPr>
        <w:tc>
          <w:tcPr>
            <w:tcW w:w="2256" w:type="pct"/>
          </w:tcPr>
          <w:p w14:paraId="39823EB1" w14:textId="77777777" w:rsidR="00AB44C4" w:rsidRPr="00562097" w:rsidRDefault="00AB44C4" w:rsidP="00AB44C4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3" w:type="pct"/>
          </w:tcPr>
          <w:p w14:paraId="54ABEB02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639C58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271B609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F61377B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F9A5D13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FF17140" w14:textId="77777777" w:rsidR="00AB44C4" w:rsidRPr="00562097" w:rsidRDefault="00AB44C4" w:rsidP="00AB44C4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C928BCE" w14:textId="77777777" w:rsidR="00AB44C4" w:rsidRPr="00562097" w:rsidRDefault="00AB44C4" w:rsidP="00AB44C4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4534763E" w14:textId="77777777" w:rsidTr="00CF1EB3">
        <w:trPr>
          <w:trHeight w:val="80"/>
        </w:trPr>
        <w:tc>
          <w:tcPr>
            <w:tcW w:w="2256" w:type="pct"/>
          </w:tcPr>
          <w:p w14:paraId="5EE8E4BF" w14:textId="447924D8" w:rsidR="00AB44C4" w:rsidRPr="00C5671B" w:rsidRDefault="00CF1EB3" w:rsidP="00AB44C4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671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79C58FE" w14:textId="375E68F0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44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6.84</w:t>
            </w:r>
          </w:p>
        </w:tc>
        <w:tc>
          <w:tcPr>
            <w:tcW w:w="148" w:type="pct"/>
          </w:tcPr>
          <w:p w14:paraId="340EC770" w14:textId="77777777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605F23F" w14:textId="1CD486E9" w:rsidR="00AB44C4" w:rsidRPr="00AB44C4" w:rsidRDefault="0045222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7.37</w:t>
            </w:r>
          </w:p>
        </w:tc>
        <w:tc>
          <w:tcPr>
            <w:tcW w:w="148" w:type="pct"/>
            <w:shd w:val="clear" w:color="auto" w:fill="auto"/>
          </w:tcPr>
          <w:p w14:paraId="1D2B3D92" w14:textId="77777777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14:paraId="1EE5C5FC" w14:textId="7DB79EB9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44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3.46</w:t>
            </w:r>
          </w:p>
        </w:tc>
        <w:tc>
          <w:tcPr>
            <w:tcW w:w="127" w:type="pct"/>
            <w:shd w:val="clear" w:color="auto" w:fill="auto"/>
          </w:tcPr>
          <w:p w14:paraId="6FE91402" w14:textId="77777777" w:rsidR="00AB44C4" w:rsidRPr="00AB44C4" w:rsidRDefault="00AB44C4" w:rsidP="00AB44C4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5BB18B28" w14:textId="62047C9B" w:rsidR="00AB44C4" w:rsidRPr="00AB44C4" w:rsidRDefault="00452224" w:rsidP="00AB44C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3.78</w:t>
            </w:r>
          </w:p>
        </w:tc>
      </w:tr>
    </w:tbl>
    <w:p w14:paraId="4E158C55" w14:textId="352B129D" w:rsidR="003F73D6" w:rsidRPr="004A5C85" w:rsidRDefault="003F73D6"/>
    <w:p w14:paraId="12A09C0F" w14:textId="77777777" w:rsidR="00C5671B" w:rsidRDefault="00C5671B" w:rsidP="00BB5AD3">
      <w:pPr>
        <w:ind w:left="450"/>
        <w:rPr>
          <w:rFonts w:ascii="Angsana New" w:hAnsi="Angsana New"/>
          <w:sz w:val="30"/>
          <w:szCs w:val="30"/>
        </w:rPr>
      </w:pPr>
    </w:p>
    <w:p w14:paraId="3FA85212" w14:textId="77777777" w:rsidR="00C5671B" w:rsidRDefault="00C5671B" w:rsidP="00BB5AD3">
      <w:pPr>
        <w:ind w:left="450"/>
        <w:rPr>
          <w:rFonts w:ascii="Angsana New" w:hAnsi="Angsana New"/>
          <w:sz w:val="30"/>
          <w:szCs w:val="30"/>
        </w:rPr>
      </w:pPr>
    </w:p>
    <w:p w14:paraId="2BD6FD70" w14:textId="77777777" w:rsidR="00C5671B" w:rsidRDefault="00C5671B" w:rsidP="00BB5AD3">
      <w:pPr>
        <w:ind w:left="450"/>
        <w:rPr>
          <w:rFonts w:ascii="Angsana New" w:hAnsi="Angsana New"/>
          <w:sz w:val="30"/>
          <w:szCs w:val="30"/>
        </w:rPr>
      </w:pPr>
    </w:p>
    <w:p w14:paraId="4113BC66" w14:textId="77777777" w:rsidR="00C5671B" w:rsidRDefault="00C5671B" w:rsidP="00BB5AD3">
      <w:pPr>
        <w:ind w:left="450"/>
        <w:rPr>
          <w:rFonts w:ascii="Angsana New" w:hAnsi="Angsana New"/>
          <w:sz w:val="30"/>
          <w:szCs w:val="30"/>
        </w:rPr>
      </w:pPr>
    </w:p>
    <w:p w14:paraId="0EDDE2F4" w14:textId="77777777" w:rsidR="00C5671B" w:rsidRDefault="00C5671B" w:rsidP="00BB5AD3">
      <w:pPr>
        <w:ind w:left="450"/>
        <w:rPr>
          <w:rFonts w:ascii="Angsana New" w:hAnsi="Angsana New"/>
          <w:sz w:val="30"/>
          <w:szCs w:val="30"/>
        </w:rPr>
      </w:pPr>
    </w:p>
    <w:p w14:paraId="683BDE41" w14:textId="77777777" w:rsidR="00C5671B" w:rsidRDefault="00C5671B" w:rsidP="00BB5AD3">
      <w:pPr>
        <w:ind w:left="450"/>
        <w:rPr>
          <w:rFonts w:ascii="Angsana New" w:hAnsi="Angsana New"/>
          <w:sz w:val="30"/>
          <w:szCs w:val="30"/>
        </w:rPr>
      </w:pPr>
    </w:p>
    <w:p w14:paraId="2BB56FCC" w14:textId="5BCA5C06" w:rsidR="00363011" w:rsidRDefault="00437A44" w:rsidP="00BB5AD3">
      <w:pPr>
        <w:ind w:left="450"/>
        <w:rPr>
          <w:rFonts w:ascii="Angsana New" w:hAnsi="Angsana New"/>
          <w:sz w:val="30"/>
          <w:szCs w:val="30"/>
        </w:rPr>
      </w:pPr>
      <w:r w:rsidRPr="00AF61E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 w:rsidRPr="00AF61E8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F61E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AF61E8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AF61E8">
        <w:rPr>
          <w:rFonts w:ascii="Angsana New" w:hAnsi="Angsana New" w:hint="cs"/>
          <w:sz w:val="30"/>
          <w:szCs w:val="30"/>
          <w:cs/>
        </w:rPr>
        <w:t>เดือน</w:t>
      </w:r>
      <w:r w:rsidRPr="00AF61E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F61E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0B1383">
        <w:rPr>
          <w:rFonts w:ascii="Angsana New" w:hAnsi="Angsana New"/>
          <w:sz w:val="30"/>
          <w:szCs w:val="30"/>
        </w:rPr>
        <w:t xml:space="preserve"> 2562</w:t>
      </w:r>
      <w:r w:rsidRPr="00AF61E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A8EB38F" w14:textId="77777777" w:rsidR="005C4CB2" w:rsidRDefault="005C4CB2" w:rsidP="00437A44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78" w:type="dxa"/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5C4CB2" w:rsidRPr="00EF3608" w14:paraId="4575E015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F8B559A" w14:textId="77777777" w:rsidR="005C4CB2" w:rsidRPr="00782D39" w:rsidRDefault="005C4CB2" w:rsidP="00C555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F60014A" w14:textId="77777777" w:rsidR="005C4CB2" w:rsidRPr="00782D39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E2F9A" w14:textId="77777777" w:rsidR="005C4CB2" w:rsidRPr="00782D39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3E14F7DE" w14:textId="77777777" w:rsidR="005C4CB2" w:rsidRPr="00782D39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82D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C4CB2" w:rsidRPr="00EF3608" w14:paraId="23AC5AE4" w14:textId="77777777" w:rsidTr="00C55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56B3" w14:textId="77777777" w:rsidR="005C4CB2" w:rsidRPr="00782D39" w:rsidRDefault="005C4CB2" w:rsidP="005C4C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FF65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3A6B4E4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63139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197F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E1DE30C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08E4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E023F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07908A0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C9E85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173A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EDC7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3BFBD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8456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A670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28216AB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C4CB2" w:rsidRPr="00EF3608" w14:paraId="1B9F599E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6279C38" w14:textId="77777777" w:rsidR="005C4CB2" w:rsidRPr="00782D39" w:rsidRDefault="005C4CB2" w:rsidP="005C4C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0DD72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E5C34BC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25FCD5E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6440C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7D6358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D58D86D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4737C93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7F0F56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E7C1A80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A118C8C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E49ADD9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C4CB2" w:rsidRPr="00EF3608" w14:paraId="7C8133DA" w14:textId="77777777" w:rsidTr="00C555BE">
        <w:trPr>
          <w:tblHeader/>
        </w:trPr>
        <w:tc>
          <w:tcPr>
            <w:tcW w:w="2160" w:type="dxa"/>
            <w:shd w:val="clear" w:color="auto" w:fill="auto"/>
          </w:tcPr>
          <w:p w14:paraId="4B3DB892" w14:textId="77777777" w:rsidR="005C4CB2" w:rsidRPr="00782D39" w:rsidRDefault="005C4CB2" w:rsidP="00C555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9DE9F65" w14:textId="77777777" w:rsidR="005C4CB2" w:rsidRPr="00782D39" w:rsidRDefault="005C4CB2" w:rsidP="00C555B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C959DD1" w14:textId="77777777" w:rsidR="005C4CB2" w:rsidRPr="00782D39" w:rsidRDefault="005C4CB2" w:rsidP="00C555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62D41046" w14:textId="77777777" w:rsidR="005C4CB2" w:rsidRPr="00782D39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0A76" w:rsidRPr="00EF3608" w14:paraId="2648608A" w14:textId="77777777" w:rsidTr="00C555BE">
        <w:tc>
          <w:tcPr>
            <w:tcW w:w="2160" w:type="dxa"/>
            <w:shd w:val="clear" w:color="auto" w:fill="auto"/>
          </w:tcPr>
          <w:p w14:paraId="03AF3E04" w14:textId="77777777" w:rsidR="00A70A76" w:rsidRPr="004A5C85" w:rsidRDefault="00A70A76" w:rsidP="00BB5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0"/>
              <w:rPr>
                <w:cs/>
              </w:rPr>
            </w:pPr>
            <w:r w:rsidRPr="00782D39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4EAD0D4" w14:textId="77777777" w:rsidR="00A70A76" w:rsidRPr="00782D39" w:rsidRDefault="00A70A76" w:rsidP="00A70A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4.05</w:t>
            </w:r>
          </w:p>
        </w:tc>
        <w:tc>
          <w:tcPr>
            <w:tcW w:w="234" w:type="dxa"/>
            <w:shd w:val="clear" w:color="auto" w:fill="auto"/>
          </w:tcPr>
          <w:p w14:paraId="6F5A49C0" w14:textId="77777777" w:rsidR="00A70A76" w:rsidRPr="00782D39" w:rsidRDefault="00A70A76" w:rsidP="00A70A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5CC4AF3" w14:textId="52A06132" w:rsidR="00A70A76" w:rsidRPr="00782D39" w:rsidRDefault="00A70A76" w:rsidP="00A70A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4.05</w:t>
            </w:r>
          </w:p>
        </w:tc>
        <w:tc>
          <w:tcPr>
            <w:tcW w:w="236" w:type="dxa"/>
            <w:shd w:val="clear" w:color="auto" w:fill="auto"/>
          </w:tcPr>
          <w:p w14:paraId="39644463" w14:textId="77777777" w:rsidR="00A70A76" w:rsidRPr="00782D39" w:rsidRDefault="00A70A76" w:rsidP="00A70A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6A06A66" w14:textId="77777777" w:rsidR="00A70A76" w:rsidRPr="00782D39" w:rsidRDefault="00A70A76" w:rsidP="00F73F6B">
            <w:pPr>
              <w:tabs>
                <w:tab w:val="decimal" w:pos="36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35" w:type="dxa"/>
            <w:shd w:val="clear" w:color="auto" w:fill="auto"/>
          </w:tcPr>
          <w:p w14:paraId="631E9C20" w14:textId="77777777" w:rsidR="00A70A76" w:rsidRPr="00782D39" w:rsidRDefault="00A70A76" w:rsidP="00A70A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85865FF" w14:textId="22A61A34" w:rsidR="00A70A76" w:rsidRPr="00782D39" w:rsidRDefault="00A70A76" w:rsidP="00A70A76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24DB077" w14:textId="77777777" w:rsidR="00A70A76" w:rsidRPr="00782D39" w:rsidRDefault="00A70A76" w:rsidP="00A70A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977B459" w14:textId="335C5DCB" w:rsidR="00A70A76" w:rsidRPr="00782D39" w:rsidRDefault="00A70A76" w:rsidP="00D72849">
            <w:pPr>
              <w:tabs>
                <w:tab w:val="decimal" w:pos="180"/>
              </w:tabs>
              <w:spacing w:line="240" w:lineRule="auto"/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(3.20)</w:t>
            </w:r>
          </w:p>
        </w:tc>
        <w:tc>
          <w:tcPr>
            <w:tcW w:w="235" w:type="dxa"/>
            <w:shd w:val="clear" w:color="auto" w:fill="auto"/>
          </w:tcPr>
          <w:p w14:paraId="604EA27B" w14:textId="77777777" w:rsidR="00A70A76" w:rsidRPr="00782D39" w:rsidRDefault="00A70A76" w:rsidP="00A70A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43BC34F4" w14:textId="5C172937" w:rsidR="00A70A76" w:rsidRPr="00782D39" w:rsidRDefault="00A70A76" w:rsidP="00A70A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1AC5730" w14:textId="77777777" w:rsidR="005C4CB2" w:rsidRDefault="005C4CB2" w:rsidP="00437A44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378" w:type="dxa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5C4CB2" w:rsidRPr="00782D39" w14:paraId="5116877B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B99AA1A" w14:textId="77777777" w:rsidR="005C4CB2" w:rsidRPr="00782D39" w:rsidRDefault="005C4CB2" w:rsidP="00C555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211F5CDF" w14:textId="77777777" w:rsidR="005C4CB2" w:rsidRPr="00782D39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A9E0B" w14:textId="77777777" w:rsidR="005C4CB2" w:rsidRPr="00782D39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2CDED54" w14:textId="77777777" w:rsidR="005C4CB2" w:rsidRPr="00782D39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4CB2" w:rsidRPr="00782D39" w14:paraId="3823350D" w14:textId="77777777" w:rsidTr="00C55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85CF6" w14:textId="77777777" w:rsidR="005C4CB2" w:rsidRPr="00782D39" w:rsidRDefault="005C4CB2" w:rsidP="005C4C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33D0F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E7A2D4F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906C5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6997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1E09E45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A3CB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7DB5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55F7639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75102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8D93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2FDB2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5F78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5536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D18E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03B25BA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C4CB2" w:rsidRPr="00782D39" w14:paraId="0CDEC0DA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9B6FD74" w14:textId="77777777" w:rsidR="005C4CB2" w:rsidRPr="00782D39" w:rsidRDefault="005C4CB2" w:rsidP="005C4C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61ACA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E9472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F1A3D2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670ED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C7126F" w14:textId="77777777" w:rsidR="005C4CB2" w:rsidRPr="00782D39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1AFA19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F97FC0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EA6CD87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02799A5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3E3478" w14:textId="77777777" w:rsidR="005C4CB2" w:rsidRPr="00782D39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F6FBE27" w14:textId="77777777" w:rsidR="005C4CB2" w:rsidRPr="00782D39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2D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C4CB2" w:rsidRPr="00782D39" w14:paraId="492C9DD1" w14:textId="77777777" w:rsidTr="00C555BE">
        <w:trPr>
          <w:tblHeader/>
        </w:trPr>
        <w:tc>
          <w:tcPr>
            <w:tcW w:w="2160" w:type="dxa"/>
            <w:shd w:val="clear" w:color="auto" w:fill="auto"/>
          </w:tcPr>
          <w:p w14:paraId="58992723" w14:textId="77777777" w:rsidR="005C4CB2" w:rsidRPr="00782D39" w:rsidRDefault="005C4CB2" w:rsidP="00C555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67F4F8C" w14:textId="77777777" w:rsidR="005C4CB2" w:rsidRPr="00782D39" w:rsidRDefault="005C4CB2" w:rsidP="00C555B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D1B5B90" w14:textId="77777777" w:rsidR="005C4CB2" w:rsidRPr="00782D39" w:rsidRDefault="005C4CB2" w:rsidP="00C555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7D949BDE" w14:textId="77777777" w:rsidR="005C4CB2" w:rsidRPr="00782D39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2D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44C4" w:rsidRPr="00782D39" w14:paraId="5E118E5D" w14:textId="77777777" w:rsidTr="00C555BE">
        <w:tc>
          <w:tcPr>
            <w:tcW w:w="2160" w:type="dxa"/>
            <w:shd w:val="clear" w:color="auto" w:fill="auto"/>
          </w:tcPr>
          <w:p w14:paraId="4FAF32AB" w14:textId="77777777" w:rsidR="00AB44C4" w:rsidRPr="00782D39" w:rsidRDefault="00AB44C4" w:rsidP="00BB5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782D3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F379880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62E219D3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7059DC1" w14:textId="561E7133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4D81B062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586D15" w14:textId="77777777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1,288.90</w:t>
            </w:r>
          </w:p>
        </w:tc>
        <w:tc>
          <w:tcPr>
            <w:tcW w:w="235" w:type="dxa"/>
            <w:shd w:val="clear" w:color="auto" w:fill="auto"/>
          </w:tcPr>
          <w:p w14:paraId="725D6B0F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4E113A4" w14:textId="24C3AD40" w:rsidR="00AB44C4" w:rsidRPr="00782D39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273.20</w:t>
            </w:r>
          </w:p>
        </w:tc>
        <w:tc>
          <w:tcPr>
            <w:tcW w:w="235" w:type="dxa"/>
            <w:shd w:val="clear" w:color="auto" w:fill="auto"/>
          </w:tcPr>
          <w:p w14:paraId="49BB315A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D611B12" w14:textId="01DA25D4" w:rsidR="00AB44C4" w:rsidRPr="00782D39" w:rsidRDefault="00AB44C4" w:rsidP="002249E5">
            <w:pPr>
              <w:tabs>
                <w:tab w:val="decimal" w:pos="280"/>
              </w:tabs>
              <w:spacing w:line="240" w:lineRule="auto"/>
              <w:ind w:left="-18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(245.30)</w:t>
            </w:r>
          </w:p>
        </w:tc>
        <w:tc>
          <w:tcPr>
            <w:tcW w:w="235" w:type="dxa"/>
            <w:shd w:val="clear" w:color="auto" w:fill="auto"/>
          </w:tcPr>
          <w:p w14:paraId="01583F0F" w14:textId="77777777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3177DACC" w14:textId="28E9E49F" w:rsidR="00AB44C4" w:rsidRPr="00782D39" w:rsidRDefault="00AB44C4" w:rsidP="00AB44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1,316.80</w:t>
            </w:r>
          </w:p>
        </w:tc>
      </w:tr>
    </w:tbl>
    <w:p w14:paraId="466F9076" w14:textId="31DEE090" w:rsidR="005B44B0" w:rsidRDefault="005B44B0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4E59CD1A" w14:textId="661E41A6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31C96A07" w14:textId="16F55787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5D2B865F" w14:textId="69CECA6B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3D3857E4" w14:textId="3590AAAF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09F0C1C9" w14:textId="7446F70F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6180FFBF" w14:textId="2CE0219F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2D76A56F" w14:textId="3BB5508B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35DFA755" w14:textId="6023429E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43BF7FF7" w14:textId="249CF508" w:rsidR="00C5671B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0A1E0F3B" w14:textId="77777777" w:rsidR="00C5671B" w:rsidRPr="00562097" w:rsidRDefault="00C5671B" w:rsidP="00916502">
      <w:pPr>
        <w:spacing w:line="240" w:lineRule="auto"/>
        <w:ind w:left="450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66"/>
        <w:gridCol w:w="1260"/>
        <w:gridCol w:w="270"/>
        <w:gridCol w:w="1263"/>
        <w:gridCol w:w="270"/>
        <w:gridCol w:w="1260"/>
        <w:gridCol w:w="272"/>
        <w:gridCol w:w="1169"/>
      </w:tblGrid>
      <w:tr w:rsidR="00376FFE" w:rsidRPr="004A5C85" w14:paraId="6BD085A7" w14:textId="77777777" w:rsidTr="008F5C0A">
        <w:trPr>
          <w:tblHeader/>
        </w:trPr>
        <w:tc>
          <w:tcPr>
            <w:tcW w:w="2008" w:type="pct"/>
          </w:tcPr>
          <w:p w14:paraId="157038A0" w14:textId="77777777" w:rsidR="00376FFE" w:rsidRPr="004A5C85" w:rsidRDefault="005902E5" w:rsidP="006C3A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2"/>
                <w:szCs w:val="2"/>
              </w:rPr>
              <w:lastRenderedPageBreak/>
              <w:br w:type="page"/>
            </w:r>
            <w:r w:rsidR="00376FFE"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450" w:type="pct"/>
            <w:gridSpan w:val="3"/>
          </w:tcPr>
          <w:p w14:paraId="0D391C88" w14:textId="77777777" w:rsidR="00376FFE" w:rsidRPr="004A5C85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3084F0B" w14:textId="77777777" w:rsidR="00376FFE" w:rsidRPr="004A5C85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50CD3755" w14:textId="77777777" w:rsidR="00376FFE" w:rsidRPr="004A5C85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688B" w:rsidRPr="004A5C85" w14:paraId="6C36CFF9" w14:textId="77777777" w:rsidTr="008F5C0A">
        <w:trPr>
          <w:tblHeader/>
        </w:trPr>
        <w:tc>
          <w:tcPr>
            <w:tcW w:w="2008" w:type="pct"/>
          </w:tcPr>
          <w:p w14:paraId="39A44656" w14:textId="77777777" w:rsidR="00276D75" w:rsidRPr="004A5C85" w:rsidRDefault="00276D75" w:rsidP="00276D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E2B3605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AC4436C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65B4567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1682389E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CC2C1B8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768E6BC9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0C9E3D9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EE6B80" w:rsidRPr="004A5C85" w14:paraId="46A646BE" w14:textId="77777777" w:rsidTr="008F5C0A">
        <w:trPr>
          <w:tblHeader/>
        </w:trPr>
        <w:tc>
          <w:tcPr>
            <w:tcW w:w="2008" w:type="pct"/>
          </w:tcPr>
          <w:p w14:paraId="0DD582FD" w14:textId="77777777" w:rsidR="00EE6B80" w:rsidRPr="004A5C85" w:rsidRDefault="00EE6B80" w:rsidP="00EE6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30EDD61" w14:textId="77777777" w:rsidR="00EE6B80" w:rsidRPr="004A5C85" w:rsidRDefault="00C4731C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7C4FB84A" w14:textId="77777777" w:rsidR="00EE6B80" w:rsidRPr="004A5C85" w:rsidRDefault="00EE6B80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95DD7DC" w14:textId="77777777" w:rsidR="00EE6B80" w:rsidRPr="004A5C85" w:rsidRDefault="00C4731C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402ED8D5" w14:textId="77777777" w:rsidR="00EE6B80" w:rsidRPr="004A5C85" w:rsidRDefault="00EE6B80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604128E9" w14:textId="77777777" w:rsidR="00EE6B80" w:rsidRPr="004A5C85" w:rsidRDefault="00C4731C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3ECB6210" w14:textId="77777777" w:rsidR="00EE6B80" w:rsidRPr="004A5C85" w:rsidRDefault="00EE6B80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B7DDD7A" w14:textId="77777777" w:rsidR="00EE6B80" w:rsidRPr="004A5C85" w:rsidRDefault="00C4731C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276D75" w:rsidRPr="004A5C85" w14:paraId="371018EF" w14:textId="77777777" w:rsidTr="008F5C0A">
        <w:trPr>
          <w:tblHeader/>
        </w:trPr>
        <w:tc>
          <w:tcPr>
            <w:tcW w:w="2008" w:type="pct"/>
          </w:tcPr>
          <w:p w14:paraId="73F4D46A" w14:textId="77777777" w:rsidR="00276D75" w:rsidRPr="004A5C85" w:rsidRDefault="00276D75" w:rsidP="00276D7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2" w:type="pct"/>
            <w:gridSpan w:val="7"/>
          </w:tcPr>
          <w:p w14:paraId="1285EE35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688B" w:rsidRPr="004A5C85" w14:paraId="7129E983" w14:textId="77777777" w:rsidTr="008F5C0A">
        <w:tc>
          <w:tcPr>
            <w:tcW w:w="2008" w:type="pct"/>
          </w:tcPr>
          <w:p w14:paraId="7F994CB5" w14:textId="77777777" w:rsidR="00276D75" w:rsidRPr="004A5C85" w:rsidRDefault="00276D75" w:rsidP="00BB5AD3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รายได้สิทธิการเช่ารอตัดบัญชีจากกิจการ</w:t>
            </w:r>
            <w:r w:rsidR="0053688B"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54" w:type="pct"/>
          </w:tcPr>
          <w:p w14:paraId="3720AB53" w14:textId="77777777" w:rsidR="00276D75" w:rsidRPr="004A5C85" w:rsidRDefault="00276D75" w:rsidP="00276D75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595475" w14:textId="77777777" w:rsidR="00276D75" w:rsidRPr="004A5C85" w:rsidRDefault="00276D75" w:rsidP="00276D7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D0A0D62" w14:textId="77777777" w:rsidR="00276D75" w:rsidRPr="004A5C85" w:rsidRDefault="00276D75" w:rsidP="00276D75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5B02C42" w14:textId="77777777" w:rsidR="00276D75" w:rsidRPr="004A5C85" w:rsidRDefault="00276D75" w:rsidP="00276D7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29EE102" w14:textId="77777777" w:rsidR="00276D75" w:rsidRPr="004A5C85" w:rsidRDefault="00276D7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42AB51D" w14:textId="77777777" w:rsidR="00276D75" w:rsidRPr="004A5C85" w:rsidRDefault="00276D7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572D389" w14:textId="77777777" w:rsidR="00276D75" w:rsidRPr="004A5C85" w:rsidRDefault="00276D7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688B" w:rsidRPr="004A5C85" w14:paraId="685036E7" w14:textId="77777777" w:rsidTr="008F5C0A">
        <w:tc>
          <w:tcPr>
            <w:tcW w:w="2008" w:type="pct"/>
          </w:tcPr>
          <w:p w14:paraId="6FF03003" w14:textId="77777777" w:rsidR="00276D75" w:rsidRPr="004A5C85" w:rsidRDefault="00276D75" w:rsidP="00BB5AD3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</w:t>
            </w:r>
            <w:r w:rsidR="002057C8"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จะรับรู้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4" w:type="pct"/>
          </w:tcPr>
          <w:p w14:paraId="6C6ED2CE" w14:textId="77777777" w:rsidR="00276D75" w:rsidRPr="004A5C85" w:rsidRDefault="00276D75" w:rsidP="00276D75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29A2271" w14:textId="77777777" w:rsidR="00276D75" w:rsidRPr="004A5C85" w:rsidRDefault="00276D75" w:rsidP="00276D7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E2841C3" w14:textId="77777777" w:rsidR="00276D75" w:rsidRPr="004A5C85" w:rsidRDefault="00276D75" w:rsidP="0053688B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6FA14C" w14:textId="77777777" w:rsidR="00276D75" w:rsidRPr="004A5C85" w:rsidRDefault="00276D75" w:rsidP="00276D7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A8B90B7" w14:textId="77777777" w:rsidR="00276D75" w:rsidRPr="004A5C85" w:rsidRDefault="00276D7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3B877B" w14:textId="77777777" w:rsidR="00276D75" w:rsidRPr="004A5C85" w:rsidRDefault="00276D7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C97311" w14:textId="77777777" w:rsidR="00276D75" w:rsidRPr="004A5C85" w:rsidRDefault="00276D7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0C53BC5D" w14:textId="77777777" w:rsidTr="008F5C0A">
        <w:tc>
          <w:tcPr>
            <w:tcW w:w="2008" w:type="pct"/>
          </w:tcPr>
          <w:p w14:paraId="09DC181F" w14:textId="77777777" w:rsidR="00AB44C4" w:rsidRPr="004A5C85" w:rsidRDefault="00AB44C4" w:rsidP="00BB5AD3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B9606B2" w14:textId="47B19E96" w:rsidR="00AB44C4" w:rsidRPr="004A5C85" w:rsidRDefault="00AB44C4" w:rsidP="00AB44C4">
            <w:pPr>
              <w:pStyle w:val="BodyText"/>
              <w:tabs>
                <w:tab w:val="decimal" w:pos="79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133.02</w:t>
            </w:r>
          </w:p>
        </w:tc>
        <w:tc>
          <w:tcPr>
            <w:tcW w:w="140" w:type="pct"/>
          </w:tcPr>
          <w:p w14:paraId="258BC5AA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E2ACCEB" w14:textId="77777777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133.0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4B043C1F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C8348B3" w14:textId="1163FE2C" w:rsidR="00AB44C4" w:rsidRPr="004A5C85" w:rsidRDefault="00AB44C4" w:rsidP="00837C1B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88FA41" w14:textId="77777777" w:rsidR="00AB44C4" w:rsidRPr="004A5C85" w:rsidRDefault="00AB44C4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8F579F0" w14:textId="77777777" w:rsidR="00AB44C4" w:rsidRPr="004A5C85" w:rsidRDefault="00AB44C4" w:rsidP="00837C1B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44C4" w:rsidRPr="004A5C85" w14:paraId="3A86906B" w14:textId="77777777" w:rsidTr="008F5C0A">
        <w:tc>
          <w:tcPr>
            <w:tcW w:w="2008" w:type="pct"/>
          </w:tcPr>
          <w:p w14:paraId="036DFCE7" w14:textId="77777777" w:rsidR="00AB44C4" w:rsidRPr="004A5C85" w:rsidRDefault="00AB44C4" w:rsidP="00BB5AD3">
            <w:pPr>
              <w:spacing w:line="240" w:lineRule="auto"/>
              <w:ind w:left="144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รวมรายได้สิทธิการเช่ารอตัดบัญชีจากกิจการที่เกี่ยวข้องกันที่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จะรับรู้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41DBA8F" w14:textId="77777777" w:rsidR="00AB44C4" w:rsidRDefault="00AB44C4" w:rsidP="00AB44C4">
            <w:pPr>
              <w:pStyle w:val="BodyText"/>
              <w:tabs>
                <w:tab w:val="decimal" w:pos="79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D8BD77A" w14:textId="038AC02B" w:rsidR="00AB44C4" w:rsidRPr="004A5C85" w:rsidRDefault="00AB44C4" w:rsidP="00AB44C4">
            <w:pPr>
              <w:pStyle w:val="BodyText"/>
              <w:tabs>
                <w:tab w:val="decimal" w:pos="79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133.02</w:t>
            </w:r>
          </w:p>
        </w:tc>
        <w:tc>
          <w:tcPr>
            <w:tcW w:w="140" w:type="pct"/>
          </w:tcPr>
          <w:p w14:paraId="68D62794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AB944CF" w14:textId="77777777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</w:p>
          <w:p w14:paraId="3091B68E" w14:textId="77777777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61153B14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41A932F" w14:textId="77777777" w:rsidR="00AB44C4" w:rsidRPr="004A5C85" w:rsidRDefault="00AB44C4" w:rsidP="00837C1B">
            <w:pPr>
              <w:pStyle w:val="BodyText"/>
              <w:tabs>
                <w:tab w:val="decimal" w:pos="519"/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8851C6" w14:textId="4A8D4A90" w:rsidR="00AB44C4" w:rsidRPr="004A5C85" w:rsidRDefault="00AB44C4" w:rsidP="00837C1B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6B5D4CC" w14:textId="77777777" w:rsidR="00AB44C4" w:rsidRPr="004A5C85" w:rsidRDefault="00AB44C4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8B174F7" w14:textId="77777777" w:rsidR="00AB44C4" w:rsidRPr="004A5C85" w:rsidRDefault="00AB44C4" w:rsidP="00837C1B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E12649" w14:textId="77777777" w:rsidR="00AB44C4" w:rsidRPr="004A5C85" w:rsidRDefault="00AB44C4" w:rsidP="00837C1B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6606E" w:rsidRPr="004A5C85" w14:paraId="1B469615" w14:textId="77777777" w:rsidTr="008F5C0A">
        <w:tc>
          <w:tcPr>
            <w:tcW w:w="2008" w:type="pct"/>
          </w:tcPr>
          <w:p w14:paraId="2C367548" w14:textId="77777777" w:rsidR="0056606E" w:rsidRPr="004A5C85" w:rsidRDefault="0056606E" w:rsidP="00AB44C4">
            <w:pPr>
              <w:spacing w:line="240" w:lineRule="auto"/>
              <w:ind w:left="144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03E0321" w14:textId="77777777" w:rsidR="0056606E" w:rsidRDefault="0056606E" w:rsidP="00AB44C4">
            <w:pPr>
              <w:pStyle w:val="BodyText"/>
              <w:tabs>
                <w:tab w:val="decimal" w:pos="79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60AD6C4" w14:textId="77777777" w:rsidR="0056606E" w:rsidRPr="004A5C85" w:rsidRDefault="0056606E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8DDE583" w14:textId="77777777" w:rsidR="0056606E" w:rsidRPr="00562097" w:rsidRDefault="0056606E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BA90EE" w14:textId="77777777" w:rsidR="0056606E" w:rsidRPr="004A5C85" w:rsidRDefault="0056606E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756D918" w14:textId="77777777" w:rsidR="0056606E" w:rsidRPr="004A5C85" w:rsidRDefault="0056606E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9D3575F" w14:textId="77777777" w:rsidR="0056606E" w:rsidRPr="004A5C85" w:rsidRDefault="0056606E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BCB8F56" w14:textId="77777777" w:rsidR="0056606E" w:rsidRPr="004A5C85" w:rsidRDefault="0056606E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44C4" w:rsidRPr="004A5C85" w14:paraId="310B3505" w14:textId="77777777" w:rsidTr="008F5C0A">
        <w:tc>
          <w:tcPr>
            <w:tcW w:w="2008" w:type="pct"/>
          </w:tcPr>
          <w:p w14:paraId="575F20CD" w14:textId="77777777" w:rsidR="00AB44C4" w:rsidRPr="004A5C85" w:rsidRDefault="00AB44C4" w:rsidP="007F61CE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654" w:type="pct"/>
          </w:tcPr>
          <w:p w14:paraId="777A40B2" w14:textId="77777777" w:rsidR="00AB44C4" w:rsidRPr="004A5C85" w:rsidRDefault="00AB44C4" w:rsidP="00AB44C4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10DFE8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A6A88D8" w14:textId="77777777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4109DD6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C83ECA4" w14:textId="77777777" w:rsidR="00AB44C4" w:rsidRPr="004A5C85" w:rsidRDefault="00AB44C4" w:rsidP="00AB44C4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C1A1783" w14:textId="77777777" w:rsidR="00AB44C4" w:rsidRPr="004A5C85" w:rsidRDefault="00AB44C4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004BE73" w14:textId="77777777" w:rsidR="00AB44C4" w:rsidRPr="004A5C85" w:rsidRDefault="00AB44C4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4C4" w:rsidRPr="004A5C85" w14:paraId="6B3246CD" w14:textId="77777777" w:rsidTr="008F5C0A">
        <w:tc>
          <w:tcPr>
            <w:tcW w:w="2008" w:type="pct"/>
          </w:tcPr>
          <w:p w14:paraId="3919BC01" w14:textId="77777777" w:rsidR="00AB44C4" w:rsidRPr="004A5C85" w:rsidRDefault="00AB44C4" w:rsidP="00C5671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B4E5605" w14:textId="159737E3" w:rsidR="00AB44C4" w:rsidRPr="004A5C85" w:rsidRDefault="00AB44C4" w:rsidP="00AB44C4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1526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3F5F9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40" w:type="pct"/>
          </w:tcPr>
          <w:p w14:paraId="7746C79E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164F560" w14:textId="07331491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sz w:val="30"/>
                <w:szCs w:val="30"/>
              </w:rPr>
              <w:t>2,78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62097">
              <w:rPr>
                <w:rFonts w:ascii="Angsana New" w:hAnsi="Angsana New" w:cs="Angsana New"/>
                <w:sz w:val="30"/>
                <w:szCs w:val="30"/>
              </w:rPr>
              <w:t>.6</w:t>
            </w:r>
            <w:r w:rsidR="00D93C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4926632E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0B7A690" w14:textId="24737792" w:rsidR="00AB44C4" w:rsidRPr="004A5C85" w:rsidRDefault="00AB44C4" w:rsidP="00AB44C4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07DCDC4" w14:textId="77777777" w:rsidR="00AB44C4" w:rsidRPr="004A5C85" w:rsidRDefault="00AB44C4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54B7772" w14:textId="77777777" w:rsidR="00AB44C4" w:rsidRPr="004A5C85" w:rsidRDefault="00AB44C4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44C4" w:rsidRPr="004A5C85" w14:paraId="1F6932BC" w14:textId="77777777" w:rsidTr="008F5C0A">
        <w:tc>
          <w:tcPr>
            <w:tcW w:w="2008" w:type="pct"/>
          </w:tcPr>
          <w:p w14:paraId="02D30B8E" w14:textId="77777777" w:rsidR="00AB44C4" w:rsidRPr="004A5C85" w:rsidRDefault="00AB44C4" w:rsidP="0086039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รวมรายได้สิทธิการเช่ารอตัดบัญชีจากกิจการ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ที่เกี่ยวข้องกันส่วนที่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จะรับรู้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หลังจากหนึ่งปี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73942745" w14:textId="77777777" w:rsidR="00AB44C4" w:rsidRDefault="00AB44C4" w:rsidP="00AB44C4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6EFB68" w14:textId="2FC42191" w:rsidR="00AB44C4" w:rsidRPr="004A5C85" w:rsidRDefault="00A15264" w:rsidP="00AB44C4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3F5F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40" w:type="pct"/>
          </w:tcPr>
          <w:p w14:paraId="3DAFC729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1B783C8C" w14:textId="77777777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B799BA" w14:textId="4A596C4E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</w:t>
            </w:r>
            <w:r w:rsidR="009E60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.6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49170BB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7CBEE384" w14:textId="77777777" w:rsidR="00AB44C4" w:rsidRPr="004A5C85" w:rsidRDefault="00AB44C4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14:paraId="2A9E68A9" w14:textId="422B4A18" w:rsidR="00AB44C4" w:rsidRPr="004A5C85" w:rsidRDefault="00AB44C4" w:rsidP="00AB44C4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A21F41D" w14:textId="77777777" w:rsidR="00AB44C4" w:rsidRPr="004A5C85" w:rsidRDefault="00AB44C4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239EB269" w14:textId="77777777" w:rsidR="00AB44C4" w:rsidRPr="004A5C85" w:rsidRDefault="00AB44C4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2F30A0" w14:textId="77777777" w:rsidR="00AB44C4" w:rsidRPr="004A5C85" w:rsidRDefault="00AB44C4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B44C4" w:rsidRPr="004A5C85" w14:paraId="314276F0" w14:textId="77777777" w:rsidTr="008F5C0A">
        <w:tc>
          <w:tcPr>
            <w:tcW w:w="2008" w:type="pct"/>
          </w:tcPr>
          <w:p w14:paraId="21CC0A26" w14:textId="77777777" w:rsidR="00AB44C4" w:rsidRPr="004A5C85" w:rsidRDefault="00AB44C4" w:rsidP="00860391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BAE21F5" w14:textId="5AC68530" w:rsidR="00AB44C4" w:rsidRPr="004A5C85" w:rsidRDefault="00AB44C4" w:rsidP="00AB44C4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3F5F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6.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525978CA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D7BAD7B" w14:textId="12E57F5A" w:rsidR="00AB44C4" w:rsidRPr="00562097" w:rsidRDefault="00AB44C4" w:rsidP="00AB44C4">
            <w:pPr>
              <w:pStyle w:val="BodyText"/>
              <w:tabs>
                <w:tab w:val="decimal" w:pos="70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562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.6</w:t>
            </w:r>
            <w:r w:rsidR="00D93C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CBB2832" w14:textId="77777777" w:rsidR="00AB44C4" w:rsidRPr="004A5C85" w:rsidRDefault="00AB44C4" w:rsidP="00AB44C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301B7D7" w14:textId="11C66066" w:rsidR="00AB44C4" w:rsidRPr="004A5C85" w:rsidRDefault="00AB44C4" w:rsidP="00AB44C4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F69D5C" w14:textId="77777777" w:rsidR="00AB44C4" w:rsidRPr="004A5C85" w:rsidRDefault="00AB44C4" w:rsidP="00AB44C4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6FF7544" w14:textId="77777777" w:rsidR="00AB44C4" w:rsidRPr="004A5C85" w:rsidRDefault="00AB44C4" w:rsidP="00AB44C4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D9A8BB" w14:textId="77777777" w:rsidR="000828F0" w:rsidRPr="004A5C85" w:rsidRDefault="000828F0" w:rsidP="00695F50">
      <w:pPr>
        <w:pStyle w:val="NoSpacing"/>
        <w:rPr>
          <w:rFonts w:ascii="Angsana New" w:hAnsi="Angsana New"/>
          <w:sz w:val="22"/>
        </w:rPr>
      </w:pPr>
    </w:p>
    <w:p w14:paraId="022AFC15" w14:textId="01D8569F" w:rsidR="008A6E1C" w:rsidRPr="00AF61E8" w:rsidRDefault="008A6E1C" w:rsidP="00860391">
      <w:pPr>
        <w:pStyle w:val="BodyText"/>
        <w:tabs>
          <w:tab w:val="left" w:pos="720"/>
        </w:tabs>
        <w:spacing w:after="0"/>
        <w:ind w:left="450" w:right="-4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F61E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มีการเปลี่ยนแปลงอย่างมีสาระสำคัญในระหว่างงวดสามเดือนสิ้นสุดวันที่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31 </w:t>
      </w:r>
      <w:r w:rsidR="00ED04E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2562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มีดังต่อไปนี้</w:t>
      </w:r>
      <w:r w:rsidRPr="00AF61E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4615658E" w14:textId="77777777" w:rsidR="00695F50" w:rsidRPr="004A5C85" w:rsidRDefault="00695F50" w:rsidP="008A6E1C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/>
          <w:sz w:val="22"/>
        </w:rPr>
      </w:pPr>
    </w:p>
    <w:p w14:paraId="59CFF39E" w14:textId="17A30ADF" w:rsidR="00ED04E8" w:rsidRDefault="00ED04E8" w:rsidP="00860391">
      <w:pPr>
        <w:pStyle w:val="BodyText"/>
        <w:numPr>
          <w:ilvl w:val="1"/>
          <w:numId w:val="29"/>
        </w:numPr>
        <w:tabs>
          <w:tab w:val="left" w:pos="450"/>
        </w:tabs>
        <w:spacing w:after="0"/>
        <w:ind w:left="450" w:right="-45" w:hanging="45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F467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64E4BD0A" w14:textId="77777777" w:rsidR="00D44D52" w:rsidRDefault="00D44D52" w:rsidP="00D44D52">
      <w:pPr>
        <w:pStyle w:val="BodyText"/>
        <w:tabs>
          <w:tab w:val="left" w:pos="540"/>
        </w:tabs>
        <w:spacing w:after="0"/>
        <w:ind w:left="540" w:right="-45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9C1D835" w14:textId="36351308" w:rsidR="00ED04E8" w:rsidRDefault="00ED04E8" w:rsidP="00860391">
      <w:pPr>
        <w:pStyle w:val="BodyText"/>
        <w:numPr>
          <w:ilvl w:val="1"/>
          <w:numId w:val="29"/>
        </w:numPr>
        <w:tabs>
          <w:tab w:val="left" w:pos="450"/>
        </w:tabs>
        <w:spacing w:after="0"/>
        <w:ind w:left="450" w:right="-45" w:hanging="45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F6A47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บริษัทย่อยของบริษัทได้ทำสัญญาให้บริการที่ปรึกษากับบริษัทที่เกี่ยวข้องกัน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D27F10D" w14:textId="77777777" w:rsidR="00D44D52" w:rsidRDefault="00D44D52" w:rsidP="00D44D52">
      <w:pPr>
        <w:pStyle w:val="BodyText"/>
        <w:tabs>
          <w:tab w:val="left" w:pos="540"/>
        </w:tabs>
        <w:spacing w:after="0"/>
        <w:ind w:right="-45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DE5CDB5" w14:textId="6FAC5A72" w:rsidR="008A6E1C" w:rsidRPr="007F17BC" w:rsidRDefault="00ED04E8" w:rsidP="00860391">
      <w:pPr>
        <w:pStyle w:val="BodyText"/>
        <w:numPr>
          <w:ilvl w:val="1"/>
          <w:numId w:val="29"/>
        </w:numPr>
        <w:tabs>
          <w:tab w:val="left" w:pos="450"/>
        </w:tabs>
        <w:spacing w:after="0"/>
        <w:ind w:left="450" w:right="-45" w:hanging="45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F6A47">
        <w:rPr>
          <w:rFonts w:ascii="Angsana New" w:hAnsi="Angsana New" w:cs="Angsana New" w:hint="cs"/>
          <w:sz w:val="30"/>
          <w:szCs w:val="30"/>
          <w:cs/>
        </w:rPr>
        <w:t>บริษัทย่อยของบริษัทได้ทำสัญญาให้บริการงานด้านการตลาดและขายสื่อโฆษณา</w:t>
      </w:r>
      <w:r w:rsidRPr="00DF6A47">
        <w:rPr>
          <w:rFonts w:ascii="Angsana New" w:hAnsi="Angsana New"/>
          <w:sz w:val="30"/>
          <w:szCs w:val="30"/>
          <w:cs/>
        </w:rPr>
        <w:t xml:space="preserve"> </w:t>
      </w:r>
      <w:r w:rsidRPr="00DF6A47">
        <w:rPr>
          <w:rFonts w:ascii="Angsana New" w:hAnsi="Angsana New" w:cs="Angsana New" w:hint="cs"/>
          <w:sz w:val="30"/>
          <w:szCs w:val="30"/>
          <w:cs/>
        </w:rPr>
        <w:t>ตลอดจนให้บริการในการวางแผนและดำเนินการเพื่อประโยชน์ตามวัตถุประสงค์ข้างต้นกับบริษัทที่เกี่ยวข้องกันแห่งหนึ่ง</w:t>
      </w:r>
      <w:r w:rsidRPr="00DF6A47">
        <w:rPr>
          <w:rFonts w:ascii="Angsana New" w:hAnsi="Angsana New"/>
          <w:sz w:val="30"/>
          <w:szCs w:val="30"/>
          <w:cs/>
        </w:rPr>
        <w:t xml:space="preserve"> </w:t>
      </w:r>
      <w:r w:rsidRPr="00DF6A47">
        <w:rPr>
          <w:rFonts w:ascii="Angsana New" w:hAnsi="Angsana New" w:cs="Angsana New" w:hint="cs"/>
          <w:sz w:val="30"/>
          <w:szCs w:val="30"/>
          <w:cs/>
        </w:rPr>
        <w:t>โดยมีกำหนดระยะเวลาและค่าบริการเป็นราคาที่ตกลงกันตามสัญญา</w:t>
      </w:r>
    </w:p>
    <w:p w14:paraId="50D651E7" w14:textId="4910FAA3" w:rsidR="00ED04E8" w:rsidRDefault="00ED04E8" w:rsidP="00695F50">
      <w:pPr>
        <w:pStyle w:val="NoSpacing"/>
        <w:rPr>
          <w:rFonts w:ascii="Angsana New" w:hAnsi="Angsana New"/>
          <w:snapToGrid w:val="0"/>
          <w:sz w:val="22"/>
          <w:lang w:eastAsia="th-TH"/>
        </w:rPr>
      </w:pPr>
    </w:p>
    <w:p w14:paraId="53454D23" w14:textId="77777777" w:rsidR="008F5C0A" w:rsidRDefault="008F5C0A">
      <w:pPr>
        <w:spacing w:line="240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28FBF64" w14:textId="5075D3A5" w:rsidR="00C46D1C" w:rsidRPr="004A5C85" w:rsidRDefault="00C46D1C" w:rsidP="00C46D1C">
      <w:pPr>
        <w:spacing w:line="240" w:lineRule="auto"/>
        <w:ind w:left="540" w:right="-27"/>
        <w:rPr>
          <w:rFonts w:ascii="Angsana New" w:hAnsi="Angsana New"/>
          <w:b/>
          <w:bCs/>
          <w:i/>
          <w:iCs/>
          <w:sz w:val="30"/>
          <w:szCs w:val="30"/>
        </w:rPr>
      </w:pPr>
      <w:r w:rsidRPr="004A5C8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หนี้สินที่อาจเกิดขึ้นกับกิจการที่เกี่ยวข้องกัน</w:t>
      </w:r>
    </w:p>
    <w:p w14:paraId="2FAE22B1" w14:textId="77777777" w:rsidR="00C46D1C" w:rsidRPr="004A5C85" w:rsidRDefault="00C46D1C" w:rsidP="0008695A">
      <w:pPr>
        <w:pStyle w:val="NoSpacing"/>
        <w:rPr>
          <w:rFonts w:ascii="Angsana New" w:hAnsi="Angsana New"/>
          <w:sz w:val="16"/>
          <w:szCs w:val="16"/>
        </w:rPr>
      </w:pPr>
    </w:p>
    <w:p w14:paraId="46759F17" w14:textId="3833892C" w:rsidR="00C46D1C" w:rsidRPr="004A5C85" w:rsidRDefault="00C46D1C" w:rsidP="00C46D1C">
      <w:pPr>
        <w:widowControl w:val="0"/>
        <w:spacing w:line="240" w:lineRule="auto"/>
        <w:ind w:left="547" w:right="14" w:hanging="547"/>
        <w:rPr>
          <w:rFonts w:ascii="Angsana New" w:hAnsi="Angsana New"/>
          <w:snapToGrid w:val="0"/>
          <w:sz w:val="30"/>
          <w:szCs w:val="30"/>
          <w:lang w:eastAsia="th-TH"/>
        </w:rPr>
      </w:pPr>
      <w:r w:rsidRPr="004A5C85">
        <w:rPr>
          <w:rFonts w:ascii="Angsana New" w:hAnsi="Angsana New"/>
          <w:snapToGrid w:val="0"/>
          <w:sz w:val="30"/>
          <w:szCs w:val="30"/>
          <w:lang w:eastAsia="th-TH"/>
        </w:rPr>
        <w:tab/>
      </w:r>
      <w:r w:rsidRPr="004A5C85">
        <w:rPr>
          <w:rFonts w:ascii="Angsana New" w:hAnsi="Angsana New"/>
          <w:snapToGrid w:val="0"/>
          <w:sz w:val="30"/>
          <w:szCs w:val="30"/>
          <w:cs/>
          <w:lang w:eastAsia="th-TH"/>
        </w:rPr>
        <w:t>ณ วันที่</w:t>
      </w:r>
      <w:r w:rsidRPr="004A5C85">
        <w:rPr>
          <w:rFonts w:ascii="Angsana New" w:hAnsi="Angsana New"/>
          <w:sz w:val="30"/>
          <w:szCs w:val="30"/>
        </w:rPr>
        <w:t xml:space="preserve"> 3</w:t>
      </w:r>
      <w:r w:rsidR="00883CF9" w:rsidRPr="004A5C85">
        <w:rPr>
          <w:rFonts w:ascii="Angsana New" w:hAnsi="Angsana New"/>
          <w:sz w:val="30"/>
          <w:szCs w:val="30"/>
        </w:rPr>
        <w:t xml:space="preserve">1 </w:t>
      </w:r>
      <w:r w:rsidR="00883CF9" w:rsidRPr="004A5C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A5C85">
        <w:rPr>
          <w:rFonts w:ascii="Angsana New" w:hAnsi="Angsana New"/>
          <w:sz w:val="30"/>
          <w:szCs w:val="30"/>
        </w:rPr>
        <w:t>2</w:t>
      </w:r>
      <w:r w:rsidR="00030A6B">
        <w:rPr>
          <w:rFonts w:ascii="Angsana New" w:hAnsi="Angsana New"/>
          <w:sz w:val="30"/>
          <w:szCs w:val="30"/>
        </w:rPr>
        <w:t>5</w:t>
      </w:r>
      <w:r w:rsidRPr="004A5C85">
        <w:rPr>
          <w:rFonts w:ascii="Angsana New" w:hAnsi="Angsana New"/>
          <w:sz w:val="30"/>
          <w:szCs w:val="30"/>
        </w:rPr>
        <w:t>6</w:t>
      </w:r>
      <w:r w:rsidR="00030A6B">
        <w:rPr>
          <w:rFonts w:ascii="Angsana New" w:hAnsi="Angsana New"/>
          <w:sz w:val="30"/>
          <w:szCs w:val="30"/>
        </w:rPr>
        <w:t>2</w:t>
      </w:r>
      <w:r w:rsidRPr="004A5C8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1"/>
        <w:gridCol w:w="1800"/>
        <w:gridCol w:w="270"/>
        <w:gridCol w:w="1980"/>
      </w:tblGrid>
      <w:tr w:rsidR="00C46D1C" w:rsidRPr="004A5C85" w14:paraId="09007E01" w14:textId="77777777" w:rsidTr="00295584">
        <w:tc>
          <w:tcPr>
            <w:tcW w:w="5121" w:type="dxa"/>
          </w:tcPr>
          <w:p w14:paraId="2640F49D" w14:textId="77777777" w:rsidR="00C46D1C" w:rsidRPr="004A5C85" w:rsidRDefault="00181A03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napToGrid w:val="0"/>
                <w:sz w:val="22"/>
                <w:lang w:eastAsia="th-TH"/>
              </w:rPr>
              <w:br w:type="page"/>
            </w:r>
            <w:r w:rsidR="00C46D1C" w:rsidRPr="004A5C8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F4E51B" w14:textId="77777777" w:rsidR="00C46D1C" w:rsidRPr="004A5C85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62060DE1" w14:textId="77777777" w:rsidR="00C46D1C" w:rsidRPr="004A5C85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4F5F1C" w14:textId="77777777" w:rsidR="00C46D1C" w:rsidRPr="004A5C85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วงเงินที่บริษัทย่อยใช้ไป</w:t>
            </w:r>
          </w:p>
        </w:tc>
      </w:tr>
      <w:tr w:rsidR="00C46D1C" w:rsidRPr="004A5C85" w14:paraId="09B840C9" w14:textId="77777777" w:rsidTr="00295584">
        <w:tc>
          <w:tcPr>
            <w:tcW w:w="5121" w:type="dxa"/>
          </w:tcPr>
          <w:p w14:paraId="72EEB51E" w14:textId="77777777" w:rsidR="00C46D1C" w:rsidRPr="004A5C85" w:rsidRDefault="00C46D1C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14:paraId="4AA7280C" w14:textId="77777777" w:rsidR="00C46D1C" w:rsidRPr="004A5C85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A5C8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B44C4" w:rsidRPr="004A5C85" w14:paraId="09CD68E9" w14:textId="77777777" w:rsidTr="00295584">
        <w:tc>
          <w:tcPr>
            <w:tcW w:w="5121" w:type="dxa"/>
          </w:tcPr>
          <w:p w14:paraId="7C9A0C1F" w14:textId="77777777" w:rsidR="00AB44C4" w:rsidRPr="004A5C85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3CD00ECD" w14:textId="31DE2260" w:rsidR="00AB44C4" w:rsidRPr="004A5C85" w:rsidRDefault="00AB44C4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66.82</w:t>
            </w:r>
          </w:p>
        </w:tc>
        <w:tc>
          <w:tcPr>
            <w:tcW w:w="270" w:type="dxa"/>
          </w:tcPr>
          <w:p w14:paraId="14D4ACF6" w14:textId="77777777" w:rsidR="00AB44C4" w:rsidRPr="004A5C85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FC0EB7" w14:textId="31D997D7" w:rsidR="00AB44C4" w:rsidRPr="004A5C85" w:rsidRDefault="00AB44C4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10.83</w:t>
            </w:r>
          </w:p>
        </w:tc>
      </w:tr>
      <w:tr w:rsidR="00AB44C4" w:rsidRPr="004A5C85" w14:paraId="551E8D33" w14:textId="77777777" w:rsidTr="00295584">
        <w:tc>
          <w:tcPr>
            <w:tcW w:w="5121" w:type="dxa"/>
          </w:tcPr>
          <w:p w14:paraId="283E71BC" w14:textId="77777777" w:rsidR="00AB44C4" w:rsidRPr="004A5C85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7E9E10E2" w14:textId="03A2DA37" w:rsidR="00AB44C4" w:rsidRPr="004A5C85" w:rsidRDefault="00AB44C4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1,664.44</w:t>
            </w:r>
          </w:p>
        </w:tc>
        <w:tc>
          <w:tcPr>
            <w:tcW w:w="270" w:type="dxa"/>
          </w:tcPr>
          <w:p w14:paraId="10FABB45" w14:textId="77777777" w:rsidR="00AB44C4" w:rsidRPr="004A5C85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EF01A2" w14:textId="199A31EC" w:rsidR="00AB44C4" w:rsidRPr="004A5C85" w:rsidRDefault="00AB44C4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18.95</w:t>
            </w:r>
          </w:p>
        </w:tc>
      </w:tr>
    </w:tbl>
    <w:p w14:paraId="097F72BA" w14:textId="77777777" w:rsidR="003B252B" w:rsidRPr="004A5C85" w:rsidRDefault="003B252B" w:rsidP="00AB6842">
      <w:pPr>
        <w:spacing w:line="240" w:lineRule="auto"/>
        <w:ind w:left="540" w:right="-27"/>
        <w:rPr>
          <w:rFonts w:ascii="Angsana New" w:hAnsi="Angsana New"/>
          <w:sz w:val="22"/>
        </w:rPr>
      </w:pPr>
    </w:p>
    <w:p w14:paraId="7ADFA731" w14:textId="4EC98834" w:rsidR="00337F1E" w:rsidRDefault="00337F1E" w:rsidP="00756A28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after="240" w:line="240" w:lineRule="auto"/>
        <w:ind w:left="540" w:right="-43"/>
        <w:rPr>
          <w:rFonts w:ascii="Angsana New" w:hAnsi="Angsana New"/>
          <w:bCs/>
          <w:sz w:val="30"/>
          <w:szCs w:val="30"/>
        </w:rPr>
      </w:pPr>
      <w:r w:rsidRPr="00337F1E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7E0C15">
        <w:rPr>
          <w:rFonts w:ascii="Angsana New" w:hAnsi="Angsana New" w:hint="cs"/>
          <w:bCs/>
          <w:sz w:val="30"/>
          <w:szCs w:val="30"/>
          <w:cs/>
        </w:rPr>
        <w:t>ชั่วคราว</w:t>
      </w:r>
    </w:p>
    <w:p w14:paraId="17350F51" w14:textId="2EC96033" w:rsidR="00203635" w:rsidRPr="00203635" w:rsidRDefault="00203635" w:rsidP="00203635">
      <w:pPr>
        <w:pStyle w:val="ListParagraph"/>
        <w:tabs>
          <w:tab w:val="left" w:pos="720"/>
        </w:tabs>
        <w:ind w:left="540" w:right="-45"/>
        <w:rPr>
          <w:rFonts w:ascii="Angsana New" w:hAnsi="Angsana New"/>
          <w:sz w:val="30"/>
          <w:szCs w:val="30"/>
        </w:rPr>
      </w:pPr>
      <w:r w:rsidRPr="00203635">
        <w:rPr>
          <w:rFonts w:ascii="Angsana New" w:hAnsi="Angsana New" w:hint="cs"/>
          <w:sz w:val="30"/>
          <w:szCs w:val="30"/>
          <w:cs/>
        </w:rPr>
        <w:t>รายการเคลื่อนไหวในระหว่างงวดสามเดือนสิ้นสุดวันที่</w:t>
      </w:r>
      <w:r w:rsidRPr="00203635">
        <w:rPr>
          <w:rFonts w:ascii="Angsana New" w:hAnsi="Angsana New"/>
          <w:sz w:val="30"/>
          <w:szCs w:val="30"/>
        </w:rPr>
        <w:t xml:space="preserve"> 31 </w:t>
      </w:r>
      <w:r w:rsidRPr="00203635">
        <w:rPr>
          <w:rFonts w:ascii="Angsana New" w:hAnsi="Angsana New" w:hint="cs"/>
          <w:sz w:val="30"/>
          <w:szCs w:val="30"/>
          <w:cs/>
        </w:rPr>
        <w:t>ธันวาคม 2562 ของตราสารทุนที่อยู่ในความต้องการของตลาดมีดังนี้</w:t>
      </w:r>
    </w:p>
    <w:p w14:paraId="6999609A" w14:textId="77777777" w:rsidR="00203635" w:rsidRPr="00203635" w:rsidRDefault="00203635" w:rsidP="00203635">
      <w:pPr>
        <w:tabs>
          <w:tab w:val="left" w:pos="720"/>
        </w:tabs>
        <w:ind w:right="-45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03635" w:rsidRPr="003E2B0D" w14:paraId="45963483" w14:textId="77777777" w:rsidTr="00203635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C1BED68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6F731E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CA0128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33F47E18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3635" w:rsidRPr="003E2B0D" w14:paraId="0FF3407E" w14:textId="77777777" w:rsidTr="00203635">
        <w:trPr>
          <w:tblHeader/>
        </w:trPr>
        <w:tc>
          <w:tcPr>
            <w:tcW w:w="2340" w:type="dxa"/>
            <w:shd w:val="clear" w:color="auto" w:fill="auto"/>
            <w:vAlign w:val="bottom"/>
            <w:hideMark/>
          </w:tcPr>
          <w:p w14:paraId="2E695E9B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B5F320F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2E102372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14:paraId="3C2C968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5973872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655D35DE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3E8784A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85B8546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7A14B8D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803742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078C05F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21CD89A2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6525C87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5887B68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03635" w:rsidRPr="003E2B0D" w14:paraId="6CA34423" w14:textId="77777777" w:rsidTr="00A21FC4">
        <w:trPr>
          <w:tblHeader/>
        </w:trPr>
        <w:tc>
          <w:tcPr>
            <w:tcW w:w="2340" w:type="dxa"/>
            <w:vAlign w:val="bottom"/>
          </w:tcPr>
          <w:p w14:paraId="01FDD10F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149D12B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7EA1241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39CAF17E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E2B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399F4A18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EEA462C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6C92DC7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5920192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3F71738A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7E6A397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4C2B7D3F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3B70ACD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203635" w:rsidRPr="003E2B0D" w14:paraId="6B54F766" w14:textId="77777777" w:rsidTr="00A21FC4">
        <w:trPr>
          <w:tblHeader/>
        </w:trPr>
        <w:tc>
          <w:tcPr>
            <w:tcW w:w="2340" w:type="dxa"/>
          </w:tcPr>
          <w:p w14:paraId="4E79EDF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AB3BA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621C5978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14:paraId="74A14EB2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635" w:rsidRPr="003E2B0D" w14:paraId="0D4823A4" w14:textId="77777777" w:rsidTr="00A21FC4">
        <w:tc>
          <w:tcPr>
            <w:tcW w:w="2340" w:type="dxa"/>
            <w:hideMark/>
          </w:tcPr>
          <w:p w14:paraId="35A40442" w14:textId="77777777" w:rsidR="00203635" w:rsidRPr="003E2B0D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704429B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2017E92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E614AEF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4668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5E204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D086E4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77C502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71B82EB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57A454A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EC11281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EFCAE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3635" w:rsidRPr="003E2B0D" w14:paraId="43B797FC" w14:textId="77777777" w:rsidTr="00A21FC4">
        <w:tc>
          <w:tcPr>
            <w:tcW w:w="2340" w:type="dxa"/>
            <w:hideMark/>
          </w:tcPr>
          <w:p w14:paraId="238BF9A3" w14:textId="77777777" w:rsidR="00203635" w:rsidRPr="003E2B0D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990" w:type="dxa"/>
          </w:tcPr>
          <w:p w14:paraId="4BF4986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186F452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hideMark/>
          </w:tcPr>
          <w:p w14:paraId="3157A5E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8"/>
                <w:tab w:val="left" w:pos="816"/>
              </w:tabs>
              <w:spacing w:line="240" w:lineRule="auto"/>
              <w:ind w:left="-95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sz w:val="30"/>
                <w:szCs w:val="30"/>
              </w:rPr>
              <w:t>16.00</w:t>
            </w:r>
          </w:p>
        </w:tc>
        <w:tc>
          <w:tcPr>
            <w:tcW w:w="236" w:type="dxa"/>
          </w:tcPr>
          <w:p w14:paraId="0A84B75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07B0FF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sz w:val="30"/>
                <w:szCs w:val="30"/>
              </w:rPr>
              <w:t>3,530.24</w:t>
            </w:r>
          </w:p>
        </w:tc>
        <w:tc>
          <w:tcPr>
            <w:tcW w:w="235" w:type="dxa"/>
          </w:tcPr>
          <w:p w14:paraId="2C212AA6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hideMark/>
          </w:tcPr>
          <w:p w14:paraId="0F6DFA50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decimal" w:pos="468"/>
              </w:tabs>
              <w:spacing w:line="240" w:lineRule="auto"/>
              <w:ind w:left="-7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>(1</w:t>
            </w:r>
            <w:r w:rsidRPr="003E2B0D">
              <w:rPr>
                <w:rFonts w:asciiTheme="majorBidi" w:hAnsiTheme="majorBidi" w:cstheme="majorBidi"/>
                <w:sz w:val="30"/>
                <w:szCs w:val="30"/>
              </w:rPr>
              <w:t>69.81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09287C4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hideMark/>
          </w:tcPr>
          <w:p w14:paraId="7134B49A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sz w:val="30"/>
                <w:szCs w:val="30"/>
              </w:rPr>
              <w:t>9.98</w:t>
            </w:r>
          </w:p>
        </w:tc>
        <w:tc>
          <w:tcPr>
            <w:tcW w:w="235" w:type="dxa"/>
          </w:tcPr>
          <w:p w14:paraId="0E01635C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664D6F66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sz w:val="30"/>
                <w:szCs w:val="30"/>
              </w:rPr>
              <w:t>3,386.41</w:t>
            </w:r>
          </w:p>
        </w:tc>
      </w:tr>
      <w:tr w:rsidR="00203635" w:rsidRPr="003E2B0D" w14:paraId="31C0D4B8" w14:textId="77777777" w:rsidTr="00A21FC4">
        <w:tc>
          <w:tcPr>
            <w:tcW w:w="2340" w:type="dxa"/>
            <w:hideMark/>
          </w:tcPr>
          <w:p w14:paraId="754E8904" w14:textId="77777777" w:rsidR="00203635" w:rsidRPr="003E2B0D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0EB62E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413EFD5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97A8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8"/>
                <w:tab w:val="left" w:pos="816"/>
              </w:tabs>
              <w:spacing w:line="240" w:lineRule="auto"/>
              <w:ind w:left="-95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16.00</w:t>
            </w:r>
          </w:p>
        </w:tc>
        <w:tc>
          <w:tcPr>
            <w:tcW w:w="236" w:type="dxa"/>
          </w:tcPr>
          <w:p w14:paraId="3D2F3071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6221E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DBADC3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49E8F74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F249C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2706368F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67D3CE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35671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3,386.41</w:t>
            </w:r>
          </w:p>
        </w:tc>
      </w:tr>
    </w:tbl>
    <w:p w14:paraId="59D5A9E2" w14:textId="77777777" w:rsidR="00203635" w:rsidRPr="00203635" w:rsidRDefault="00203635" w:rsidP="00203635">
      <w:pPr>
        <w:tabs>
          <w:tab w:val="left" w:pos="720"/>
        </w:tabs>
        <w:ind w:right="-45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03635" w:rsidRPr="003E2B0D" w14:paraId="647FC717" w14:textId="77777777" w:rsidTr="00203635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4E326D4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558A2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1A1CCD0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673B2ED0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35" w:rsidRPr="003E2B0D" w14:paraId="5082E972" w14:textId="77777777" w:rsidTr="00203635">
        <w:trPr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15059BEB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33B42B1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637A3C3E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14:paraId="6365FC5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A8EDCC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35B81D6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34CB5DB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0E990A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7B5F9834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D5F09EA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620C15C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04AC1683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58E8614D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5E9AC46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03635" w14:paraId="41FEECA4" w14:textId="77777777" w:rsidTr="00A21FC4">
        <w:trPr>
          <w:tblHeader/>
        </w:trPr>
        <w:tc>
          <w:tcPr>
            <w:tcW w:w="3060" w:type="dxa"/>
            <w:vAlign w:val="bottom"/>
          </w:tcPr>
          <w:p w14:paraId="4942A975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6BCEB0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BE4FFF7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2B3C9241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E2B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4DC39431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6318E7B4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4D7DBE4E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6BFA8EF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064BE218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282D5B1B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6F0CF0F9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5E857C50" w14:textId="77777777" w:rsidR="00203635" w:rsidRPr="003E2B0D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2B0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203635" w14:paraId="372C0C97" w14:textId="77777777" w:rsidTr="00A21FC4">
        <w:trPr>
          <w:tblHeader/>
        </w:trPr>
        <w:tc>
          <w:tcPr>
            <w:tcW w:w="3060" w:type="dxa"/>
          </w:tcPr>
          <w:p w14:paraId="6BC938C6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940509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4691DC8C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14:paraId="64C6BC20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635" w14:paraId="477DB2BF" w14:textId="77777777" w:rsidTr="00A21FC4">
        <w:tc>
          <w:tcPr>
            <w:tcW w:w="3060" w:type="dxa"/>
            <w:hideMark/>
          </w:tcPr>
          <w:p w14:paraId="2FEBC516" w14:textId="77777777" w:rsidR="00203635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02F4BABB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1AC5454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B2BDD6E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A974D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EB4F13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645472C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AC83075" w14:textId="77777777" w:rsidR="00203635" w:rsidRDefault="00203635" w:rsidP="00A21FC4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CF7F1A9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EFED5A7" w14:textId="77777777" w:rsidR="00203635" w:rsidRDefault="00203635" w:rsidP="00A21FC4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1577237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C555E9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3635" w14:paraId="3BEFF8D3" w14:textId="77777777" w:rsidTr="00A21FC4">
        <w:tc>
          <w:tcPr>
            <w:tcW w:w="3060" w:type="dxa"/>
            <w:hideMark/>
          </w:tcPr>
          <w:p w14:paraId="3C3F20D4" w14:textId="77777777" w:rsidR="00203635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270" w:type="dxa"/>
          </w:tcPr>
          <w:p w14:paraId="5CDB3DE1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61E1CAE9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hideMark/>
          </w:tcPr>
          <w:p w14:paraId="2E32353F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17B3E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051CCB2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3,518.60</w:t>
            </w:r>
          </w:p>
        </w:tc>
        <w:tc>
          <w:tcPr>
            <w:tcW w:w="235" w:type="dxa"/>
          </w:tcPr>
          <w:p w14:paraId="7D2693F7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hideMark/>
          </w:tcPr>
          <w:p w14:paraId="4C0759A0" w14:textId="77777777" w:rsidR="00203635" w:rsidRDefault="00203635" w:rsidP="00A21FC4">
            <w:pPr>
              <w:tabs>
                <w:tab w:val="clear" w:pos="227"/>
                <w:tab w:val="clear" w:pos="454"/>
                <w:tab w:val="decimal" w:pos="468"/>
              </w:tabs>
              <w:spacing w:line="240" w:lineRule="auto"/>
              <w:ind w:left="-7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69.81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106225F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hideMark/>
          </w:tcPr>
          <w:p w14:paraId="736168C8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9.98</w:t>
            </w:r>
          </w:p>
        </w:tc>
        <w:tc>
          <w:tcPr>
            <w:tcW w:w="235" w:type="dxa"/>
          </w:tcPr>
          <w:p w14:paraId="7AFDAB6D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70A66EA7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3,358.77</w:t>
            </w:r>
          </w:p>
        </w:tc>
      </w:tr>
      <w:tr w:rsidR="00203635" w14:paraId="64CD3AAF" w14:textId="77777777" w:rsidTr="00A21FC4">
        <w:tc>
          <w:tcPr>
            <w:tcW w:w="3060" w:type="dxa"/>
            <w:hideMark/>
          </w:tcPr>
          <w:p w14:paraId="00298FBF" w14:textId="77777777" w:rsidR="00203635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57C44BD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1B65E2E7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BE6A6C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05750B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680F99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92B29F1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27F4AF5C" w14:textId="77777777" w:rsidR="00203635" w:rsidRDefault="00203635" w:rsidP="00A21FC4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0F827B9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7B18D319" w14:textId="77777777" w:rsidR="00203635" w:rsidRDefault="00203635" w:rsidP="00A21FC4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2675FB2" w14:textId="77777777" w:rsidR="00203635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CEDBA5" w14:textId="77777777" w:rsidR="00203635" w:rsidRPr="00210CA1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0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3,358.77</w:t>
            </w:r>
          </w:p>
        </w:tc>
      </w:tr>
    </w:tbl>
    <w:p w14:paraId="6B6C480B" w14:textId="77777777" w:rsidR="008F5C0A" w:rsidRDefault="008F5C0A">
      <w:pPr>
        <w:spacing w:line="240" w:lineRule="auto"/>
        <w:jc w:val="left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149548F5" w14:textId="57838403" w:rsidR="003B14EA" w:rsidRPr="004A5C85" w:rsidRDefault="003B14EA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  <w:r w:rsidRPr="004A5C85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</w:p>
    <w:p w14:paraId="3E1CA5D0" w14:textId="77777777" w:rsidR="003B14EA" w:rsidRPr="004A5C85" w:rsidRDefault="003B14EA" w:rsidP="00E03B63">
      <w:pPr>
        <w:pStyle w:val="NoSpacing"/>
        <w:rPr>
          <w:rFonts w:ascii="Angsana New" w:hAnsi="Angsana New"/>
          <w:sz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819"/>
        <w:gridCol w:w="1071"/>
        <w:gridCol w:w="256"/>
        <w:gridCol w:w="1096"/>
        <w:gridCol w:w="243"/>
        <w:gridCol w:w="1001"/>
        <w:gridCol w:w="267"/>
        <w:gridCol w:w="1026"/>
      </w:tblGrid>
      <w:tr w:rsidR="003B14EA" w:rsidRPr="004A5C85" w14:paraId="1FBE3E50" w14:textId="77777777" w:rsidTr="00295584">
        <w:tc>
          <w:tcPr>
            <w:tcW w:w="1859" w:type="pct"/>
          </w:tcPr>
          <w:p w14:paraId="6C11E8FD" w14:textId="77777777" w:rsidR="003B14EA" w:rsidRPr="004A5C85" w:rsidRDefault="003B14EA" w:rsidP="0044574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0624163E" w14:textId="77777777" w:rsidR="003B14EA" w:rsidRPr="004A5C85" w:rsidRDefault="003B14EA" w:rsidP="0044574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31760464" w14:textId="77777777" w:rsidR="003B14EA" w:rsidRPr="004A5C85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7934F31" w14:textId="77777777" w:rsidR="003B14EA" w:rsidRPr="004A5C85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0951BCA2" w14:textId="77777777" w:rsidR="003B14EA" w:rsidRPr="004A5C85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D75" w:rsidRPr="004A5C85" w14:paraId="69D9ABA1" w14:textId="77777777" w:rsidTr="00295584">
        <w:tc>
          <w:tcPr>
            <w:tcW w:w="1859" w:type="pct"/>
          </w:tcPr>
          <w:p w14:paraId="60694406" w14:textId="77777777" w:rsidR="00276D75" w:rsidRPr="004A5C85" w:rsidRDefault="00276D75" w:rsidP="00276D7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638687" w14:textId="77777777" w:rsidR="00276D75" w:rsidRPr="004A5C85" w:rsidRDefault="00276D75" w:rsidP="00276D75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22CB58C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283D80CC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82C9C8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6683D5EB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AB29786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06BD2E2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38614D3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276D75" w:rsidRPr="004A5C85" w14:paraId="042CD182" w14:textId="77777777" w:rsidTr="00295584">
        <w:tc>
          <w:tcPr>
            <w:tcW w:w="1859" w:type="pct"/>
          </w:tcPr>
          <w:p w14:paraId="5E9A3C8B" w14:textId="77777777" w:rsidR="00276D75" w:rsidRPr="004A5C85" w:rsidRDefault="00276D75" w:rsidP="00276D7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118067" w14:textId="77777777" w:rsidR="00276D75" w:rsidRPr="004A5C85" w:rsidRDefault="00276D75" w:rsidP="00276D75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</w:tcPr>
          <w:p w14:paraId="6077DC70" w14:textId="77777777" w:rsidR="00276D75" w:rsidRPr="004A5C85" w:rsidRDefault="00C4731C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9" w:type="pct"/>
          </w:tcPr>
          <w:p w14:paraId="7150998A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C1F2FB4" w14:textId="77777777" w:rsidR="00276D75" w:rsidRPr="004A5C85" w:rsidRDefault="00C4731C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2" w:type="pct"/>
          </w:tcPr>
          <w:p w14:paraId="1375EDE0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E3369EA" w14:textId="77777777" w:rsidR="00276D75" w:rsidRPr="004A5C85" w:rsidRDefault="00C4731C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14:paraId="0573110D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A61C770" w14:textId="77777777" w:rsidR="00276D75" w:rsidRPr="004A5C85" w:rsidRDefault="00C4731C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276D75" w:rsidRPr="004A5C85" w14:paraId="09F8E6E9" w14:textId="77777777" w:rsidTr="00295584">
        <w:tc>
          <w:tcPr>
            <w:tcW w:w="1859" w:type="pct"/>
          </w:tcPr>
          <w:p w14:paraId="466E1615" w14:textId="77777777" w:rsidR="00276D75" w:rsidRPr="004A5C85" w:rsidRDefault="00276D75" w:rsidP="00276D75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85203C4" w14:textId="77777777" w:rsidR="00276D75" w:rsidRPr="004A5C85" w:rsidRDefault="00276D75" w:rsidP="00276D75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4D672B67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D75" w:rsidRPr="004A5C85" w14:paraId="4BED55F0" w14:textId="77777777" w:rsidTr="00295584">
        <w:tc>
          <w:tcPr>
            <w:tcW w:w="1859" w:type="pct"/>
          </w:tcPr>
          <w:p w14:paraId="2CBF3FFA" w14:textId="77777777" w:rsidR="00276D75" w:rsidRPr="004A5C85" w:rsidRDefault="00276D75" w:rsidP="00276D7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45" w:type="pct"/>
          </w:tcPr>
          <w:p w14:paraId="400630AA" w14:textId="77777777" w:rsidR="00276D75" w:rsidRPr="004A5C85" w:rsidRDefault="00276D75" w:rsidP="00276D75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4885B13D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4731C" w:rsidRPr="004A5C85" w14:paraId="68953DCF" w14:textId="77777777" w:rsidTr="00295584">
        <w:tc>
          <w:tcPr>
            <w:tcW w:w="1859" w:type="pct"/>
          </w:tcPr>
          <w:p w14:paraId="6B06BDCA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5" w:type="pct"/>
          </w:tcPr>
          <w:p w14:paraId="7CABD3E8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</w:tcPr>
          <w:p w14:paraId="66ED7047" w14:textId="3A5F7C02" w:rsidR="00C4731C" w:rsidRPr="004A5C85" w:rsidRDefault="00CB0AE1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21.</w:t>
            </w:r>
            <w:r w:rsidR="00823417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39" w:type="pct"/>
          </w:tcPr>
          <w:p w14:paraId="3DF93D84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DB9D61C" w14:textId="77777777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49.84</w:t>
            </w:r>
          </w:p>
        </w:tc>
        <w:tc>
          <w:tcPr>
            <w:tcW w:w="132" w:type="pct"/>
          </w:tcPr>
          <w:p w14:paraId="7D57ABE3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76A1AC1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91182F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5599425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31C" w:rsidRPr="004A5C85" w14:paraId="47B8B4EC" w14:textId="77777777" w:rsidTr="00295584">
        <w:tc>
          <w:tcPr>
            <w:tcW w:w="1859" w:type="pct"/>
          </w:tcPr>
          <w:p w14:paraId="40711D65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5" w:type="pct"/>
          </w:tcPr>
          <w:p w14:paraId="4E817472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5D2190" w14:textId="6F678217" w:rsidR="00C4731C" w:rsidRPr="004A5C85" w:rsidRDefault="00B1615A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224.</w:t>
            </w:r>
            <w:r w:rsidR="0082341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39" w:type="pct"/>
          </w:tcPr>
          <w:p w14:paraId="2ADD7D96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E27A907" w14:textId="77777777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319.69</w:t>
            </w:r>
          </w:p>
        </w:tc>
        <w:tc>
          <w:tcPr>
            <w:tcW w:w="132" w:type="pct"/>
          </w:tcPr>
          <w:p w14:paraId="228C3A9A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8B0DD3D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246F50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74CF172B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31C" w:rsidRPr="004A5C85" w14:paraId="4E9D0596" w14:textId="77777777" w:rsidTr="00295584">
        <w:tc>
          <w:tcPr>
            <w:tcW w:w="1859" w:type="pct"/>
          </w:tcPr>
          <w:p w14:paraId="14019595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BD4326C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69F230A" w14:textId="38FD2883" w:rsidR="00C4731C" w:rsidRPr="004A5C85" w:rsidRDefault="00592774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245.68</w:t>
            </w:r>
          </w:p>
        </w:tc>
        <w:tc>
          <w:tcPr>
            <w:tcW w:w="139" w:type="pct"/>
          </w:tcPr>
          <w:p w14:paraId="12100D41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CD92931" w14:textId="77777777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fldChar w:fldCharType="begin"/>
            </w: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instrText xml:space="preserve"> =SUM(ABOVE) </w:instrText>
            </w: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fldChar w:fldCharType="separate"/>
            </w:r>
            <w:r w:rsidRPr="00562097">
              <w:rPr>
                <w:rFonts w:ascii="Angsana New" w:hAnsi="Angsana New"/>
                <w:noProof/>
                <w:sz w:val="30"/>
                <w:szCs w:val="30"/>
                <w:lang w:val="en-US" w:bidi="th-TH"/>
              </w:rPr>
              <w:t>369.53</w:t>
            </w: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32" w:type="pct"/>
          </w:tcPr>
          <w:p w14:paraId="020E0795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F459D3E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AE439E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464EB21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31C" w:rsidRPr="004A5C85" w14:paraId="415671F5" w14:textId="77777777" w:rsidTr="00295584">
        <w:tc>
          <w:tcPr>
            <w:tcW w:w="1859" w:type="pct"/>
          </w:tcPr>
          <w:p w14:paraId="78EC38F6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5" w:type="pct"/>
          </w:tcPr>
          <w:p w14:paraId="19521DAC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E48FCF6" w14:textId="3CF617F3" w:rsidR="00C4731C" w:rsidRPr="004A5C85" w:rsidRDefault="00162A47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(0.23)</w:t>
            </w:r>
          </w:p>
        </w:tc>
        <w:tc>
          <w:tcPr>
            <w:tcW w:w="139" w:type="pct"/>
          </w:tcPr>
          <w:p w14:paraId="511D7362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1E066EB" w14:textId="77777777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(0.27)</w:t>
            </w:r>
          </w:p>
        </w:tc>
        <w:tc>
          <w:tcPr>
            <w:tcW w:w="132" w:type="pct"/>
          </w:tcPr>
          <w:p w14:paraId="48D929ED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E2A39F2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FDD261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87CA86E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31C" w:rsidRPr="004A5C85" w14:paraId="11C5E1A6" w14:textId="77777777" w:rsidTr="00295584">
        <w:tc>
          <w:tcPr>
            <w:tcW w:w="1859" w:type="pct"/>
          </w:tcPr>
          <w:p w14:paraId="2C5E905B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5" w:type="pct"/>
          </w:tcPr>
          <w:p w14:paraId="42D4D06B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94C7F25" w14:textId="42310A65" w:rsidR="00C4731C" w:rsidRPr="004A5C85" w:rsidRDefault="00162A47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245.</w:t>
            </w:r>
            <w:r w:rsidR="00B161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927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9" w:type="pct"/>
          </w:tcPr>
          <w:p w14:paraId="06B6AC53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8FDA5A0" w14:textId="77777777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369.26</w:t>
            </w:r>
          </w:p>
        </w:tc>
        <w:tc>
          <w:tcPr>
            <w:tcW w:w="132" w:type="pct"/>
          </w:tcPr>
          <w:p w14:paraId="25C7AAD1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77F0D689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6331F7" w14:textId="77777777" w:rsidR="00C4731C" w:rsidRPr="004A5C85" w:rsidRDefault="00C4731C" w:rsidP="00C4731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1180B5A9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4731C" w:rsidRPr="004A5C85" w14:paraId="4893CD46" w14:textId="77777777" w:rsidTr="00295584">
        <w:tc>
          <w:tcPr>
            <w:tcW w:w="1859" w:type="pct"/>
          </w:tcPr>
          <w:p w14:paraId="6F6E5B31" w14:textId="3B94B0E2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45" w:type="pct"/>
          </w:tcPr>
          <w:p w14:paraId="77AD6859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8920C8" w14:textId="77777777" w:rsidR="00C4731C" w:rsidRPr="004A5C85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71BB7BA2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82F408" w14:textId="77777777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7AD8AC3F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6554E8D1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74848D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620DDAE7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31C" w:rsidRPr="004A5C85" w14:paraId="4FC35EA0" w14:textId="77777777" w:rsidTr="00295584">
        <w:tc>
          <w:tcPr>
            <w:tcW w:w="1859" w:type="pct"/>
          </w:tcPr>
          <w:p w14:paraId="6936CBD9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5" w:type="pct"/>
          </w:tcPr>
          <w:p w14:paraId="7637205E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</w:tcPr>
          <w:p w14:paraId="3BE19C80" w14:textId="09FAEC81" w:rsidR="00C4731C" w:rsidRPr="004A5C85" w:rsidRDefault="00CB0AE1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24.01</w:t>
            </w:r>
          </w:p>
        </w:tc>
        <w:tc>
          <w:tcPr>
            <w:tcW w:w="139" w:type="pct"/>
          </w:tcPr>
          <w:p w14:paraId="593DB922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F43700" w14:textId="57A35200" w:rsidR="00C4731C" w:rsidRPr="00562097" w:rsidRDefault="005D34FB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10.93</w:t>
            </w:r>
          </w:p>
        </w:tc>
        <w:tc>
          <w:tcPr>
            <w:tcW w:w="132" w:type="pct"/>
          </w:tcPr>
          <w:p w14:paraId="46EED92F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40EC647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D96257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F9E8790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31C" w:rsidRPr="004A5C85" w14:paraId="31206CF8" w14:textId="77777777" w:rsidTr="00295584">
        <w:tc>
          <w:tcPr>
            <w:tcW w:w="1859" w:type="pct"/>
          </w:tcPr>
          <w:p w14:paraId="15120CA0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5" w:type="pct"/>
          </w:tcPr>
          <w:p w14:paraId="707B0A33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B432995" w14:textId="1C6B992A" w:rsidR="00C4731C" w:rsidRPr="004A5C85" w:rsidRDefault="00162A47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14.2</w:t>
            </w:r>
            <w:r w:rsidR="00592774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39" w:type="pct"/>
          </w:tcPr>
          <w:p w14:paraId="1A9F1811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46AFCF8" w14:textId="76F7BB53" w:rsidR="00C4731C" w:rsidRPr="00562097" w:rsidRDefault="005D34FB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7.31</w:t>
            </w:r>
          </w:p>
        </w:tc>
        <w:tc>
          <w:tcPr>
            <w:tcW w:w="132" w:type="pct"/>
          </w:tcPr>
          <w:p w14:paraId="7777AA28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4C7A83B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8DC842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C486A3C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31C" w:rsidRPr="004A5C85" w14:paraId="1678E7C8" w14:textId="77777777" w:rsidTr="00295584">
        <w:tc>
          <w:tcPr>
            <w:tcW w:w="1859" w:type="pct"/>
          </w:tcPr>
          <w:p w14:paraId="44013298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5" w:type="pct"/>
          </w:tcPr>
          <w:p w14:paraId="7CFEDC83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85E91FD" w14:textId="1E8AA4C1" w:rsidR="00C4731C" w:rsidRPr="004A5C85" w:rsidRDefault="00592774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38.27</w:t>
            </w:r>
          </w:p>
        </w:tc>
        <w:tc>
          <w:tcPr>
            <w:tcW w:w="139" w:type="pct"/>
          </w:tcPr>
          <w:p w14:paraId="3F136F40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679FCA02" w14:textId="0D2430D3" w:rsidR="00C4731C" w:rsidRPr="00562097" w:rsidRDefault="00C4731C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fldChar w:fldCharType="begin"/>
            </w: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instrText xml:space="preserve"> =SUM(ABOVE) </w:instrText>
            </w: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fldChar w:fldCharType="separate"/>
            </w:r>
            <w:r w:rsidR="005D34FB">
              <w:rPr>
                <w:rFonts w:ascii="Angsana New" w:hAnsi="Angsana New"/>
                <w:b/>
                <w:bCs/>
                <w:noProof/>
                <w:sz w:val="30"/>
                <w:szCs w:val="30"/>
                <w:lang w:bidi="th-TH"/>
              </w:rPr>
              <w:t>18.24</w:t>
            </w: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fldChar w:fldCharType="end"/>
            </w:r>
          </w:p>
        </w:tc>
        <w:tc>
          <w:tcPr>
            <w:tcW w:w="132" w:type="pct"/>
          </w:tcPr>
          <w:p w14:paraId="78158DCF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6DEE2B4B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FFC811" w14:textId="77777777" w:rsidR="00C4731C" w:rsidRPr="004A5C85" w:rsidRDefault="00C4731C" w:rsidP="00C4731C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43AB1CB3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4731C" w:rsidRPr="004A5C85" w14:paraId="38C9281D" w14:textId="77777777" w:rsidTr="00295584">
        <w:tc>
          <w:tcPr>
            <w:tcW w:w="1859" w:type="pct"/>
          </w:tcPr>
          <w:p w14:paraId="37609496" w14:textId="77777777" w:rsidR="00C4731C" w:rsidRPr="004A5C85" w:rsidRDefault="00C4731C" w:rsidP="00C4731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5" w:type="pct"/>
          </w:tcPr>
          <w:p w14:paraId="0F31096C" w14:textId="77777777" w:rsidR="00C4731C" w:rsidRPr="004A5C85" w:rsidRDefault="00C4731C" w:rsidP="00C4731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7434049" w14:textId="4ABD7E72" w:rsidR="00C4731C" w:rsidRPr="004A5C85" w:rsidRDefault="00B1615A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283.72</w:t>
            </w:r>
          </w:p>
        </w:tc>
        <w:tc>
          <w:tcPr>
            <w:tcW w:w="139" w:type="pct"/>
          </w:tcPr>
          <w:p w14:paraId="1A06185F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6E1C4E8" w14:textId="6A20AAA9" w:rsidR="00C4731C" w:rsidRPr="00562097" w:rsidRDefault="005D34FB" w:rsidP="00C4731C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387.50</w:t>
            </w:r>
          </w:p>
        </w:tc>
        <w:tc>
          <w:tcPr>
            <w:tcW w:w="132" w:type="pct"/>
          </w:tcPr>
          <w:p w14:paraId="4E4BF4A9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52F5E550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E6B19CF" w14:textId="77777777" w:rsidR="00C4731C" w:rsidRPr="004A5C85" w:rsidRDefault="00C4731C" w:rsidP="00C4731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DC9FBAF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4731C" w:rsidRPr="004A5C85" w14:paraId="21D7DD51" w14:textId="77777777" w:rsidTr="00295584">
        <w:tc>
          <w:tcPr>
            <w:tcW w:w="1859" w:type="pct"/>
          </w:tcPr>
          <w:p w14:paraId="1814BB93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45" w:type="pct"/>
          </w:tcPr>
          <w:p w14:paraId="6E6CC47A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DBA607F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39" w:type="pct"/>
          </w:tcPr>
          <w:p w14:paraId="5214E2CB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64D6CDA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32" w:type="pct"/>
          </w:tcPr>
          <w:p w14:paraId="63559846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65BF8E4B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45" w:type="pct"/>
          </w:tcPr>
          <w:p w14:paraId="00C2BD6C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49E99A79" w14:textId="77777777" w:rsidR="00C4731C" w:rsidRPr="004A5C85" w:rsidRDefault="00C4731C" w:rsidP="00C4731C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</w:tr>
    </w:tbl>
    <w:p w14:paraId="715224B2" w14:textId="77777777" w:rsidR="00F335C4" w:rsidRPr="004A5C85" w:rsidRDefault="00F335C4" w:rsidP="007F6D56">
      <w:pPr>
        <w:pStyle w:val="NoSpacing"/>
        <w:rPr>
          <w:rFonts w:ascii="Angsana New" w:hAnsi="Angsana New"/>
          <w:sz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8"/>
        <w:gridCol w:w="1107"/>
        <w:gridCol w:w="236"/>
        <w:gridCol w:w="1078"/>
        <w:gridCol w:w="260"/>
        <w:gridCol w:w="993"/>
        <w:gridCol w:w="283"/>
        <w:gridCol w:w="983"/>
      </w:tblGrid>
      <w:tr w:rsidR="007F6D56" w:rsidRPr="004A5C85" w14:paraId="7A42E62A" w14:textId="77777777" w:rsidTr="00295584">
        <w:tc>
          <w:tcPr>
            <w:tcW w:w="4258" w:type="dxa"/>
          </w:tcPr>
          <w:p w14:paraId="7756AA4F" w14:textId="77777777" w:rsidR="007F6D56" w:rsidRPr="004A5C85" w:rsidRDefault="007F6D56" w:rsidP="000C29C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52D09D65" w14:textId="77777777" w:rsidR="007F6D56" w:rsidRPr="004A5C85" w:rsidRDefault="007F6D56" w:rsidP="000C29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8331FE8" w14:textId="77777777" w:rsidR="007F6D56" w:rsidRPr="004A5C85" w:rsidRDefault="007F6D56" w:rsidP="000C29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4C5BD68E" w14:textId="77777777" w:rsidR="007F6D56" w:rsidRPr="004A5C85" w:rsidRDefault="007F6D56" w:rsidP="000C29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D75" w:rsidRPr="004A5C85" w14:paraId="1C37C7D8" w14:textId="77777777" w:rsidTr="00295584">
        <w:trPr>
          <w:tblHeader/>
        </w:trPr>
        <w:tc>
          <w:tcPr>
            <w:tcW w:w="4258" w:type="dxa"/>
          </w:tcPr>
          <w:p w14:paraId="7384DEA1" w14:textId="77777777" w:rsidR="00276D75" w:rsidRPr="004A5C85" w:rsidRDefault="00276D75" w:rsidP="00276D75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5DAC9D" w14:textId="77777777" w:rsidR="00276D75" w:rsidRPr="004A5C85" w:rsidRDefault="00D858AB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35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3B3F30D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8028C5" w14:textId="77777777" w:rsidR="00276D75" w:rsidRPr="004A5C85" w:rsidRDefault="00D858AB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35C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14:paraId="14A8C863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A1C47FF" w14:textId="77777777" w:rsidR="00276D75" w:rsidRPr="004A5C85" w:rsidRDefault="00D858AB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35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1A02C6CC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77914CAF" w14:textId="77777777" w:rsidR="00276D75" w:rsidRPr="004A5C85" w:rsidRDefault="00D858AB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35C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76D75" w:rsidRPr="004A5C85" w14:paraId="122104AB" w14:textId="77777777" w:rsidTr="00F335C4">
        <w:trPr>
          <w:tblHeader/>
        </w:trPr>
        <w:tc>
          <w:tcPr>
            <w:tcW w:w="4258" w:type="dxa"/>
          </w:tcPr>
          <w:p w14:paraId="22FA5D19" w14:textId="77777777" w:rsidR="00276D75" w:rsidRPr="004A5C85" w:rsidRDefault="00276D75" w:rsidP="00276D7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0" w:type="dxa"/>
            <w:gridSpan w:val="7"/>
          </w:tcPr>
          <w:p w14:paraId="79D24153" w14:textId="77777777" w:rsidR="00276D75" w:rsidRPr="004A5C85" w:rsidRDefault="00276D75" w:rsidP="00276D7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731C" w:rsidRPr="004A5C85" w14:paraId="5315E0D5" w14:textId="77777777" w:rsidTr="008B0C25">
        <w:tc>
          <w:tcPr>
            <w:tcW w:w="4258" w:type="dxa"/>
          </w:tcPr>
          <w:p w14:paraId="17BCBCCF" w14:textId="46C0BB74" w:rsidR="00C4731C" w:rsidRPr="004A5C85" w:rsidRDefault="00C4731C" w:rsidP="00C4731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  <w:p w14:paraId="3EA41CE1" w14:textId="77777777" w:rsidR="00C4731C" w:rsidRPr="004A5C85" w:rsidRDefault="00C4731C" w:rsidP="00C4731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สำหรับงวด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A5F9B5A" w14:textId="77777777" w:rsidR="00C4731C" w:rsidRDefault="00C4731C" w:rsidP="00C4731C">
            <w:pPr>
              <w:pStyle w:val="eightpt4ptspaceafter"/>
              <w:tabs>
                <w:tab w:val="decimal" w:pos="585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F4A8BF" w14:textId="527128B5" w:rsidR="00162A47" w:rsidRPr="004A5C85" w:rsidRDefault="00162A47" w:rsidP="00C4731C">
            <w:pPr>
              <w:pStyle w:val="eightpt4ptspaceafter"/>
              <w:tabs>
                <w:tab w:val="decimal" w:pos="585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36" w:type="dxa"/>
          </w:tcPr>
          <w:p w14:paraId="1CFA8C64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52E8AC79" w14:textId="77777777" w:rsidR="00C4731C" w:rsidRPr="004A5C85" w:rsidRDefault="00C4731C" w:rsidP="00C4731C">
            <w:pPr>
              <w:pStyle w:val="eightpt4ptspaceafter"/>
              <w:tabs>
                <w:tab w:val="decimal" w:pos="585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2D771F" w14:textId="77777777" w:rsidR="00C4731C" w:rsidRPr="004A5C85" w:rsidRDefault="00C4731C" w:rsidP="00C4731C">
            <w:pPr>
              <w:pStyle w:val="eightpt4ptspaceafter"/>
              <w:tabs>
                <w:tab w:val="decimal" w:pos="585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(0.13)</w:t>
            </w:r>
          </w:p>
        </w:tc>
        <w:tc>
          <w:tcPr>
            <w:tcW w:w="260" w:type="dxa"/>
          </w:tcPr>
          <w:p w14:paraId="423FBFF2" w14:textId="77777777" w:rsidR="00C4731C" w:rsidRPr="004A5C85" w:rsidRDefault="00C4731C" w:rsidP="00C4731C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2B37F08" w14:textId="77777777" w:rsidR="00C555BE" w:rsidRDefault="00C555BE" w:rsidP="00C4731C">
            <w:pPr>
              <w:pStyle w:val="eightpt4ptspaceafter"/>
              <w:tabs>
                <w:tab w:val="decimal" w:pos="459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</w:rPr>
            </w:pPr>
          </w:p>
          <w:p w14:paraId="5B1D20C2" w14:textId="77777777" w:rsidR="00C4731C" w:rsidRPr="004A5C85" w:rsidRDefault="00C555BE" w:rsidP="00C4731C">
            <w:pPr>
              <w:pStyle w:val="eightpt4ptspaceafter"/>
              <w:tabs>
                <w:tab w:val="decimal" w:pos="459"/>
              </w:tabs>
              <w:spacing w:after="0" w:line="240" w:lineRule="auto"/>
              <w:ind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7E9DED" w14:textId="77777777" w:rsidR="00C4731C" w:rsidRPr="004A5C85" w:rsidRDefault="00C4731C" w:rsidP="00C4731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1F7D52B5" w14:textId="77777777" w:rsidR="00C4731C" w:rsidRPr="004A5C85" w:rsidRDefault="00C4731C" w:rsidP="00C4731C">
            <w:pPr>
              <w:tabs>
                <w:tab w:val="decimal" w:pos="522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  <w:p w14:paraId="25DAB9C7" w14:textId="77777777" w:rsidR="00C4731C" w:rsidRPr="004A5C85" w:rsidRDefault="00C4731C" w:rsidP="00C4731C">
            <w:pPr>
              <w:tabs>
                <w:tab w:val="decimal" w:pos="490"/>
              </w:tabs>
              <w:spacing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831CE89" w14:textId="77777777" w:rsidR="003B252B" w:rsidRDefault="003B252B" w:rsidP="007D340F">
      <w:pPr>
        <w:tabs>
          <w:tab w:val="left" w:pos="720"/>
        </w:tabs>
        <w:spacing w:line="240" w:lineRule="auto"/>
        <w:ind w:right="-43" w:firstLine="540"/>
        <w:rPr>
          <w:rFonts w:ascii="Angsana New" w:hAnsi="Angsana New"/>
          <w:sz w:val="30"/>
          <w:szCs w:val="30"/>
        </w:rPr>
      </w:pPr>
    </w:p>
    <w:p w14:paraId="5C5D6113" w14:textId="77777777" w:rsidR="003B252B" w:rsidRDefault="003B252B" w:rsidP="007D340F">
      <w:pPr>
        <w:tabs>
          <w:tab w:val="left" w:pos="720"/>
        </w:tabs>
        <w:spacing w:line="240" w:lineRule="auto"/>
        <w:ind w:right="-43" w:firstLine="540"/>
        <w:rPr>
          <w:rFonts w:ascii="Angsana New" w:hAnsi="Angsana New"/>
          <w:sz w:val="30"/>
          <w:szCs w:val="30"/>
        </w:rPr>
      </w:pPr>
    </w:p>
    <w:p w14:paraId="18F7E08B" w14:textId="77777777" w:rsidR="003B252B" w:rsidRDefault="003B252B">
      <w:pPr>
        <w:spacing w:line="240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ABF8DA" w14:textId="3D766FB4" w:rsidR="003B252B" w:rsidRPr="003B252B" w:rsidRDefault="00C05D78" w:rsidP="003B252B">
      <w:pPr>
        <w:tabs>
          <w:tab w:val="left" w:pos="720"/>
        </w:tabs>
        <w:spacing w:after="240" w:line="240" w:lineRule="auto"/>
        <w:ind w:right="-43" w:firstLine="540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821"/>
        <w:gridCol w:w="1087"/>
        <w:gridCol w:w="260"/>
        <w:gridCol w:w="18"/>
        <w:gridCol w:w="1090"/>
        <w:gridCol w:w="9"/>
        <w:gridCol w:w="6"/>
        <w:gridCol w:w="241"/>
        <w:gridCol w:w="1013"/>
        <w:gridCol w:w="24"/>
        <w:gridCol w:w="219"/>
        <w:gridCol w:w="31"/>
        <w:gridCol w:w="1015"/>
      </w:tblGrid>
      <w:tr w:rsidR="008F279A" w:rsidRPr="004A5C85" w14:paraId="1823F6B9" w14:textId="77777777" w:rsidTr="00295584">
        <w:trPr>
          <w:trHeight w:val="416"/>
        </w:trPr>
        <w:tc>
          <w:tcPr>
            <w:tcW w:w="1832" w:type="pct"/>
          </w:tcPr>
          <w:p w14:paraId="3DA8D5C9" w14:textId="77777777" w:rsidR="008F279A" w:rsidRPr="004A5C85" w:rsidRDefault="008F279A" w:rsidP="0044574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111E5FA2" w14:textId="77777777" w:rsidR="008F279A" w:rsidRPr="004A5C85" w:rsidRDefault="008F279A" w:rsidP="0044574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4"/>
          </w:tcPr>
          <w:p w14:paraId="554774A2" w14:textId="77777777" w:rsidR="008F279A" w:rsidRPr="004A5C85" w:rsidRDefault="008F279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3"/>
          </w:tcPr>
          <w:p w14:paraId="31526031" w14:textId="77777777" w:rsidR="008F279A" w:rsidRPr="004A5C85" w:rsidRDefault="008F279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pct"/>
            <w:gridSpan w:val="5"/>
          </w:tcPr>
          <w:p w14:paraId="4040FC83" w14:textId="77777777" w:rsidR="008F279A" w:rsidRPr="004A5C85" w:rsidRDefault="008F279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D75" w:rsidRPr="004A5C85" w14:paraId="5C0D3895" w14:textId="77777777" w:rsidTr="00295584">
        <w:trPr>
          <w:trHeight w:val="401"/>
        </w:trPr>
        <w:tc>
          <w:tcPr>
            <w:tcW w:w="1832" w:type="pct"/>
          </w:tcPr>
          <w:p w14:paraId="36BCD579" w14:textId="77777777" w:rsidR="00276D75" w:rsidRPr="004A5C85" w:rsidRDefault="00276D75" w:rsidP="00276D7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05565AA1" w14:textId="77777777" w:rsidR="00276D75" w:rsidRPr="004A5C85" w:rsidRDefault="00276D75" w:rsidP="00276D75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CDF7388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3600638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15DB55B5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gridSpan w:val="3"/>
          </w:tcPr>
          <w:p w14:paraId="1A73BF8C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5881993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gridSpan w:val="2"/>
          </w:tcPr>
          <w:p w14:paraId="314A13B0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1E22760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276D75" w:rsidRPr="004A5C85" w14:paraId="4A40EF12" w14:textId="77777777" w:rsidTr="00295584">
        <w:trPr>
          <w:trHeight w:val="401"/>
        </w:trPr>
        <w:tc>
          <w:tcPr>
            <w:tcW w:w="1832" w:type="pct"/>
          </w:tcPr>
          <w:p w14:paraId="02409A81" w14:textId="77777777" w:rsidR="00276D75" w:rsidRPr="004A5C85" w:rsidRDefault="00276D75" w:rsidP="00276D7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03740056" w14:textId="77777777" w:rsidR="00276D75" w:rsidRPr="004A5C85" w:rsidRDefault="00276D75" w:rsidP="00276D75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0" w:type="pct"/>
          </w:tcPr>
          <w:p w14:paraId="143DA2F0" w14:textId="75011888" w:rsidR="00276D75" w:rsidRPr="004A5C85" w:rsidRDefault="007548ED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BA0846E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780543D7" w14:textId="4E742F4E" w:rsidR="00276D75" w:rsidRPr="004A5C85" w:rsidRDefault="00D858AB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526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3"/>
          </w:tcPr>
          <w:p w14:paraId="7D08896C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B8CF5A3" w14:textId="22AB8CF3" w:rsidR="00276D75" w:rsidRPr="004A5C85" w:rsidRDefault="007548ED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gridSpan w:val="2"/>
          </w:tcPr>
          <w:p w14:paraId="79B83C5D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BF0A6EF" w14:textId="06B0ACAE" w:rsidR="00276D75" w:rsidRPr="004A5C85" w:rsidRDefault="00D858AB" w:rsidP="00181A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526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76D75" w:rsidRPr="004A5C85" w14:paraId="6D400841" w14:textId="77777777" w:rsidTr="00295584">
        <w:trPr>
          <w:trHeight w:val="401"/>
        </w:trPr>
        <w:tc>
          <w:tcPr>
            <w:tcW w:w="1832" w:type="pct"/>
          </w:tcPr>
          <w:p w14:paraId="382073FC" w14:textId="77777777" w:rsidR="00276D75" w:rsidRPr="004A5C85" w:rsidRDefault="00276D75" w:rsidP="00276D75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500E5A58" w14:textId="77777777" w:rsidR="00276D75" w:rsidRPr="004A5C85" w:rsidRDefault="00276D75" w:rsidP="00276D75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2" w:type="pct"/>
            <w:gridSpan w:val="12"/>
          </w:tcPr>
          <w:p w14:paraId="51ACCCF7" w14:textId="77777777" w:rsidR="00276D75" w:rsidRPr="004A5C85" w:rsidRDefault="00276D7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D75" w:rsidRPr="004A5C85" w14:paraId="26802E85" w14:textId="77777777" w:rsidTr="00295584">
        <w:trPr>
          <w:trHeight w:val="401"/>
        </w:trPr>
        <w:tc>
          <w:tcPr>
            <w:tcW w:w="1832" w:type="pct"/>
          </w:tcPr>
          <w:p w14:paraId="4C898E5D" w14:textId="77777777" w:rsidR="00276D75" w:rsidRPr="004A5C85" w:rsidRDefault="00276D75" w:rsidP="00276D7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6" w:type="pct"/>
          </w:tcPr>
          <w:p w14:paraId="54275D3A" w14:textId="77777777" w:rsidR="00276D75" w:rsidRPr="004A5C85" w:rsidRDefault="00276D75" w:rsidP="00276D7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53052F0" w14:textId="77777777" w:rsidR="00276D75" w:rsidRPr="004A5C85" w:rsidRDefault="00276D75" w:rsidP="00276D7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</w:tcPr>
          <w:p w14:paraId="29EA8500" w14:textId="77777777" w:rsidR="00276D75" w:rsidRPr="004A5C85" w:rsidRDefault="00276D75" w:rsidP="00276D75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24FD133D" w14:textId="77777777" w:rsidR="00276D75" w:rsidRPr="004A5C85" w:rsidRDefault="00276D75" w:rsidP="00276D7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gridSpan w:val="2"/>
          </w:tcPr>
          <w:p w14:paraId="1BD7D484" w14:textId="77777777" w:rsidR="00276D75" w:rsidRPr="004A5C85" w:rsidRDefault="00276D75" w:rsidP="00276D75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2009F20" w14:textId="77777777" w:rsidR="00276D75" w:rsidRPr="004A5C85" w:rsidRDefault="00276D75" w:rsidP="00276D75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CE559EE" w14:textId="77777777" w:rsidR="00276D75" w:rsidRPr="004A5C85" w:rsidRDefault="00276D75" w:rsidP="00276D7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5B7C7FD" w14:textId="77777777" w:rsidR="00276D75" w:rsidRPr="004A5C85" w:rsidRDefault="00276D75" w:rsidP="00276D75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86C" w:rsidRPr="004A5C85" w14:paraId="34B2587D" w14:textId="77777777" w:rsidTr="00295584">
        <w:trPr>
          <w:trHeight w:val="401"/>
        </w:trPr>
        <w:tc>
          <w:tcPr>
            <w:tcW w:w="1832" w:type="pct"/>
          </w:tcPr>
          <w:p w14:paraId="1E8576AA" w14:textId="77777777" w:rsidR="0055086C" w:rsidRPr="004A5C85" w:rsidRDefault="0055086C" w:rsidP="005508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46" w:type="pct"/>
          </w:tcPr>
          <w:p w14:paraId="01262324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F1EC537" w14:textId="4A6C1309" w:rsidR="0055086C" w:rsidRPr="004A5C85" w:rsidRDefault="00823417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6.83</w:t>
            </w:r>
          </w:p>
        </w:tc>
        <w:tc>
          <w:tcPr>
            <w:tcW w:w="151" w:type="pct"/>
            <w:gridSpan w:val="2"/>
          </w:tcPr>
          <w:p w14:paraId="4A809E1B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33E4FF5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18.78</w:t>
            </w:r>
          </w:p>
        </w:tc>
        <w:tc>
          <w:tcPr>
            <w:tcW w:w="134" w:type="pct"/>
            <w:gridSpan w:val="2"/>
          </w:tcPr>
          <w:p w14:paraId="488E3994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343B8DC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28179E73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D26630B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086C" w:rsidRPr="004A5C85" w14:paraId="65775B1F" w14:textId="77777777" w:rsidTr="00295584">
        <w:trPr>
          <w:trHeight w:val="401"/>
        </w:trPr>
        <w:tc>
          <w:tcPr>
            <w:tcW w:w="1832" w:type="pct"/>
          </w:tcPr>
          <w:p w14:paraId="38F995CB" w14:textId="77777777" w:rsidR="0055086C" w:rsidRPr="004A5C85" w:rsidRDefault="0055086C" w:rsidP="005508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4A5C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46" w:type="pct"/>
          </w:tcPr>
          <w:p w14:paraId="59F4532D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D27DBAA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4D22B4F7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7854803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</w:tcPr>
          <w:p w14:paraId="5F288496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073651B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5FA84E3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6C8EEA1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86C" w:rsidRPr="004A5C85" w14:paraId="387D6C02" w14:textId="77777777" w:rsidTr="00295584">
        <w:trPr>
          <w:trHeight w:val="401"/>
        </w:trPr>
        <w:tc>
          <w:tcPr>
            <w:tcW w:w="1832" w:type="pct"/>
          </w:tcPr>
          <w:p w14:paraId="2EEF9CCA" w14:textId="77777777" w:rsidR="0055086C" w:rsidRPr="004A5C85" w:rsidRDefault="0055086C" w:rsidP="0055086C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5C85">
              <w:rPr>
                <w:rFonts w:ascii="Angsana New" w:hAnsi="Angsana New"/>
                <w:sz w:val="30"/>
                <w:szCs w:val="30"/>
              </w:rPr>
              <w:t>3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6" w:type="pct"/>
          </w:tcPr>
          <w:p w14:paraId="395EB3C5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2363DD" w14:textId="6B9C35BA" w:rsidR="0055086C" w:rsidRPr="004A5C85" w:rsidRDefault="00162A47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9.</w:t>
            </w:r>
            <w:r w:rsidR="00C47A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151" w:type="pct"/>
            <w:gridSpan w:val="2"/>
          </w:tcPr>
          <w:p w14:paraId="45BAB9DA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2778AC40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24.87</w:t>
            </w:r>
          </w:p>
        </w:tc>
        <w:tc>
          <w:tcPr>
            <w:tcW w:w="134" w:type="pct"/>
            <w:gridSpan w:val="2"/>
          </w:tcPr>
          <w:p w14:paraId="5B74E033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DC9F346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78689BD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3F5EF22D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086C" w:rsidRPr="004A5C85" w14:paraId="01140573" w14:textId="77777777" w:rsidTr="00295584">
        <w:trPr>
          <w:trHeight w:val="401"/>
        </w:trPr>
        <w:tc>
          <w:tcPr>
            <w:tcW w:w="1832" w:type="pct"/>
          </w:tcPr>
          <w:p w14:paraId="3EA56364" w14:textId="77777777" w:rsidR="0055086C" w:rsidRPr="004A5C85" w:rsidRDefault="0055086C" w:rsidP="0055086C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6" w:type="pct"/>
          </w:tcPr>
          <w:p w14:paraId="69E2C4EC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A98A85" w14:textId="16A15A46" w:rsidR="0055086C" w:rsidRPr="004A5C85" w:rsidRDefault="00162A47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C47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151" w:type="pct"/>
            <w:gridSpan w:val="2"/>
          </w:tcPr>
          <w:p w14:paraId="7233E2A9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B8B5F23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1.51</w:t>
            </w:r>
          </w:p>
        </w:tc>
        <w:tc>
          <w:tcPr>
            <w:tcW w:w="134" w:type="pct"/>
            <w:gridSpan w:val="2"/>
          </w:tcPr>
          <w:p w14:paraId="3CCD915D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54E79D9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EA5443D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53799CC" w14:textId="77777777" w:rsidR="0055086C" w:rsidRPr="004A5C85" w:rsidRDefault="0055086C" w:rsidP="0055086C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682FAD00" w14:textId="77777777" w:rsidTr="00295584">
        <w:trPr>
          <w:trHeight w:val="401"/>
        </w:trPr>
        <w:tc>
          <w:tcPr>
            <w:tcW w:w="1832" w:type="pct"/>
          </w:tcPr>
          <w:p w14:paraId="20B73725" w14:textId="65CE9273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6" w:type="pct"/>
          </w:tcPr>
          <w:p w14:paraId="2FCB5A96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5F05A9" w14:textId="3C58EBC0" w:rsidR="00592774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0.02</w:t>
            </w:r>
          </w:p>
        </w:tc>
        <w:tc>
          <w:tcPr>
            <w:tcW w:w="151" w:type="pct"/>
            <w:gridSpan w:val="2"/>
          </w:tcPr>
          <w:p w14:paraId="0368DDB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90E8D98" w14:textId="72CADD7C" w:rsidR="00592774" w:rsidRPr="00562097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6E5AF16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1ED1AC6" w14:textId="691E986E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028E3A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BB3B4E5" w14:textId="55CAB270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6C18869D" w14:textId="77777777" w:rsidTr="00295584">
        <w:trPr>
          <w:trHeight w:val="401"/>
        </w:trPr>
        <w:tc>
          <w:tcPr>
            <w:tcW w:w="1832" w:type="pct"/>
          </w:tcPr>
          <w:p w14:paraId="5F85C0F8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6" w:type="pct"/>
          </w:tcPr>
          <w:p w14:paraId="2948D159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940258" w14:textId="01C20A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4.65</w:t>
            </w:r>
          </w:p>
        </w:tc>
        <w:tc>
          <w:tcPr>
            <w:tcW w:w="151" w:type="pct"/>
            <w:gridSpan w:val="2"/>
          </w:tcPr>
          <w:p w14:paraId="6E2AE0F4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E04DB8F" w14:textId="77777777" w:rsidR="00592774" w:rsidRPr="00562097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4.68</w:t>
            </w:r>
          </w:p>
        </w:tc>
        <w:tc>
          <w:tcPr>
            <w:tcW w:w="134" w:type="pct"/>
            <w:gridSpan w:val="2"/>
          </w:tcPr>
          <w:p w14:paraId="1B6804F2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00928578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016FFF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D67A457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7F0D8E99" w14:textId="77777777" w:rsidTr="00295584">
        <w:trPr>
          <w:trHeight w:val="401"/>
        </w:trPr>
        <w:tc>
          <w:tcPr>
            <w:tcW w:w="1832" w:type="pct"/>
          </w:tcPr>
          <w:p w14:paraId="03F137DD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57F8D274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E9CAE" w14:textId="03569E3A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21.</w:t>
            </w:r>
            <w:r w:rsidR="008234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03</w:t>
            </w:r>
          </w:p>
        </w:tc>
        <w:tc>
          <w:tcPr>
            <w:tcW w:w="151" w:type="pct"/>
            <w:gridSpan w:val="2"/>
          </w:tcPr>
          <w:p w14:paraId="68BDB8AB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6262E5" w14:textId="77777777" w:rsidR="00592774" w:rsidRPr="00562097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49.84</w:t>
            </w:r>
          </w:p>
        </w:tc>
        <w:tc>
          <w:tcPr>
            <w:tcW w:w="134" w:type="pct"/>
            <w:gridSpan w:val="2"/>
          </w:tcPr>
          <w:p w14:paraId="4678BED0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3D0050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C41D33B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445153ED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2774" w:rsidRPr="004A5C85" w14:paraId="67040708" w14:textId="77777777" w:rsidTr="00295584">
        <w:trPr>
          <w:trHeight w:val="425"/>
        </w:trPr>
        <w:tc>
          <w:tcPr>
            <w:tcW w:w="1832" w:type="pct"/>
          </w:tcPr>
          <w:p w14:paraId="46248C2D" w14:textId="77777777" w:rsidR="00592774" w:rsidRPr="004A5C85" w:rsidRDefault="00592774" w:rsidP="005927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6" w:type="pct"/>
          </w:tcPr>
          <w:p w14:paraId="03227949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C939E50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14:paraId="262D5721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34746554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0602745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3CF8784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B8E99C3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8AD9A44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774" w:rsidRPr="004A5C85" w14:paraId="6E00C09D" w14:textId="77777777" w:rsidTr="00295584">
        <w:trPr>
          <w:trHeight w:val="425"/>
        </w:trPr>
        <w:tc>
          <w:tcPr>
            <w:tcW w:w="1832" w:type="pct"/>
          </w:tcPr>
          <w:p w14:paraId="208EA011" w14:textId="77777777" w:rsidR="00592774" w:rsidRPr="004A5C85" w:rsidRDefault="00592774" w:rsidP="005927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46" w:type="pct"/>
          </w:tcPr>
          <w:p w14:paraId="1A9F5DB5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EDA9EB3" w14:textId="1D80CD13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823417">
              <w:rPr>
                <w:rFonts w:ascii="Angsana New" w:hAnsi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151" w:type="pct"/>
            <w:gridSpan w:val="2"/>
          </w:tcPr>
          <w:p w14:paraId="540730D6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32E96CAA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264.75</w:t>
            </w:r>
          </w:p>
        </w:tc>
        <w:tc>
          <w:tcPr>
            <w:tcW w:w="131" w:type="pct"/>
          </w:tcPr>
          <w:p w14:paraId="3FFA9751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0B8BC4F0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C0EDBB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3110D679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206FEFC6" w14:textId="77777777" w:rsidTr="00295584">
        <w:trPr>
          <w:trHeight w:val="425"/>
        </w:trPr>
        <w:tc>
          <w:tcPr>
            <w:tcW w:w="1832" w:type="pct"/>
          </w:tcPr>
          <w:p w14:paraId="2DEA2D04" w14:textId="77777777" w:rsidR="00592774" w:rsidRPr="004A5C85" w:rsidRDefault="00592774" w:rsidP="005927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4A5C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46" w:type="pct"/>
          </w:tcPr>
          <w:p w14:paraId="0BCDAE2D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9F9EE8" w14:textId="77777777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42A00AB7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10C7DFA2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EDAF276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09483F1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C967DA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46060D7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774" w:rsidRPr="004A5C85" w14:paraId="4AD33E2C" w14:textId="77777777" w:rsidTr="00295584">
        <w:trPr>
          <w:trHeight w:val="440"/>
        </w:trPr>
        <w:tc>
          <w:tcPr>
            <w:tcW w:w="1832" w:type="pct"/>
          </w:tcPr>
          <w:p w14:paraId="014E4657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5C85">
              <w:rPr>
                <w:rFonts w:ascii="Angsana New" w:hAnsi="Angsana New"/>
                <w:sz w:val="30"/>
                <w:szCs w:val="30"/>
              </w:rPr>
              <w:t>3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6" w:type="pct"/>
          </w:tcPr>
          <w:p w14:paraId="32ED2F0E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32EF72" w14:textId="0F2C2B9F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6.71</w:t>
            </w:r>
          </w:p>
        </w:tc>
        <w:tc>
          <w:tcPr>
            <w:tcW w:w="151" w:type="pct"/>
            <w:gridSpan w:val="2"/>
          </w:tcPr>
          <w:p w14:paraId="4D18D911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4D4C51DE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51.45</w:t>
            </w:r>
          </w:p>
        </w:tc>
        <w:tc>
          <w:tcPr>
            <w:tcW w:w="131" w:type="pct"/>
          </w:tcPr>
          <w:p w14:paraId="03ED92A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C20FFAB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28FD1086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F6FB083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2A80A51E" w14:textId="77777777" w:rsidTr="00295584">
        <w:trPr>
          <w:trHeight w:val="425"/>
        </w:trPr>
        <w:tc>
          <w:tcPr>
            <w:tcW w:w="1832" w:type="pct"/>
          </w:tcPr>
          <w:p w14:paraId="2504FABF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6" w:type="pct"/>
          </w:tcPr>
          <w:p w14:paraId="4B144648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D90A47" w14:textId="0EDE9ECC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4.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151" w:type="pct"/>
            <w:gridSpan w:val="2"/>
          </w:tcPr>
          <w:p w14:paraId="186C22A2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0779565B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0.84</w:t>
            </w:r>
          </w:p>
        </w:tc>
        <w:tc>
          <w:tcPr>
            <w:tcW w:w="131" w:type="pct"/>
          </w:tcPr>
          <w:p w14:paraId="54F288B2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7772F1DF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FB5F6B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2C6AA50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300FA1C3" w14:textId="77777777" w:rsidTr="00295584">
        <w:trPr>
          <w:trHeight w:val="425"/>
        </w:trPr>
        <w:tc>
          <w:tcPr>
            <w:tcW w:w="1832" w:type="pct"/>
          </w:tcPr>
          <w:p w14:paraId="244B3283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6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6" w:type="pct"/>
          </w:tcPr>
          <w:p w14:paraId="73DD916C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20C12A" w14:textId="1C0C2EDC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52</w:t>
            </w:r>
          </w:p>
        </w:tc>
        <w:tc>
          <w:tcPr>
            <w:tcW w:w="151" w:type="pct"/>
            <w:gridSpan w:val="2"/>
          </w:tcPr>
          <w:p w14:paraId="019F3583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53D4A07B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1.16</w:t>
            </w:r>
          </w:p>
        </w:tc>
        <w:tc>
          <w:tcPr>
            <w:tcW w:w="131" w:type="pct"/>
          </w:tcPr>
          <w:p w14:paraId="1F1D69E0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gridSpan w:val="2"/>
          </w:tcPr>
          <w:p w14:paraId="4673777D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6BBCA54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</w:tcPr>
          <w:p w14:paraId="7D4DE323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1AAEE2E5" w14:textId="77777777" w:rsidTr="00295584">
        <w:trPr>
          <w:trHeight w:val="425"/>
        </w:trPr>
        <w:tc>
          <w:tcPr>
            <w:tcW w:w="1832" w:type="pct"/>
          </w:tcPr>
          <w:p w14:paraId="62BD8CFB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6" w:type="pct"/>
          </w:tcPr>
          <w:p w14:paraId="1CD65C8A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6A8EE6D" w14:textId="19F6FC92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51" w:type="pct"/>
            <w:gridSpan w:val="2"/>
          </w:tcPr>
          <w:p w14:paraId="79CFB2B2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14:paraId="30075478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1.49</w:t>
            </w:r>
          </w:p>
        </w:tc>
        <w:tc>
          <w:tcPr>
            <w:tcW w:w="131" w:type="pct"/>
          </w:tcPr>
          <w:p w14:paraId="24405889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53914A8C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7E5C15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436F057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4D9E2E9D" w14:textId="77777777" w:rsidTr="00295584">
        <w:trPr>
          <w:trHeight w:val="425"/>
        </w:trPr>
        <w:tc>
          <w:tcPr>
            <w:tcW w:w="1832" w:type="pct"/>
          </w:tcPr>
          <w:p w14:paraId="424321E4" w14:textId="77777777" w:rsidR="00592774" w:rsidRPr="004A5C85" w:rsidRDefault="00592774" w:rsidP="00592774">
            <w:pPr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46" w:type="pct"/>
          </w:tcPr>
          <w:p w14:paraId="2477F23C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894A970" w14:textId="20B3B325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224.</w:t>
            </w:r>
            <w:r w:rsidR="008234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</w:t>
            </w:r>
          </w:p>
        </w:tc>
        <w:tc>
          <w:tcPr>
            <w:tcW w:w="151" w:type="pct"/>
            <w:gridSpan w:val="2"/>
          </w:tcPr>
          <w:p w14:paraId="6A34E5A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14:paraId="0A5B522C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319.69</w:t>
            </w:r>
          </w:p>
        </w:tc>
        <w:tc>
          <w:tcPr>
            <w:tcW w:w="131" w:type="pct"/>
          </w:tcPr>
          <w:p w14:paraId="6C6C2A4A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0C9F3D97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40A8220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22EEF46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2774" w:rsidRPr="004A5C85" w14:paraId="223C4A7F" w14:textId="77777777" w:rsidTr="00295584">
        <w:trPr>
          <w:trHeight w:val="425"/>
        </w:trPr>
        <w:tc>
          <w:tcPr>
            <w:tcW w:w="1832" w:type="pct"/>
          </w:tcPr>
          <w:p w14:paraId="486F233D" w14:textId="77777777" w:rsidR="00592774" w:rsidRPr="004A5C85" w:rsidRDefault="00592774" w:rsidP="0059277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446" w:type="pct"/>
          </w:tcPr>
          <w:p w14:paraId="6AA7ABB5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D7322B5" w14:textId="6249EAC9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245.6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51" w:type="pct"/>
            <w:gridSpan w:val="2"/>
          </w:tcPr>
          <w:p w14:paraId="05075F6F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</w:tcBorders>
          </w:tcPr>
          <w:p w14:paraId="06E4EB76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369.53</w:t>
            </w:r>
          </w:p>
        </w:tc>
        <w:tc>
          <w:tcPr>
            <w:tcW w:w="131" w:type="pct"/>
          </w:tcPr>
          <w:p w14:paraId="1729C1F2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38021D9B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4436A21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7EF543F0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2774" w:rsidRPr="004A5C85" w14:paraId="70B56FDA" w14:textId="77777777" w:rsidTr="00295584">
        <w:trPr>
          <w:trHeight w:val="425"/>
        </w:trPr>
        <w:tc>
          <w:tcPr>
            <w:tcW w:w="1832" w:type="pct"/>
          </w:tcPr>
          <w:p w14:paraId="7E02AACC" w14:textId="77777777" w:rsidR="00592774" w:rsidRPr="004A5C85" w:rsidRDefault="00592774" w:rsidP="005927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46" w:type="pct"/>
          </w:tcPr>
          <w:p w14:paraId="475F4AF2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DCB030D" w14:textId="49C2B121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(0.23)</w:t>
            </w:r>
          </w:p>
        </w:tc>
        <w:tc>
          <w:tcPr>
            <w:tcW w:w="151" w:type="pct"/>
            <w:gridSpan w:val="2"/>
          </w:tcPr>
          <w:p w14:paraId="6040DB1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14:paraId="33220B99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bidi="th-TH"/>
              </w:rPr>
              <w:t>(0.27)</w:t>
            </w:r>
          </w:p>
        </w:tc>
        <w:tc>
          <w:tcPr>
            <w:tcW w:w="131" w:type="pct"/>
          </w:tcPr>
          <w:p w14:paraId="3C23CB4B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443AC680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DDDF691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6748D8E3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2926914B" w14:textId="77777777" w:rsidTr="00295584">
        <w:trPr>
          <w:trHeight w:val="440"/>
        </w:trPr>
        <w:tc>
          <w:tcPr>
            <w:tcW w:w="1832" w:type="pct"/>
          </w:tcPr>
          <w:p w14:paraId="7B90F3E8" w14:textId="77777777" w:rsidR="00592774" w:rsidRPr="004A5C85" w:rsidRDefault="00592774" w:rsidP="005927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6" w:type="pct"/>
          </w:tcPr>
          <w:p w14:paraId="02E9F2E9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4189036" w14:textId="30E87EA0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245.4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51" w:type="pct"/>
            <w:gridSpan w:val="2"/>
          </w:tcPr>
          <w:p w14:paraId="1D6150F9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396C1369" w14:textId="77777777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369.26</w:t>
            </w:r>
          </w:p>
        </w:tc>
        <w:tc>
          <w:tcPr>
            <w:tcW w:w="131" w:type="pct"/>
          </w:tcPr>
          <w:p w14:paraId="02316A68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CCBC14B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6FC325D9" w14:textId="77777777" w:rsidR="00592774" w:rsidRPr="004A5C85" w:rsidRDefault="00592774" w:rsidP="0059277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C8FF13E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2774" w:rsidRPr="004A5C85" w14:paraId="3B88D28E" w14:textId="77777777" w:rsidTr="00295584">
        <w:trPr>
          <w:trHeight w:val="425"/>
        </w:trPr>
        <w:tc>
          <w:tcPr>
            <w:tcW w:w="1832" w:type="pct"/>
          </w:tcPr>
          <w:p w14:paraId="47A0C5CF" w14:textId="77777777" w:rsidR="00592774" w:rsidRPr="004A5C85" w:rsidRDefault="00592774" w:rsidP="0059277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46" w:type="pct"/>
          </w:tcPr>
          <w:p w14:paraId="7DD16EB0" w14:textId="77777777" w:rsidR="00592774" w:rsidRPr="004A5C85" w:rsidRDefault="00592774" w:rsidP="0059277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69043A1" w14:textId="7C082F50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38.2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51" w:type="pct"/>
            <w:gridSpan w:val="2"/>
          </w:tcPr>
          <w:p w14:paraId="477F74B1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14:paraId="7FAC9824" w14:textId="62A3846D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18.24</w:t>
            </w:r>
          </w:p>
        </w:tc>
        <w:tc>
          <w:tcPr>
            <w:tcW w:w="131" w:type="pct"/>
          </w:tcPr>
          <w:p w14:paraId="1B55A839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40235206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260E7651" w14:textId="77777777" w:rsidR="00592774" w:rsidRPr="004A5C85" w:rsidRDefault="00592774" w:rsidP="00592774">
            <w:pPr>
              <w:pStyle w:val="BodyText"/>
              <w:spacing w:after="0" w:line="240" w:lineRule="auto"/>
              <w:ind w:left="-224" w:right="-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3DDB581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774" w:rsidRPr="004A5C85" w14:paraId="7B4B12B4" w14:textId="77777777" w:rsidTr="00295584">
        <w:trPr>
          <w:trHeight w:val="425"/>
        </w:trPr>
        <w:tc>
          <w:tcPr>
            <w:tcW w:w="1832" w:type="pct"/>
          </w:tcPr>
          <w:p w14:paraId="0B027060" w14:textId="77777777" w:rsidR="00592774" w:rsidRPr="004A5C85" w:rsidRDefault="00592774" w:rsidP="0059277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6" w:type="pct"/>
          </w:tcPr>
          <w:p w14:paraId="779DBDBB" w14:textId="77777777" w:rsidR="00592774" w:rsidRPr="004A5C85" w:rsidRDefault="00592774" w:rsidP="0059277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84AB3D" w14:textId="06E354C6" w:rsidR="00592774" w:rsidRPr="004A5C85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283.72</w:t>
            </w:r>
          </w:p>
        </w:tc>
        <w:tc>
          <w:tcPr>
            <w:tcW w:w="151" w:type="pct"/>
            <w:gridSpan w:val="2"/>
          </w:tcPr>
          <w:p w14:paraId="71AA2A2F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2143FD" w14:textId="1376160F" w:rsidR="00592774" w:rsidRPr="00562097" w:rsidRDefault="00592774" w:rsidP="00592774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387.50</w:t>
            </w:r>
          </w:p>
        </w:tc>
        <w:tc>
          <w:tcPr>
            <w:tcW w:w="131" w:type="pct"/>
          </w:tcPr>
          <w:p w14:paraId="1F39FE94" w14:textId="77777777" w:rsidR="00592774" w:rsidRPr="004A5C85" w:rsidRDefault="00592774" w:rsidP="00592774">
            <w:pPr>
              <w:pStyle w:val="eightpt4ptspaceafter"/>
              <w:spacing w:after="0" w:line="240" w:lineRule="auto"/>
              <w:ind w:left="-224"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E83A0D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E07C6BB" w14:textId="77777777" w:rsidR="00592774" w:rsidRPr="004A5C85" w:rsidRDefault="00592774" w:rsidP="005927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0B5FF51D" w14:textId="77777777" w:rsidR="00592774" w:rsidRPr="004A5C85" w:rsidRDefault="00592774" w:rsidP="0059277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1973F0" w14:textId="77777777" w:rsidR="00E21BD7" w:rsidRPr="004A5C85" w:rsidRDefault="00E21BD7" w:rsidP="00E03B63">
      <w:pPr>
        <w:pStyle w:val="NoSpacing"/>
        <w:rPr>
          <w:rFonts w:ascii="Angsana New" w:hAnsi="Angsana New"/>
          <w:sz w:val="22"/>
          <w:cs/>
          <w:lang w:val="th-TH"/>
        </w:rPr>
      </w:pPr>
    </w:p>
    <w:p w14:paraId="3F63B214" w14:textId="28EC4971" w:rsidR="006368E0" w:rsidRDefault="003B14EA" w:rsidP="00823417">
      <w:pPr>
        <w:spacing w:line="240" w:lineRule="auto"/>
        <w:ind w:firstLine="547"/>
        <w:jc w:val="left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A5C85">
        <w:rPr>
          <w:rFonts w:ascii="Angsana New" w:hAnsi="Angsana New"/>
          <w:sz w:val="30"/>
          <w:szCs w:val="30"/>
          <w:cs/>
        </w:rPr>
        <w:t>กลุ่ม</w:t>
      </w:r>
      <w:r w:rsidRPr="004A5C85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Pr="004A5C8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4A5C85">
        <w:rPr>
          <w:rFonts w:ascii="Angsana New" w:hAnsi="Angsana New"/>
          <w:sz w:val="30"/>
          <w:szCs w:val="30"/>
        </w:rPr>
        <w:t xml:space="preserve">7 </w:t>
      </w:r>
      <w:r w:rsidRPr="004A5C85">
        <w:rPr>
          <w:rFonts w:ascii="Angsana New" w:hAnsi="Angsana New"/>
          <w:sz w:val="30"/>
          <w:szCs w:val="30"/>
          <w:cs/>
        </w:rPr>
        <w:t>วันถึง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="00F335C4">
        <w:rPr>
          <w:rFonts w:ascii="Angsana New" w:hAnsi="Angsana New"/>
          <w:sz w:val="30"/>
          <w:szCs w:val="30"/>
        </w:rPr>
        <w:t>120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="00520CDB" w:rsidRPr="004A5C85">
        <w:rPr>
          <w:rFonts w:ascii="Angsana New" w:hAnsi="Angsana New"/>
          <w:sz w:val="30"/>
          <w:szCs w:val="30"/>
          <w:cs/>
        </w:rPr>
        <w:t>วัน</w:t>
      </w:r>
    </w:p>
    <w:p w14:paraId="5AB40369" w14:textId="77777777" w:rsidR="00162A47" w:rsidRDefault="00162A47" w:rsidP="00520CDB">
      <w:pPr>
        <w:spacing w:line="240" w:lineRule="auto"/>
        <w:ind w:firstLine="547"/>
        <w:jc w:val="left"/>
        <w:rPr>
          <w:rFonts w:ascii="Angsana New" w:hAnsi="Angsana New"/>
          <w:sz w:val="30"/>
          <w:szCs w:val="30"/>
        </w:rPr>
      </w:pPr>
    </w:p>
    <w:p w14:paraId="6738623F" w14:textId="77777777" w:rsidR="006368E0" w:rsidRDefault="006368E0" w:rsidP="00520CDB">
      <w:pPr>
        <w:spacing w:line="240" w:lineRule="auto"/>
        <w:ind w:firstLine="547"/>
        <w:jc w:val="left"/>
        <w:rPr>
          <w:rFonts w:ascii="Angsana New" w:hAnsi="Angsana New"/>
          <w:sz w:val="30"/>
          <w:szCs w:val="30"/>
        </w:rPr>
      </w:pPr>
    </w:p>
    <w:p w14:paraId="3EF18C51" w14:textId="77777777" w:rsidR="00823417" w:rsidRDefault="00823417" w:rsidP="00520CDB">
      <w:pPr>
        <w:spacing w:line="240" w:lineRule="auto"/>
        <w:ind w:firstLine="547"/>
        <w:jc w:val="left"/>
        <w:rPr>
          <w:rFonts w:ascii="Angsana New" w:hAnsi="Angsana New"/>
          <w:sz w:val="30"/>
          <w:szCs w:val="30"/>
        </w:rPr>
      </w:pPr>
    </w:p>
    <w:p w14:paraId="6EB37803" w14:textId="4E2CB6E1" w:rsidR="00823417" w:rsidRPr="004A5C85" w:rsidRDefault="00823417" w:rsidP="003B252B">
      <w:pPr>
        <w:spacing w:line="240" w:lineRule="auto"/>
        <w:jc w:val="left"/>
        <w:rPr>
          <w:rFonts w:ascii="Angsana New" w:hAnsi="Angsana New"/>
          <w:sz w:val="30"/>
          <w:szCs w:val="30"/>
          <w:cs/>
        </w:rPr>
        <w:sectPr w:rsidR="00823417" w:rsidRPr="004A5C85" w:rsidSect="00AA21C8">
          <w:headerReference w:type="default" r:id="rId8"/>
          <w:footerReference w:type="default" r:id="rId9"/>
          <w:footnotePr>
            <w:numRestart w:val="eachPage"/>
          </w:footnotePr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7610079E" w14:textId="77777777" w:rsidR="003B14EA" w:rsidRPr="004A5C85" w:rsidRDefault="003B14EA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60013467" w14:textId="77777777" w:rsidR="00497851" w:rsidRPr="004A5C85" w:rsidRDefault="00497851" w:rsidP="00B141B6">
      <w:pPr>
        <w:pStyle w:val="NoSpacing"/>
        <w:rPr>
          <w:rFonts w:ascii="Angsana New" w:hAnsi="Angsana New"/>
          <w:sz w:val="22"/>
        </w:rPr>
      </w:pP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000"/>
        <w:gridCol w:w="1333"/>
        <w:gridCol w:w="260"/>
        <w:gridCol w:w="1301"/>
      </w:tblGrid>
      <w:tr w:rsidR="00D80F29" w:rsidRPr="004A5C85" w14:paraId="5F76ADF6" w14:textId="77777777" w:rsidTr="00295584">
        <w:trPr>
          <w:trHeight w:val="422"/>
        </w:trPr>
        <w:tc>
          <w:tcPr>
            <w:tcW w:w="2905" w:type="pct"/>
          </w:tcPr>
          <w:p w14:paraId="294444F0" w14:textId="77777777" w:rsidR="00D80F29" w:rsidRPr="004A5C85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30096289"/>
          </w:p>
        </w:tc>
        <w:tc>
          <w:tcPr>
            <w:tcW w:w="538" w:type="pct"/>
          </w:tcPr>
          <w:p w14:paraId="3B1565C8" w14:textId="77777777" w:rsidR="00D80F29" w:rsidRPr="004A5C85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7" w:type="pct"/>
            <w:gridSpan w:val="3"/>
          </w:tcPr>
          <w:p w14:paraId="3EEE8525" w14:textId="77777777" w:rsidR="00D80F29" w:rsidRPr="004A5C85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0F29" w:rsidRPr="004A5C85" w14:paraId="27EE0422" w14:textId="77777777" w:rsidTr="00295584">
        <w:trPr>
          <w:trHeight w:val="407"/>
        </w:trPr>
        <w:tc>
          <w:tcPr>
            <w:tcW w:w="2905" w:type="pct"/>
          </w:tcPr>
          <w:p w14:paraId="66FCA82E" w14:textId="77777777" w:rsidR="00D80F29" w:rsidRPr="004A5C85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5CCE98C" w14:textId="77777777" w:rsidR="00D80F29" w:rsidRPr="004A5C85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pct"/>
          </w:tcPr>
          <w:p w14:paraId="21284480" w14:textId="77777777" w:rsidR="00D80F29" w:rsidRPr="004A5C85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20D8B586" w14:textId="77777777" w:rsidR="00D80F29" w:rsidRPr="004A5C85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34B8930C" w14:textId="77777777" w:rsidR="00D80F29" w:rsidRPr="004A5C85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80F29" w:rsidRPr="004A5C85" w14:paraId="4F7BEF89" w14:textId="77777777" w:rsidTr="00295584">
        <w:trPr>
          <w:trHeight w:val="407"/>
        </w:trPr>
        <w:tc>
          <w:tcPr>
            <w:tcW w:w="2905" w:type="pct"/>
          </w:tcPr>
          <w:p w14:paraId="71215ED8" w14:textId="77777777" w:rsidR="00D80F29" w:rsidRPr="004A5C85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8408426" w14:textId="77777777" w:rsidR="00D80F29" w:rsidRPr="004A5C85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</w:tcPr>
          <w:p w14:paraId="4E1A6D10" w14:textId="77777777" w:rsidR="00D80F29" w:rsidRPr="004A5C85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66D6CEAF" w14:textId="77777777" w:rsidR="00D80F29" w:rsidRPr="004A5C85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9C4018A" w14:textId="77777777" w:rsidR="00D80F29" w:rsidRPr="004A5C85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bookmarkEnd w:id="1"/>
      <w:tr w:rsidR="00D80F29" w:rsidRPr="004A5C85" w14:paraId="77D10C02" w14:textId="77777777" w:rsidTr="00295584">
        <w:trPr>
          <w:trHeight w:val="407"/>
        </w:trPr>
        <w:tc>
          <w:tcPr>
            <w:tcW w:w="2905" w:type="pct"/>
          </w:tcPr>
          <w:p w14:paraId="60A143E4" w14:textId="77777777" w:rsidR="00D80F29" w:rsidRPr="004A5C85" w:rsidRDefault="00D80F29" w:rsidP="00D80F2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5B67BF7" w14:textId="77777777" w:rsidR="00D80F29" w:rsidRPr="004A5C85" w:rsidRDefault="00D80F29" w:rsidP="00D80F29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pct"/>
            <w:gridSpan w:val="3"/>
          </w:tcPr>
          <w:p w14:paraId="64BE690D" w14:textId="77777777" w:rsidR="00D80F29" w:rsidRPr="004A5C85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086C" w:rsidRPr="004A5C85" w14:paraId="218D6D34" w14:textId="77777777" w:rsidTr="00295584">
        <w:trPr>
          <w:trHeight w:val="407"/>
        </w:trPr>
        <w:tc>
          <w:tcPr>
            <w:tcW w:w="2905" w:type="pct"/>
          </w:tcPr>
          <w:p w14:paraId="29C6A556" w14:textId="77777777" w:rsidR="0055086C" w:rsidRPr="004A5C85" w:rsidRDefault="0055086C" w:rsidP="005508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38" w:type="pct"/>
          </w:tcPr>
          <w:p w14:paraId="44C18A6A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</w:tcPr>
          <w:p w14:paraId="4FE7EADC" w14:textId="4DF3C9E3" w:rsidR="0055086C" w:rsidRPr="004A5C85" w:rsidRDefault="009202D1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4,949.2</w:t>
            </w:r>
            <w:r w:rsidR="00A1526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0" w:type="pct"/>
          </w:tcPr>
          <w:p w14:paraId="0F29D869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35FE97E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4,737.80</w:t>
            </w:r>
          </w:p>
        </w:tc>
      </w:tr>
      <w:tr w:rsidR="0055086C" w:rsidRPr="004A5C85" w14:paraId="56779B91" w14:textId="77777777" w:rsidTr="00295584">
        <w:trPr>
          <w:trHeight w:val="407"/>
        </w:trPr>
        <w:tc>
          <w:tcPr>
            <w:tcW w:w="2905" w:type="pct"/>
          </w:tcPr>
          <w:p w14:paraId="1086EB12" w14:textId="77777777" w:rsidR="0055086C" w:rsidRPr="004A5C85" w:rsidRDefault="0055086C" w:rsidP="005508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538" w:type="pct"/>
          </w:tcPr>
          <w:p w14:paraId="22F4DCB2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26C35343" w14:textId="158248CA" w:rsidR="0055086C" w:rsidRPr="004A5C85" w:rsidRDefault="009202D1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5,040.3</w:t>
            </w:r>
            <w:r w:rsidR="00A1526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0" w:type="pct"/>
          </w:tcPr>
          <w:p w14:paraId="2E5DE677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635F34C0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5,330.00</w:t>
            </w:r>
          </w:p>
        </w:tc>
      </w:tr>
      <w:tr w:rsidR="0055086C" w:rsidRPr="004A5C85" w14:paraId="43CCC391" w14:textId="77777777" w:rsidTr="00295584">
        <w:trPr>
          <w:trHeight w:val="407"/>
        </w:trPr>
        <w:tc>
          <w:tcPr>
            <w:tcW w:w="2905" w:type="pct"/>
          </w:tcPr>
          <w:p w14:paraId="4597E025" w14:textId="77777777" w:rsidR="0055086C" w:rsidRPr="004A5C85" w:rsidRDefault="0055086C" w:rsidP="005508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538" w:type="pct"/>
          </w:tcPr>
          <w:p w14:paraId="6E7EB671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E2A0670" w14:textId="25966363" w:rsidR="0055086C" w:rsidRPr="004A5C85" w:rsidRDefault="009202D1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133.6</w:t>
            </w:r>
            <w:r w:rsidR="00A1526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0" w:type="pct"/>
          </w:tcPr>
          <w:p w14:paraId="7D45B40D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6194DDB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165.18</w:t>
            </w:r>
          </w:p>
        </w:tc>
      </w:tr>
      <w:tr w:rsidR="0055086C" w:rsidRPr="004A5C85" w14:paraId="79C4E341" w14:textId="77777777" w:rsidTr="00295584">
        <w:trPr>
          <w:trHeight w:val="407"/>
        </w:trPr>
        <w:tc>
          <w:tcPr>
            <w:tcW w:w="2905" w:type="pct"/>
          </w:tcPr>
          <w:p w14:paraId="21777901" w14:textId="77777777" w:rsidR="0055086C" w:rsidRPr="004A5C85" w:rsidRDefault="0055086C" w:rsidP="0055086C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</w:tcPr>
          <w:p w14:paraId="7F69E158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BF6DFD6" w14:textId="03480668" w:rsidR="0055086C" w:rsidRPr="004A5C85" w:rsidRDefault="00A15264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10,123.16</w:t>
            </w:r>
          </w:p>
        </w:tc>
        <w:tc>
          <w:tcPr>
            <w:tcW w:w="140" w:type="pct"/>
          </w:tcPr>
          <w:p w14:paraId="68F5D9C0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AAF7FC1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10,232.98</w:t>
            </w:r>
          </w:p>
        </w:tc>
      </w:tr>
      <w:tr w:rsidR="0055086C" w:rsidRPr="004A5C85" w14:paraId="0730AB14" w14:textId="77777777" w:rsidTr="00295584">
        <w:trPr>
          <w:trHeight w:val="70"/>
        </w:trPr>
        <w:tc>
          <w:tcPr>
            <w:tcW w:w="2905" w:type="pct"/>
          </w:tcPr>
          <w:p w14:paraId="114F3425" w14:textId="77777777" w:rsidR="0055086C" w:rsidRPr="004A5C85" w:rsidRDefault="0055086C" w:rsidP="0055086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ค่าเผื่อการลดมูลค่าโครงการ</w:t>
            </w:r>
          </w:p>
        </w:tc>
        <w:tc>
          <w:tcPr>
            <w:tcW w:w="538" w:type="pct"/>
          </w:tcPr>
          <w:p w14:paraId="269028EA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37E58B3" w14:textId="72668D64" w:rsidR="0055086C" w:rsidRPr="004A5C85" w:rsidRDefault="009202D1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(7.48)</w:t>
            </w:r>
          </w:p>
        </w:tc>
        <w:tc>
          <w:tcPr>
            <w:tcW w:w="140" w:type="pct"/>
          </w:tcPr>
          <w:p w14:paraId="211D8DA4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CF926A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sz w:val="30"/>
                <w:szCs w:val="30"/>
                <w:lang w:val="en-US" w:bidi="th-TH"/>
              </w:rPr>
              <w:t>(2.87)</w:t>
            </w:r>
          </w:p>
        </w:tc>
      </w:tr>
      <w:tr w:rsidR="0055086C" w:rsidRPr="004A5C85" w14:paraId="690D38CF" w14:textId="77777777" w:rsidTr="00295584">
        <w:trPr>
          <w:trHeight w:val="407"/>
        </w:trPr>
        <w:tc>
          <w:tcPr>
            <w:tcW w:w="2905" w:type="pct"/>
          </w:tcPr>
          <w:p w14:paraId="711FC513" w14:textId="77777777" w:rsidR="0055086C" w:rsidRPr="004A5C85" w:rsidRDefault="0055086C" w:rsidP="0055086C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8" w:type="pct"/>
          </w:tcPr>
          <w:p w14:paraId="6AD86D8D" w14:textId="77777777" w:rsidR="0055086C" w:rsidRPr="004A5C85" w:rsidRDefault="0055086C" w:rsidP="0055086C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0BEF999C" w14:textId="0BA08361" w:rsidR="0055086C" w:rsidRPr="004A5C85" w:rsidRDefault="009202D1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10,115.</w:t>
            </w:r>
            <w:r w:rsidR="00A152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140" w:type="pct"/>
          </w:tcPr>
          <w:p w14:paraId="01E4B1FE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D8D1937" w14:textId="77777777" w:rsidR="0055086C" w:rsidRPr="00562097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10,230.11</w:t>
            </w:r>
          </w:p>
        </w:tc>
      </w:tr>
      <w:tr w:rsidR="0055086C" w:rsidRPr="004A5C85" w14:paraId="033B5DD3" w14:textId="77777777" w:rsidTr="00295584">
        <w:trPr>
          <w:trHeight w:val="407"/>
        </w:trPr>
        <w:tc>
          <w:tcPr>
            <w:tcW w:w="2905" w:type="pct"/>
          </w:tcPr>
          <w:p w14:paraId="3B494846" w14:textId="77777777" w:rsidR="0055086C" w:rsidRPr="004A5C85" w:rsidRDefault="0055086C" w:rsidP="0055086C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05666E90" w14:textId="77777777" w:rsidR="0055086C" w:rsidRPr="004A5C85" w:rsidRDefault="0055086C" w:rsidP="0055086C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double" w:sz="4" w:space="0" w:color="auto"/>
            </w:tcBorders>
          </w:tcPr>
          <w:p w14:paraId="45AC4894" w14:textId="77777777" w:rsidR="0055086C" w:rsidRPr="004A5C85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7D692D6E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</w:tcPr>
          <w:p w14:paraId="4700C2BB" w14:textId="77777777" w:rsidR="0055086C" w:rsidRPr="004A5C85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202D1" w:rsidRPr="004A5C85" w14:paraId="044952A4" w14:textId="77777777" w:rsidTr="009202D1">
        <w:trPr>
          <w:trHeight w:val="422"/>
        </w:trPr>
        <w:tc>
          <w:tcPr>
            <w:tcW w:w="2905" w:type="pct"/>
          </w:tcPr>
          <w:p w14:paraId="2803F3F4" w14:textId="77777777" w:rsidR="009202D1" w:rsidRPr="004A5C85" w:rsidRDefault="009202D1" w:rsidP="009202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3AB293E2" w14:textId="77777777" w:rsidR="009202D1" w:rsidRPr="004A5C85" w:rsidRDefault="009202D1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7" w:type="pct"/>
            <w:gridSpan w:val="3"/>
          </w:tcPr>
          <w:p w14:paraId="6FE02070" w14:textId="77777777" w:rsidR="009202D1" w:rsidRPr="004A5C85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02D1" w:rsidRPr="004A5C85" w14:paraId="43EE0E0E" w14:textId="77777777" w:rsidTr="009202D1">
        <w:trPr>
          <w:trHeight w:val="407"/>
        </w:trPr>
        <w:tc>
          <w:tcPr>
            <w:tcW w:w="2905" w:type="pct"/>
          </w:tcPr>
          <w:p w14:paraId="3250E634" w14:textId="77777777" w:rsidR="009202D1" w:rsidRPr="004A5C85" w:rsidRDefault="009202D1" w:rsidP="009202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49C2577" w14:textId="77777777" w:rsidR="009202D1" w:rsidRPr="004A5C85" w:rsidRDefault="009202D1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</w:tcPr>
          <w:p w14:paraId="5556387F" w14:textId="77777777" w:rsidR="009202D1" w:rsidRPr="004A5C85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</w:tcPr>
          <w:p w14:paraId="67C23A0C" w14:textId="77777777" w:rsidR="009202D1" w:rsidRPr="004A5C85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2139DD5D" w14:textId="1ED2C1D7" w:rsidR="009202D1" w:rsidRPr="004A5C85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5086C" w:rsidRPr="004A5C85" w14:paraId="302DFF4F" w14:textId="77777777" w:rsidTr="00F335C4">
        <w:trPr>
          <w:trHeight w:val="407"/>
        </w:trPr>
        <w:tc>
          <w:tcPr>
            <w:tcW w:w="2905" w:type="pct"/>
          </w:tcPr>
          <w:p w14:paraId="178B0B9F" w14:textId="77777777" w:rsidR="0055086C" w:rsidRPr="004A5C85" w:rsidRDefault="0055086C" w:rsidP="0055086C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ต้นทุนการกู้ยืมที่รวมเป็นส่วนหนึ่งของต้นทุน</w:t>
            </w:r>
          </w:p>
          <w:p w14:paraId="4C498D6F" w14:textId="77777777" w:rsidR="0055086C" w:rsidRPr="004A5C85" w:rsidRDefault="0055086C" w:rsidP="0055086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งานก่อสร้างระหว่างงวด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3CC3AE6C" w14:textId="77777777" w:rsidR="0055086C" w:rsidRPr="004A5C85" w:rsidRDefault="0055086C" w:rsidP="0055086C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6435BAD2" w14:textId="77777777" w:rsidR="0055086C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72992" w14:textId="1F02ECD9" w:rsidR="009202D1" w:rsidRPr="004A5C85" w:rsidRDefault="009202D1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11.</w:t>
            </w:r>
            <w:r w:rsidR="00A15264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40" w:type="pct"/>
          </w:tcPr>
          <w:p w14:paraId="3FD292B1" w14:textId="77777777" w:rsidR="0055086C" w:rsidRPr="004A5C85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0C52632D" w14:textId="77777777" w:rsidR="0055086C" w:rsidRPr="004A5C85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B364C7" w14:textId="77777777" w:rsidR="0055086C" w:rsidRPr="004A5C85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109.80</w:t>
            </w:r>
          </w:p>
        </w:tc>
      </w:tr>
      <w:tr w:rsidR="0055086C" w:rsidRPr="004A5C85" w14:paraId="5658CEA6" w14:textId="77777777" w:rsidTr="00295584">
        <w:trPr>
          <w:trHeight w:val="407"/>
        </w:trPr>
        <w:tc>
          <w:tcPr>
            <w:tcW w:w="2905" w:type="pct"/>
          </w:tcPr>
          <w:p w14:paraId="6FA84B72" w14:textId="48BE3F86" w:rsidR="0055086C" w:rsidRPr="004A5C85" w:rsidRDefault="0055086C" w:rsidP="0055086C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266334C6" w14:textId="77777777" w:rsidR="0055086C" w:rsidRPr="004A5C85" w:rsidRDefault="0055086C" w:rsidP="0055086C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double" w:sz="4" w:space="0" w:color="auto"/>
              <w:bottom w:val="double" w:sz="4" w:space="0" w:color="auto"/>
            </w:tcBorders>
          </w:tcPr>
          <w:p w14:paraId="4B994645" w14:textId="77777777" w:rsidR="00E72FB6" w:rsidRDefault="00E72FB6" w:rsidP="0055086C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9C7220" w14:textId="77777777" w:rsidR="00E72FB6" w:rsidRDefault="00E72FB6" w:rsidP="0055086C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EC5A2F" w14:textId="24BBF328" w:rsidR="0055086C" w:rsidRPr="004A5C85" w:rsidRDefault="00AA55C6" w:rsidP="0055086C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3.40</w:t>
            </w:r>
            <w:r w:rsidR="009202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0E6" w:rsidRPr="004A5C85">
              <w:rPr>
                <w:rFonts w:ascii="Angsana New" w:hAnsi="Angsana New"/>
                <w:sz w:val="30"/>
                <w:szCs w:val="30"/>
              </w:rPr>
              <w:t>-</w:t>
            </w:r>
            <w:r w:rsidR="009202D1">
              <w:rPr>
                <w:rFonts w:ascii="Angsana New" w:hAnsi="Angsana New"/>
                <w:sz w:val="30"/>
                <w:szCs w:val="30"/>
              </w:rPr>
              <w:t xml:space="preserve"> 3.</w:t>
            </w:r>
            <w:r w:rsidR="00823417">
              <w:rPr>
                <w:rFonts w:ascii="Angsana New" w:hAnsi="Angsana New"/>
                <w:sz w:val="30"/>
                <w:szCs w:val="30"/>
              </w:rPr>
              <w:t>6</w:t>
            </w:r>
            <w:r w:rsidR="009202D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0" w:type="pct"/>
          </w:tcPr>
          <w:p w14:paraId="744C9723" w14:textId="77777777" w:rsidR="0055086C" w:rsidRPr="004A5C85" w:rsidRDefault="0055086C" w:rsidP="0055086C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double" w:sz="4" w:space="0" w:color="auto"/>
              <w:bottom w:val="double" w:sz="4" w:space="0" w:color="auto"/>
            </w:tcBorders>
          </w:tcPr>
          <w:p w14:paraId="394F004B" w14:textId="77777777" w:rsidR="0055086C" w:rsidRPr="004A5C85" w:rsidRDefault="0055086C" w:rsidP="0055086C">
            <w:pPr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MLR-3.15</w:t>
            </w:r>
            <w:r w:rsidRPr="004A5C85">
              <w:rPr>
                <w:rFonts w:ascii="Angsana New" w:hAnsi="Angsana New"/>
                <w:sz w:val="30"/>
                <w:szCs w:val="30"/>
              </w:rPr>
              <w:t>-MLR-2.00,</w:t>
            </w:r>
          </w:p>
          <w:p w14:paraId="26CB0A59" w14:textId="77777777" w:rsidR="0055086C" w:rsidRPr="004A5C85" w:rsidRDefault="0055086C" w:rsidP="0055086C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Pr="004A5C8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 - 4.15</w:t>
            </w:r>
          </w:p>
        </w:tc>
      </w:tr>
    </w:tbl>
    <w:p w14:paraId="27FC99BC" w14:textId="77777777" w:rsidR="006352A1" w:rsidRDefault="006352A1" w:rsidP="00B141B6">
      <w:pPr>
        <w:pStyle w:val="NoSpacing"/>
        <w:rPr>
          <w:rFonts w:ascii="Angsana New" w:hAnsi="Angsana New"/>
          <w:sz w:val="22"/>
        </w:rPr>
      </w:pPr>
    </w:p>
    <w:p w14:paraId="1F8389EE" w14:textId="77777777" w:rsidR="00FB53BF" w:rsidRPr="004A5C85" w:rsidRDefault="00FB53BF" w:rsidP="004C2021">
      <w:pPr>
        <w:spacing w:line="240" w:lineRule="auto"/>
        <w:ind w:left="540" w:right="-27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โครงการอสังหาริมทรัพย์ระหว่างพัฒนาประกอบด้วยห้องชุดพร้อมขาย </w:t>
      </w:r>
      <w:r w:rsidR="00F335C4">
        <w:rPr>
          <w:rFonts w:ascii="Angsana New" w:hAnsi="Angsana New"/>
          <w:sz w:val="30"/>
          <w:szCs w:val="30"/>
        </w:rPr>
        <w:t>9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 xml:space="preserve">โครงการ และส่วนหนึ่งเป็นโครงการที่อยู่ระหว่างการพัฒนา </w:t>
      </w:r>
    </w:p>
    <w:p w14:paraId="144F34EC" w14:textId="77777777" w:rsidR="00B90FB7" w:rsidRDefault="00B90FB7" w:rsidP="00B141B6">
      <w:pPr>
        <w:pStyle w:val="NoSpacing"/>
        <w:rPr>
          <w:rFonts w:ascii="Angsana New" w:hAnsi="Angsana New"/>
          <w:sz w:val="22"/>
        </w:rPr>
      </w:pPr>
    </w:p>
    <w:p w14:paraId="325F9AF4" w14:textId="77777777" w:rsidR="00B90FB7" w:rsidRPr="004A5C85" w:rsidRDefault="00F544C4" w:rsidP="006538D7">
      <w:pPr>
        <w:spacing w:line="240" w:lineRule="auto"/>
        <w:ind w:left="540" w:right="63"/>
        <w:rPr>
          <w:rFonts w:ascii="Angsana New" w:hAnsi="Angsana New"/>
          <w:i/>
          <w:iCs/>
          <w:sz w:val="30"/>
          <w:szCs w:val="30"/>
          <w:cs/>
        </w:rPr>
      </w:pPr>
      <w:r w:rsidRPr="004A5C85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</w:t>
      </w:r>
      <w:r w:rsidR="00B90FB7" w:rsidRPr="004A5C85">
        <w:rPr>
          <w:rFonts w:ascii="Angsana New" w:hAnsi="Angsana New"/>
          <w:i/>
          <w:iCs/>
          <w:sz w:val="30"/>
          <w:szCs w:val="30"/>
          <w:cs/>
        </w:rPr>
        <w:t>ประกัน</w:t>
      </w:r>
    </w:p>
    <w:p w14:paraId="18C84D32" w14:textId="77777777" w:rsidR="000B7F25" w:rsidRPr="004A5C85" w:rsidRDefault="000B7F25" w:rsidP="00B141B6">
      <w:pPr>
        <w:pStyle w:val="NoSpacing"/>
        <w:rPr>
          <w:rFonts w:ascii="Angsana New" w:hAnsi="Angsana New"/>
          <w:sz w:val="20"/>
          <w:szCs w:val="20"/>
        </w:rPr>
      </w:pPr>
    </w:p>
    <w:p w14:paraId="574646BD" w14:textId="5DA78ED4" w:rsidR="006368E0" w:rsidRPr="00BC49C5" w:rsidRDefault="003B14EA" w:rsidP="004C2021">
      <w:pPr>
        <w:spacing w:line="240" w:lineRule="auto"/>
        <w:ind w:left="540" w:right="-27"/>
        <w:rPr>
          <w:rFonts w:ascii="Angsana New" w:hAnsi="Angsana New"/>
          <w:sz w:val="30"/>
          <w:szCs w:val="30"/>
        </w:rPr>
        <w:sectPr w:rsidR="006368E0" w:rsidRPr="00BC49C5" w:rsidSect="00C73417">
          <w:headerReference w:type="default" r:id="rId10"/>
          <w:type w:val="continuous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  <w:r w:rsidRPr="004A5C85">
        <w:rPr>
          <w:rFonts w:ascii="Angsana New" w:hAnsi="Angsana New"/>
          <w:sz w:val="30"/>
          <w:szCs w:val="30"/>
          <w:cs/>
        </w:rPr>
        <w:t>บริษัทย่อย</w:t>
      </w:r>
      <w:r w:rsidR="00BC49C5">
        <w:rPr>
          <w:rFonts w:ascii="Angsana New" w:hAnsi="Angsana New" w:hint="cs"/>
          <w:sz w:val="30"/>
          <w:szCs w:val="30"/>
          <w:cs/>
        </w:rPr>
        <w:t>แห่งหนึ่ง</w:t>
      </w:r>
      <w:r w:rsidRPr="004A5C85">
        <w:rPr>
          <w:rFonts w:ascii="Angsana New" w:hAnsi="Angsana New"/>
          <w:sz w:val="30"/>
          <w:szCs w:val="30"/>
          <w:cs/>
        </w:rPr>
        <w:t>ได้นำที่ดิน</w:t>
      </w:r>
      <w:r w:rsidR="00094289" w:rsidRPr="004A5C85">
        <w:rPr>
          <w:rFonts w:ascii="Angsana New" w:hAnsi="Angsana New"/>
          <w:sz w:val="30"/>
          <w:szCs w:val="30"/>
          <w:cs/>
        </w:rPr>
        <w:t>พร้อม</w:t>
      </w:r>
      <w:r w:rsidR="003A2993" w:rsidRPr="004A5C85">
        <w:rPr>
          <w:rFonts w:ascii="Angsana New" w:hAnsi="Angsana New"/>
          <w:sz w:val="30"/>
          <w:szCs w:val="30"/>
          <w:cs/>
        </w:rPr>
        <w:t>สิ่งปลูกสร้าง</w:t>
      </w:r>
      <w:r w:rsidR="007D42C4" w:rsidRPr="004A5C85">
        <w:rPr>
          <w:rFonts w:ascii="Angsana New" w:hAnsi="Angsana New"/>
          <w:sz w:val="30"/>
          <w:szCs w:val="30"/>
          <w:cs/>
        </w:rPr>
        <w:t xml:space="preserve"> และสิ่งปลูกสร้างที่จะมีในภายหน้า</w:t>
      </w:r>
      <w:r w:rsidR="003A2993" w:rsidRPr="004A5C85">
        <w:rPr>
          <w:rFonts w:ascii="Angsana New" w:hAnsi="Angsana New"/>
          <w:sz w:val="30"/>
          <w:szCs w:val="30"/>
          <w:cs/>
        </w:rPr>
        <w:t>ไปจดจำนองเ</w:t>
      </w:r>
      <w:r w:rsidRPr="004A5C85">
        <w:rPr>
          <w:rFonts w:ascii="Angsana New" w:hAnsi="Angsana New"/>
          <w:sz w:val="30"/>
          <w:szCs w:val="30"/>
          <w:cs/>
        </w:rPr>
        <w:t>พื่อใช้เป็นหลักประกันเงิน</w:t>
      </w:r>
      <w:r w:rsidRPr="004A5C85">
        <w:rPr>
          <w:rFonts w:ascii="Angsana New" w:hAnsi="Angsana New"/>
          <w:spacing w:val="-2"/>
          <w:sz w:val="30"/>
          <w:szCs w:val="30"/>
          <w:cs/>
        </w:rPr>
        <w:t>กู้ยืม</w:t>
      </w:r>
      <w:r w:rsidR="006368E0">
        <w:rPr>
          <w:rFonts w:ascii="Angsana New" w:hAnsi="Angsana New" w:hint="cs"/>
          <w:spacing w:val="-2"/>
          <w:sz w:val="30"/>
          <w:szCs w:val="30"/>
          <w:cs/>
        </w:rPr>
        <w:t>ของบริษัทย่อย</w:t>
      </w:r>
      <w:r w:rsidR="004C2021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</w:p>
    <w:p w14:paraId="6AE6EA65" w14:textId="03CA6E14" w:rsidR="00110B57" w:rsidRPr="004E2DFC" w:rsidRDefault="00D22884" w:rsidP="00110B57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76" w:lineRule="auto"/>
        <w:ind w:left="0" w:right="-45" w:firstLine="0"/>
        <w:rPr>
          <w:rFonts w:ascii="Angsana New" w:hAnsi="Angsana New"/>
          <w:sz w:val="30"/>
          <w:szCs w:val="30"/>
        </w:rPr>
      </w:pPr>
      <w:r w:rsidRPr="006368E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07EDBA5A" w14:textId="77777777" w:rsidR="004E2DFC" w:rsidRPr="00D60D0A" w:rsidRDefault="004E2DFC" w:rsidP="004E2DFC">
      <w:pPr>
        <w:tabs>
          <w:tab w:val="left" w:pos="0"/>
          <w:tab w:val="left" w:pos="540"/>
          <w:tab w:val="left" w:pos="990"/>
        </w:tabs>
        <w:spacing w:line="276" w:lineRule="auto"/>
        <w:ind w:right="-45"/>
        <w:rPr>
          <w:rFonts w:ascii="Angsana New" w:hAnsi="Angsana New"/>
          <w:sz w:val="12"/>
          <w:szCs w:val="12"/>
        </w:rPr>
      </w:pPr>
    </w:p>
    <w:p w14:paraId="1A3E2D5B" w14:textId="77777777" w:rsidR="004E2DFC" w:rsidRPr="004E2DFC" w:rsidRDefault="004E2DFC" w:rsidP="004E2DFC">
      <w:pPr>
        <w:tabs>
          <w:tab w:val="left" w:pos="0"/>
          <w:tab w:val="left" w:pos="540"/>
          <w:tab w:val="left" w:pos="990"/>
        </w:tabs>
        <w:spacing w:line="276" w:lineRule="auto"/>
        <w:ind w:right="-45"/>
        <w:rPr>
          <w:rFonts w:ascii="Angsana New" w:hAnsi="Angsana New"/>
          <w:sz w:val="2"/>
          <w:szCs w:val="2"/>
        </w:rPr>
      </w:pPr>
    </w:p>
    <w:p w14:paraId="1CB4EE4B" w14:textId="02B72C8E" w:rsidR="00110B57" w:rsidRDefault="002B1C21" w:rsidP="00110B57">
      <w:pPr>
        <w:tabs>
          <w:tab w:val="left" w:pos="990"/>
        </w:tabs>
        <w:ind w:left="540" w:right="-45"/>
        <w:rPr>
          <w:rFonts w:ascii="Angsana New" w:hAnsi="Angsana New"/>
          <w:sz w:val="30"/>
          <w:szCs w:val="30"/>
        </w:rPr>
      </w:pPr>
      <w:r w:rsidRPr="00753F4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56164" w:rsidRPr="00753F43">
        <w:rPr>
          <w:rFonts w:ascii="Angsana New" w:hAnsi="Angsana New"/>
          <w:sz w:val="30"/>
          <w:szCs w:val="30"/>
          <w:cs/>
        </w:rPr>
        <w:t>ร่วม</w:t>
      </w:r>
      <w:r w:rsidRPr="00753F4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753F43">
        <w:rPr>
          <w:rFonts w:ascii="Angsana New" w:hAnsi="Angsana New"/>
          <w:sz w:val="30"/>
          <w:szCs w:val="30"/>
          <w:rtl/>
          <w:cs/>
        </w:rPr>
        <w:t>3</w:t>
      </w:r>
      <w:r w:rsidR="008404A3" w:rsidRPr="00753F43">
        <w:rPr>
          <w:rFonts w:ascii="Angsana New" w:hAnsi="Angsana New"/>
          <w:sz w:val="30"/>
          <w:szCs w:val="30"/>
        </w:rPr>
        <w:t xml:space="preserve">1 </w:t>
      </w:r>
      <w:r w:rsidR="00D11A8A" w:rsidRPr="00753F4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11A8A" w:rsidRPr="00753F43">
        <w:rPr>
          <w:rFonts w:ascii="Angsana New" w:hAnsi="Angsana New"/>
          <w:sz w:val="30"/>
          <w:szCs w:val="30"/>
        </w:rPr>
        <w:t>256</w:t>
      </w:r>
      <w:r w:rsidR="006368E0" w:rsidRPr="00753F43">
        <w:rPr>
          <w:rFonts w:ascii="Angsana New" w:hAnsi="Angsana New"/>
          <w:sz w:val="30"/>
          <w:szCs w:val="30"/>
        </w:rPr>
        <w:t>2</w:t>
      </w:r>
      <w:r w:rsidR="00D11A8A" w:rsidRPr="00753F43">
        <w:rPr>
          <w:rFonts w:ascii="Angsana New" w:hAnsi="Angsana New"/>
          <w:sz w:val="30"/>
          <w:szCs w:val="30"/>
        </w:rPr>
        <w:t xml:space="preserve"> </w:t>
      </w:r>
      <w:r w:rsidR="00D11A8A" w:rsidRPr="00753F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24728" w:rsidRPr="00753F43">
        <w:rPr>
          <w:rFonts w:ascii="Angsana New" w:hAnsi="Angsana New"/>
          <w:sz w:val="30"/>
          <w:szCs w:val="30"/>
        </w:rPr>
        <w:t>30</w:t>
      </w:r>
      <w:r w:rsidRPr="00753F4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24728" w:rsidRPr="00753F43">
        <w:rPr>
          <w:rFonts w:ascii="Angsana New" w:hAnsi="Angsana New"/>
          <w:sz w:val="30"/>
          <w:szCs w:val="30"/>
        </w:rPr>
        <w:t>256</w:t>
      </w:r>
      <w:r w:rsidR="006368E0" w:rsidRPr="00753F43">
        <w:rPr>
          <w:rFonts w:ascii="Angsana New" w:hAnsi="Angsana New"/>
          <w:sz w:val="30"/>
          <w:szCs w:val="30"/>
        </w:rPr>
        <w:t>2</w:t>
      </w:r>
      <w:r w:rsidRPr="00753F43">
        <w:rPr>
          <w:rFonts w:ascii="Angsana New" w:hAnsi="Angsana New"/>
          <w:sz w:val="30"/>
          <w:szCs w:val="30"/>
          <w:rtl/>
          <w:cs/>
        </w:rPr>
        <w:t xml:space="preserve"> </w:t>
      </w:r>
      <w:r w:rsidRPr="00753F43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107357" w:rsidRPr="00753F43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683276" w:rsidRPr="00753F43">
        <w:rPr>
          <w:rFonts w:ascii="Angsana New" w:hAnsi="Angsana New"/>
          <w:sz w:val="30"/>
          <w:szCs w:val="30"/>
          <w:cs/>
        </w:rPr>
        <w:t xml:space="preserve"> </w:t>
      </w:r>
      <w:r w:rsidR="00683276" w:rsidRPr="00753F43">
        <w:rPr>
          <w:rFonts w:ascii="Angsana New" w:hAnsi="Angsana New"/>
          <w:sz w:val="30"/>
          <w:szCs w:val="30"/>
        </w:rPr>
        <w:t xml:space="preserve">31 </w:t>
      </w:r>
      <w:r w:rsidR="00683276" w:rsidRPr="00753F43">
        <w:rPr>
          <w:rFonts w:ascii="Angsana New" w:hAnsi="Angsana New"/>
          <w:sz w:val="30"/>
          <w:szCs w:val="30"/>
          <w:cs/>
        </w:rPr>
        <w:t>ธันวาคม</w:t>
      </w:r>
      <w:r w:rsidR="00107357" w:rsidRPr="00753F43">
        <w:rPr>
          <w:rFonts w:ascii="Angsana New" w:hAnsi="Angsana New" w:hint="cs"/>
          <w:sz w:val="30"/>
          <w:szCs w:val="30"/>
          <w:cs/>
        </w:rPr>
        <w:t xml:space="preserve"> </w:t>
      </w:r>
      <w:r w:rsidR="00781BA7" w:rsidRPr="00753F43">
        <w:rPr>
          <w:rFonts w:ascii="Angsana New" w:hAnsi="Angsana New"/>
          <w:sz w:val="30"/>
          <w:szCs w:val="30"/>
        </w:rPr>
        <w:t xml:space="preserve">2562 </w:t>
      </w:r>
      <w:r w:rsidR="00781BA7" w:rsidRPr="00753F43">
        <w:rPr>
          <w:rFonts w:ascii="Angsana New" w:hAnsi="Angsana New"/>
          <w:sz w:val="30"/>
          <w:szCs w:val="30"/>
          <w:cs/>
        </w:rPr>
        <w:t xml:space="preserve">และ </w:t>
      </w:r>
      <w:r w:rsidR="00781BA7" w:rsidRPr="00753F43">
        <w:rPr>
          <w:rFonts w:ascii="Angsana New" w:hAnsi="Angsana New"/>
          <w:sz w:val="30"/>
          <w:szCs w:val="30"/>
        </w:rPr>
        <w:t>2561</w:t>
      </w:r>
      <w:r w:rsidRPr="00753F4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35024D" w14:textId="77777777" w:rsidR="00D60D0A" w:rsidRPr="00D60D0A" w:rsidRDefault="00D60D0A" w:rsidP="00110B57">
      <w:pPr>
        <w:tabs>
          <w:tab w:val="left" w:pos="990"/>
        </w:tabs>
        <w:ind w:left="540" w:right="-45"/>
        <w:rPr>
          <w:rFonts w:ascii="Angsana New" w:hAnsi="Angsana New"/>
          <w:sz w:val="14"/>
          <w:szCs w:val="14"/>
        </w:rPr>
      </w:pPr>
    </w:p>
    <w:tbl>
      <w:tblPr>
        <w:tblW w:w="146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872"/>
        <w:gridCol w:w="791"/>
        <w:gridCol w:w="181"/>
        <w:gridCol w:w="809"/>
        <w:gridCol w:w="828"/>
        <w:gridCol w:w="180"/>
        <w:gridCol w:w="810"/>
        <w:gridCol w:w="180"/>
        <w:gridCol w:w="810"/>
        <w:gridCol w:w="180"/>
        <w:gridCol w:w="810"/>
        <w:gridCol w:w="180"/>
        <w:gridCol w:w="810"/>
        <w:gridCol w:w="185"/>
        <w:gridCol w:w="794"/>
        <w:gridCol w:w="8"/>
        <w:gridCol w:w="171"/>
        <w:gridCol w:w="13"/>
        <w:gridCol w:w="809"/>
        <w:gridCol w:w="178"/>
        <w:gridCol w:w="858"/>
        <w:gridCol w:w="6"/>
      </w:tblGrid>
      <w:tr w:rsidR="007B425D" w:rsidRPr="00AF61E8" w:rsidDel="00685444" w14:paraId="311BCF46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5EEBD92F" w14:textId="77777777" w:rsidR="007B425D" w:rsidRPr="00AF61E8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</w:tcPr>
          <w:p w14:paraId="72C0D662" w14:textId="77777777" w:rsidR="007B425D" w:rsidRPr="00AF61E8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5" w:type="dxa"/>
            <w:gridSpan w:val="20"/>
          </w:tcPr>
          <w:p w14:paraId="6AED6A81" w14:textId="77777777" w:rsidR="007B425D" w:rsidRPr="00AF61E8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61E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425D" w:rsidRPr="00AF61E8" w:rsidDel="00685444" w14:paraId="45934170" w14:textId="77777777" w:rsidTr="007B425D">
        <w:trPr>
          <w:gridAfter w:val="1"/>
          <w:wAfter w:w="6" w:type="dxa"/>
          <w:cantSplit/>
          <w:trHeight w:val="389"/>
          <w:tblHeader/>
        </w:trPr>
        <w:tc>
          <w:tcPr>
            <w:tcW w:w="3139" w:type="dxa"/>
          </w:tcPr>
          <w:p w14:paraId="12EB8660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2068BBC" w14:textId="77777777" w:rsidR="007B425D" w:rsidRPr="00AF61E8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2" w:type="dxa"/>
          </w:tcPr>
          <w:p w14:paraId="61B914B6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5C75A4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F6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1" w:type="dxa"/>
            <w:gridSpan w:val="3"/>
          </w:tcPr>
          <w:p w14:paraId="3A19E128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F6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0DDF8770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F6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18" w:type="dxa"/>
            <w:gridSpan w:val="3"/>
          </w:tcPr>
          <w:p w14:paraId="535B873D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6007CC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F6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1818BD" w14:textId="77777777" w:rsidR="007B425D" w:rsidRPr="00AF61E8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B79FFC6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56252B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F6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DDCE572" w14:textId="77777777" w:rsidR="007B425D" w:rsidRPr="00AF61E8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7" w:type="dxa"/>
            <w:gridSpan w:val="4"/>
          </w:tcPr>
          <w:p w14:paraId="4E5B25F2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9CBA589" w14:textId="77777777" w:rsidR="007B425D" w:rsidRPr="00AF61E8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F61E8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4" w:type="dxa"/>
            <w:gridSpan w:val="2"/>
          </w:tcPr>
          <w:p w14:paraId="349A2C79" w14:textId="77777777" w:rsidR="007B425D" w:rsidRPr="00AF61E8" w:rsidRDefault="007B425D" w:rsidP="00E20B49">
            <w:pPr>
              <w:spacing w:line="300" w:lineRule="exact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3"/>
          </w:tcPr>
          <w:p w14:paraId="7E600B02" w14:textId="152C4149" w:rsidR="007B425D" w:rsidRPr="00AF61E8" w:rsidDel="00685444" w:rsidRDefault="007B425D" w:rsidP="00E20B49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61E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7B425D" w:rsidRPr="00AF61E8" w14:paraId="1274C934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46CA36AC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6A04152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</w:tcPr>
          <w:p w14:paraId="5CF6C2A6" w14:textId="381989F5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1" w:type="dxa"/>
          </w:tcPr>
          <w:p w14:paraId="01964EAC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E54D354" w14:textId="733767E8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8" w:type="dxa"/>
          </w:tcPr>
          <w:p w14:paraId="173C3C39" w14:textId="2CCD0A3A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7CDF1BB6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37207D" w14:textId="510E2C29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BE60931" w14:textId="77777777" w:rsidR="007B425D" w:rsidRPr="00AF61E8" w:rsidRDefault="007B425D" w:rsidP="007B42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2FB75F8" w14:textId="2BD607A6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23E9646A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BE0EA0" w14:textId="4CF03974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543DAFA" w14:textId="77777777" w:rsidR="007B425D" w:rsidRPr="00AF61E8" w:rsidRDefault="007B425D" w:rsidP="007B42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7349445" w14:textId="50685EDA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5" w:type="dxa"/>
          </w:tcPr>
          <w:p w14:paraId="2728E0AD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66401CDE" w14:textId="4F0BC0C3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4" w:type="dxa"/>
            <w:gridSpan w:val="2"/>
          </w:tcPr>
          <w:p w14:paraId="44A0708D" w14:textId="77777777" w:rsidR="007B425D" w:rsidRPr="00AF61E8" w:rsidRDefault="007B425D" w:rsidP="007B425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A0AAD62" w14:textId="29B9B335" w:rsidR="007B425D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66AA7279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3F67F0C" w14:textId="13947D14" w:rsidR="007B425D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7B425D" w:rsidRPr="00AF61E8" w14:paraId="6874F6F8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3D424D50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39CD7EC" w14:textId="3CE8859A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</w:tcPr>
          <w:p w14:paraId="231434C1" w14:textId="77777777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1" w:type="dxa"/>
          </w:tcPr>
          <w:p w14:paraId="5938968B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AF448CE" w14:textId="30E54BEC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28" w:type="dxa"/>
          </w:tcPr>
          <w:p w14:paraId="3899FFC5" w14:textId="77777777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06F60901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41613" w14:textId="3893397C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88F9EE9" w14:textId="77777777" w:rsidR="007B425D" w:rsidRPr="00AF61E8" w:rsidRDefault="007B425D" w:rsidP="007B42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8D0197A" w14:textId="77777777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526E2613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78F0D" w14:textId="2EB3B19B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AF7D1FF" w14:textId="77777777" w:rsidR="007B425D" w:rsidRPr="00AF61E8" w:rsidRDefault="007B425D" w:rsidP="007B42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03FE92D" w14:textId="77777777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5" w:type="dxa"/>
          </w:tcPr>
          <w:p w14:paraId="2EE1060A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09B18B4C" w14:textId="0CD981CA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4" w:type="dxa"/>
            <w:gridSpan w:val="2"/>
          </w:tcPr>
          <w:p w14:paraId="7B39A66B" w14:textId="77777777" w:rsidR="007B425D" w:rsidRPr="00AF61E8" w:rsidRDefault="007B425D" w:rsidP="007B425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DB23F78" w14:textId="77777777" w:rsidR="007B425D" w:rsidRPr="00AF61E8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6A39CE4F" w14:textId="77777777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6ACA64F" w14:textId="4F458925" w:rsidR="007B425D" w:rsidRPr="00AF61E8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E1B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7B425D" w:rsidRPr="00AF61E8" w14:paraId="14923420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6A3372DD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DF45FD1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1" w:type="dxa"/>
            <w:gridSpan w:val="3"/>
          </w:tcPr>
          <w:p w14:paraId="630CAB17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61E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804" w:type="dxa"/>
            <w:gridSpan w:val="17"/>
          </w:tcPr>
          <w:p w14:paraId="780C8D35" w14:textId="77777777" w:rsidR="007B425D" w:rsidRPr="00AF61E8" w:rsidRDefault="007B425D" w:rsidP="007B425D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F61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B425D" w:rsidRPr="00AF61E8" w14:paraId="40FFBCB3" w14:textId="77777777" w:rsidTr="007B425D">
        <w:trPr>
          <w:cantSplit/>
        </w:trPr>
        <w:tc>
          <w:tcPr>
            <w:tcW w:w="3139" w:type="dxa"/>
          </w:tcPr>
          <w:p w14:paraId="47E66B7E" w14:textId="77777777" w:rsidR="007B425D" w:rsidRPr="00AF61E8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1872" w:type="dxa"/>
          </w:tcPr>
          <w:p w14:paraId="1216E20C" w14:textId="77777777" w:rsidR="007B425D" w:rsidRPr="00AF61E8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1" w:type="dxa"/>
            <w:vAlign w:val="bottom"/>
          </w:tcPr>
          <w:p w14:paraId="12EA91E5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1" w:type="dxa"/>
          </w:tcPr>
          <w:p w14:paraId="4BEBC61F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2F1C7B7D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72BA3749" w14:textId="77777777" w:rsidR="007B425D" w:rsidRPr="00AF61E8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6CE7D34B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4A1D41E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F533DB8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77385DF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5E3A78A" w14:textId="77777777" w:rsidR="007B425D" w:rsidRPr="00AF61E8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99EFF5A" w14:textId="77777777" w:rsidR="007B425D" w:rsidRPr="000663E5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3B6C53C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5B968B7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5" w:type="dxa"/>
          </w:tcPr>
          <w:p w14:paraId="34F2E6C2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  <w:vAlign w:val="bottom"/>
          </w:tcPr>
          <w:p w14:paraId="658B75BE" w14:textId="77777777" w:rsidR="007B425D" w:rsidRPr="000663E5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9" w:type="dxa"/>
            <w:gridSpan w:val="2"/>
          </w:tcPr>
          <w:p w14:paraId="3230EEFD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1A4D2825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D09CAD1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gridSpan w:val="2"/>
          </w:tcPr>
          <w:p w14:paraId="1BB67052" w14:textId="77777777" w:rsidR="007B425D" w:rsidRPr="000663E5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B425D" w:rsidRPr="00AF61E8" w14:paraId="21158641" w14:textId="77777777" w:rsidTr="007B425D">
        <w:trPr>
          <w:cantSplit/>
        </w:trPr>
        <w:tc>
          <w:tcPr>
            <w:tcW w:w="3139" w:type="dxa"/>
          </w:tcPr>
          <w:p w14:paraId="2DF700BC" w14:textId="77777777" w:rsidR="007B425D" w:rsidRPr="00AF61E8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AF61E8">
              <w:rPr>
                <w:rFonts w:ascii="Angsana New" w:hAnsi="Angsana New"/>
                <w:sz w:val="23"/>
                <w:szCs w:val="23"/>
                <w:u w:val="single"/>
              </w:rPr>
              <w:t>“EV”</w:t>
            </w:r>
          </w:p>
        </w:tc>
        <w:tc>
          <w:tcPr>
            <w:tcW w:w="1872" w:type="dxa"/>
          </w:tcPr>
          <w:p w14:paraId="00FD47B4" w14:textId="77777777" w:rsidR="007B425D" w:rsidRPr="00AF61E8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1" w:type="dxa"/>
            <w:vAlign w:val="bottom"/>
          </w:tcPr>
          <w:p w14:paraId="0FB46D61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1" w:type="dxa"/>
          </w:tcPr>
          <w:p w14:paraId="17D4E36E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5D25B2FC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0A5062B3" w14:textId="77777777" w:rsidR="007B425D" w:rsidRPr="00AF61E8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8E73376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8AE05D0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721F57E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CD3E96B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</w:tcPr>
          <w:p w14:paraId="18AE9773" w14:textId="77777777" w:rsidR="007B425D" w:rsidRPr="00AF61E8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CF4C7B4" w14:textId="77777777" w:rsidR="007B425D" w:rsidRPr="000663E5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59E35AE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17E46A1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5" w:type="dxa"/>
          </w:tcPr>
          <w:p w14:paraId="54684FFA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  <w:vAlign w:val="bottom"/>
          </w:tcPr>
          <w:p w14:paraId="40D0FA38" w14:textId="77777777" w:rsidR="007B425D" w:rsidRPr="000663E5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9" w:type="dxa"/>
            <w:gridSpan w:val="2"/>
          </w:tcPr>
          <w:p w14:paraId="2C1C0C5D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4B131357" w14:textId="77777777" w:rsidR="007B425D" w:rsidRPr="00AF61E8" w:rsidRDefault="007B425D" w:rsidP="00F743C5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35D9DC5A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gridSpan w:val="2"/>
          </w:tcPr>
          <w:p w14:paraId="01E74A2E" w14:textId="77777777" w:rsidR="007B425D" w:rsidRPr="000663E5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B425D" w:rsidRPr="00AF61E8" w14:paraId="29A6B6EF" w14:textId="77777777" w:rsidTr="007B425D">
        <w:trPr>
          <w:cantSplit/>
        </w:trPr>
        <w:tc>
          <w:tcPr>
            <w:tcW w:w="3139" w:type="dxa"/>
          </w:tcPr>
          <w:p w14:paraId="51CC204A" w14:textId="77777777" w:rsidR="007B425D" w:rsidRPr="00AF61E8" w:rsidRDefault="007B425D" w:rsidP="007B425D">
            <w:pPr>
              <w:spacing w:line="240" w:lineRule="auto"/>
              <w:ind w:left="118" w:right="-79" w:hanging="101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1872" w:type="dxa"/>
          </w:tcPr>
          <w:p w14:paraId="4F0F077B" w14:textId="77777777" w:rsidR="007B425D" w:rsidRPr="00AF61E8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791" w:type="dxa"/>
            <w:vAlign w:val="bottom"/>
          </w:tcPr>
          <w:p w14:paraId="0E9ECEBB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181" w:type="dxa"/>
          </w:tcPr>
          <w:p w14:paraId="7D6D95A0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70121614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828" w:type="dxa"/>
            <w:vAlign w:val="bottom"/>
          </w:tcPr>
          <w:p w14:paraId="00E60052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92.00</w:t>
            </w:r>
          </w:p>
        </w:tc>
        <w:tc>
          <w:tcPr>
            <w:tcW w:w="180" w:type="dxa"/>
          </w:tcPr>
          <w:p w14:paraId="12A6F16E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988BFD0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</w:rPr>
              <w:t>92</w:t>
            </w:r>
            <w:r w:rsidRPr="000663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663E5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80" w:type="dxa"/>
          </w:tcPr>
          <w:p w14:paraId="7E334C0A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0F90A0B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3D03012B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75098CD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2A02C392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7157C60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5" w:type="dxa"/>
          </w:tcPr>
          <w:p w14:paraId="1E513B87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  <w:vAlign w:val="bottom"/>
          </w:tcPr>
          <w:p w14:paraId="2D657CEA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2975F2CD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CF07B7D" w14:textId="77777777" w:rsidR="007B425D" w:rsidRPr="000663E5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20BE3C29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16AAE4" w14:textId="77777777" w:rsidR="007B425D" w:rsidRPr="000663E5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7B425D" w:rsidRPr="00AF61E8" w14:paraId="31F90A78" w14:textId="77777777" w:rsidTr="007B425D">
        <w:trPr>
          <w:cantSplit/>
        </w:trPr>
        <w:tc>
          <w:tcPr>
            <w:tcW w:w="3139" w:type="dxa"/>
          </w:tcPr>
          <w:p w14:paraId="7BC4BAF3" w14:textId="77777777" w:rsidR="007B425D" w:rsidRPr="00AF61E8" w:rsidRDefault="007B425D" w:rsidP="007B425D">
            <w:pPr>
              <w:spacing w:line="240" w:lineRule="auto"/>
              <w:ind w:left="118" w:right="-113" w:hanging="101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1872" w:type="dxa"/>
          </w:tcPr>
          <w:p w14:paraId="7FFBEA6E" w14:textId="77777777" w:rsidR="007B425D" w:rsidRPr="00AF61E8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791" w:type="dxa"/>
            <w:vAlign w:val="bottom"/>
          </w:tcPr>
          <w:p w14:paraId="7E5D81AE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181" w:type="dxa"/>
          </w:tcPr>
          <w:p w14:paraId="6444FD00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45AACE87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828" w:type="dxa"/>
            <w:vAlign w:val="bottom"/>
          </w:tcPr>
          <w:p w14:paraId="44C1EF9A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10.00</w:t>
            </w:r>
          </w:p>
        </w:tc>
        <w:tc>
          <w:tcPr>
            <w:tcW w:w="180" w:type="dxa"/>
          </w:tcPr>
          <w:p w14:paraId="5F11C9A0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870E16E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</w:rPr>
              <w:t>10</w:t>
            </w:r>
            <w:r w:rsidRPr="000663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663E5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80" w:type="dxa"/>
          </w:tcPr>
          <w:p w14:paraId="2D851ECA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6FAFF73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4626D756" w14:textId="77777777" w:rsidR="007B425D" w:rsidRPr="00AF61E8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B1FE20C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712FBE19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F9CB9D2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5" w:type="dxa"/>
          </w:tcPr>
          <w:p w14:paraId="4A918721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  <w:vAlign w:val="bottom"/>
          </w:tcPr>
          <w:p w14:paraId="4BF9CEA9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497A02C9" w14:textId="77777777" w:rsidR="007B425D" w:rsidRPr="00AF61E8" w:rsidRDefault="007B425D" w:rsidP="007B425D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8C9A73E" w14:textId="77777777" w:rsidR="007B425D" w:rsidRPr="000663E5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1B21E7A4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C04A8D" w14:textId="77777777" w:rsidR="007B425D" w:rsidRPr="000663E5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7B425D" w:rsidRPr="00AF61E8" w14:paraId="758FCD37" w14:textId="77777777" w:rsidTr="007B425D">
        <w:trPr>
          <w:cantSplit/>
          <w:trHeight w:val="380"/>
        </w:trPr>
        <w:tc>
          <w:tcPr>
            <w:tcW w:w="3139" w:type="dxa"/>
          </w:tcPr>
          <w:p w14:paraId="3A137230" w14:textId="77777777" w:rsidR="007B425D" w:rsidRPr="00AF61E8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AF61E8">
              <w:rPr>
                <w:rFonts w:ascii="Angsana New" w:hAnsi="Angsana New"/>
                <w:sz w:val="23"/>
                <w:szCs w:val="23"/>
                <w:u w:val="single"/>
              </w:rPr>
              <w:t>“UVCP”</w:t>
            </w:r>
          </w:p>
        </w:tc>
        <w:tc>
          <w:tcPr>
            <w:tcW w:w="1872" w:type="dxa"/>
          </w:tcPr>
          <w:p w14:paraId="6DDA51AD" w14:textId="77777777" w:rsidR="007B425D" w:rsidRPr="00AF61E8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91" w:type="dxa"/>
            <w:vAlign w:val="bottom"/>
          </w:tcPr>
          <w:p w14:paraId="6B7C5A92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1" w:type="dxa"/>
          </w:tcPr>
          <w:p w14:paraId="1CAB95A4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7D987F21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5E520AED" w14:textId="77777777" w:rsidR="007B425D" w:rsidRPr="00AF61E8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0C79FC58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ED27211" w14:textId="77777777" w:rsidR="007B425D" w:rsidRPr="00AF61E8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2A6ED590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903B18D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1DBF6FED" w14:textId="77777777" w:rsidR="007B425D" w:rsidRPr="00AF61E8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4359AC2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277EDF24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94339AD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5" w:type="dxa"/>
          </w:tcPr>
          <w:p w14:paraId="33087445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  <w:vAlign w:val="bottom"/>
          </w:tcPr>
          <w:p w14:paraId="66614D69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9" w:type="dxa"/>
            <w:gridSpan w:val="2"/>
          </w:tcPr>
          <w:p w14:paraId="3DE3A6E3" w14:textId="77777777" w:rsidR="007B425D" w:rsidRPr="00AF61E8" w:rsidRDefault="007B425D" w:rsidP="007B425D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</w:tcPr>
          <w:p w14:paraId="618621F6" w14:textId="77777777" w:rsidR="007B425D" w:rsidRPr="00AF61E8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71D1CFDA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91FD735" w14:textId="77777777" w:rsidR="007B425D" w:rsidRPr="00AF61E8" w:rsidRDefault="007B425D" w:rsidP="00E72FB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425D" w:rsidRPr="00AF61E8" w14:paraId="2E4423B9" w14:textId="77777777" w:rsidTr="007B425D">
        <w:trPr>
          <w:cantSplit/>
        </w:trPr>
        <w:tc>
          <w:tcPr>
            <w:tcW w:w="3139" w:type="dxa"/>
          </w:tcPr>
          <w:p w14:paraId="01469A2C" w14:textId="7CC43981" w:rsidR="007B425D" w:rsidRPr="00AF61E8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บริษัท สโตนเฮ้นจ์ อินเตอร์ จำกัด</w:t>
            </w:r>
            <w:r>
              <w:rPr>
                <w:rFonts w:ascii="Angsana New" w:hAnsi="Angsana New"/>
                <w:sz w:val="23"/>
                <w:szCs w:val="23"/>
              </w:rPr>
              <w:t xml:space="preserve"> (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มหาชน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872" w:type="dxa"/>
          </w:tcPr>
          <w:p w14:paraId="53585591" w14:textId="77777777" w:rsidR="007B425D" w:rsidRPr="00AF61E8" w:rsidRDefault="007B425D" w:rsidP="007B425D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791" w:type="dxa"/>
            <w:vAlign w:val="bottom"/>
          </w:tcPr>
          <w:p w14:paraId="7ED78030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29.85</w:t>
            </w:r>
          </w:p>
        </w:tc>
        <w:tc>
          <w:tcPr>
            <w:tcW w:w="181" w:type="dxa"/>
          </w:tcPr>
          <w:p w14:paraId="2C5DB829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226EC727" w14:textId="38B6F947" w:rsidR="007B425D" w:rsidRPr="00AF61E8" w:rsidRDefault="005B273E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29.85</w:t>
            </w:r>
          </w:p>
        </w:tc>
        <w:tc>
          <w:tcPr>
            <w:tcW w:w="828" w:type="dxa"/>
            <w:vAlign w:val="bottom"/>
          </w:tcPr>
          <w:p w14:paraId="0EDAD6DF" w14:textId="77777777" w:rsidR="007B425D" w:rsidRPr="007041F9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134.00</w:t>
            </w:r>
          </w:p>
        </w:tc>
        <w:tc>
          <w:tcPr>
            <w:tcW w:w="180" w:type="dxa"/>
          </w:tcPr>
          <w:p w14:paraId="7C71E939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90D2319" w14:textId="21F09007" w:rsidR="007B425D" w:rsidRPr="00AF61E8" w:rsidRDefault="005B273E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134.00</w:t>
            </w:r>
          </w:p>
        </w:tc>
        <w:tc>
          <w:tcPr>
            <w:tcW w:w="180" w:type="dxa"/>
          </w:tcPr>
          <w:p w14:paraId="4808456E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EEA07A" w14:textId="77777777" w:rsidR="007B425D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5E8F4ED2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453.30</w:t>
            </w:r>
          </w:p>
        </w:tc>
        <w:tc>
          <w:tcPr>
            <w:tcW w:w="180" w:type="dxa"/>
          </w:tcPr>
          <w:p w14:paraId="3ACFC919" w14:textId="77777777" w:rsidR="007B425D" w:rsidRPr="00AF61E8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1DA4AB" w14:textId="77777777" w:rsidR="007B425D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01F22577" w14:textId="5DEDF6B0" w:rsidR="007B425D" w:rsidRPr="00AF61E8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453.30</w:t>
            </w:r>
          </w:p>
        </w:tc>
        <w:tc>
          <w:tcPr>
            <w:tcW w:w="180" w:type="dxa"/>
          </w:tcPr>
          <w:p w14:paraId="419402FF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643D664" w14:textId="422939FE" w:rsidR="007B425D" w:rsidRPr="00AF61E8" w:rsidRDefault="005B273E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450.29</w:t>
            </w:r>
          </w:p>
        </w:tc>
        <w:tc>
          <w:tcPr>
            <w:tcW w:w="185" w:type="dxa"/>
          </w:tcPr>
          <w:p w14:paraId="53849E6E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  <w:vAlign w:val="bottom"/>
          </w:tcPr>
          <w:p w14:paraId="21BED594" w14:textId="403C3881" w:rsidR="007B425D" w:rsidRPr="00AF61E8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446.12</w:t>
            </w:r>
          </w:p>
        </w:tc>
        <w:tc>
          <w:tcPr>
            <w:tcW w:w="179" w:type="dxa"/>
            <w:gridSpan w:val="2"/>
          </w:tcPr>
          <w:p w14:paraId="31144CA8" w14:textId="77777777" w:rsidR="007B425D" w:rsidRPr="00AF61E8" w:rsidRDefault="007B425D" w:rsidP="007B425D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</w:tcPr>
          <w:p w14:paraId="0A803D85" w14:textId="77777777" w:rsidR="007B425D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ADC82FE" w14:textId="74C4BAAE" w:rsidR="007B425D" w:rsidRPr="00AF61E8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289A459B" w14:textId="77777777" w:rsidR="007B425D" w:rsidRPr="00AF61E8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4" w:type="dxa"/>
            <w:gridSpan w:val="2"/>
          </w:tcPr>
          <w:p w14:paraId="131FF584" w14:textId="77777777" w:rsidR="007B425D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3"/>
                <w:szCs w:val="23"/>
              </w:rPr>
            </w:pPr>
          </w:p>
          <w:p w14:paraId="4C1A7696" w14:textId="1C071004" w:rsidR="007B425D" w:rsidRPr="00AF61E8" w:rsidRDefault="007B425D" w:rsidP="00E72FB6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21.00</w:t>
            </w:r>
          </w:p>
        </w:tc>
      </w:tr>
      <w:tr w:rsidR="007B425D" w:rsidRPr="00AF61E8" w14:paraId="2E441990" w14:textId="77777777" w:rsidTr="00F905A8">
        <w:trPr>
          <w:cantSplit/>
        </w:trPr>
        <w:tc>
          <w:tcPr>
            <w:tcW w:w="3139" w:type="dxa"/>
          </w:tcPr>
          <w:p w14:paraId="071B31C6" w14:textId="77777777" w:rsidR="007B425D" w:rsidRPr="00AF61E8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1872" w:type="dxa"/>
          </w:tcPr>
          <w:p w14:paraId="79C287B8" w14:textId="77777777" w:rsidR="007B425D" w:rsidRPr="00AF61E8" w:rsidRDefault="007B425D" w:rsidP="007B425D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วิเคราะห์ปรับปรุง</w:t>
            </w:r>
          </w:p>
        </w:tc>
        <w:tc>
          <w:tcPr>
            <w:tcW w:w="791" w:type="dxa"/>
          </w:tcPr>
          <w:p w14:paraId="36DD8C24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1" w:type="dxa"/>
          </w:tcPr>
          <w:p w14:paraId="6C5602F0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3ABBA46E" w14:textId="77777777" w:rsidR="007B425D" w:rsidRPr="00AF61E8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B9FD186" w14:textId="77777777" w:rsidR="007B425D" w:rsidRPr="007041F9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4D35D90C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D47342" w14:textId="77777777" w:rsidR="007B425D" w:rsidRPr="00AF61E8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5672E8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</w:tcPr>
          <w:p w14:paraId="29831682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2503461B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A53B3A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22DDC324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93EFDB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5" w:type="dxa"/>
          </w:tcPr>
          <w:p w14:paraId="36656BBE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6BE320ED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79" w:type="dxa"/>
            <w:gridSpan w:val="2"/>
          </w:tcPr>
          <w:p w14:paraId="03731A30" w14:textId="77777777" w:rsidR="007B425D" w:rsidRPr="00AF61E8" w:rsidRDefault="007B425D" w:rsidP="007B425D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</w:tcPr>
          <w:p w14:paraId="71C0611A" w14:textId="77777777" w:rsidR="007B425D" w:rsidRPr="00AF61E8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7C5A0F17" w14:textId="77777777" w:rsidR="007B425D" w:rsidRPr="00AF61E8" w:rsidRDefault="007B425D" w:rsidP="007B425D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4" w:type="dxa"/>
            <w:gridSpan w:val="2"/>
          </w:tcPr>
          <w:p w14:paraId="2601CDE2" w14:textId="77777777" w:rsidR="007B425D" w:rsidRPr="00AF61E8" w:rsidRDefault="007B425D" w:rsidP="007B425D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425D" w:rsidRPr="00AF61E8" w14:paraId="1F9009A6" w14:textId="77777777" w:rsidTr="00F905A8">
        <w:trPr>
          <w:cantSplit/>
        </w:trPr>
        <w:tc>
          <w:tcPr>
            <w:tcW w:w="3139" w:type="dxa"/>
          </w:tcPr>
          <w:p w14:paraId="05958794" w14:textId="77777777" w:rsidR="007B425D" w:rsidRPr="00AF61E8" w:rsidRDefault="007B425D" w:rsidP="007B425D">
            <w:pPr>
              <w:spacing w:line="300" w:lineRule="exact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 xml:space="preserve">   อินเตอร์เนชั่นแนล จำกัด</w:t>
            </w:r>
          </w:p>
        </w:tc>
        <w:tc>
          <w:tcPr>
            <w:tcW w:w="1872" w:type="dxa"/>
          </w:tcPr>
          <w:p w14:paraId="215FB90C" w14:textId="77777777" w:rsidR="007B425D" w:rsidRPr="00C47630" w:rsidRDefault="007B425D" w:rsidP="007B425D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ประสิทธิภาพการใช้พลังงานและติดตั้งอุปกรณ์ประหยัดพลังงาน</w:t>
            </w:r>
          </w:p>
        </w:tc>
        <w:tc>
          <w:tcPr>
            <w:tcW w:w="791" w:type="dxa"/>
          </w:tcPr>
          <w:p w14:paraId="704ABF53" w14:textId="77777777" w:rsidR="007B425D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7E9AB54E" w14:textId="77777777" w:rsidR="007B425D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470D8FFC" w14:textId="77777777" w:rsidR="007B425D" w:rsidRPr="00E86F52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30.59</w:t>
            </w:r>
          </w:p>
        </w:tc>
        <w:tc>
          <w:tcPr>
            <w:tcW w:w="181" w:type="dxa"/>
          </w:tcPr>
          <w:p w14:paraId="6E5986B8" w14:textId="77777777" w:rsidR="007B425D" w:rsidRPr="00AF61E8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B922851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3121A5C9" w14:textId="77777777" w:rsidR="007B425D" w:rsidRPr="000663E5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5DA7C7AE" w14:textId="77777777" w:rsidR="007B425D" w:rsidRPr="00E86F52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30.59</w:t>
            </w:r>
          </w:p>
        </w:tc>
        <w:tc>
          <w:tcPr>
            <w:tcW w:w="828" w:type="dxa"/>
          </w:tcPr>
          <w:p w14:paraId="08A457D3" w14:textId="77777777" w:rsidR="007B425D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23C9E590" w14:textId="77777777" w:rsidR="007B425D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124851D5" w14:textId="77777777" w:rsidR="007B425D" w:rsidRPr="007041F9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26.00</w:t>
            </w:r>
          </w:p>
        </w:tc>
        <w:tc>
          <w:tcPr>
            <w:tcW w:w="180" w:type="dxa"/>
          </w:tcPr>
          <w:p w14:paraId="7B7800C3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45C2355F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46865328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328B6AA9" w14:textId="77777777" w:rsidR="007B425D" w:rsidRPr="000663E5" w:rsidRDefault="007B425D" w:rsidP="007B425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26.00</w:t>
            </w:r>
          </w:p>
        </w:tc>
        <w:tc>
          <w:tcPr>
            <w:tcW w:w="180" w:type="dxa"/>
          </w:tcPr>
          <w:p w14:paraId="2987B501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637B882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2AE4891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37C4A18" w14:textId="77777777" w:rsidR="007B425D" w:rsidRPr="00AF61E8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12335F5A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7DDB0FF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EDC1467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F1B0595" w14:textId="77777777" w:rsidR="007B425D" w:rsidRPr="00AF61E8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6AB1E3EB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45819074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68F8311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B6B8AF6" w14:textId="77777777" w:rsidR="007B425D" w:rsidRPr="00AF61E8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5" w:type="dxa"/>
          </w:tcPr>
          <w:p w14:paraId="07BEC761" w14:textId="77777777" w:rsidR="007B425D" w:rsidRPr="00AF61E8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CF376B5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08555161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C1FBC25" w14:textId="77777777" w:rsidR="007B425D" w:rsidRPr="00AF61E8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7881C356" w14:textId="77777777" w:rsidR="007B425D" w:rsidRPr="00AF61E8" w:rsidRDefault="007B425D" w:rsidP="007B425D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52FA9AA" w14:textId="77777777" w:rsidR="007B425D" w:rsidRPr="000663E5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C6852BF" w14:textId="77777777" w:rsidR="007B425D" w:rsidRPr="000663E5" w:rsidRDefault="007B425D" w:rsidP="00F743C5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93B2C4C" w14:textId="77777777" w:rsidR="007B425D" w:rsidRPr="00F743C5" w:rsidRDefault="007B425D" w:rsidP="00F743C5">
            <w:pPr>
              <w:pStyle w:val="acctfourfigures"/>
              <w:tabs>
                <w:tab w:val="clear" w:pos="765"/>
                <w:tab w:val="decimal" w:pos="426"/>
              </w:tabs>
              <w:spacing w:line="300" w:lineRule="exact"/>
              <w:ind w:left="-79" w:right="-72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F743C5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E1F4151" w14:textId="77777777" w:rsidR="007B425D" w:rsidRPr="00AF61E8" w:rsidRDefault="007B425D" w:rsidP="007B425D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01994DF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9C11822" w14:textId="77777777" w:rsidR="007B425D" w:rsidRPr="000663E5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2FC7D055" w14:textId="77777777" w:rsidR="007B425D" w:rsidRPr="00AF61E8" w:rsidRDefault="007B425D" w:rsidP="007B425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F905A8" w:rsidRPr="00AF61E8" w14:paraId="693082C7" w14:textId="77777777" w:rsidTr="00110B57">
        <w:trPr>
          <w:cantSplit/>
          <w:trHeight w:val="149"/>
        </w:trPr>
        <w:tc>
          <w:tcPr>
            <w:tcW w:w="3139" w:type="dxa"/>
          </w:tcPr>
          <w:p w14:paraId="7ACD0911" w14:textId="4A3DFCD6" w:rsidR="00F905A8" w:rsidRPr="00AF61E8" w:rsidRDefault="00F905A8" w:rsidP="00F905A8">
            <w:pPr>
              <w:spacing w:line="300" w:lineRule="exact"/>
              <w:ind w:left="118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AF61E8">
              <w:rPr>
                <w:rFonts w:ascii="Angsana New" w:hAnsi="Angsana New"/>
                <w:sz w:val="23"/>
                <w:szCs w:val="23"/>
                <w:u w:val="single"/>
              </w:rPr>
              <w:t>“GOLD”</w:t>
            </w:r>
          </w:p>
        </w:tc>
        <w:tc>
          <w:tcPr>
            <w:tcW w:w="1872" w:type="dxa"/>
          </w:tcPr>
          <w:p w14:paraId="26E1D307" w14:textId="77777777" w:rsidR="00F905A8" w:rsidRPr="00AF61E8" w:rsidRDefault="00F905A8" w:rsidP="00F905A8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91" w:type="dxa"/>
          </w:tcPr>
          <w:p w14:paraId="40698524" w14:textId="77777777" w:rsidR="00F905A8" w:rsidRDefault="00F905A8" w:rsidP="00F905A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1" w:type="dxa"/>
          </w:tcPr>
          <w:p w14:paraId="2B258880" w14:textId="77777777" w:rsidR="00F905A8" w:rsidRPr="00AF61E8" w:rsidRDefault="00F905A8" w:rsidP="00F905A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9F268D8" w14:textId="77777777" w:rsidR="00F905A8" w:rsidRPr="000663E5" w:rsidRDefault="00F905A8" w:rsidP="00F905A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3AD1836" w14:textId="77777777" w:rsidR="00F905A8" w:rsidRDefault="00F905A8" w:rsidP="00F905A8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869F1D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61931105" w14:textId="77777777" w:rsidR="00F905A8" w:rsidRPr="000663E5" w:rsidRDefault="00F905A8" w:rsidP="00F905A8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00E5D3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77DB6E7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0CDEA14D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3DEB13B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21420F5C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7E53F79D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5" w:type="dxa"/>
          </w:tcPr>
          <w:p w14:paraId="764F2EE7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6C75146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9" w:type="dxa"/>
            <w:gridSpan w:val="2"/>
          </w:tcPr>
          <w:p w14:paraId="3785BFEC" w14:textId="77777777" w:rsidR="00F905A8" w:rsidRPr="00AF61E8" w:rsidRDefault="00F905A8" w:rsidP="00F905A8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120A43E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7C499A63" w14:textId="77777777" w:rsidR="00F905A8" w:rsidRPr="00AF61E8" w:rsidRDefault="00F905A8" w:rsidP="00F905A8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EB4CD30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905A8" w:rsidRPr="00AF61E8" w14:paraId="40D28D9A" w14:textId="77777777" w:rsidTr="000D3D14">
        <w:trPr>
          <w:cantSplit/>
        </w:trPr>
        <w:tc>
          <w:tcPr>
            <w:tcW w:w="3139" w:type="dxa"/>
          </w:tcPr>
          <w:p w14:paraId="0BBEFC60" w14:textId="77777777" w:rsidR="00F905A8" w:rsidRPr="00AF61E8" w:rsidRDefault="00F905A8" w:rsidP="00F905A8">
            <w:pPr>
              <w:spacing w:line="240" w:lineRule="auto"/>
              <w:ind w:left="191" w:right="-113" w:hanging="191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>ทรัสต์เพื่อการลงทุนในสิทธิการเช่า</w:t>
            </w:r>
          </w:p>
          <w:p w14:paraId="3ED215E4" w14:textId="38E4AAE5" w:rsidR="00F905A8" w:rsidRPr="00AF61E8" w:rsidRDefault="00F905A8" w:rsidP="00F905A8">
            <w:pPr>
              <w:spacing w:line="300" w:lineRule="exact"/>
              <w:ind w:left="118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 xml:space="preserve">   อสังหาริมทรัพย์โกลเด้นเวนเจอร์</w:t>
            </w:r>
          </w:p>
        </w:tc>
        <w:tc>
          <w:tcPr>
            <w:tcW w:w="1872" w:type="dxa"/>
          </w:tcPr>
          <w:p w14:paraId="037CA037" w14:textId="77777777" w:rsidR="00F905A8" w:rsidRPr="00AF61E8" w:rsidRDefault="00F905A8" w:rsidP="00F905A8">
            <w:pPr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 xml:space="preserve">ลงทุนในสิทธิการเช่า   </w:t>
            </w:r>
          </w:p>
          <w:p w14:paraId="5F1B11FB" w14:textId="77777777" w:rsidR="00F905A8" w:rsidRPr="00AF61E8" w:rsidRDefault="00F905A8" w:rsidP="00F905A8">
            <w:pPr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 xml:space="preserve">   อสังหาริมทรัพย์และ</w:t>
            </w:r>
          </w:p>
          <w:p w14:paraId="1C9E9F73" w14:textId="2C8DA646" w:rsidR="00F905A8" w:rsidRPr="00AF61E8" w:rsidRDefault="00F905A8" w:rsidP="0050105B">
            <w:pPr>
              <w:spacing w:line="240" w:lineRule="auto"/>
              <w:ind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AF61E8">
              <w:rPr>
                <w:rFonts w:ascii="Angsana New" w:hAnsi="Angsana New"/>
                <w:sz w:val="23"/>
                <w:szCs w:val="23"/>
                <w:cs/>
              </w:rPr>
              <w:t xml:space="preserve">   อุปกรณ์ที่เกี่ยวข้อง</w:t>
            </w:r>
          </w:p>
        </w:tc>
        <w:tc>
          <w:tcPr>
            <w:tcW w:w="791" w:type="dxa"/>
          </w:tcPr>
          <w:p w14:paraId="5B04915A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9490BA0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0C57CD88" w14:textId="624FE279" w:rsidR="00F905A8" w:rsidRDefault="00F905A8" w:rsidP="00F905A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1" w:type="dxa"/>
          </w:tcPr>
          <w:p w14:paraId="1F748A36" w14:textId="77777777" w:rsidR="00F905A8" w:rsidRPr="00AF61E8" w:rsidRDefault="00F905A8" w:rsidP="00F905A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25C1C14F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521B258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4E70F1C" w14:textId="48C387C0" w:rsidR="00F905A8" w:rsidRPr="000663E5" w:rsidRDefault="00F905A8" w:rsidP="00F905A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828" w:type="dxa"/>
          </w:tcPr>
          <w:p w14:paraId="6D65C2BA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3EC4C82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F3B88AD" w14:textId="4B4009A4" w:rsidR="00F905A8" w:rsidRDefault="00F905A8" w:rsidP="00F905A8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69F73714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4D580235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45978E1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C08D920" w14:textId="377F3079" w:rsidR="00F905A8" w:rsidRPr="000663E5" w:rsidRDefault="00F905A8" w:rsidP="00F905A8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0A7E78D2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F62E69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2E5F65E9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0EDBBC0" w14:textId="1CD5678D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2B4875B7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3C2C35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878A4A0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5D8B377" w14:textId="275070E2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3569A8BC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90B28A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51E31BF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17AF93B" w14:textId="52674F84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5" w:type="dxa"/>
          </w:tcPr>
          <w:p w14:paraId="55B82A78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57EF91A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3271736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54215DD" w14:textId="3DB2585F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234D71B7" w14:textId="77777777" w:rsidR="00F905A8" w:rsidRPr="00AF61E8" w:rsidRDefault="00F905A8" w:rsidP="00F905A8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</w:tcPr>
          <w:p w14:paraId="796AB9F6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0E6D0E74" w14:textId="77777777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D103652" w14:textId="08D023D4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0663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2200D483" w14:textId="77777777" w:rsidR="00F905A8" w:rsidRPr="00AF61E8" w:rsidRDefault="00F905A8" w:rsidP="00F905A8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45C16D4D" w14:textId="77777777" w:rsidR="00F905A8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53CFE50" w14:textId="77777777" w:rsidR="00F905A8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4E56EA6" w14:textId="4F40FFDD" w:rsidR="00F905A8" w:rsidRPr="000663E5" w:rsidRDefault="00F905A8" w:rsidP="00F905A8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38.08</w:t>
            </w:r>
          </w:p>
        </w:tc>
      </w:tr>
      <w:tr w:rsidR="00F905A8" w:rsidRPr="00AF61E8" w14:paraId="43FC83B8" w14:textId="77777777" w:rsidTr="00424611">
        <w:trPr>
          <w:cantSplit/>
        </w:trPr>
        <w:tc>
          <w:tcPr>
            <w:tcW w:w="3139" w:type="dxa"/>
          </w:tcPr>
          <w:p w14:paraId="21282C3A" w14:textId="3973D8AD" w:rsidR="00F905A8" w:rsidRPr="00573C9A" w:rsidRDefault="00573C9A" w:rsidP="00F905A8">
            <w:pPr>
              <w:spacing w:line="300" w:lineRule="exact"/>
              <w:ind w:left="118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73C9A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872" w:type="dxa"/>
          </w:tcPr>
          <w:p w14:paraId="1D3578FA" w14:textId="77777777" w:rsidR="00F905A8" w:rsidRPr="00AF61E8" w:rsidRDefault="00F905A8" w:rsidP="00F905A8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91" w:type="dxa"/>
          </w:tcPr>
          <w:p w14:paraId="276EC25F" w14:textId="77777777" w:rsidR="00F905A8" w:rsidRDefault="00F905A8" w:rsidP="00F905A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1" w:type="dxa"/>
          </w:tcPr>
          <w:p w14:paraId="5F238F26" w14:textId="77777777" w:rsidR="00F905A8" w:rsidRPr="00AF61E8" w:rsidRDefault="00F905A8" w:rsidP="00F905A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37A06F" w14:textId="77777777" w:rsidR="00F905A8" w:rsidRPr="000663E5" w:rsidRDefault="00F905A8" w:rsidP="00F905A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B12B749" w14:textId="77777777" w:rsidR="00F905A8" w:rsidRDefault="00F905A8" w:rsidP="00F905A8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80E5A2F" w14:textId="77777777" w:rsidR="00F905A8" w:rsidRPr="00AF61E8" w:rsidRDefault="00F905A8" w:rsidP="00F905A8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9A6C824" w14:textId="77777777" w:rsidR="00F905A8" w:rsidRPr="002D3799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58EBB6" w14:textId="77777777" w:rsidR="00F905A8" w:rsidRPr="002D3799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578EC4" w14:textId="5E50DC47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424611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453.30</w:t>
            </w:r>
          </w:p>
        </w:tc>
        <w:tc>
          <w:tcPr>
            <w:tcW w:w="180" w:type="dxa"/>
          </w:tcPr>
          <w:p w14:paraId="0E0CD38B" w14:textId="77777777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1C22E9" w14:textId="0523E66D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424611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453.30</w:t>
            </w:r>
          </w:p>
        </w:tc>
        <w:tc>
          <w:tcPr>
            <w:tcW w:w="180" w:type="dxa"/>
          </w:tcPr>
          <w:p w14:paraId="5B740CF3" w14:textId="77777777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21AAFC" w14:textId="79542B11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424611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450.29</w:t>
            </w:r>
          </w:p>
        </w:tc>
        <w:tc>
          <w:tcPr>
            <w:tcW w:w="185" w:type="dxa"/>
          </w:tcPr>
          <w:p w14:paraId="3CA93DD2" w14:textId="77777777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3B56493" w14:textId="775F1D6F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424611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446.12</w:t>
            </w:r>
          </w:p>
        </w:tc>
        <w:tc>
          <w:tcPr>
            <w:tcW w:w="179" w:type="dxa"/>
            <w:gridSpan w:val="2"/>
          </w:tcPr>
          <w:p w14:paraId="20E03997" w14:textId="77777777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E15B2" w14:textId="260DF057" w:rsidR="00F905A8" w:rsidRPr="00E72FB6" w:rsidRDefault="00F905A8" w:rsidP="00E72FB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72FB6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18631E37" w14:textId="77777777" w:rsidR="00F905A8" w:rsidRPr="00424611" w:rsidRDefault="00F905A8" w:rsidP="00F905A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8AE193" w14:textId="6EDC7FEA" w:rsidR="00F905A8" w:rsidRPr="00424611" w:rsidRDefault="00F905A8" w:rsidP="002F2D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 w:bidi="th-TH"/>
              </w:rPr>
              <w:t>59.08</w:t>
            </w:r>
          </w:p>
        </w:tc>
      </w:tr>
    </w:tbl>
    <w:p w14:paraId="75C60667" w14:textId="59700E51" w:rsidR="00AA55C6" w:rsidRDefault="00AA55C6" w:rsidP="007B425D">
      <w:pPr>
        <w:spacing w:line="240" w:lineRule="auto"/>
        <w:ind w:left="549" w:right="-43"/>
        <w:rPr>
          <w:rFonts w:ascii="Angsana New" w:hAnsi="Angsana New"/>
          <w:sz w:val="30"/>
          <w:szCs w:val="30"/>
          <w:cs/>
        </w:rPr>
        <w:sectPr w:rsidR="00AA55C6" w:rsidSect="00DD5528">
          <w:headerReference w:type="default" r:id="rId11"/>
          <w:footerReference w:type="default" r:id="rId12"/>
          <w:pgSz w:w="16840" w:h="11907" w:orient="landscape" w:code="9"/>
          <w:pgMar w:top="691" w:right="1000" w:bottom="576" w:left="810" w:header="720" w:footer="720" w:gutter="0"/>
          <w:cols w:space="708"/>
          <w:docGrid w:linePitch="360"/>
        </w:sectPr>
      </w:pPr>
    </w:p>
    <w:p w14:paraId="21501FEB" w14:textId="77777777" w:rsidR="004E2DFC" w:rsidRPr="004E2DFC" w:rsidRDefault="004E2DFC" w:rsidP="004E2DFC">
      <w:pPr>
        <w:spacing w:line="240" w:lineRule="auto"/>
        <w:ind w:left="549" w:right="-43"/>
        <w:rPr>
          <w:rFonts w:ascii="Angsana New" w:hAnsi="Angsana New"/>
          <w:sz w:val="30"/>
          <w:szCs w:val="30"/>
        </w:rPr>
      </w:pPr>
      <w:r w:rsidRPr="004E2DFC">
        <w:rPr>
          <w:rFonts w:ascii="Angsana New" w:hAnsi="Angsana New" w:hint="cs"/>
          <w:sz w:val="30"/>
          <w:szCs w:val="30"/>
          <w:cs/>
        </w:rPr>
        <w:lastRenderedPageBreak/>
        <w:t>บริษัทร่วมทั้งหมดจดทะเบียนจัดตั้งและดำเนินธุรกิจในประเทศไทย</w:t>
      </w:r>
    </w:p>
    <w:p w14:paraId="14A53788" w14:textId="03447AB5" w:rsidR="004E2DFC" w:rsidRDefault="004E2DFC" w:rsidP="00C47A19">
      <w:pPr>
        <w:tabs>
          <w:tab w:val="left" w:pos="540"/>
        </w:tabs>
        <w:ind w:left="540" w:right="-122"/>
        <w:rPr>
          <w:rFonts w:ascii="Angsana New" w:hAnsi="Angsana New"/>
          <w:sz w:val="30"/>
          <w:szCs w:val="30"/>
        </w:rPr>
      </w:pPr>
    </w:p>
    <w:p w14:paraId="03F4D9CC" w14:textId="4E33D5FD" w:rsidR="008B4A77" w:rsidRDefault="008B4A77" w:rsidP="008B4A77">
      <w:pPr>
        <w:autoSpaceDE w:val="0"/>
        <w:autoSpaceDN w:val="0"/>
        <w:spacing w:before="100" w:after="10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</w:t>
      </w:r>
      <w:r w:rsidRPr="00F300AD">
        <w:rPr>
          <w:rFonts w:ascii="Angsana New" w:hAnsi="Angsana New"/>
          <w:sz w:val="30"/>
          <w:szCs w:val="30"/>
        </w:rPr>
        <w:t> 30 </w:t>
      </w:r>
      <w:r w:rsidRPr="00F300AD">
        <w:rPr>
          <w:rFonts w:ascii="Angsana New" w:hAnsi="Angsana New" w:hint="cs"/>
          <w:sz w:val="30"/>
          <w:szCs w:val="30"/>
          <w:cs/>
        </w:rPr>
        <w:t>กันยายน</w:t>
      </w:r>
      <w:r w:rsidRPr="00F300AD">
        <w:rPr>
          <w:rFonts w:ascii="Angsana New" w:hAnsi="Angsana New"/>
          <w:sz w:val="30"/>
          <w:szCs w:val="30"/>
        </w:rPr>
        <w:t> 2562 </w:t>
      </w:r>
      <w:r w:rsidRPr="00F300AD">
        <w:rPr>
          <w:rFonts w:ascii="Angsana New" w:hAnsi="Angsana New" w:hint="cs"/>
          <w:sz w:val="30"/>
          <w:szCs w:val="30"/>
          <w:cs/>
        </w:rPr>
        <w:t>บริษัทร่วมและการร่วมค้าทางอ้อมที่ถือหุ้นผ่านทาง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E72FB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แผ่นดินทอง พร็อพเพอร์ตี้ ดีเวลลอปเม้นท์ จำกัด (มหาชน)</w:t>
      </w:r>
      <w:r w:rsidRPr="00F300AD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(“</w:t>
      </w:r>
      <w:r w:rsidRPr="00F300AD">
        <w:rPr>
          <w:rFonts w:ascii="Angsana New" w:hAnsi="Angsana New"/>
          <w:sz w:val="30"/>
          <w:szCs w:val="30"/>
        </w:rPr>
        <w:t>GOLD</w:t>
      </w:r>
      <w:r>
        <w:rPr>
          <w:rFonts w:ascii="Angsana New" w:hAnsi="Angsana New"/>
          <w:sz w:val="30"/>
          <w:szCs w:val="30"/>
        </w:rPr>
        <w:t>”)</w:t>
      </w:r>
      <w:r w:rsidRPr="00F300AD">
        <w:rPr>
          <w:rFonts w:ascii="Angsana New" w:hAnsi="Angsana New"/>
          <w:sz w:val="30"/>
          <w:szCs w:val="30"/>
        </w:rPr>
        <w:t> </w:t>
      </w:r>
      <w:r w:rsidRPr="00F300AD">
        <w:rPr>
          <w:rFonts w:ascii="Angsana New" w:hAnsi="Angsana New" w:hint="cs"/>
          <w:sz w:val="30"/>
          <w:szCs w:val="30"/>
          <w:cs/>
        </w:rPr>
        <w:t>ทุกบริษัทไม่ได้เป็นบริษัทร่วมและการร่วมค้าอีกต่อไป เนื่องจากการจำหน่ายเงินลงทุนใน</w:t>
      </w:r>
      <w:r w:rsidRPr="00F300AD">
        <w:rPr>
          <w:rFonts w:ascii="Angsana New" w:hAnsi="Angsana New"/>
          <w:sz w:val="30"/>
          <w:szCs w:val="30"/>
        </w:rPr>
        <w:t> GOLD </w:t>
      </w:r>
      <w:r w:rsidRPr="00F300AD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ซึ่งเป็นบริษัทย่อยของบริษัทเมื่อวันที่</w:t>
      </w:r>
      <w:r w:rsidRPr="00F300AD">
        <w:rPr>
          <w:rFonts w:ascii="Angsana New" w:hAnsi="Angsana New"/>
          <w:sz w:val="30"/>
          <w:szCs w:val="30"/>
        </w:rPr>
        <w:t> 14 </w:t>
      </w:r>
      <w:r w:rsidRPr="00F300AD">
        <w:rPr>
          <w:rFonts w:ascii="Angsana New" w:hAnsi="Angsana New" w:hint="cs"/>
          <w:sz w:val="30"/>
          <w:szCs w:val="30"/>
          <w:cs/>
        </w:rPr>
        <w:t>สิงหาคม</w:t>
      </w:r>
      <w:r w:rsidRPr="00F300AD">
        <w:rPr>
          <w:rFonts w:ascii="Angsana New" w:hAnsi="Angsana New"/>
          <w:sz w:val="30"/>
          <w:szCs w:val="30"/>
        </w:rPr>
        <w:t> 2562 (</w:t>
      </w:r>
      <w:r w:rsidRPr="00F300AD">
        <w:rPr>
          <w:rFonts w:ascii="Angsana New" w:hAnsi="Angsana New" w:hint="cs"/>
          <w:sz w:val="30"/>
          <w:szCs w:val="30"/>
          <w:cs/>
        </w:rPr>
        <w:t>ดูหมายเหตุประกอบงบการเงิน</w:t>
      </w:r>
      <w:r w:rsidR="00EE635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300AD">
        <w:rPr>
          <w:rFonts w:ascii="Angsana New" w:hAnsi="Angsana New" w:hint="cs"/>
          <w:sz w:val="30"/>
          <w:szCs w:val="30"/>
          <w:cs/>
        </w:rPr>
        <w:t>ข้อ</w:t>
      </w:r>
      <w:r w:rsidRPr="00F300AD">
        <w:rPr>
          <w:rFonts w:ascii="Angsana New" w:hAnsi="Angsana New"/>
          <w:sz w:val="30"/>
          <w:szCs w:val="30"/>
        </w:rPr>
        <w:t> 9)</w:t>
      </w:r>
    </w:p>
    <w:p w14:paraId="752412DF" w14:textId="77777777" w:rsidR="008B4A77" w:rsidRDefault="008B4A77" w:rsidP="00C47A19">
      <w:pPr>
        <w:tabs>
          <w:tab w:val="left" w:pos="540"/>
        </w:tabs>
        <w:ind w:left="540" w:right="-122"/>
        <w:rPr>
          <w:rFonts w:ascii="Angsana New" w:hAnsi="Angsana New"/>
          <w:sz w:val="30"/>
          <w:szCs w:val="30"/>
        </w:rPr>
      </w:pPr>
    </w:p>
    <w:p w14:paraId="398599E0" w14:textId="2D4D96F6" w:rsidR="00C47A19" w:rsidRPr="00C47A19" w:rsidRDefault="00C47A19" w:rsidP="00C47A19">
      <w:pPr>
        <w:tabs>
          <w:tab w:val="left" w:pos="540"/>
        </w:tabs>
        <w:ind w:left="540" w:right="-122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D1437E">
        <w:rPr>
          <w:rFonts w:ascii="Angsana New" w:hAnsi="Angsana New"/>
          <w:sz w:val="30"/>
          <w:szCs w:val="30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>
        <w:rPr>
          <w:rFonts w:ascii="Angsana New" w:hAnsi="Angsana New" w:hint="cs"/>
          <w:sz w:val="30"/>
          <w:szCs w:val="30"/>
          <w:cs/>
        </w:rPr>
        <w:t>สำหรับส่วนแบ่งในผลขาดทุนที่เกินกว่ามูลค่าเงินลงทุน</w:t>
      </w:r>
      <w:r w:rsidRPr="00D1437E">
        <w:rPr>
          <w:rFonts w:ascii="Angsana New" w:hAnsi="Angsana New"/>
          <w:sz w:val="30"/>
          <w:szCs w:val="30"/>
          <w:cs/>
        </w:rPr>
        <w:t xml:space="preserve">ในบริษัทร่วมดังกล่าว ณ วันที่ </w:t>
      </w:r>
      <w:r w:rsidRPr="00134D3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1437E">
        <w:rPr>
          <w:rFonts w:ascii="Angsana New" w:hAnsi="Angsana New"/>
          <w:sz w:val="30"/>
          <w:szCs w:val="30"/>
          <w:cs/>
        </w:rPr>
        <w:t xml:space="preserve"> </w:t>
      </w:r>
      <w:r w:rsidRPr="00D1437E">
        <w:rPr>
          <w:rFonts w:ascii="Angsana New" w:hAnsi="Angsana New"/>
          <w:sz w:val="30"/>
          <w:szCs w:val="30"/>
        </w:rPr>
        <w:t>2562</w:t>
      </w:r>
      <w:r w:rsidRPr="00C47A19">
        <w:rPr>
          <w:rFonts w:ascii="Angsana New" w:hAnsi="Angsana New"/>
          <w:sz w:val="30"/>
          <w:szCs w:val="30"/>
        </w:rPr>
        <w:t> </w:t>
      </w:r>
      <w:r w:rsidRPr="00C47A19">
        <w:rPr>
          <w:rFonts w:ascii="Angsana New" w:hAnsi="Angsana New" w:hint="cs"/>
          <w:sz w:val="30"/>
          <w:szCs w:val="30"/>
          <w:cs/>
        </w:rPr>
        <w:t>กลุ่มบริษัทยังมีส่วนแบ่งผลขาดทุนสะสมที่ยังไม่รับรู้จำนวน</w:t>
      </w:r>
      <w:r w:rsidRPr="00C47A19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23.30</w:t>
      </w:r>
      <w:r w:rsidRPr="00C47A19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C47A19">
        <w:rPr>
          <w:rFonts w:ascii="Angsana New" w:hAnsi="Angsana New"/>
          <w:sz w:val="30"/>
          <w:szCs w:val="30"/>
        </w:rPr>
        <w:t> </w:t>
      </w:r>
      <w:r w:rsidRPr="000376BB">
        <w:rPr>
          <w:rFonts w:ascii="Angsana New" w:hAnsi="Angsana New"/>
          <w:i/>
          <w:iCs/>
          <w:sz w:val="30"/>
          <w:szCs w:val="30"/>
          <w:cs/>
        </w:rPr>
        <w:t>(</w:t>
      </w:r>
      <w:r w:rsidRPr="000376BB">
        <w:rPr>
          <w:rFonts w:ascii="Angsana New" w:hAnsi="Angsana New"/>
          <w:i/>
          <w:iCs/>
          <w:sz w:val="30"/>
          <w:szCs w:val="30"/>
        </w:rPr>
        <w:t>30</w:t>
      </w:r>
      <w:r w:rsidRPr="000376BB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Pr="000376BB">
        <w:rPr>
          <w:rFonts w:ascii="Angsana New" w:hAnsi="Angsana New"/>
          <w:i/>
          <w:iCs/>
          <w:sz w:val="30"/>
          <w:szCs w:val="30"/>
        </w:rPr>
        <w:t>2562: 23.30</w:t>
      </w:r>
      <w:r w:rsidRPr="000376B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47A19">
        <w:rPr>
          <w:rFonts w:ascii="Angsana New" w:hAnsi="Angsana New" w:hint="cs"/>
          <w:sz w:val="30"/>
          <w:szCs w:val="30"/>
          <w:cs/>
        </w:rPr>
        <w:t>กลุ่มบริษัทไม่มีภาระหนี้สินที่เกี่ยวเนื่องกับผลขาดทุนเหล่านี้</w:t>
      </w:r>
      <w:r w:rsidRPr="00C47A19">
        <w:rPr>
          <w:rFonts w:ascii="Angsana New" w:hAnsi="Angsana New"/>
          <w:sz w:val="30"/>
          <w:szCs w:val="30"/>
        </w:rPr>
        <w:t xml:space="preserve">   </w:t>
      </w:r>
    </w:p>
    <w:p w14:paraId="50FB7898" w14:textId="77777777" w:rsidR="000376BB" w:rsidRDefault="000376BB" w:rsidP="00D90E3F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A4E4E1D" w14:textId="0EA421AF" w:rsidR="00D90E3F" w:rsidRDefault="00D90E3F" w:rsidP="00FD670F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="00E72FB6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 w:hint="cs"/>
          <w:sz w:val="30"/>
          <w:szCs w:val="30"/>
          <w:cs/>
        </w:rPr>
        <w:t xml:space="preserve">บริษัท สโตนเฮ้นจ์ อินเตอร์ จำกัด (มหาชน) </w:t>
      </w:r>
      <w:r w:rsidR="00E90046">
        <w:rPr>
          <w:rFonts w:ascii="Angsana New" w:hAnsi="Angsana New" w:hint="cs"/>
          <w:sz w:val="30"/>
          <w:szCs w:val="30"/>
          <w:cs/>
        </w:rPr>
        <w:t>ซึ่ง</w:t>
      </w:r>
      <w:r w:rsidRPr="004A5C85">
        <w:rPr>
          <w:rFonts w:ascii="Angsana New" w:hAnsi="Angsana New" w:hint="cs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ณ วันที่ </w:t>
      </w:r>
      <w:r w:rsidRPr="004A5C85">
        <w:rPr>
          <w:rFonts w:ascii="Angsana New" w:hAnsi="Angsana New"/>
          <w:sz w:val="30"/>
          <w:szCs w:val="30"/>
        </w:rPr>
        <w:t>31</w:t>
      </w:r>
      <w:r w:rsidRPr="004A5C8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A5C85">
        <w:rPr>
          <w:rFonts w:ascii="Angsana New" w:hAnsi="Angsana New"/>
          <w:sz w:val="30"/>
          <w:szCs w:val="30"/>
        </w:rPr>
        <w:t>25</w:t>
      </w:r>
      <w:r w:rsidR="00722B86" w:rsidRPr="004A5C85">
        <w:rPr>
          <w:rFonts w:ascii="Angsana New" w:hAnsi="Angsana New"/>
          <w:sz w:val="30"/>
          <w:szCs w:val="30"/>
        </w:rPr>
        <w:t>6</w:t>
      </w:r>
      <w:r w:rsidR="00E90046">
        <w:rPr>
          <w:rFonts w:ascii="Angsana New" w:hAnsi="Angsana New"/>
          <w:sz w:val="30"/>
          <w:szCs w:val="30"/>
        </w:rPr>
        <w:t>2</w:t>
      </w:r>
      <w:r w:rsidRPr="004A5C85">
        <w:rPr>
          <w:rFonts w:ascii="Angsana New" w:hAnsi="Angsana New" w:hint="cs"/>
          <w:sz w:val="30"/>
          <w:szCs w:val="30"/>
          <w:cs/>
        </w:rPr>
        <w:t xml:space="preserve"> มีราคาปิด</w:t>
      </w:r>
      <w:r w:rsidR="00E90046">
        <w:rPr>
          <w:rFonts w:ascii="Angsana New" w:hAnsi="Angsana New" w:hint="cs"/>
          <w:sz w:val="30"/>
          <w:szCs w:val="30"/>
          <w:cs/>
        </w:rPr>
        <w:t>ต่อหน่วย</w:t>
      </w:r>
      <w:r w:rsidRPr="004A5C85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B74AE2">
        <w:rPr>
          <w:rFonts w:ascii="Angsana New" w:hAnsi="Angsana New"/>
          <w:sz w:val="30"/>
          <w:szCs w:val="30"/>
        </w:rPr>
        <w:t>4.46</w:t>
      </w:r>
      <w:r w:rsidRPr="004A5C85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="00E90046" w:rsidRPr="00E90046">
        <w:rPr>
          <w:rFonts w:ascii="Angsana New" w:hAnsi="Angsana New"/>
          <w:i/>
          <w:iCs/>
          <w:sz w:val="30"/>
          <w:szCs w:val="30"/>
        </w:rPr>
        <w:t xml:space="preserve">(30 </w:t>
      </w:r>
      <w:r w:rsidR="00E90046" w:rsidRPr="00E90046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E90046" w:rsidRPr="00E90046">
        <w:rPr>
          <w:rFonts w:ascii="Angsana New" w:hAnsi="Angsana New"/>
          <w:i/>
          <w:iCs/>
          <w:sz w:val="30"/>
          <w:szCs w:val="30"/>
        </w:rPr>
        <w:t xml:space="preserve">2562: 4.80 </w:t>
      </w:r>
      <w:r w:rsidR="00E90046" w:rsidRPr="00E90046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="00E90046">
        <w:rPr>
          <w:rFonts w:ascii="Angsana New" w:hAnsi="Angsana New" w:hint="cs"/>
          <w:sz w:val="30"/>
          <w:szCs w:val="30"/>
          <w:cs/>
        </w:rPr>
        <w:t xml:space="preserve"> </w:t>
      </w:r>
      <w:r w:rsidRPr="004A5C85">
        <w:rPr>
          <w:rFonts w:ascii="Angsana New" w:hAnsi="Angsana New" w:hint="cs"/>
          <w:sz w:val="30"/>
          <w:szCs w:val="30"/>
          <w:cs/>
        </w:rPr>
        <w:t>มูลค่ายุต</w:t>
      </w:r>
      <w:r w:rsidR="00722B86" w:rsidRPr="004A5C85">
        <w:rPr>
          <w:rFonts w:ascii="Angsana New" w:hAnsi="Angsana New" w:hint="cs"/>
          <w:sz w:val="30"/>
          <w:szCs w:val="30"/>
          <w:cs/>
        </w:rPr>
        <w:t>ิธ</w:t>
      </w:r>
      <w:r w:rsidR="005448BB" w:rsidRPr="004A5C85">
        <w:rPr>
          <w:rFonts w:ascii="Angsana New" w:hAnsi="Angsana New" w:hint="cs"/>
          <w:sz w:val="30"/>
          <w:szCs w:val="30"/>
          <w:cs/>
        </w:rPr>
        <w:t>รรมของ</w:t>
      </w:r>
      <w:r w:rsidR="0085603F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5448BB" w:rsidRPr="004A5C85">
        <w:rPr>
          <w:rFonts w:ascii="Angsana New" w:hAnsi="Angsana New" w:hint="cs"/>
          <w:sz w:val="30"/>
          <w:szCs w:val="30"/>
          <w:cs/>
        </w:rPr>
        <w:t>บริษัท สโตนเฮ้นจ์ อินเตอร์</w:t>
      </w:r>
      <w:r w:rsidRPr="004A5C85">
        <w:rPr>
          <w:rFonts w:ascii="Angsana New" w:hAnsi="Angsana New" w:hint="cs"/>
          <w:sz w:val="30"/>
          <w:szCs w:val="30"/>
          <w:cs/>
        </w:rPr>
        <w:t xml:space="preserve"> จำกัด (มหาชน) เท่ากับ </w:t>
      </w:r>
      <w:r w:rsidR="00B74AE2">
        <w:rPr>
          <w:rFonts w:ascii="Angsana New" w:hAnsi="Angsana New"/>
          <w:sz w:val="30"/>
          <w:szCs w:val="30"/>
        </w:rPr>
        <w:t>356.80</w:t>
      </w:r>
      <w:r w:rsidRPr="004A5C8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90046">
        <w:rPr>
          <w:rFonts w:ascii="Angsana New" w:hAnsi="Angsana New"/>
          <w:sz w:val="30"/>
          <w:szCs w:val="30"/>
        </w:rPr>
        <w:t xml:space="preserve"> </w:t>
      </w:r>
      <w:r w:rsidR="00E90046" w:rsidRPr="00E9004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90046" w:rsidRPr="00E90046">
        <w:rPr>
          <w:rFonts w:ascii="Angsana New" w:hAnsi="Angsana New"/>
          <w:i/>
          <w:iCs/>
          <w:sz w:val="30"/>
          <w:szCs w:val="30"/>
        </w:rPr>
        <w:t xml:space="preserve">30 </w:t>
      </w:r>
      <w:r w:rsidR="00E90046" w:rsidRPr="00E90046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E90046" w:rsidRPr="00E90046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E90046">
        <w:rPr>
          <w:rFonts w:ascii="Angsana New" w:hAnsi="Angsana New"/>
          <w:i/>
          <w:iCs/>
          <w:sz w:val="30"/>
          <w:szCs w:val="30"/>
        </w:rPr>
        <w:t>384.00</w:t>
      </w:r>
      <w:r w:rsidR="00E90046" w:rsidRPr="00E90046">
        <w:rPr>
          <w:rFonts w:ascii="Angsana New" w:hAnsi="Angsana New"/>
          <w:i/>
          <w:iCs/>
          <w:sz w:val="30"/>
          <w:szCs w:val="30"/>
        </w:rPr>
        <w:t xml:space="preserve"> </w:t>
      </w:r>
      <w:r w:rsidR="00E90046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E90046" w:rsidRPr="00E90046">
        <w:rPr>
          <w:rFonts w:ascii="Angsana New" w:hAnsi="Angsana New" w:hint="cs"/>
          <w:i/>
          <w:iCs/>
          <w:sz w:val="30"/>
          <w:szCs w:val="30"/>
          <w:cs/>
        </w:rPr>
        <w:t>บาท)</w:t>
      </w:r>
    </w:p>
    <w:p w14:paraId="294C55CA" w14:textId="77777777" w:rsidR="00DD5528" w:rsidRDefault="00DD5528" w:rsidP="00BB7F0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DD5528" w:rsidSect="00C73417">
          <w:headerReference w:type="default" r:id="rId13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7083DC8E" w14:textId="77777777" w:rsidR="00DD5528" w:rsidRPr="00DD5528" w:rsidRDefault="00B8369C" w:rsidP="004B4285">
      <w:pPr>
        <w:numPr>
          <w:ilvl w:val="0"/>
          <w:numId w:val="4"/>
        </w:numPr>
        <w:ind w:left="540" w:right="-45"/>
        <w:rPr>
          <w:rFonts w:ascii="Angsana New" w:hAnsi="Angsana New"/>
          <w:sz w:val="30"/>
          <w:szCs w:val="30"/>
        </w:rPr>
      </w:pPr>
      <w:r w:rsidRPr="00DD552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DB119F1" w14:textId="77777777" w:rsidR="00DD5528" w:rsidRPr="00DD5528" w:rsidRDefault="00DD5528" w:rsidP="00DD5528">
      <w:pPr>
        <w:ind w:left="540" w:right="-45"/>
        <w:rPr>
          <w:rFonts w:ascii="Angsana New" w:hAnsi="Angsana New"/>
          <w:sz w:val="30"/>
          <w:szCs w:val="30"/>
        </w:rPr>
      </w:pPr>
    </w:p>
    <w:p w14:paraId="525C8C5D" w14:textId="04CF446B" w:rsidR="003A290F" w:rsidRDefault="00895102" w:rsidP="003A290F">
      <w:pPr>
        <w:tabs>
          <w:tab w:val="left" w:pos="990"/>
        </w:tabs>
        <w:ind w:left="540" w:right="-45"/>
      </w:pPr>
      <w:r w:rsidRPr="00DD552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E6125" w:rsidRPr="00DD5528">
        <w:rPr>
          <w:rFonts w:ascii="Angsana New" w:hAnsi="Angsana New"/>
          <w:sz w:val="30"/>
          <w:szCs w:val="30"/>
        </w:rPr>
        <w:t xml:space="preserve">31 </w:t>
      </w:r>
      <w:r w:rsidR="004E6125" w:rsidRPr="00DD552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E6125" w:rsidRPr="00DD5528">
        <w:rPr>
          <w:rFonts w:ascii="Angsana New" w:hAnsi="Angsana New"/>
          <w:sz w:val="30"/>
          <w:szCs w:val="30"/>
        </w:rPr>
        <w:t>256</w:t>
      </w:r>
      <w:r w:rsidR="00471EF4" w:rsidRPr="00DD5528">
        <w:rPr>
          <w:rFonts w:ascii="Angsana New" w:hAnsi="Angsana New" w:hint="cs"/>
          <w:sz w:val="30"/>
          <w:szCs w:val="30"/>
          <w:cs/>
        </w:rPr>
        <w:t>2</w:t>
      </w:r>
      <w:r w:rsidR="004E6125" w:rsidRPr="00DD5528">
        <w:rPr>
          <w:rFonts w:ascii="Angsana New" w:hAnsi="Angsana New"/>
          <w:sz w:val="30"/>
          <w:szCs w:val="30"/>
        </w:rPr>
        <w:t xml:space="preserve"> </w:t>
      </w:r>
      <w:r w:rsidR="004E6125" w:rsidRPr="00DD5528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6125" w:rsidRPr="00DD5528">
        <w:rPr>
          <w:rFonts w:ascii="Angsana New" w:hAnsi="Angsana New"/>
          <w:sz w:val="30"/>
          <w:szCs w:val="30"/>
        </w:rPr>
        <w:t>30</w:t>
      </w:r>
      <w:r w:rsidRPr="00DD5528">
        <w:rPr>
          <w:rFonts w:ascii="Angsana New" w:hAnsi="Angsana New"/>
          <w:sz w:val="30"/>
          <w:szCs w:val="30"/>
        </w:rPr>
        <w:t xml:space="preserve"> </w:t>
      </w:r>
      <w:r w:rsidRPr="00DD552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D5528">
        <w:rPr>
          <w:rFonts w:ascii="Angsana New" w:hAnsi="Angsana New"/>
          <w:sz w:val="30"/>
          <w:szCs w:val="30"/>
        </w:rPr>
        <w:t>256</w:t>
      </w:r>
      <w:r w:rsidR="00471EF4" w:rsidRPr="00DD5528">
        <w:rPr>
          <w:rFonts w:ascii="Angsana New" w:hAnsi="Angsana New" w:hint="cs"/>
          <w:sz w:val="30"/>
          <w:szCs w:val="30"/>
          <w:cs/>
        </w:rPr>
        <w:t>2</w:t>
      </w:r>
      <w:r w:rsidRPr="00DD5528">
        <w:rPr>
          <w:rFonts w:ascii="Angsana New" w:hAnsi="Angsana New"/>
          <w:sz w:val="30"/>
          <w:szCs w:val="30"/>
        </w:rPr>
        <w:t xml:space="preserve"> </w:t>
      </w:r>
      <w:r w:rsidRPr="00DD5528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720938" w:rsidRPr="00DD5528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720938" w:rsidRPr="00DD5528">
        <w:rPr>
          <w:rFonts w:ascii="Angsana New" w:hAnsi="Angsana New"/>
          <w:sz w:val="30"/>
          <w:szCs w:val="30"/>
          <w:cs/>
        </w:rPr>
        <w:t xml:space="preserve"> </w:t>
      </w:r>
      <w:r w:rsidR="00720938" w:rsidRPr="00DD5528">
        <w:rPr>
          <w:rFonts w:ascii="Angsana New" w:hAnsi="Angsana New"/>
          <w:sz w:val="30"/>
          <w:szCs w:val="30"/>
        </w:rPr>
        <w:t xml:space="preserve">31 </w:t>
      </w:r>
      <w:r w:rsidR="00720938" w:rsidRPr="00DD5528">
        <w:rPr>
          <w:rFonts w:ascii="Angsana New" w:hAnsi="Angsana New"/>
          <w:sz w:val="30"/>
          <w:szCs w:val="30"/>
          <w:cs/>
        </w:rPr>
        <w:t>ธันวาคม</w:t>
      </w:r>
      <w:r w:rsidR="00720938" w:rsidRPr="00DD5528">
        <w:rPr>
          <w:rFonts w:ascii="Angsana New" w:hAnsi="Angsana New" w:hint="cs"/>
          <w:sz w:val="30"/>
          <w:szCs w:val="30"/>
          <w:cs/>
        </w:rPr>
        <w:t xml:space="preserve"> </w:t>
      </w:r>
      <w:r w:rsidR="00781BA7" w:rsidRPr="00DD5528">
        <w:rPr>
          <w:rFonts w:ascii="Angsana New" w:hAnsi="Angsana New"/>
          <w:sz w:val="30"/>
          <w:szCs w:val="30"/>
        </w:rPr>
        <w:t xml:space="preserve">2562 </w:t>
      </w:r>
      <w:r w:rsidR="00781BA7" w:rsidRPr="00DD5528">
        <w:rPr>
          <w:rFonts w:ascii="Angsana New" w:hAnsi="Angsana New"/>
          <w:sz w:val="30"/>
          <w:szCs w:val="30"/>
          <w:cs/>
        </w:rPr>
        <w:t xml:space="preserve">และ </w:t>
      </w:r>
      <w:r w:rsidR="00781BA7" w:rsidRPr="00DD5528">
        <w:rPr>
          <w:rFonts w:ascii="Angsana New" w:hAnsi="Angsana New"/>
          <w:sz w:val="30"/>
          <w:szCs w:val="30"/>
        </w:rPr>
        <w:t>2561</w:t>
      </w:r>
      <w:r w:rsidRPr="00DD5528">
        <w:rPr>
          <w:rFonts w:ascii="Angsana New" w:hAnsi="Angsana New"/>
          <w:sz w:val="30"/>
          <w:szCs w:val="30"/>
        </w:rPr>
        <w:t xml:space="preserve"> </w:t>
      </w:r>
      <w:r w:rsidRPr="00DD552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41" w:tblpY="359"/>
        <w:tblW w:w="15064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783"/>
        <w:gridCol w:w="810"/>
        <w:gridCol w:w="774"/>
        <w:gridCol w:w="855"/>
        <w:gridCol w:w="720"/>
        <w:gridCol w:w="236"/>
        <w:gridCol w:w="720"/>
        <w:gridCol w:w="236"/>
        <w:gridCol w:w="774"/>
        <w:gridCol w:w="270"/>
        <w:gridCol w:w="720"/>
        <w:gridCol w:w="236"/>
        <w:gridCol w:w="754"/>
        <w:gridCol w:w="236"/>
        <w:gridCol w:w="720"/>
        <w:gridCol w:w="236"/>
        <w:gridCol w:w="820"/>
        <w:gridCol w:w="270"/>
        <w:gridCol w:w="754"/>
      </w:tblGrid>
      <w:tr w:rsidR="003A290F" w:rsidRPr="004A5C85" w14:paraId="68AE4BDD" w14:textId="77777777" w:rsidTr="002E3B0A">
        <w:trPr>
          <w:tblHeader/>
        </w:trPr>
        <w:tc>
          <w:tcPr>
            <w:tcW w:w="2250" w:type="dxa"/>
          </w:tcPr>
          <w:p w14:paraId="045CDAA6" w14:textId="77777777" w:rsidR="003A290F" w:rsidRPr="004A5C85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793CC27B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24" w:type="dxa"/>
            <w:gridSpan w:val="19"/>
          </w:tcPr>
          <w:p w14:paraId="2AFDE105" w14:textId="77777777" w:rsidR="003A290F" w:rsidRPr="004A5C85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5C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290F" w:rsidRPr="004A5C85" w14:paraId="3862C1AD" w14:textId="77777777" w:rsidTr="002E3B0A">
        <w:trPr>
          <w:trHeight w:val="498"/>
          <w:tblHeader/>
        </w:trPr>
        <w:tc>
          <w:tcPr>
            <w:tcW w:w="2250" w:type="dxa"/>
          </w:tcPr>
          <w:p w14:paraId="01A14F55" w14:textId="77777777" w:rsidR="003A290F" w:rsidRPr="004A5C85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06D30FB0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A0D8C38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3" w:type="dxa"/>
            <w:gridSpan w:val="2"/>
          </w:tcPr>
          <w:p w14:paraId="54166697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6341AF63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F25648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3D92A230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D64EE58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641876D1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38DC1686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E58DA4F" w14:textId="77777777" w:rsidR="003A290F" w:rsidRPr="004A5C85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61BBFB6A" w14:textId="77777777" w:rsidR="003A290F" w:rsidRPr="004A5C85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2E380CD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CD0E581" w14:textId="77777777" w:rsidR="003A290F" w:rsidRPr="004A5C85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4A5C8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41B5BA26" w14:textId="77777777" w:rsidR="003A290F" w:rsidRPr="004A5C85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6F98C342" w14:textId="77777777" w:rsidR="003A290F" w:rsidRDefault="003A290F" w:rsidP="002E3B0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C237D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8C237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</w:t>
            </w:r>
            <w:r w:rsidR="000B1383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งวด</w:t>
            </w:r>
          </w:p>
          <w:p w14:paraId="73B31613" w14:textId="135A3D60" w:rsidR="000B1383" w:rsidRPr="008C237D" w:rsidDel="00685444" w:rsidRDefault="000B1383" w:rsidP="002E3B0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D5427C" w:rsidRPr="004A5C85" w14:paraId="0B246542" w14:textId="77777777" w:rsidTr="002E3B0A">
        <w:trPr>
          <w:tblHeader/>
        </w:trPr>
        <w:tc>
          <w:tcPr>
            <w:tcW w:w="2250" w:type="dxa"/>
          </w:tcPr>
          <w:p w14:paraId="3FACDD8B" w14:textId="77777777" w:rsidR="00D5427C" w:rsidRPr="004A5C85" w:rsidRDefault="00D5427C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5BBF336" w14:textId="77777777" w:rsidR="00D5427C" w:rsidRPr="004A5C85" w:rsidRDefault="00D5427C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3" w:type="dxa"/>
          </w:tcPr>
          <w:p w14:paraId="766E5706" w14:textId="6EA15705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</w:tcPr>
          <w:p w14:paraId="020D7D6A" w14:textId="5CB99D75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</w:tcPr>
          <w:p w14:paraId="5A910547" w14:textId="1188CF54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5" w:type="dxa"/>
          </w:tcPr>
          <w:p w14:paraId="0884505D" w14:textId="6B7002B1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570BA28D" w14:textId="16E1598C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467DFD9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0385DC" w14:textId="632EC65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23336D8" w14:textId="77777777" w:rsidR="00D5427C" w:rsidRPr="004A5C85" w:rsidRDefault="00D5427C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1CBC1DA" w14:textId="0E0D1CC1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0D8A9AE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F237D4" w14:textId="4113F3F4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1547BA9" w14:textId="77777777" w:rsidR="00D5427C" w:rsidRPr="004A5C85" w:rsidRDefault="00D5427C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18CC5A" w14:textId="4620207B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646DE3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D88B75" w14:textId="6F9CA08C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606AFA38" w14:textId="77777777" w:rsidR="00D5427C" w:rsidRPr="004A5C85" w:rsidRDefault="00D5427C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30E13C9" w14:textId="74AABC81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E19A68A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916CF88" w14:textId="7490B92E" w:rsidR="00D5427C" w:rsidRPr="004A5C85" w:rsidRDefault="000B1383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31 ธันวาคม</w:t>
            </w:r>
          </w:p>
        </w:tc>
      </w:tr>
      <w:tr w:rsidR="00D5427C" w:rsidRPr="004A5C85" w14:paraId="335A8E7D" w14:textId="77777777" w:rsidTr="002E3B0A">
        <w:trPr>
          <w:tblHeader/>
        </w:trPr>
        <w:tc>
          <w:tcPr>
            <w:tcW w:w="2250" w:type="dxa"/>
          </w:tcPr>
          <w:p w14:paraId="29E851BC" w14:textId="77777777" w:rsidR="00D5427C" w:rsidRPr="004A5C85" w:rsidRDefault="00D5427C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09460DA" w14:textId="77777777" w:rsidR="00D5427C" w:rsidRPr="004A5C85" w:rsidRDefault="00D5427C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3" w:type="dxa"/>
          </w:tcPr>
          <w:p w14:paraId="675476F1" w14:textId="57DA820C" w:rsidR="00D5427C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810" w:type="dxa"/>
          </w:tcPr>
          <w:p w14:paraId="2E63DD09" w14:textId="74BBD974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774" w:type="dxa"/>
          </w:tcPr>
          <w:p w14:paraId="482361CF" w14:textId="432432CB" w:rsidR="00D5427C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855" w:type="dxa"/>
          </w:tcPr>
          <w:p w14:paraId="106C1D3E" w14:textId="5EBD5E33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720" w:type="dxa"/>
          </w:tcPr>
          <w:p w14:paraId="1EAA7B3D" w14:textId="5E3503EF" w:rsidR="00D5427C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0D4690FB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7349B0A" w14:textId="147BD7D1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682CAEC4" w14:textId="77777777" w:rsidR="00D5427C" w:rsidRPr="004A5C85" w:rsidRDefault="00D5427C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53970C5" w14:textId="2814CEBD" w:rsidR="00D5427C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57A7E7B1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705EFF" w14:textId="3582B2FB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74F9337A" w14:textId="77777777" w:rsidR="00D5427C" w:rsidRPr="004A5C85" w:rsidRDefault="00D5427C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738BD2B" w14:textId="598AD890" w:rsidR="00D5427C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76BDD92F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41D39C" w14:textId="66C80B53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34600B79" w14:textId="77777777" w:rsidR="00D5427C" w:rsidRPr="004A5C85" w:rsidRDefault="00D5427C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3A4E7EA" w14:textId="550E99A6" w:rsidR="00D5427C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14:paraId="4861D65F" w14:textId="77777777" w:rsidR="00D5427C" w:rsidRPr="004A5C85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C69D699" w14:textId="2F451D56" w:rsidR="00D5427C" w:rsidRPr="004A5C85" w:rsidRDefault="000B1383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2561</w:t>
            </w:r>
          </w:p>
        </w:tc>
      </w:tr>
      <w:tr w:rsidR="003A290F" w:rsidRPr="004A5C85" w14:paraId="6CEEEC8E" w14:textId="77777777" w:rsidTr="002E3B0A">
        <w:trPr>
          <w:tblHeader/>
        </w:trPr>
        <w:tc>
          <w:tcPr>
            <w:tcW w:w="2250" w:type="dxa"/>
          </w:tcPr>
          <w:p w14:paraId="0E4D4815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5D2FC76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93" w:type="dxa"/>
            <w:gridSpan w:val="2"/>
          </w:tcPr>
          <w:p w14:paraId="4A2C0280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31" w:type="dxa"/>
            <w:gridSpan w:val="17"/>
          </w:tcPr>
          <w:p w14:paraId="1568B4DB" w14:textId="77777777" w:rsidR="003A290F" w:rsidRPr="004A5C85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A290F" w:rsidRPr="004A5C85" w14:paraId="4ADC8A98" w14:textId="77777777" w:rsidTr="002E3B0A">
        <w:tc>
          <w:tcPr>
            <w:tcW w:w="2250" w:type="dxa"/>
          </w:tcPr>
          <w:p w14:paraId="24F5E9DD" w14:textId="77777777" w:rsidR="003A290F" w:rsidRPr="004A5C85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90" w:type="dxa"/>
          </w:tcPr>
          <w:p w14:paraId="09199AE1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36576A2D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2912247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24DCE725" w14:textId="77777777" w:rsidR="003A290F" w:rsidRPr="004A5C85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99C38C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93A1471" w14:textId="77777777" w:rsidR="003A290F" w:rsidRPr="004A5C85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2EDBBD" w14:textId="77777777" w:rsidR="003A290F" w:rsidRPr="004A5C85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B0AD56" w14:textId="77777777" w:rsidR="003A290F" w:rsidRPr="004A5C85" w:rsidRDefault="003A290F" w:rsidP="002E3B0A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6A79D" w14:textId="77777777" w:rsidR="003A290F" w:rsidRPr="004A5C85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989170A" w14:textId="77777777" w:rsidR="003A290F" w:rsidRPr="004A5C85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45AEC6" w14:textId="77777777" w:rsidR="003A290F" w:rsidRPr="004A5C85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4EE175" w14:textId="77777777" w:rsidR="003A290F" w:rsidRPr="004A5C85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2C2556" w14:textId="77777777" w:rsidR="003A290F" w:rsidRPr="004A5C85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4A13A4C" w14:textId="77777777" w:rsidR="003A290F" w:rsidRPr="004A5C85" w:rsidRDefault="003A290F" w:rsidP="002E3B0A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463838" w14:textId="77777777" w:rsidR="003A290F" w:rsidRPr="004A5C85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E7A88B" w14:textId="77777777" w:rsidR="003A290F" w:rsidRPr="004A5C85" w:rsidRDefault="003A290F" w:rsidP="002E3B0A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99B11" w14:textId="77777777" w:rsidR="003A290F" w:rsidRPr="004A5C85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EFE81FD" w14:textId="77777777" w:rsidR="003A290F" w:rsidRPr="004A5C85" w:rsidRDefault="003A290F" w:rsidP="002E3B0A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CDA432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20F179" w14:textId="77777777" w:rsidR="003A290F" w:rsidRPr="004A5C85" w:rsidRDefault="003A290F" w:rsidP="002E3B0A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427C" w:rsidRPr="004A5C85" w14:paraId="00BD2B5F" w14:textId="77777777" w:rsidTr="002E3B0A">
        <w:tc>
          <w:tcPr>
            <w:tcW w:w="2250" w:type="dxa"/>
          </w:tcPr>
          <w:p w14:paraId="09BDC8AE" w14:textId="77777777" w:rsidR="00D5427C" w:rsidRPr="004A5C85" w:rsidRDefault="00D5427C" w:rsidP="002E3B0A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50C87E6C" w14:textId="77777777" w:rsidR="00D5427C" w:rsidRPr="004A5C85" w:rsidRDefault="00D5427C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83" w:type="dxa"/>
          </w:tcPr>
          <w:p w14:paraId="36A6CC74" w14:textId="77777777" w:rsidR="00D5427C" w:rsidRDefault="00D5427C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7FE421A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03AAF9F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67027E0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27B6904C" w14:textId="77777777" w:rsidR="00D5427C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CA77DF" w14:textId="3C218518" w:rsidR="00D5427C" w:rsidRPr="004A5C85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5</w:t>
            </w:r>
            <w:r w:rsidR="00E72FB6">
              <w:rPr>
                <w:rFonts w:ascii="Angsana New" w:hAnsi="Angsana New"/>
                <w:szCs w:val="22"/>
                <w:lang w:bidi="th-TH"/>
              </w:rPr>
              <w:t>87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="00E72FB6"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855" w:type="dxa"/>
          </w:tcPr>
          <w:p w14:paraId="6F656BB1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E162A8" w14:textId="5D67F3A0" w:rsidR="00D5427C" w:rsidRPr="004A5C85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4</w:t>
            </w:r>
            <w:r w:rsidR="00841E5C">
              <w:rPr>
                <w:rFonts w:ascii="Angsana New" w:hAnsi="Angsana New"/>
                <w:szCs w:val="22"/>
                <w:lang w:bidi="th-TH"/>
              </w:rPr>
              <w:t>15</w:t>
            </w:r>
            <w:r w:rsidR="00C033EB">
              <w:rPr>
                <w:rFonts w:ascii="Angsana New" w:hAnsi="Angsana New"/>
                <w:szCs w:val="22"/>
                <w:lang w:bidi="th-TH"/>
              </w:rPr>
              <w:t>.20</w:t>
            </w:r>
          </w:p>
        </w:tc>
        <w:tc>
          <w:tcPr>
            <w:tcW w:w="720" w:type="dxa"/>
          </w:tcPr>
          <w:p w14:paraId="01929C87" w14:textId="77777777" w:rsidR="00D5427C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8BA42F" w14:textId="6C53A042" w:rsidR="00D5427C" w:rsidRPr="004A5C85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592.19</w:t>
            </w:r>
          </w:p>
        </w:tc>
        <w:tc>
          <w:tcPr>
            <w:tcW w:w="236" w:type="dxa"/>
          </w:tcPr>
          <w:p w14:paraId="3826814F" w14:textId="77777777" w:rsidR="00D5427C" w:rsidRPr="004A5C85" w:rsidRDefault="00D5427C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3B77CF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C701E4F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420.19</w:t>
            </w:r>
          </w:p>
        </w:tc>
        <w:tc>
          <w:tcPr>
            <w:tcW w:w="236" w:type="dxa"/>
          </w:tcPr>
          <w:p w14:paraId="54479BEF" w14:textId="77777777" w:rsidR="00D5427C" w:rsidRPr="004A5C85" w:rsidRDefault="00D5427C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35F47E" w14:textId="77777777" w:rsidR="00D5427C" w:rsidRDefault="00D5427C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2F1695A" w14:textId="77777777" w:rsidR="00D5427C" w:rsidRPr="004A5C85" w:rsidRDefault="00D5427C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638AE5" w14:textId="77777777" w:rsidR="00D5427C" w:rsidRPr="004A5C85" w:rsidRDefault="00D5427C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D44DEF" w14:textId="77777777" w:rsidR="00D5427C" w:rsidRPr="004A5C85" w:rsidRDefault="00D5427C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EBE7C07" w14:textId="77777777" w:rsidR="00D5427C" w:rsidRPr="004A5C85" w:rsidRDefault="00D5427C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A8E6D7" w14:textId="77777777" w:rsidR="00D5427C" w:rsidRPr="004A5C85" w:rsidRDefault="00D5427C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6ACBF30" w14:textId="77777777" w:rsidR="00D5427C" w:rsidRDefault="00D5427C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2F82A8" w14:textId="235287D2" w:rsidR="00D5427C" w:rsidRPr="004A5C85" w:rsidRDefault="00D5427C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592.19</w:t>
            </w:r>
          </w:p>
        </w:tc>
        <w:tc>
          <w:tcPr>
            <w:tcW w:w="236" w:type="dxa"/>
          </w:tcPr>
          <w:p w14:paraId="05B4484B" w14:textId="77777777" w:rsidR="00D5427C" w:rsidRPr="004A5C85" w:rsidRDefault="00D5427C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460FE1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ADC1224" w14:textId="77777777" w:rsidR="00D5427C" w:rsidRPr="004A5C85" w:rsidRDefault="00D5427C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420.19</w:t>
            </w:r>
          </w:p>
        </w:tc>
        <w:tc>
          <w:tcPr>
            <w:tcW w:w="236" w:type="dxa"/>
          </w:tcPr>
          <w:p w14:paraId="77B0BC07" w14:textId="77777777" w:rsidR="00D5427C" w:rsidRPr="004A5C85" w:rsidRDefault="00D5427C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CABCB78" w14:textId="77777777" w:rsidR="00D5427C" w:rsidRDefault="00D5427C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AFDA758" w14:textId="75A992C8" w:rsidR="00D5427C" w:rsidRPr="004A5C85" w:rsidRDefault="00D5427C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Cs w:val="22"/>
              </w:rPr>
            </w:pPr>
            <w:r w:rsidRPr="00D5427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30099D0F" w14:textId="77777777" w:rsidR="00D5427C" w:rsidRPr="004A5C85" w:rsidRDefault="00D5427C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BDB03DD" w14:textId="77777777" w:rsidR="00D5427C" w:rsidRDefault="00D5427C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C303710" w14:textId="767FA2E7" w:rsidR="00D5427C" w:rsidRPr="0051387A" w:rsidRDefault="00D5427C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20.76</w:t>
            </w:r>
          </w:p>
        </w:tc>
      </w:tr>
      <w:tr w:rsidR="003A290F" w:rsidRPr="004A5C85" w14:paraId="7492E63B" w14:textId="77777777" w:rsidTr="002E3B0A">
        <w:tc>
          <w:tcPr>
            <w:tcW w:w="2250" w:type="dxa"/>
          </w:tcPr>
          <w:p w14:paraId="743584B8" w14:textId="240304D1" w:rsidR="003A290F" w:rsidRPr="004A5C85" w:rsidRDefault="003A290F" w:rsidP="002E3B0A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คอนซัลติ้ง</w:t>
            </w: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 xml:space="preserve">  </w:t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จำกัด</w:t>
            </w:r>
          </w:p>
        </w:tc>
        <w:tc>
          <w:tcPr>
            <w:tcW w:w="1890" w:type="dxa"/>
          </w:tcPr>
          <w:p w14:paraId="4431834D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ที่ปรึกษาทางด้านการเงินและการลงทุน</w:t>
            </w:r>
          </w:p>
        </w:tc>
        <w:tc>
          <w:tcPr>
            <w:tcW w:w="783" w:type="dxa"/>
          </w:tcPr>
          <w:p w14:paraId="3A86FB1D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75C4EB7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5B44B1BF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563E279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13F41FFD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77BF345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855" w:type="dxa"/>
          </w:tcPr>
          <w:p w14:paraId="0930670D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EE0E0E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720" w:type="dxa"/>
          </w:tcPr>
          <w:p w14:paraId="679DE8A1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FF25583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7EC74114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1888D6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465B39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33267F9C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6FA5EB5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E103A32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F954DFB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DD6A67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1247D18E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83EE9C8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09B9C82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CD014E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55BF7893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D818D53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E176E89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43F85F40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6B0027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5F1B334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74C655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EE968B3" w14:textId="77777777" w:rsidR="003A290F" w:rsidRDefault="003A290F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B6248E3" w14:textId="1021B72A" w:rsidR="003A290F" w:rsidRPr="00AF61E8" w:rsidRDefault="00036FDE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3A290F" w:rsidRPr="004A5C85" w14:paraId="377E5759" w14:textId="77777777" w:rsidTr="002E3B0A">
        <w:tc>
          <w:tcPr>
            <w:tcW w:w="2250" w:type="dxa"/>
          </w:tcPr>
          <w:p w14:paraId="4297675C" w14:textId="29F20A86" w:rsidR="003A290F" w:rsidRPr="004A5C85" w:rsidRDefault="003A290F" w:rsidP="002E3B0A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="002E3B0A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45650D10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83" w:type="dxa"/>
          </w:tcPr>
          <w:p w14:paraId="50B2F415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C4A983A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4BED7AA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864727E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0892E88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9CADA5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66263722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31DF34C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F0B87F9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42.31</w:t>
            </w:r>
          </w:p>
        </w:tc>
        <w:tc>
          <w:tcPr>
            <w:tcW w:w="855" w:type="dxa"/>
          </w:tcPr>
          <w:p w14:paraId="486C1B5F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62E306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AAC6360" w14:textId="08B2150A" w:rsidR="003A290F" w:rsidRPr="004A5C85" w:rsidRDefault="00E87612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42</w:t>
            </w:r>
            <w:r w:rsidR="00AA55C6">
              <w:rPr>
                <w:rFonts w:ascii="Angsana New" w:hAnsi="Angsana New"/>
                <w:szCs w:val="22"/>
                <w:lang w:bidi="th-TH"/>
              </w:rPr>
              <w:t>.31</w:t>
            </w:r>
          </w:p>
        </w:tc>
        <w:tc>
          <w:tcPr>
            <w:tcW w:w="720" w:type="dxa"/>
          </w:tcPr>
          <w:p w14:paraId="526D4000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43D2FF1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65189F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136E976E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B4209E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D54161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DDFDE72" w14:textId="32DDCC18" w:rsidR="003A290F" w:rsidRPr="004A5C85" w:rsidRDefault="00E87612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2</w:t>
            </w:r>
            <w:r w:rsidR="00AA55C6">
              <w:rPr>
                <w:rFonts w:ascii="Angsana New" w:hAnsi="Angsana New"/>
                <w:szCs w:val="22"/>
                <w:lang w:bidi="th-TH"/>
              </w:rPr>
              <w:t>2.65</w:t>
            </w:r>
          </w:p>
        </w:tc>
        <w:tc>
          <w:tcPr>
            <w:tcW w:w="236" w:type="dxa"/>
          </w:tcPr>
          <w:p w14:paraId="1065ABCF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7CE95C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E113AFF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6113AE6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0D89E9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7068F7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B77A3D9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D586AF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59CD305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C5852CA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36CDF67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C3725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0F059007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732705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3ACD9C9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92BCE3C" w14:textId="49F73C7D" w:rsidR="003A290F" w:rsidRPr="004A5C85" w:rsidRDefault="00823417" w:rsidP="002E3B0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  <w:r w:rsidR="00AA55C6">
              <w:rPr>
                <w:rFonts w:ascii="Angsana New" w:hAnsi="Angsana New"/>
                <w:szCs w:val="22"/>
                <w:lang w:bidi="th-TH"/>
              </w:rPr>
              <w:t>2.65</w:t>
            </w:r>
          </w:p>
        </w:tc>
        <w:tc>
          <w:tcPr>
            <w:tcW w:w="236" w:type="dxa"/>
          </w:tcPr>
          <w:p w14:paraId="1093A1F3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AB8AC11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69ADB1E9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8F1827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9E6835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7C595E" w14:textId="77777777" w:rsidR="003A290F" w:rsidRDefault="003A290F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6D6BEA5" w14:textId="77777777" w:rsidR="00036FDE" w:rsidRDefault="00036FDE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9558D8" w14:textId="675C99B4" w:rsidR="00036FDE" w:rsidRPr="004A5C85" w:rsidRDefault="00036FDE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3A290F" w:rsidRPr="004A5C85" w14:paraId="21A56D21" w14:textId="77777777" w:rsidTr="002E3B0A">
        <w:tc>
          <w:tcPr>
            <w:tcW w:w="2250" w:type="dxa"/>
          </w:tcPr>
          <w:p w14:paraId="04E9B4FF" w14:textId="77777777" w:rsidR="003A290F" w:rsidRPr="004A5C85" w:rsidRDefault="003A290F" w:rsidP="002E3B0A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890" w:type="dxa"/>
          </w:tcPr>
          <w:p w14:paraId="14D14EF1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83" w:type="dxa"/>
          </w:tcPr>
          <w:p w14:paraId="3CCE1EC9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7FD77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578DC66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28AC006F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9971D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EB07AC7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62F6F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6A83C70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F237A12" w14:textId="77777777" w:rsidR="003A290F" w:rsidRPr="004A5C85" w:rsidRDefault="003A290F" w:rsidP="002E3B0A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EAECC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54B308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651B77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DB6ABC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9AAB93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B51B36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0E1EDA4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6666C58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6257358C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AE23EF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3A290F" w:rsidRPr="004A5C85" w14:paraId="2021F2A8" w14:textId="77777777" w:rsidTr="002E3B0A">
        <w:trPr>
          <w:trHeight w:val="311"/>
        </w:trPr>
        <w:tc>
          <w:tcPr>
            <w:tcW w:w="2250" w:type="dxa"/>
          </w:tcPr>
          <w:p w14:paraId="625854A4" w14:textId="77777777" w:rsidR="003A290F" w:rsidRPr="004A5C85" w:rsidRDefault="003A290F" w:rsidP="002E3B0A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890" w:type="dxa"/>
          </w:tcPr>
          <w:p w14:paraId="71B4069F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83" w:type="dxa"/>
          </w:tcPr>
          <w:p w14:paraId="226EE2F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13052805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7DD13F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0752F360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144F4FC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41B4CEC6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6D6C5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0E1A9A9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367563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422B43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826A14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72C58B6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B53F09E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6E42C792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EF14A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8F7A0EE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E5C3FE" w14:textId="51089DCC" w:rsidR="003A290F" w:rsidRPr="004A5C85" w:rsidRDefault="00036FDE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F9CD917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F411DD3" w14:textId="78F97DE7" w:rsidR="003A290F" w:rsidRPr="004A5C85" w:rsidRDefault="000B1383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3A290F" w:rsidRPr="004A5C85" w14:paraId="7CBEB080" w14:textId="77777777" w:rsidTr="002E3B0A">
        <w:tc>
          <w:tcPr>
            <w:tcW w:w="2250" w:type="dxa"/>
          </w:tcPr>
          <w:p w14:paraId="5166EA0D" w14:textId="77777777" w:rsidR="003A290F" w:rsidRPr="004A5C85" w:rsidRDefault="003A290F" w:rsidP="002E3B0A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890" w:type="dxa"/>
          </w:tcPr>
          <w:p w14:paraId="742DD873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83" w:type="dxa"/>
          </w:tcPr>
          <w:p w14:paraId="1DD5AAEA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90AA5A8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1881DEEC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951C2C0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0A9105F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0E5F76F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523EE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432A9B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AC67998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33644D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9BE4FD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ACCA66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DD9B1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92F095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246550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4F7817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5BEF5E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279"/>
                <w:tab w:val="left" w:pos="372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9EB8550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66405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3A290F" w:rsidRPr="004A5C85" w14:paraId="5D87CCEB" w14:textId="77777777" w:rsidTr="002E3B0A">
        <w:tc>
          <w:tcPr>
            <w:tcW w:w="2250" w:type="dxa"/>
          </w:tcPr>
          <w:p w14:paraId="3A862479" w14:textId="77777777" w:rsidR="003A290F" w:rsidRPr="003066A6" w:rsidRDefault="003A290F" w:rsidP="002E3B0A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3066A6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</w:t>
            </w:r>
            <w:r w:rsidRPr="003066A6">
              <w:rPr>
                <w:rFonts w:ascii="Angsana New" w:hAnsi="Angsana New"/>
                <w:sz w:val="22"/>
                <w:szCs w:val="22"/>
                <w:lang w:eastAsia="ko-KR"/>
              </w:rPr>
              <w:t>UNITY”</w:t>
            </w:r>
            <w:r w:rsidRPr="003066A6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4732071B" w14:textId="77777777" w:rsidR="003A290F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654765C8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4A5C85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83" w:type="dxa"/>
          </w:tcPr>
          <w:p w14:paraId="7F1894BA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0E9310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632CB170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4A013C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C24211F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177BF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1CFB0361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64BD5B8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4F6C57B4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6D673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21C6B44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4BC67A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0A07B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8D5F52F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2BC47F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11E0D5C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F3585D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91CEBC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6B4F22B" w14:textId="77777777" w:rsidR="003A290F" w:rsidRPr="004A5C85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6BB165E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255D735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2DFBE6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792572C1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CB04BE7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</w:p>
          <w:p w14:paraId="025CA51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735A0AC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F61A701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050848B" w14:textId="26105CD3" w:rsidR="003A290F" w:rsidRPr="004A5C85" w:rsidRDefault="00036FDE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50.40</w:t>
            </w:r>
          </w:p>
        </w:tc>
        <w:tc>
          <w:tcPr>
            <w:tcW w:w="270" w:type="dxa"/>
          </w:tcPr>
          <w:p w14:paraId="2BF97E4C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D6EED20" w14:textId="77777777" w:rsidR="003A290F" w:rsidRDefault="003A290F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438B9960" w14:textId="2C186743" w:rsidR="003A290F" w:rsidRPr="004A5C85" w:rsidRDefault="00036FDE" w:rsidP="002E3B0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</w:tr>
      <w:tr w:rsidR="003A290F" w:rsidRPr="004A5C85" w14:paraId="1C41152E" w14:textId="77777777" w:rsidTr="002E3B0A">
        <w:tc>
          <w:tcPr>
            <w:tcW w:w="2250" w:type="dxa"/>
          </w:tcPr>
          <w:p w14:paraId="3DCD336E" w14:textId="77777777" w:rsidR="003A290F" w:rsidRPr="004A5C85" w:rsidRDefault="003A290F" w:rsidP="002E3B0A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รีท</w:t>
            </w:r>
          </w:p>
        </w:tc>
        <w:tc>
          <w:tcPr>
            <w:tcW w:w="1890" w:type="dxa"/>
          </w:tcPr>
          <w:p w14:paraId="043AD78F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ผู้จัดการกองทรัสต์ของ</w:t>
            </w:r>
          </w:p>
        </w:tc>
        <w:tc>
          <w:tcPr>
            <w:tcW w:w="783" w:type="dxa"/>
          </w:tcPr>
          <w:p w14:paraId="606C3F32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3C14E7C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19ECC56A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430"/>
                <w:tab w:val="left" w:pos="610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55" w:type="dxa"/>
          </w:tcPr>
          <w:p w14:paraId="2B5E293C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left" w:pos="55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6609F57" w14:textId="77777777" w:rsidR="003A290F" w:rsidRPr="004A5C85" w:rsidRDefault="003A290F" w:rsidP="002E3B0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3CD9D74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1E449C" w14:textId="77777777" w:rsidR="003A290F" w:rsidRPr="004A5C85" w:rsidRDefault="003A290F" w:rsidP="002E3B0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3AC381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6AF37F" w14:textId="77777777" w:rsidR="003A290F" w:rsidRPr="004A5C85" w:rsidRDefault="003A290F" w:rsidP="002E3B0A">
            <w:pPr>
              <w:tabs>
                <w:tab w:val="decimal" w:pos="311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0C1B7D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8767C6" w14:textId="77777777" w:rsidR="003A290F" w:rsidRPr="004A5C85" w:rsidRDefault="003A290F" w:rsidP="002E3B0A">
            <w:pPr>
              <w:tabs>
                <w:tab w:val="decimal" w:pos="311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A4D6D9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BD2F3FB" w14:textId="77777777" w:rsidR="003A290F" w:rsidRPr="004A5C85" w:rsidRDefault="003A290F" w:rsidP="002E3B0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6E6EA61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BA715E" w14:textId="77777777" w:rsidR="003A290F" w:rsidRPr="004A5C85" w:rsidRDefault="003A290F" w:rsidP="002E3B0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29BECBA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2D583A6" w14:textId="77777777" w:rsidR="003A290F" w:rsidRPr="004A5C85" w:rsidRDefault="003A290F" w:rsidP="002E3B0A">
            <w:pPr>
              <w:pStyle w:val="acctfourfigures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428363F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5B5D88B" w14:textId="77777777" w:rsidR="003A290F" w:rsidRPr="004A5C85" w:rsidRDefault="003A290F" w:rsidP="002E3B0A">
            <w:pPr>
              <w:pStyle w:val="acctfourfigures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3A290F" w:rsidRPr="004A5C85" w14:paraId="11D356E3" w14:textId="77777777" w:rsidTr="002E3B0A">
        <w:tc>
          <w:tcPr>
            <w:tcW w:w="2250" w:type="dxa"/>
          </w:tcPr>
          <w:p w14:paraId="07D64089" w14:textId="77777777" w:rsidR="003A290F" w:rsidRPr="004A5C85" w:rsidRDefault="003A290F" w:rsidP="002E3B0A">
            <w:pPr>
              <w:tabs>
                <w:tab w:val="left" w:pos="270"/>
              </w:tabs>
              <w:spacing w:line="240" w:lineRule="auto"/>
              <w:ind w:left="477" w:right="-108" w:hanging="450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  <w:lang w:eastAsia="ko-KR"/>
              </w:rPr>
              <w:t xml:space="preserve">    </w:t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</w:p>
        </w:tc>
        <w:tc>
          <w:tcPr>
            <w:tcW w:w="1890" w:type="dxa"/>
          </w:tcPr>
          <w:p w14:paraId="41766B70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ทรัสต์เพื่อการลงทุนใน</w:t>
            </w:r>
          </w:p>
          <w:p w14:paraId="77046CD8" w14:textId="77777777" w:rsidR="003A290F" w:rsidRPr="004A5C85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83" w:type="dxa"/>
          </w:tcPr>
          <w:p w14:paraId="7FD08D68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ECDC131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6798317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EA6E0C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130ACAFA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855" w:type="dxa"/>
            <w:vAlign w:val="bottom"/>
          </w:tcPr>
          <w:p w14:paraId="20199CC8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1A074D5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4A5C85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3AED07E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748145B1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E5B81ED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79426D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4A5C85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236" w:type="dxa"/>
          </w:tcPr>
          <w:p w14:paraId="49A37D85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2013289E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A09EBF3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9AD85C0" w14:textId="77777777" w:rsidR="003A290F" w:rsidRPr="004A5C85" w:rsidRDefault="003A290F" w:rsidP="002E3B0A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0F0BA44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E26A04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AE00BB3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4" w:type="dxa"/>
          </w:tcPr>
          <w:p w14:paraId="002DC38C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B38C86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6122F980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5CA7F4A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200EB" w14:textId="77777777" w:rsidR="003A290F" w:rsidRPr="004A5C85" w:rsidRDefault="003A290F" w:rsidP="002E3B0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5A69F257" w14:textId="77777777" w:rsidR="003A290F" w:rsidRPr="004A5C85" w:rsidRDefault="003A290F" w:rsidP="002E3B0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2D82CB93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DC88353" w14:textId="030059C6" w:rsidR="003A290F" w:rsidRPr="004A5C85" w:rsidRDefault="00036FDE" w:rsidP="002E3B0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062AE1D" w14:textId="77777777" w:rsidR="003A290F" w:rsidRPr="004A5C85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4BE79C2" w14:textId="77777777" w:rsidR="003A290F" w:rsidRDefault="003A290F" w:rsidP="002E3B0A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A51DE8B" w14:textId="1B49E369" w:rsidR="003A290F" w:rsidRPr="004A5C85" w:rsidRDefault="00036FDE" w:rsidP="002E3B0A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0.96</w:t>
            </w:r>
          </w:p>
        </w:tc>
      </w:tr>
    </w:tbl>
    <w:tbl>
      <w:tblPr>
        <w:tblW w:w="151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720"/>
        <w:gridCol w:w="810"/>
        <w:gridCol w:w="810"/>
        <w:gridCol w:w="900"/>
        <w:gridCol w:w="720"/>
        <w:gridCol w:w="236"/>
        <w:gridCol w:w="754"/>
        <w:gridCol w:w="236"/>
        <w:gridCol w:w="7"/>
        <w:gridCol w:w="763"/>
        <w:gridCol w:w="7"/>
        <w:gridCol w:w="245"/>
        <w:gridCol w:w="7"/>
        <w:gridCol w:w="790"/>
        <w:gridCol w:w="7"/>
        <w:gridCol w:w="229"/>
        <w:gridCol w:w="7"/>
        <w:gridCol w:w="695"/>
        <w:gridCol w:w="7"/>
        <w:gridCol w:w="229"/>
        <w:gridCol w:w="7"/>
        <w:gridCol w:w="737"/>
        <w:gridCol w:w="7"/>
        <w:gridCol w:w="241"/>
        <w:gridCol w:w="10"/>
        <w:gridCol w:w="737"/>
        <w:gridCol w:w="10"/>
        <w:gridCol w:w="226"/>
        <w:gridCol w:w="10"/>
        <w:gridCol w:w="821"/>
      </w:tblGrid>
      <w:tr w:rsidR="003A290F" w:rsidRPr="004A5C85" w14:paraId="0D3BCA15" w14:textId="77777777" w:rsidTr="002E3B0A">
        <w:trPr>
          <w:tblHeader/>
        </w:trPr>
        <w:tc>
          <w:tcPr>
            <w:tcW w:w="2250" w:type="dxa"/>
          </w:tcPr>
          <w:p w14:paraId="72D7FBC5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2E2B91D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85" w:type="dxa"/>
            <w:gridSpan w:val="30"/>
          </w:tcPr>
          <w:p w14:paraId="2EE473D0" w14:textId="77777777" w:rsidR="003A290F" w:rsidRPr="004A5C85" w:rsidRDefault="003A290F" w:rsidP="00D542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5C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290F" w:rsidRPr="004A5C85" w14:paraId="64D0987A" w14:textId="77777777" w:rsidTr="002E3B0A">
        <w:trPr>
          <w:tblHeader/>
        </w:trPr>
        <w:tc>
          <w:tcPr>
            <w:tcW w:w="2250" w:type="dxa"/>
          </w:tcPr>
          <w:p w14:paraId="49C44119" w14:textId="77777777" w:rsidR="003A290F" w:rsidRPr="004A5C85" w:rsidRDefault="003A290F" w:rsidP="00D5427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09024223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6AFFB54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8498B5A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14:paraId="5873BA42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ABD6984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</w:tcPr>
          <w:p w14:paraId="7F85CA3C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AAC6578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BD883B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4C201EE4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74DFA68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58C18A2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  <w:gridSpan w:val="2"/>
          </w:tcPr>
          <w:p w14:paraId="7A99E92C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9" w:type="dxa"/>
            <w:gridSpan w:val="6"/>
          </w:tcPr>
          <w:p w14:paraId="7D933384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32C5CF2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7F66B7C" w14:textId="77777777" w:rsidR="003A290F" w:rsidRPr="004A5C85" w:rsidDel="00685444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14:paraId="33863709" w14:textId="77777777" w:rsidR="003A290F" w:rsidRPr="004A5C85" w:rsidDel="00685444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682" w:type="dxa"/>
            <w:gridSpan w:val="6"/>
          </w:tcPr>
          <w:p w14:paraId="3EFA1695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B412274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CD38B31" w14:textId="77777777" w:rsidR="003A290F" w:rsidRPr="004A5C85" w:rsidDel="00685444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4A5C8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51" w:type="dxa"/>
            <w:gridSpan w:val="2"/>
          </w:tcPr>
          <w:p w14:paraId="4A8FA27A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3590DB2" w14:textId="77777777" w:rsidR="003A290F" w:rsidRPr="004A5C85" w:rsidDel="00685444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4" w:type="dxa"/>
            <w:gridSpan w:val="5"/>
            <w:vAlign w:val="bottom"/>
          </w:tcPr>
          <w:p w14:paraId="043E9A30" w14:textId="77777777" w:rsidR="000B1383" w:rsidRDefault="000B1383" w:rsidP="000B1383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C237D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8C237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งวด</w:t>
            </w:r>
          </w:p>
          <w:p w14:paraId="0A6F244F" w14:textId="70ADCF7E" w:rsidR="003A290F" w:rsidRPr="004A5C85" w:rsidDel="00685444" w:rsidRDefault="000B1383" w:rsidP="000B1383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0B1383" w:rsidRPr="004A5C85" w14:paraId="2D445103" w14:textId="77777777" w:rsidTr="002E3B0A">
        <w:trPr>
          <w:tblHeader/>
        </w:trPr>
        <w:tc>
          <w:tcPr>
            <w:tcW w:w="2250" w:type="dxa"/>
          </w:tcPr>
          <w:p w14:paraId="31767FD9" w14:textId="77777777" w:rsidR="000B1383" w:rsidRPr="004A5C85" w:rsidRDefault="000B1383" w:rsidP="000B1383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2A138784" w14:textId="77777777" w:rsidR="000B1383" w:rsidRPr="004A5C85" w:rsidRDefault="000B1383" w:rsidP="000B138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A42AB12" w14:textId="4F40AC94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</w:tcPr>
          <w:p w14:paraId="7AA99C64" w14:textId="78E3C95F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14:paraId="57E193C6" w14:textId="0A94EDDB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03EEFF0E" w14:textId="4F28C8DE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2BB73B0" w14:textId="4D356443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C51D1DE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9ED34EE" w14:textId="018585A6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3C143BA5" w14:textId="77777777" w:rsidR="000B1383" w:rsidRPr="004A5C85" w:rsidRDefault="000B1383" w:rsidP="000B1383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F40F0B8" w14:textId="0C86F460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gridSpan w:val="2"/>
          </w:tcPr>
          <w:p w14:paraId="295FC37F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9DBB454" w14:textId="7D6B9F12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5CA1E882" w14:textId="77777777" w:rsidR="000B1383" w:rsidRPr="004A5C85" w:rsidRDefault="000B1383" w:rsidP="000B138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A61B5F1" w14:textId="52AD5176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218DBBEA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56EBFEC" w14:textId="4AB89948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1" w:type="dxa"/>
            <w:gridSpan w:val="2"/>
          </w:tcPr>
          <w:p w14:paraId="14C59841" w14:textId="77777777" w:rsidR="000B1383" w:rsidRPr="004A5C85" w:rsidRDefault="000B1383" w:rsidP="000B138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B6EAF14" w14:textId="0E0BD564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603F9EAE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03B76257" w14:textId="3E3E8758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A5C8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A5C8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0B1383" w:rsidRPr="004A5C85" w14:paraId="1C74E89F" w14:textId="77777777" w:rsidTr="002E3B0A">
        <w:trPr>
          <w:tblHeader/>
        </w:trPr>
        <w:tc>
          <w:tcPr>
            <w:tcW w:w="2250" w:type="dxa"/>
          </w:tcPr>
          <w:p w14:paraId="7A054AA1" w14:textId="77777777" w:rsidR="000B1383" w:rsidRPr="004A5C85" w:rsidRDefault="000B1383" w:rsidP="000B1383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80CF1C2" w14:textId="77777777" w:rsidR="000B1383" w:rsidRPr="004A5C85" w:rsidRDefault="000B1383" w:rsidP="000B138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3A36F46" w14:textId="2BD54ED0" w:rsidR="000B1383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810" w:type="dxa"/>
          </w:tcPr>
          <w:p w14:paraId="0FF0BB6E" w14:textId="313D4333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810" w:type="dxa"/>
          </w:tcPr>
          <w:p w14:paraId="21532D20" w14:textId="1647D9DD" w:rsidR="000B1383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00" w:type="dxa"/>
          </w:tcPr>
          <w:p w14:paraId="0EF6E704" w14:textId="5D7DC10F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720" w:type="dxa"/>
          </w:tcPr>
          <w:p w14:paraId="31093562" w14:textId="3C644B1E" w:rsidR="000B1383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4951BB88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941C75" w14:textId="6EA2A299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43" w:type="dxa"/>
            <w:gridSpan w:val="2"/>
          </w:tcPr>
          <w:p w14:paraId="50149C5B" w14:textId="77777777" w:rsidR="000B1383" w:rsidRPr="004A5C85" w:rsidRDefault="000B1383" w:rsidP="000B1383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41BF1F75" w14:textId="7044CC94" w:rsidR="000B1383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52" w:type="dxa"/>
            <w:gridSpan w:val="2"/>
          </w:tcPr>
          <w:p w14:paraId="5C26A185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10F593C" w14:textId="1A69337E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14:paraId="54DF3E8B" w14:textId="77777777" w:rsidR="000B1383" w:rsidRPr="004A5C85" w:rsidRDefault="000B1383" w:rsidP="000B138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36F3BFB" w14:textId="50E927A3" w:rsidR="000B1383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14:paraId="2D5CCBB9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C00533E" w14:textId="1BA28144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51" w:type="dxa"/>
            <w:gridSpan w:val="2"/>
          </w:tcPr>
          <w:p w14:paraId="138665F7" w14:textId="77777777" w:rsidR="000B1383" w:rsidRPr="004A5C85" w:rsidRDefault="000B1383" w:rsidP="000B138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602728C" w14:textId="4445DA81" w:rsidR="000B1383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14:paraId="46F13914" w14:textId="77777777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2F279466" w14:textId="43C0E9BA" w:rsidR="000B1383" w:rsidRPr="004A5C85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2561</w:t>
            </w:r>
          </w:p>
        </w:tc>
      </w:tr>
      <w:tr w:rsidR="003A290F" w:rsidRPr="004A5C85" w14:paraId="127ED407" w14:textId="77777777" w:rsidTr="002E3B0A">
        <w:trPr>
          <w:tblHeader/>
        </w:trPr>
        <w:tc>
          <w:tcPr>
            <w:tcW w:w="2250" w:type="dxa"/>
          </w:tcPr>
          <w:p w14:paraId="30E4BCC7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22AEC38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53B4F696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455" w:type="dxa"/>
            <w:gridSpan w:val="28"/>
          </w:tcPr>
          <w:p w14:paraId="6064B4F4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A290F" w:rsidRPr="004A5C85" w14:paraId="1C8CC7F4" w14:textId="77777777" w:rsidTr="002E3B0A">
        <w:tc>
          <w:tcPr>
            <w:tcW w:w="2250" w:type="dxa"/>
          </w:tcPr>
          <w:p w14:paraId="2698CCCA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90" w:type="dxa"/>
          </w:tcPr>
          <w:p w14:paraId="4EF5165B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2B678B02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455" w:type="dxa"/>
            <w:gridSpan w:val="28"/>
          </w:tcPr>
          <w:p w14:paraId="3E4C9F6C" w14:textId="77777777" w:rsidR="003A290F" w:rsidRPr="004A5C85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</w:tr>
      <w:tr w:rsidR="003A290F" w:rsidRPr="004A5C85" w14:paraId="3084A30A" w14:textId="77777777" w:rsidTr="002E3B0A">
        <w:tc>
          <w:tcPr>
            <w:tcW w:w="2250" w:type="dxa"/>
          </w:tcPr>
          <w:p w14:paraId="5FDFADAF" w14:textId="77777777" w:rsidR="003A290F" w:rsidRPr="004A5C85" w:rsidRDefault="003A290F" w:rsidP="00D5427C">
            <w:pPr>
              <w:spacing w:line="240" w:lineRule="auto"/>
              <w:ind w:left="255" w:right="-108" w:hanging="255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4A5C85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23170ECF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469FD4D2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</w:tcPr>
          <w:p w14:paraId="7CB449E9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B8476BE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13CC1DAF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89B811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vAlign w:val="bottom"/>
          </w:tcPr>
          <w:p w14:paraId="20B32F6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900" w:type="dxa"/>
            <w:vAlign w:val="bottom"/>
          </w:tcPr>
          <w:p w14:paraId="152DA403" w14:textId="7D74BA7B" w:rsidR="003A290F" w:rsidRPr="004A5C85" w:rsidRDefault="003A290F" w:rsidP="00D5427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5</w:t>
            </w:r>
            <w:r w:rsidR="000920BC">
              <w:rPr>
                <w:rFonts w:ascii="Angsana New" w:hAnsi="Angsana New"/>
                <w:szCs w:val="22"/>
                <w:lang w:bidi="th-TH"/>
              </w:rPr>
              <w:t>8</w:t>
            </w:r>
            <w:r w:rsidRPr="004A5C85">
              <w:rPr>
                <w:rFonts w:ascii="Angsana New" w:hAnsi="Angsana New"/>
                <w:szCs w:val="22"/>
                <w:lang w:bidi="th-TH"/>
              </w:rPr>
              <w:t>0.00</w:t>
            </w:r>
          </w:p>
        </w:tc>
        <w:tc>
          <w:tcPr>
            <w:tcW w:w="720" w:type="dxa"/>
          </w:tcPr>
          <w:p w14:paraId="12F9BFAA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23A958E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6C88364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977638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D9F2B2C" w14:textId="15448670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5</w:t>
            </w:r>
            <w:r w:rsidR="000920BC">
              <w:rPr>
                <w:rFonts w:ascii="Angsana New" w:hAnsi="Angsana New"/>
                <w:szCs w:val="22"/>
                <w:lang w:bidi="th-TH"/>
              </w:rPr>
              <w:t>8</w:t>
            </w:r>
            <w:r w:rsidRPr="004A5C85">
              <w:rPr>
                <w:rFonts w:ascii="Angsana New" w:hAnsi="Angsana New"/>
                <w:szCs w:val="22"/>
                <w:lang w:bidi="th-TH"/>
              </w:rPr>
              <w:t>0.00</w:t>
            </w:r>
          </w:p>
        </w:tc>
        <w:tc>
          <w:tcPr>
            <w:tcW w:w="243" w:type="dxa"/>
            <w:gridSpan w:val="2"/>
          </w:tcPr>
          <w:p w14:paraId="2E47EEE2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8A41AE9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A9291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76997BDD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931D5C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7E417E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474D6B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215D6134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666C90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  <w:gridSpan w:val="2"/>
          </w:tcPr>
          <w:p w14:paraId="0039FF4A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C0357C7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74B5958" w14:textId="194B51AB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5</w:t>
            </w:r>
            <w:r w:rsidR="000920BC">
              <w:rPr>
                <w:rFonts w:ascii="Angsana New" w:hAnsi="Angsana New"/>
                <w:szCs w:val="22"/>
                <w:lang w:bidi="th-TH"/>
              </w:rPr>
              <w:t>8</w:t>
            </w:r>
            <w:r w:rsidRPr="004A5C85">
              <w:rPr>
                <w:rFonts w:ascii="Angsana New" w:hAnsi="Angsana New"/>
                <w:szCs w:val="22"/>
                <w:lang w:bidi="th-TH"/>
              </w:rPr>
              <w:t>0.00</w:t>
            </w:r>
          </w:p>
        </w:tc>
        <w:tc>
          <w:tcPr>
            <w:tcW w:w="251" w:type="dxa"/>
            <w:gridSpan w:val="2"/>
          </w:tcPr>
          <w:p w14:paraId="60AF43F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C9EA829" w14:textId="77777777" w:rsidR="00036FDE" w:rsidRDefault="00036FDE" w:rsidP="00D5427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97DBB8B" w14:textId="4E570D1B" w:rsidR="003A290F" w:rsidRPr="004A5C85" w:rsidRDefault="00036FDE" w:rsidP="00D5427C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790A50D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0318D099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A072E35" w14:textId="3FA6FEE1" w:rsidR="003A290F" w:rsidRPr="004A5C85" w:rsidRDefault="00036FDE" w:rsidP="00D5427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11.00</w:t>
            </w:r>
          </w:p>
        </w:tc>
      </w:tr>
      <w:tr w:rsidR="003A290F" w:rsidRPr="004A5C85" w14:paraId="30685F13" w14:textId="77777777" w:rsidTr="002E3B0A">
        <w:tc>
          <w:tcPr>
            <w:tcW w:w="2250" w:type="dxa"/>
          </w:tcPr>
          <w:p w14:paraId="74078212" w14:textId="77777777" w:rsidR="003A290F" w:rsidRPr="004A5C85" w:rsidRDefault="003A290F" w:rsidP="00D5427C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90" w:type="dxa"/>
          </w:tcPr>
          <w:p w14:paraId="5F15D596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AFCECE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9DA39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995070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AFB33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A958D" w14:textId="466B0BEA" w:rsidR="003A290F" w:rsidRPr="004A5C85" w:rsidRDefault="00036FDE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36" w:type="dxa"/>
            <w:vAlign w:val="bottom"/>
          </w:tcPr>
          <w:p w14:paraId="2CC81CE3" w14:textId="77777777" w:rsidR="003A290F" w:rsidRPr="004A5C85" w:rsidRDefault="003A290F" w:rsidP="00D5427C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90211" w14:textId="6C601EFC" w:rsidR="003A290F" w:rsidRPr="004A5C85" w:rsidRDefault="00036FDE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2,357.14</w:t>
            </w:r>
          </w:p>
        </w:tc>
        <w:tc>
          <w:tcPr>
            <w:tcW w:w="243" w:type="dxa"/>
            <w:gridSpan w:val="2"/>
            <w:vAlign w:val="bottom"/>
          </w:tcPr>
          <w:p w14:paraId="38A0F23C" w14:textId="77777777" w:rsidR="003A290F" w:rsidRPr="004A5C85" w:rsidRDefault="003A290F" w:rsidP="00D5427C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9BA25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05E6E8D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E8FCB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5F078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FD8E0" w14:textId="713E0BF3" w:rsidR="003A290F" w:rsidRPr="004A5C85" w:rsidRDefault="00036FDE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36" w:type="dxa"/>
            <w:gridSpan w:val="2"/>
            <w:vAlign w:val="bottom"/>
          </w:tcPr>
          <w:p w14:paraId="2D1FCA44" w14:textId="77777777" w:rsidR="003A290F" w:rsidRPr="004A5C85" w:rsidRDefault="003A290F" w:rsidP="00D5427C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F51B8" w14:textId="06D99143" w:rsidR="003A290F" w:rsidRPr="004A5C85" w:rsidRDefault="00036FDE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2,357.14</w:t>
            </w:r>
          </w:p>
        </w:tc>
        <w:tc>
          <w:tcPr>
            <w:tcW w:w="251" w:type="dxa"/>
            <w:gridSpan w:val="2"/>
            <w:vAlign w:val="bottom"/>
          </w:tcPr>
          <w:p w14:paraId="760ED077" w14:textId="77777777" w:rsidR="003A290F" w:rsidRPr="004A5C85" w:rsidRDefault="003A290F" w:rsidP="00D5427C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05028" w14:textId="6102FF21" w:rsidR="003A290F" w:rsidRPr="004A5C85" w:rsidRDefault="00036FDE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50.40</w:t>
            </w:r>
          </w:p>
        </w:tc>
        <w:tc>
          <w:tcPr>
            <w:tcW w:w="236" w:type="dxa"/>
            <w:gridSpan w:val="2"/>
            <w:vAlign w:val="bottom"/>
          </w:tcPr>
          <w:p w14:paraId="56EFC9CC" w14:textId="77777777" w:rsidR="003A290F" w:rsidRPr="004A5C85" w:rsidRDefault="003A290F" w:rsidP="00D5427C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8AF3" w14:textId="5B2BE8A7" w:rsidR="003A290F" w:rsidRPr="004A5C85" w:rsidRDefault="000B1383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32.72</w:t>
            </w:r>
          </w:p>
        </w:tc>
      </w:tr>
      <w:tr w:rsidR="003A290F" w:rsidRPr="004A5C85" w14:paraId="1ADB4581" w14:textId="77777777" w:rsidTr="002E3B0A">
        <w:tc>
          <w:tcPr>
            <w:tcW w:w="2250" w:type="dxa"/>
          </w:tcPr>
          <w:p w14:paraId="2F142ABA" w14:textId="77777777" w:rsidR="003A290F" w:rsidRPr="004A5C85" w:rsidRDefault="003A290F" w:rsidP="00D5427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3B7FEB5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B3372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A56AA8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9D7F593" w14:textId="77777777" w:rsidR="003A290F" w:rsidRPr="004A5C85" w:rsidRDefault="003A290F" w:rsidP="00D5427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F4D2A7" w14:textId="77777777" w:rsidR="003A290F" w:rsidRPr="004A5C85" w:rsidRDefault="003A290F" w:rsidP="00D5427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7425118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DEC7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AD4AC6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5BE5CC58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9DD3446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562B0EE9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4CE7E44C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72E27C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0B8D3E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DA66A9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453C74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5D10868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E067296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866DA81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5CD963EC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24E13E33" w14:textId="77777777" w:rsidTr="002E3B0A">
        <w:tc>
          <w:tcPr>
            <w:tcW w:w="2250" w:type="dxa"/>
          </w:tcPr>
          <w:p w14:paraId="69062780" w14:textId="77777777" w:rsidR="003A290F" w:rsidRPr="004A5C85" w:rsidRDefault="003A290F" w:rsidP="00D5427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2C2637D6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138DA8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D23E8A0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5A00077" w14:textId="77777777" w:rsidR="003A290F" w:rsidRPr="004A5C85" w:rsidRDefault="003A290F" w:rsidP="00D5427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3EB3DD" w14:textId="77777777" w:rsidR="003A290F" w:rsidRPr="004A5C85" w:rsidRDefault="003A290F" w:rsidP="00D5427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870EEF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54C502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516C3ED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567520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7C1FAC1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17BDAAC3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24CBCDA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4F5D202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5867642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273B28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B946B6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17E985D8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4C07C1E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7668423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52E7E24B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16460322" w14:textId="77777777" w:rsidTr="002E3B0A">
        <w:tc>
          <w:tcPr>
            <w:tcW w:w="2250" w:type="dxa"/>
          </w:tcPr>
          <w:p w14:paraId="701BF408" w14:textId="77777777" w:rsidR="003A290F" w:rsidRPr="004A5C85" w:rsidRDefault="003A290F" w:rsidP="00D5427C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4A5C85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4A5C85">
              <w:rPr>
                <w:rFonts w:ascii="Angsana New" w:hAnsi="Angsana New" w:cs="Angsana New"/>
                <w:spacing w:val="-6"/>
                <w:sz w:val="20"/>
                <w:u w:val="single"/>
                <w:lang w:val="en-US" w:bidi="th-TH"/>
              </w:rPr>
              <w:t>“GRAND UNITY”</w:t>
            </w:r>
          </w:p>
        </w:tc>
        <w:tc>
          <w:tcPr>
            <w:tcW w:w="1890" w:type="dxa"/>
          </w:tcPr>
          <w:p w14:paraId="7B6DB803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B39348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CA0754F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2C12ADE" w14:textId="77777777" w:rsidR="003A290F" w:rsidRPr="004A5C85" w:rsidRDefault="003A290F" w:rsidP="00D5427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967850" w14:textId="77777777" w:rsidR="003A290F" w:rsidRPr="004A5C85" w:rsidRDefault="003A290F" w:rsidP="00D5427C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9283F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DD214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351668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64D6E71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236C30FB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089FCC94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577F080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5525B2F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380D72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0CA5B57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E1EFB9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05A6815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FBB890A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8854091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6B0ABEC9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1ABFA627" w14:textId="77777777" w:rsidTr="002E3B0A">
        <w:tc>
          <w:tcPr>
            <w:tcW w:w="2250" w:type="dxa"/>
          </w:tcPr>
          <w:p w14:paraId="16F2E83A" w14:textId="77777777" w:rsidR="003A290F" w:rsidRPr="004A5C85" w:rsidRDefault="003A290F" w:rsidP="00D5427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90" w:type="dxa"/>
          </w:tcPr>
          <w:p w14:paraId="7FC3A75F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0FF8F175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C53D86A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7A23C38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45ECDE6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B1DCA46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30E5AEA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693019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C67389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5EF2453A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0F56BC82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D8A7310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36CEA42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463975A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BB24C7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22B180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gridSpan w:val="2"/>
          </w:tcPr>
          <w:p w14:paraId="5A45153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74AB41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EAE403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093A404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3A290F" w:rsidRPr="004A5C85" w14:paraId="5EB5BC3C" w14:textId="77777777" w:rsidTr="002E3B0A">
        <w:tc>
          <w:tcPr>
            <w:tcW w:w="2250" w:type="dxa"/>
          </w:tcPr>
          <w:p w14:paraId="4555E3E9" w14:textId="77777777" w:rsidR="003A290F" w:rsidRPr="004A5C85" w:rsidRDefault="003A290F" w:rsidP="00D5427C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90" w:type="dxa"/>
          </w:tcPr>
          <w:p w14:paraId="0B152EE6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4A5C85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46B4EB7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25B94F9B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512FA2F5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900" w:type="dxa"/>
          </w:tcPr>
          <w:p w14:paraId="2B8B6CF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720" w:type="dxa"/>
          </w:tcPr>
          <w:p w14:paraId="1EDF2E86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3087D67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7BFD78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5BAFF6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71E3D05A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</w:tcPr>
          <w:p w14:paraId="4BBCFBAA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C0F830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A23387A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643A875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346731CE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5EE88D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gridSpan w:val="2"/>
          </w:tcPr>
          <w:p w14:paraId="5B03CA1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3B6C9A1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061287F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3A5B616F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290F" w:rsidRPr="004A5C85" w14:paraId="18411B24" w14:textId="77777777" w:rsidTr="002E3B0A">
        <w:tc>
          <w:tcPr>
            <w:tcW w:w="2250" w:type="dxa"/>
          </w:tcPr>
          <w:p w14:paraId="7D032CA0" w14:textId="77777777" w:rsidR="003A290F" w:rsidRPr="004A5C85" w:rsidRDefault="003A290F" w:rsidP="003630C8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3630C8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3630C8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90" w:type="dxa"/>
          </w:tcPr>
          <w:p w14:paraId="7DD3E65D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53981E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389DEF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90FA3B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8080DF9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0D04B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7AB29A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C229AC7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698C68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2E04AA7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040C8262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EF29356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B0B2ABF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2673DFC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65D32B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006F19E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4142809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F4B5B5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8FB4EDF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5C0DCB67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14906D22" w14:textId="77777777" w:rsidTr="002E3B0A">
        <w:tc>
          <w:tcPr>
            <w:tcW w:w="2250" w:type="dxa"/>
          </w:tcPr>
          <w:p w14:paraId="14BAFD10" w14:textId="77777777" w:rsidR="003A290F" w:rsidRPr="004A5C85" w:rsidRDefault="003A290F" w:rsidP="00D5427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90" w:type="dxa"/>
          </w:tcPr>
          <w:p w14:paraId="648AFF24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720" w:type="dxa"/>
          </w:tcPr>
          <w:p w14:paraId="436AE7FD" w14:textId="77777777" w:rsidR="003A290F" w:rsidRPr="004A5C85" w:rsidRDefault="003A290F" w:rsidP="00D5427C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529B91" w14:textId="77777777" w:rsidR="003A290F" w:rsidRPr="004A5C85" w:rsidRDefault="003A290F" w:rsidP="00D5427C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6EE88" w14:textId="77777777" w:rsidR="003A290F" w:rsidRPr="004A5C85" w:rsidRDefault="003A290F" w:rsidP="00D5427C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999DC3" w14:textId="77777777" w:rsidR="003A290F" w:rsidRPr="004A5C85" w:rsidRDefault="003A290F" w:rsidP="00D5427C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46312E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D9AEE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41834EE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FB353D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3DA466F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670E5E2E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D3FE5C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75DC4D4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3354B6D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3F6DD9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0A016B7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5894460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4B4FEC7C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4303EBE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59E3D5DD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78DA3D68" w14:textId="77777777" w:rsidTr="002E3B0A">
        <w:tc>
          <w:tcPr>
            <w:tcW w:w="2250" w:type="dxa"/>
          </w:tcPr>
          <w:p w14:paraId="03B76FC5" w14:textId="77777777" w:rsidR="003A290F" w:rsidRPr="004A5C85" w:rsidRDefault="003A290F" w:rsidP="00D5427C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2F4797CF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4A5C85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4A5C85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720" w:type="dxa"/>
          </w:tcPr>
          <w:p w14:paraId="68979F5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BC99159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ED9BFA7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900" w:type="dxa"/>
          </w:tcPr>
          <w:p w14:paraId="229A259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0EA1B78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D097D9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0231C3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FF0DAC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3CBC848F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</w:tcPr>
          <w:p w14:paraId="27362C34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44AA0F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1E0D9738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0A6F0C6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13A67DC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18AF4A7A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gridSpan w:val="2"/>
          </w:tcPr>
          <w:p w14:paraId="17C8DED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1019EAF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D581884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47B1536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290F" w:rsidRPr="004A5C85" w14:paraId="751E3686" w14:textId="77777777" w:rsidTr="002E3B0A">
        <w:tc>
          <w:tcPr>
            <w:tcW w:w="2250" w:type="dxa"/>
            <w:shd w:val="clear" w:color="auto" w:fill="auto"/>
          </w:tcPr>
          <w:p w14:paraId="6772C38D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4A5C8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4A5C8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90" w:type="dxa"/>
            <w:shd w:val="clear" w:color="auto" w:fill="auto"/>
          </w:tcPr>
          <w:p w14:paraId="38C4F355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B7C810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82F2E5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ACF00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80A576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C58A22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5220A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CBBF9D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6B9BAC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53FD9A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D8E5A33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92731A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A835A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31DF4D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45F0E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936EAB7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AD7357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D29E40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1EA2CF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7158C22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1CA5B0BB" w14:textId="77777777" w:rsidTr="002E3B0A">
        <w:tc>
          <w:tcPr>
            <w:tcW w:w="2250" w:type="dxa"/>
            <w:shd w:val="clear" w:color="auto" w:fill="auto"/>
          </w:tcPr>
          <w:p w14:paraId="231EAE63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4A5C85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4A5C85">
              <w:rPr>
                <w:rFonts w:ascii="Angsana New" w:hAnsi="Angsana New" w:cs="Angsana New"/>
                <w:szCs w:val="22"/>
                <w:cs/>
                <w:lang w:val="th-TH" w:bidi="th-TH"/>
              </w:rPr>
              <w:t xml:space="preserve">เซนเซส </w:t>
            </w:r>
            <w:r w:rsidRPr="004A5C85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4A5C85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6B14E19B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</w:t>
            </w:r>
            <w:r>
              <w:rPr>
                <w:rFonts w:ascii="Angsana New" w:hAnsi="Angsana New"/>
                <w:szCs w:val="22"/>
                <w:lang w:bidi="th-TH"/>
              </w:rPr>
              <w:t xml:space="preserve">  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บุคคล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และบริหารจัดการอาคารชุด</w:t>
            </w:r>
            <w:r w:rsidRPr="004A5C85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A5C85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1B1FE8C1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230E7E4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93CDD03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EF784FF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8B5FA5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8527F7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FF04B6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08A569C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629797C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026699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CAD4350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DFC00F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7BD162F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C08F400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E855F4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900" w:type="dxa"/>
            <w:shd w:val="clear" w:color="auto" w:fill="auto"/>
          </w:tcPr>
          <w:p w14:paraId="0DA4A78C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BC527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3B395D0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872176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1B6316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720" w:type="dxa"/>
            <w:shd w:val="clear" w:color="auto" w:fill="auto"/>
          </w:tcPr>
          <w:p w14:paraId="07B53E2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1F0F8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A2827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739DF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80EADF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F3F8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BF4378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0396C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BBB39F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AC6A8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97F07FF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62846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337E10D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584B5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44F168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2035A6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3B6FDC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E322796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525881A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BE3026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0ACD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52C7F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CEE44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17D6C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5796599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F8E26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11973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DE36CC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D1E16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C1A3C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DB413C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68A6D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D6751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575A36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2C957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E6E095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E69EB3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703F1F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241F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19289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37523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590F1E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00A5F2B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CA02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79044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A63D2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85233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920BC" w:rsidRPr="004A5C85" w14:paraId="0C9038ED" w14:textId="77777777" w:rsidTr="002E3B0A">
        <w:tc>
          <w:tcPr>
            <w:tcW w:w="2250" w:type="dxa"/>
            <w:shd w:val="clear" w:color="auto" w:fill="auto"/>
          </w:tcPr>
          <w:p w14:paraId="215D460F" w14:textId="77777777" w:rsidR="000920BC" w:rsidRPr="004A5C85" w:rsidRDefault="000920BC" w:rsidP="00D5427C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2557DED" w14:textId="77777777" w:rsidR="000920BC" w:rsidRPr="004A5C85" w:rsidRDefault="000920BC" w:rsidP="00D5427C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CCA3B8" w14:textId="77777777" w:rsidR="000920BC" w:rsidRDefault="000920BC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9B1B3A4" w14:textId="77777777" w:rsidR="000920BC" w:rsidRPr="004A5C85" w:rsidRDefault="000920BC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4586B3" w14:textId="77777777" w:rsidR="000920BC" w:rsidRPr="004A5C85" w:rsidRDefault="000920BC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34D5EFD" w14:textId="77777777" w:rsidR="000920BC" w:rsidRPr="004A5C85" w:rsidRDefault="000920BC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41E136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C698B2B" w14:textId="77777777" w:rsidR="000920BC" w:rsidRPr="004A5C85" w:rsidRDefault="000920BC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80CAD17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59153C" w14:textId="77777777" w:rsidR="000920BC" w:rsidRPr="004A5C85" w:rsidRDefault="000920BC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29907C62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700906C" w14:textId="77777777" w:rsidR="000920BC" w:rsidRPr="004A5C85" w:rsidRDefault="000920BC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BB14A63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B7F98EC" w14:textId="77777777" w:rsidR="000920BC" w:rsidRPr="004A5C85" w:rsidRDefault="000920BC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91A7139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76693A" w14:textId="77777777" w:rsidR="000920BC" w:rsidRPr="004A5C85" w:rsidRDefault="000920BC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7AFC7E3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D942601" w14:textId="77777777" w:rsidR="000920BC" w:rsidRPr="004A5C85" w:rsidRDefault="000920BC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782ECB2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4BF5E14" w14:textId="77777777" w:rsidR="000920BC" w:rsidRPr="004A5C85" w:rsidRDefault="000920BC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5C88F0F1" w14:textId="77777777" w:rsidR="000920BC" w:rsidRPr="004A5C85" w:rsidRDefault="000920BC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26693F75" w14:textId="77777777" w:rsidTr="002E3B0A">
        <w:tc>
          <w:tcPr>
            <w:tcW w:w="2250" w:type="dxa"/>
            <w:shd w:val="clear" w:color="auto" w:fill="auto"/>
          </w:tcPr>
          <w:p w14:paraId="1B79BA0C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90" w:type="dxa"/>
            <w:shd w:val="clear" w:color="auto" w:fill="auto"/>
          </w:tcPr>
          <w:p w14:paraId="27E3161C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D3E90B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A01FAA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EBA056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72EC7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E585C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4A6EF3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8F2E9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FAB67D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4137A14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E328EF7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4A3445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828B3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9227D6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B312DB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8B3646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520841C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B79103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E6F28D3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697E1E9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12BEB1BD" w14:textId="77777777" w:rsidTr="002E3B0A">
        <w:tc>
          <w:tcPr>
            <w:tcW w:w="2250" w:type="dxa"/>
            <w:shd w:val="clear" w:color="auto" w:fill="auto"/>
          </w:tcPr>
          <w:p w14:paraId="2EB43DDA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4A5C8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4A5C8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90" w:type="dxa"/>
            <w:shd w:val="clear" w:color="auto" w:fill="auto"/>
          </w:tcPr>
          <w:p w14:paraId="53B59F93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9B799E6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98020C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9332A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0AA4D5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623E6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00795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73ADCF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3C911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6977F5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CFC1D57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EFE876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9DF488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67BAC50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2532D4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451B929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DD428DD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F308DF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C3E55F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4A434BC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7CF7EAD8" w14:textId="77777777" w:rsidTr="002E3B0A">
        <w:tc>
          <w:tcPr>
            <w:tcW w:w="2250" w:type="dxa"/>
            <w:shd w:val="clear" w:color="auto" w:fill="auto"/>
          </w:tcPr>
          <w:p w14:paraId="38B56C16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23006C53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90" w:type="dxa"/>
            <w:shd w:val="clear" w:color="auto" w:fill="auto"/>
          </w:tcPr>
          <w:p w14:paraId="624867F1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0EC886CF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DE86926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816A84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8418A19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55BBBAC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B3B801C" w14:textId="0E870581" w:rsidR="003A290F" w:rsidRPr="004A5C85" w:rsidRDefault="00C97C63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3A290F" w:rsidRPr="004A5C85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64AEAF13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C7F6451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2.00</w:t>
            </w:r>
          </w:p>
        </w:tc>
        <w:tc>
          <w:tcPr>
            <w:tcW w:w="720" w:type="dxa"/>
            <w:shd w:val="clear" w:color="auto" w:fill="auto"/>
          </w:tcPr>
          <w:p w14:paraId="5E3826E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3A587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5FDB0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062EF5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E85AFC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656B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53288A8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5567EA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244EBC8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9165D2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017B9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EE129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94BE51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9FE8E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B718C5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F3E2D8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64BC7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69E7B04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8E2306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866D09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5D9C34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313E653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1BCA44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3A290F" w:rsidRPr="004A5C85" w14:paraId="1CDF39ED" w14:textId="77777777" w:rsidTr="002E3B0A">
        <w:tc>
          <w:tcPr>
            <w:tcW w:w="2250" w:type="dxa"/>
            <w:shd w:val="clear" w:color="auto" w:fill="auto"/>
          </w:tcPr>
          <w:p w14:paraId="4DF96E9B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คอลเลคทีฟ จำกัด</w:t>
            </w:r>
          </w:p>
        </w:tc>
        <w:tc>
          <w:tcPr>
            <w:tcW w:w="1890" w:type="dxa"/>
            <w:shd w:val="clear" w:color="auto" w:fill="auto"/>
          </w:tcPr>
          <w:p w14:paraId="7515202C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5" w:right="-63" w:hanging="165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4A5C85">
              <w:rPr>
                <w:rFonts w:ascii="Angsana New" w:hAnsi="Angsana New" w:hint="cs"/>
                <w:szCs w:val="22"/>
                <w:cs/>
                <w:lang w:bidi="th-TH"/>
              </w:rPr>
              <w:t>ค้าปลีก</w:t>
            </w:r>
          </w:p>
        </w:tc>
        <w:tc>
          <w:tcPr>
            <w:tcW w:w="720" w:type="dxa"/>
            <w:shd w:val="clear" w:color="auto" w:fill="auto"/>
          </w:tcPr>
          <w:p w14:paraId="46803F74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10F2E91" w14:textId="1AE4C4F4" w:rsidR="003A290F" w:rsidRPr="004A5C85" w:rsidRDefault="00E85B6D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E7A39F4" w14:textId="3CF1DB1C" w:rsidR="003A290F" w:rsidRPr="004A5C85" w:rsidRDefault="00C97C63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  <w:r w:rsidR="003A290F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320E3835" w14:textId="359E1F5B" w:rsidR="003A290F" w:rsidRPr="004A5C85" w:rsidRDefault="00E85B6D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15.00</w:t>
            </w:r>
          </w:p>
        </w:tc>
        <w:tc>
          <w:tcPr>
            <w:tcW w:w="720" w:type="dxa"/>
            <w:shd w:val="clear" w:color="auto" w:fill="auto"/>
          </w:tcPr>
          <w:p w14:paraId="668F18C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733D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E12BDC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86F16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E9A8460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8D50135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E9C402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55A8E0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303C86B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083508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EE729A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534E864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9C43B8A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2CF699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2FFD20C7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290F" w:rsidRPr="004A5C85" w14:paraId="705E6D32" w14:textId="77777777" w:rsidTr="002E3B0A">
        <w:tc>
          <w:tcPr>
            <w:tcW w:w="2250" w:type="dxa"/>
            <w:shd w:val="clear" w:color="auto" w:fill="auto"/>
          </w:tcPr>
          <w:p w14:paraId="3ABE0573" w14:textId="77777777" w:rsidR="003A290F" w:rsidRPr="004A5C85" w:rsidRDefault="003A290F" w:rsidP="00D5427C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4A5C8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A5C8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90" w:type="dxa"/>
            <w:shd w:val="clear" w:color="auto" w:fill="auto"/>
          </w:tcPr>
          <w:p w14:paraId="26E3EA24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9A26FF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4D6B5CB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08E637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74B209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DEC5E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5A34EF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3AD99C1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F04E5D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EFB2A0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4889CF9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7FAC00B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A639B1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5900110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99BEDC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F3BFA2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AF88A4E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BDE878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026B43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2ED9B0BF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90F" w:rsidRPr="004A5C85" w14:paraId="3E3BD6F7" w14:textId="77777777" w:rsidTr="002E3B0A">
        <w:trPr>
          <w:trHeight w:val="405"/>
        </w:trPr>
        <w:tc>
          <w:tcPr>
            <w:tcW w:w="2250" w:type="dxa"/>
            <w:shd w:val="clear" w:color="auto" w:fill="auto"/>
          </w:tcPr>
          <w:p w14:paraId="719000E3" w14:textId="77777777" w:rsidR="003A290F" w:rsidRPr="00130020" w:rsidRDefault="003A290F" w:rsidP="00D5427C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lang w:val="th-TH" w:bidi="th-TH"/>
              </w:rPr>
            </w:pPr>
            <w:r w:rsidRPr="00130020">
              <w:rPr>
                <w:rFonts w:ascii="Angsana New" w:hAnsi="Angsana New" w:cs="Angsana New" w:hint="cs"/>
                <w:szCs w:val="22"/>
                <w:cs/>
                <w:lang w:val="th-TH"/>
              </w:rPr>
              <w:t>บริษัท แอล อาร์ เค</w:t>
            </w:r>
            <w:r w:rsidRPr="00130020">
              <w:rPr>
                <w:rFonts w:ascii="Angsana New" w:hAnsi="Angsana New" w:cs="Angsana New"/>
                <w:szCs w:val="22"/>
                <w:cs/>
                <w:lang w:val="th-TH"/>
              </w:rPr>
              <w:br/>
            </w:r>
            <w:r w:rsidRPr="00130020">
              <w:rPr>
                <w:rFonts w:ascii="Angsana New" w:hAnsi="Angsana New" w:cs="Angsana New" w:hint="cs"/>
                <w:szCs w:val="22"/>
                <w:cs/>
                <w:lang w:val="th-TH"/>
              </w:rPr>
              <w:t>ดีเวลลอปเม้นท์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3C7EE9B2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6BD8146C" w14:textId="77777777" w:rsidR="003A290F" w:rsidRPr="004A5C85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5B946D5E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348BFC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42EB1E69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0FA7025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32AD18A7" w14:textId="77777777" w:rsidR="003A290F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597970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900" w:type="dxa"/>
            <w:shd w:val="clear" w:color="auto" w:fill="auto"/>
          </w:tcPr>
          <w:p w14:paraId="1389077D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F0FF22" w14:textId="77777777" w:rsidR="003A290F" w:rsidRPr="004A5C85" w:rsidRDefault="003A290F" w:rsidP="00D5427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shd w:val="clear" w:color="auto" w:fill="auto"/>
          </w:tcPr>
          <w:p w14:paraId="5A788215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34B73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12633A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97589DA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64B9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F6A3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F9B02A4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C14A0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A4209DF" w14:textId="77777777" w:rsidR="003A290F" w:rsidRPr="004A5C85" w:rsidRDefault="003A290F" w:rsidP="00D5427C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281783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BEEC04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5286CF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60A7D28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7025B9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63FAE9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E9D61C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BE1FA2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6D0772B" w14:textId="77777777" w:rsidR="003A290F" w:rsidRPr="004A5C85" w:rsidRDefault="003A290F" w:rsidP="00D5427C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678AD6C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EA1EB5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CF348A" w14:textId="77777777" w:rsidR="003A290F" w:rsidRPr="004A5C85" w:rsidRDefault="003A290F" w:rsidP="00D5427C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0C1F5F3D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5571E" w14:textId="77777777" w:rsidR="003A290F" w:rsidRPr="004A5C85" w:rsidRDefault="003A290F" w:rsidP="00D5427C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85B6D" w:rsidRPr="004A5C85" w14:paraId="213271F3" w14:textId="77777777" w:rsidTr="002E3B0A">
        <w:trPr>
          <w:trHeight w:val="405"/>
        </w:trPr>
        <w:tc>
          <w:tcPr>
            <w:tcW w:w="2250" w:type="dxa"/>
            <w:shd w:val="clear" w:color="auto" w:fill="auto"/>
          </w:tcPr>
          <w:p w14:paraId="4A2F6BA8" w14:textId="77777777" w:rsidR="0065505B" w:rsidRDefault="00E85B6D" w:rsidP="00E85B6D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B74AE2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1EBE1A28" w14:textId="666E1162" w:rsidR="00E85B6D" w:rsidRPr="00130020" w:rsidRDefault="0065505B" w:rsidP="00E85B6D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="00E85B6D" w:rsidRPr="00B74AE2">
              <w:rPr>
                <w:rFonts w:ascii="Angsana New" w:hAnsi="Angsana New" w:hint="cs"/>
                <w:szCs w:val="22"/>
                <w:cs/>
                <w:lang w:eastAsia="ko-KR"/>
              </w:rPr>
              <w:t>ดีเวลล็อปเม้นท์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5511B59E" w14:textId="77777777" w:rsidR="00E85B6D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DFE3ADB" w14:textId="23715594" w:rsidR="00E85B6D" w:rsidRPr="004A5C85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4DECC6D0" w14:textId="77777777" w:rsidR="00E85B6D" w:rsidRPr="00B65B1C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24EAF5" w14:textId="0F93EE4F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392A10E2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C56752C" w14:textId="1DD6932F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BD926D3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D9ED5B" w14:textId="64B341B2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0.10</w:t>
            </w:r>
          </w:p>
        </w:tc>
        <w:tc>
          <w:tcPr>
            <w:tcW w:w="900" w:type="dxa"/>
            <w:shd w:val="clear" w:color="auto" w:fill="auto"/>
          </w:tcPr>
          <w:p w14:paraId="4BEC29B9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7383C4" w14:textId="3E0972CD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B85FF16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92C985" w14:textId="2E97B5F3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49F2EB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D2C05A5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F90806" w14:textId="6CE140AA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5A253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87A9CAA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C212352" w14:textId="32D8F69B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E54BA1C" w14:textId="77777777" w:rsidR="00E85B6D" w:rsidRPr="004A5C85" w:rsidRDefault="00E85B6D" w:rsidP="00E85B6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87971C6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749C49" w14:textId="760E8E1F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9C8DBD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76F2942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F650BE" w14:textId="6E8E9553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74FF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F0394E0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892ABD" w14:textId="77733BCD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C394ECD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ACA0D01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D910CE0" w14:textId="546197A2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A7D7B2" w14:textId="77777777" w:rsidR="00E85B6D" w:rsidRPr="004A5C85" w:rsidRDefault="00E85B6D" w:rsidP="00E85B6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3F030B80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0ABE46" w14:textId="72DD0BAF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85B6D" w:rsidRPr="004A5C85" w14:paraId="39987C30" w14:textId="77777777" w:rsidTr="002E3B0A">
        <w:tc>
          <w:tcPr>
            <w:tcW w:w="2250" w:type="dxa"/>
            <w:shd w:val="clear" w:color="auto" w:fill="auto"/>
          </w:tcPr>
          <w:p w14:paraId="18B29CFF" w14:textId="77777777" w:rsidR="00E85B6D" w:rsidRPr="004A5C85" w:rsidRDefault="00E85B6D" w:rsidP="00E85B6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4A5C8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A5C8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90" w:type="dxa"/>
            <w:shd w:val="clear" w:color="auto" w:fill="auto"/>
          </w:tcPr>
          <w:p w14:paraId="173D9F42" w14:textId="77777777" w:rsidR="00E85B6D" w:rsidRPr="004A5C85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13586E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34494E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FED0AE8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C82A65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0F1C71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C2D3EC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48D968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C93376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2EC8170D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D2917C0" w14:textId="77777777" w:rsidR="00E85B6D" w:rsidRPr="004A5C85" w:rsidRDefault="00E85B6D" w:rsidP="00E85B6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C810C46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DC0A602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2AD66A2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470866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4D1A300F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0B284CC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B9D3550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13288A" w14:textId="77777777" w:rsidR="00E85B6D" w:rsidRPr="004A5C85" w:rsidRDefault="00E85B6D" w:rsidP="00E85B6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2F06F958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5B6D" w:rsidRPr="004A5C85" w14:paraId="4314ADD9" w14:textId="77777777" w:rsidTr="002E3B0A">
        <w:tc>
          <w:tcPr>
            <w:tcW w:w="2250" w:type="dxa"/>
            <w:shd w:val="clear" w:color="auto" w:fill="auto"/>
          </w:tcPr>
          <w:p w14:paraId="29E10166" w14:textId="77777777" w:rsidR="00E85B6D" w:rsidRPr="004A5C85" w:rsidRDefault="00E85B6D" w:rsidP="00E85B6D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90" w:type="dxa"/>
            <w:shd w:val="clear" w:color="auto" w:fill="auto"/>
          </w:tcPr>
          <w:p w14:paraId="37FF763B" w14:textId="77777777" w:rsidR="00E85B6D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E67768B" w14:textId="77777777" w:rsidR="00E85B6D" w:rsidRPr="004A5C85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8214DC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8214DC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8214DC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720" w:type="dxa"/>
            <w:shd w:val="clear" w:color="auto" w:fill="auto"/>
          </w:tcPr>
          <w:p w14:paraId="423BACC7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66038EB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474550E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DEFD113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434C1B0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6F7331D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4709F87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FA4B62B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ED44F8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757BC485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2F07C5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F49E84F" w14:textId="43DDB7A0" w:rsidR="00E85B6D" w:rsidRPr="004A5C85" w:rsidRDefault="00F06F61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4</w:t>
            </w:r>
            <w:r w:rsidR="00E85B6D" w:rsidRPr="004A5C85">
              <w:rPr>
                <w:rFonts w:ascii="Angsana New" w:hAnsi="Angsana New"/>
                <w:szCs w:val="22"/>
                <w:lang w:bidi="th-TH"/>
              </w:rPr>
              <w:t>0.00</w:t>
            </w:r>
          </w:p>
        </w:tc>
        <w:tc>
          <w:tcPr>
            <w:tcW w:w="720" w:type="dxa"/>
            <w:shd w:val="clear" w:color="auto" w:fill="auto"/>
          </w:tcPr>
          <w:p w14:paraId="4161ED13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D0CB97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91F49F4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4F747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6F05E8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426815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9FA47A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B4A8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79A09726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D39267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A44E29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D576572" w14:textId="77777777" w:rsidR="00E85B6D" w:rsidRPr="004A5C85" w:rsidRDefault="00E85B6D" w:rsidP="00E85B6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CDB8547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94DDD8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0F746C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F21B9E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81A41B5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579745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52F5BA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A9BB3C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C80BE64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14FB1C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F259E2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16EFE8E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A28640E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A933816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CDB9D61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314F9C" w14:textId="77777777" w:rsidR="00E85B6D" w:rsidRPr="004A5C85" w:rsidRDefault="00E85B6D" w:rsidP="00E85B6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7EC7BE14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D3FE20" w14:textId="77777777" w:rsidR="00E85B6D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C8F967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85B6D" w:rsidRPr="004A5C85" w14:paraId="289ACB78" w14:textId="77777777" w:rsidTr="002E3B0A">
        <w:tc>
          <w:tcPr>
            <w:tcW w:w="2250" w:type="dxa"/>
            <w:shd w:val="clear" w:color="auto" w:fill="auto"/>
          </w:tcPr>
          <w:p w14:paraId="0B5E37F9" w14:textId="77777777" w:rsidR="00E85B6D" w:rsidRPr="004A5C85" w:rsidRDefault="00E85B6D" w:rsidP="00E85B6D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A5C8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90" w:type="dxa"/>
            <w:shd w:val="clear" w:color="auto" w:fill="auto"/>
          </w:tcPr>
          <w:p w14:paraId="389612A4" w14:textId="77777777" w:rsidR="00E85B6D" w:rsidRPr="004A5C85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>
              <w:rPr>
                <w:rFonts w:ascii="Angsana New" w:hAnsi="Angsana New"/>
                <w:szCs w:val="22"/>
                <w:lang w:bidi="th-TH"/>
              </w:rPr>
              <w:br/>
            </w:r>
            <w:r w:rsidRPr="004A5C85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720" w:type="dxa"/>
            <w:shd w:val="clear" w:color="auto" w:fill="auto"/>
          </w:tcPr>
          <w:p w14:paraId="7055E67B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77F2C6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56A95398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F8DADE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3DF138A9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178635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900" w:type="dxa"/>
            <w:shd w:val="clear" w:color="auto" w:fill="auto"/>
          </w:tcPr>
          <w:p w14:paraId="23847ECA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D00D590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720" w:type="dxa"/>
            <w:shd w:val="clear" w:color="auto" w:fill="auto"/>
          </w:tcPr>
          <w:p w14:paraId="140DC869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6FCE287A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A756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F3C356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C998D2F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59CA4733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A4492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4AC57519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42A14AE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D680D76" w14:textId="77777777" w:rsidR="00E85B6D" w:rsidRPr="004A5C85" w:rsidRDefault="00E85B6D" w:rsidP="00E85B6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BD92ED4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5E62F05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A5C85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A6888B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31D0F90A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38EEC57B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1AD926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0095C00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21B33A1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8989A33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1609A41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20A6FAD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4A5C85"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6B254D" w14:textId="77777777" w:rsidR="00E85B6D" w:rsidRPr="004A5C85" w:rsidRDefault="00E85B6D" w:rsidP="00E85B6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1A82D291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7D4C51E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85B6D" w:rsidRPr="004A5C85" w14:paraId="60E512FC" w14:textId="77777777" w:rsidTr="002E3B0A">
        <w:tc>
          <w:tcPr>
            <w:tcW w:w="2250" w:type="dxa"/>
            <w:shd w:val="clear" w:color="auto" w:fill="auto"/>
          </w:tcPr>
          <w:p w14:paraId="557C7D94" w14:textId="77777777" w:rsidR="00E85B6D" w:rsidRPr="004A5C85" w:rsidRDefault="00E85B6D" w:rsidP="00E85B6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A5C8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90" w:type="dxa"/>
            <w:shd w:val="clear" w:color="auto" w:fill="auto"/>
          </w:tcPr>
          <w:p w14:paraId="23EA7F71" w14:textId="77777777" w:rsidR="00E85B6D" w:rsidRPr="004A5C85" w:rsidRDefault="00E85B6D" w:rsidP="00E85B6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A5C85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720" w:type="dxa"/>
            <w:shd w:val="clear" w:color="auto" w:fill="auto"/>
          </w:tcPr>
          <w:p w14:paraId="7627E25F" w14:textId="77777777" w:rsidR="00E85B6D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244BEC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52818ED9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4F520D3F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A5C85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19D311BD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15C500F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5D782577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5423426" w14:textId="77777777" w:rsidR="00E85B6D" w:rsidRPr="004A5C85" w:rsidRDefault="00E85B6D" w:rsidP="00E85B6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A5C85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720" w:type="dxa"/>
            <w:shd w:val="clear" w:color="auto" w:fill="auto"/>
          </w:tcPr>
          <w:p w14:paraId="37D7818D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91DFB4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FE24B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1D9324A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46AE898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9F366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FAB6447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2B190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CD2BCE0" w14:textId="77777777" w:rsidR="00E85B6D" w:rsidRPr="004A5C85" w:rsidRDefault="00E85B6D" w:rsidP="00E85B6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BA4B5DE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E1CCFC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819007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6A7F2406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5DEF6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97429B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FE319D7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63054E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FCF3DA7" w14:textId="77777777" w:rsidR="00E85B6D" w:rsidRPr="004A5C85" w:rsidRDefault="00E85B6D" w:rsidP="00E85B6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C7D11F8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276348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18BBAA" w14:textId="77777777" w:rsidR="00E85B6D" w:rsidRPr="004A5C85" w:rsidRDefault="00E85B6D" w:rsidP="00E85B6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shd w:val="clear" w:color="auto" w:fill="auto"/>
          </w:tcPr>
          <w:p w14:paraId="56E441EC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DC1DA6C" w14:textId="77777777" w:rsidR="00E85B6D" w:rsidRPr="004A5C85" w:rsidRDefault="00E85B6D" w:rsidP="00E85B6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A5C8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DB3787F" w14:textId="63E63826" w:rsidR="003A1946" w:rsidRPr="00DD5528" w:rsidRDefault="00227594" w:rsidP="002E3B0A">
      <w:pPr>
        <w:spacing w:before="200"/>
        <w:ind w:left="86" w:right="-29" w:firstLine="454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>บริษัทย่อยทั้งหมด</w:t>
      </w:r>
      <w:r w:rsidR="00E72FB6">
        <w:rPr>
          <w:rFonts w:ascii="Angsana New" w:hAnsi="Angsana New" w:hint="cs"/>
          <w:sz w:val="30"/>
          <w:szCs w:val="30"/>
          <w:cs/>
        </w:rPr>
        <w:t>จดทะเบียนและ</w:t>
      </w:r>
      <w:r w:rsidRPr="00EF3608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14:paraId="4CDF4079" w14:textId="77777777" w:rsidR="0097238A" w:rsidRDefault="0097238A" w:rsidP="00944D01">
      <w:pPr>
        <w:framePr w:w="15195" w:wrap="auto" w:hAnchor="text" w:x="540"/>
        <w:spacing w:line="240" w:lineRule="auto"/>
        <w:rPr>
          <w:rFonts w:ascii="Angsana New" w:hAnsi="Angsana New"/>
          <w:sz w:val="30"/>
          <w:szCs w:val="30"/>
        </w:rPr>
      </w:pPr>
    </w:p>
    <w:p w14:paraId="7E069DF5" w14:textId="77777777" w:rsidR="003A1946" w:rsidRDefault="003A1946" w:rsidP="00944D01">
      <w:pPr>
        <w:framePr w:w="15195" w:wrap="auto" w:hAnchor="text" w:x="540"/>
        <w:spacing w:line="240" w:lineRule="auto"/>
        <w:rPr>
          <w:rFonts w:ascii="Angsana New" w:hAnsi="Angsana New"/>
          <w:sz w:val="30"/>
          <w:szCs w:val="30"/>
        </w:rPr>
      </w:pPr>
    </w:p>
    <w:p w14:paraId="5CA0B4BB" w14:textId="2BB947DC" w:rsidR="003A1946" w:rsidRPr="004A5C85" w:rsidRDefault="003A1946" w:rsidP="00944D01">
      <w:pPr>
        <w:framePr w:w="15195" w:wrap="auto" w:hAnchor="text" w:x="540"/>
        <w:spacing w:line="240" w:lineRule="auto"/>
        <w:rPr>
          <w:rFonts w:ascii="Angsana New" w:hAnsi="Angsana New"/>
          <w:sz w:val="30"/>
          <w:szCs w:val="30"/>
        </w:rPr>
        <w:sectPr w:rsidR="003A1946" w:rsidRPr="004A5C85" w:rsidSect="00227594">
          <w:headerReference w:type="default" r:id="rId14"/>
          <w:pgSz w:w="16834" w:h="11909" w:orient="landscape" w:code="9"/>
          <w:pgMar w:top="1152" w:right="691" w:bottom="810" w:left="1080" w:header="720" w:footer="576" w:gutter="0"/>
          <w:cols w:space="720"/>
          <w:docGrid w:linePitch="245"/>
        </w:sectPr>
      </w:pPr>
    </w:p>
    <w:p w14:paraId="5926D07F" w14:textId="77777777" w:rsidR="00344EE9" w:rsidRPr="00BB7F04" w:rsidRDefault="00344EE9" w:rsidP="00344EE9">
      <w:pPr>
        <w:autoSpaceDE w:val="0"/>
        <w:autoSpaceDN w:val="0"/>
        <w:spacing w:line="240" w:lineRule="auto"/>
        <w:ind w:left="540" w:right="9"/>
        <w:rPr>
          <w:rFonts w:ascii="Angsana New" w:hAnsi="Angsana New"/>
          <w:i/>
          <w:iCs/>
          <w:sz w:val="30"/>
          <w:szCs w:val="30"/>
        </w:rPr>
      </w:pPr>
      <w:r w:rsidRPr="00BB7F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การจำหน่ายเงินลงทุนใน</w:t>
      </w:r>
      <w:r w:rsidRPr="00BB7F04">
        <w:rPr>
          <w:rFonts w:ascii="Angsana New" w:hAnsi="Angsana New"/>
          <w:i/>
          <w:iCs/>
          <w:sz w:val="30"/>
          <w:szCs w:val="30"/>
        </w:rPr>
        <w:t> GOLD</w:t>
      </w:r>
    </w:p>
    <w:p w14:paraId="41198BE7" w14:textId="77777777" w:rsidR="00344EE9" w:rsidRPr="00BB7F04" w:rsidRDefault="00344EE9" w:rsidP="00344EE9">
      <w:pPr>
        <w:autoSpaceDE w:val="0"/>
        <w:autoSpaceDN w:val="0"/>
        <w:spacing w:line="240" w:lineRule="auto"/>
        <w:ind w:left="540" w:right="9"/>
        <w:rPr>
          <w:rFonts w:ascii="Angsana New" w:hAnsi="Angsana New"/>
          <w:sz w:val="30"/>
          <w:szCs w:val="30"/>
        </w:rPr>
      </w:pPr>
      <w:r w:rsidRPr="00BB7F04">
        <w:rPr>
          <w:rFonts w:ascii="Angsana New" w:hAnsi="Angsana New"/>
          <w:sz w:val="30"/>
          <w:szCs w:val="30"/>
        </w:rPr>
        <w:t> </w:t>
      </w:r>
    </w:p>
    <w:p w14:paraId="0C18E8C0" w14:textId="77777777" w:rsidR="00344EE9" w:rsidRPr="00BB7F04" w:rsidRDefault="00344EE9" w:rsidP="00344EE9">
      <w:pPr>
        <w:autoSpaceDE w:val="0"/>
        <w:autoSpaceDN w:val="0"/>
        <w:spacing w:line="240" w:lineRule="auto"/>
        <w:ind w:left="540" w:right="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B7F04">
        <w:rPr>
          <w:rFonts w:ascii="Angsana New" w:hAnsi="Angsana New"/>
          <w:sz w:val="30"/>
          <w:szCs w:val="30"/>
        </w:rPr>
        <w:t> 14 </w:t>
      </w:r>
      <w:r w:rsidRPr="00BB7F04">
        <w:rPr>
          <w:rFonts w:ascii="Angsana New" w:hAnsi="Angsana New" w:hint="cs"/>
          <w:sz w:val="30"/>
          <w:szCs w:val="30"/>
          <w:cs/>
        </w:rPr>
        <w:t>สิงหาคม</w:t>
      </w:r>
      <w:r w:rsidRPr="00BB7F04">
        <w:rPr>
          <w:rFonts w:ascii="Angsana New" w:hAnsi="Angsana New"/>
          <w:sz w:val="30"/>
          <w:szCs w:val="30"/>
        </w:rPr>
        <w:t> 2562 </w:t>
      </w:r>
      <w:r w:rsidRPr="00BB7F04">
        <w:rPr>
          <w:rFonts w:ascii="Angsana New" w:hAnsi="Angsana New" w:hint="cs"/>
          <w:sz w:val="30"/>
          <w:szCs w:val="30"/>
          <w:cs/>
        </w:rPr>
        <w:t>บริษัทได้จำหน่ายเงินลงทุนทั้งหมดใน</w:t>
      </w:r>
      <w:r w:rsidRPr="00BB7F04">
        <w:rPr>
          <w:rFonts w:ascii="Angsana New" w:hAnsi="Angsana New"/>
          <w:sz w:val="30"/>
          <w:szCs w:val="30"/>
        </w:rPr>
        <w:t> GOLD </w:t>
      </w:r>
      <w:r w:rsidRPr="00BB7F04">
        <w:rPr>
          <w:rFonts w:ascii="Angsana New" w:hAnsi="Angsana New" w:hint="cs"/>
          <w:sz w:val="30"/>
          <w:szCs w:val="30"/>
          <w:cs/>
        </w:rPr>
        <w:t>ซึ่งคิดเป็นร้อยละ</w:t>
      </w:r>
      <w:r w:rsidRPr="00BB7F04">
        <w:rPr>
          <w:rFonts w:ascii="Angsana New" w:hAnsi="Angsana New"/>
          <w:sz w:val="30"/>
          <w:szCs w:val="30"/>
        </w:rPr>
        <w:t> 39.28 </w:t>
      </w:r>
      <w:r w:rsidRPr="00BB7F04">
        <w:rPr>
          <w:rFonts w:ascii="Angsana New" w:hAnsi="Angsana New" w:hint="cs"/>
          <w:sz w:val="30"/>
          <w:szCs w:val="30"/>
          <w:cs/>
        </w:rPr>
        <w:t>ของหุ้นที่ออกและจำหน่ายแล้วทั้งหมดของ</w:t>
      </w:r>
      <w:r w:rsidRPr="00BB7F04">
        <w:rPr>
          <w:rFonts w:ascii="Angsana New" w:hAnsi="Angsana New"/>
          <w:sz w:val="30"/>
          <w:szCs w:val="30"/>
        </w:rPr>
        <w:t> GOLD </w:t>
      </w:r>
      <w:r w:rsidRPr="00BB7F04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BB7F04">
        <w:rPr>
          <w:rFonts w:ascii="Angsana New" w:hAnsi="Angsana New"/>
          <w:sz w:val="30"/>
          <w:szCs w:val="30"/>
        </w:rPr>
        <w:t> 7,759.05 </w:t>
      </w:r>
      <w:r w:rsidRPr="00BB7F04">
        <w:rPr>
          <w:rFonts w:ascii="Angsana New" w:hAnsi="Angsana New" w:hint="cs"/>
          <w:sz w:val="30"/>
          <w:szCs w:val="30"/>
          <w:cs/>
        </w:rPr>
        <w:t>ล้านบาท ส่งผลให้กลุ่มบริษัทสูญเสียการควบคุมในกลุ่ม</w:t>
      </w:r>
      <w:r w:rsidRPr="00BB7F04">
        <w:rPr>
          <w:rFonts w:ascii="Angsana New" w:hAnsi="Angsana New"/>
          <w:sz w:val="30"/>
          <w:szCs w:val="30"/>
        </w:rPr>
        <w:t> GOLD </w:t>
      </w:r>
      <w:r w:rsidRPr="00BB7F04">
        <w:rPr>
          <w:rFonts w:ascii="Angsana New" w:hAnsi="Angsana New" w:hint="cs"/>
          <w:sz w:val="30"/>
          <w:szCs w:val="30"/>
          <w:cs/>
        </w:rPr>
        <w:t>และตัดรายการสินทรัพย์และหนี้สินทั้งหมดของกลุ่ม</w:t>
      </w:r>
      <w:r w:rsidRPr="00BB7F04">
        <w:rPr>
          <w:rFonts w:ascii="Angsana New" w:hAnsi="Angsana New"/>
          <w:sz w:val="30"/>
          <w:szCs w:val="30"/>
        </w:rPr>
        <w:t> GOLD </w:t>
      </w:r>
      <w:r w:rsidRPr="00BB7F04">
        <w:rPr>
          <w:rFonts w:ascii="Angsana New" w:hAnsi="Angsana New" w:hint="cs"/>
          <w:sz w:val="30"/>
          <w:szCs w:val="30"/>
          <w:cs/>
        </w:rPr>
        <w:t>รวมถึงส่วนได้เสียที่ไม่มีอำนาจควบคุม</w:t>
      </w:r>
      <w:r w:rsidRPr="00BB7F04">
        <w:rPr>
          <w:rFonts w:ascii="Angsana New" w:hAnsi="Angsana New"/>
          <w:sz w:val="30"/>
          <w:szCs w:val="30"/>
        </w:rPr>
        <w:t> </w:t>
      </w:r>
      <w:r w:rsidRPr="00BB7F04">
        <w:rPr>
          <w:rFonts w:ascii="Angsana New" w:hAnsi="Angsana New"/>
          <w:sz w:val="30"/>
          <w:szCs w:val="30"/>
          <w:cs/>
        </w:rPr>
        <w:t xml:space="preserve"> </w:t>
      </w:r>
    </w:p>
    <w:p w14:paraId="19FB4F88" w14:textId="77777777" w:rsidR="00344EE9" w:rsidRDefault="00344EE9" w:rsidP="00425CC0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/>
          <w:i/>
          <w:iCs/>
          <w:sz w:val="30"/>
          <w:szCs w:val="30"/>
        </w:rPr>
      </w:pPr>
    </w:p>
    <w:p w14:paraId="1C4252B0" w14:textId="1A32628C" w:rsidR="002074CB" w:rsidRPr="00C97849" w:rsidRDefault="00C97849" w:rsidP="00425CC0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การเพิ่มทุนและการเรียกชำระทุนเพิ่ม</w:t>
      </w:r>
    </w:p>
    <w:p w14:paraId="376AF1DF" w14:textId="77777777" w:rsidR="00C97849" w:rsidRDefault="00C97849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1CCDB9E0" w14:textId="462BC83B" w:rsidR="00023490" w:rsidRDefault="00023490" w:rsidP="00023490">
      <w:pPr>
        <w:ind w:left="540" w:right="-29"/>
        <w:rPr>
          <w:rFonts w:ascii="Angsana New" w:eastAsia="Batang" w:hAnsi="Angsana New"/>
          <w:sz w:val="30"/>
          <w:szCs w:val="30"/>
        </w:rPr>
      </w:pPr>
      <w:r>
        <w:rPr>
          <w:rFonts w:ascii="Angsana New" w:eastAsia="Batang" w:hAnsi="Angsana New" w:hint="cs"/>
          <w:sz w:val="30"/>
          <w:szCs w:val="30"/>
          <w:cs/>
        </w:rPr>
        <w:t xml:space="preserve">รายการจัดตั้งและเพิ่มทุนของบริษัทย่อยทางตรงและบริษัทย่อยทางอ้อมในระหว่างงวดสามเดือนสิ้นสุดวันที่ </w:t>
      </w:r>
      <w:r>
        <w:rPr>
          <w:rFonts w:ascii="Angsana New" w:eastAsia="Batang" w:hAnsi="Angsana New"/>
          <w:sz w:val="30"/>
          <w:szCs w:val="30"/>
        </w:rPr>
        <w:t>3</w:t>
      </w:r>
      <w:r w:rsidR="00F06F61">
        <w:rPr>
          <w:rFonts w:ascii="Angsana New" w:eastAsia="Batang" w:hAnsi="Angsana New"/>
          <w:sz w:val="30"/>
          <w:szCs w:val="30"/>
        </w:rPr>
        <w:t>1</w:t>
      </w:r>
      <w:r>
        <w:rPr>
          <w:rFonts w:ascii="Angsana New" w:eastAsia="Batang" w:hAnsi="Angsana New"/>
          <w:sz w:val="30"/>
          <w:szCs w:val="30"/>
        </w:rPr>
        <w:t xml:space="preserve"> </w:t>
      </w:r>
      <w:r w:rsidR="00F06F61">
        <w:rPr>
          <w:rFonts w:ascii="Angsana New" w:eastAsia="Batang" w:hAnsi="Angsana New" w:hint="cs"/>
          <w:sz w:val="30"/>
          <w:szCs w:val="30"/>
          <w:cs/>
        </w:rPr>
        <w:t>ธันวาคม</w:t>
      </w:r>
      <w:r>
        <w:rPr>
          <w:rFonts w:ascii="Angsana New" w:eastAsia="Batang" w:hAnsi="Angsana New" w:hint="cs"/>
          <w:sz w:val="30"/>
          <w:szCs w:val="30"/>
          <w:cs/>
        </w:rPr>
        <w:t xml:space="preserve"> </w:t>
      </w:r>
      <w:r>
        <w:rPr>
          <w:rFonts w:ascii="Angsana New" w:eastAsia="Batang" w:hAnsi="Angsana New"/>
          <w:sz w:val="30"/>
          <w:szCs w:val="30"/>
        </w:rPr>
        <w:t xml:space="preserve">2562 </w:t>
      </w:r>
      <w:r>
        <w:rPr>
          <w:rFonts w:ascii="Angsana New" w:eastAsia="Batang" w:hAnsi="Angsana New" w:hint="cs"/>
          <w:sz w:val="30"/>
          <w:szCs w:val="30"/>
          <w:cs/>
        </w:rPr>
        <w:t>มีดังนี้</w:t>
      </w:r>
    </w:p>
    <w:p w14:paraId="18AD5860" w14:textId="77777777" w:rsidR="00CC3D2E" w:rsidRDefault="00CC3D2E" w:rsidP="00023490">
      <w:pPr>
        <w:ind w:left="540" w:right="-29"/>
        <w:rPr>
          <w:rFonts w:ascii="Angsana New" w:eastAsia="Batang" w:hAnsi="Angsana New"/>
          <w:sz w:val="30"/>
          <w:szCs w:val="30"/>
        </w:rPr>
      </w:pPr>
    </w:p>
    <w:tbl>
      <w:tblPr>
        <w:tblW w:w="88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63"/>
        <w:gridCol w:w="236"/>
        <w:gridCol w:w="1204"/>
      </w:tblGrid>
      <w:tr w:rsidR="00023490" w:rsidRPr="000663E5" w14:paraId="1ABF751C" w14:textId="77777777" w:rsidTr="00425CC0">
        <w:tc>
          <w:tcPr>
            <w:tcW w:w="4182" w:type="pct"/>
          </w:tcPr>
          <w:p w14:paraId="416E63F9" w14:textId="77777777" w:rsidR="00023490" w:rsidRPr="00242360" w:rsidRDefault="00023490" w:rsidP="009E4D6A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2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34" w:type="pct"/>
          </w:tcPr>
          <w:p w14:paraId="42FE2199" w14:textId="77777777" w:rsidR="00023490" w:rsidRPr="000663E5" w:rsidRDefault="00023490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2A5BB1C4" w14:textId="00779D8C" w:rsidR="00023490" w:rsidRPr="000663E5" w:rsidRDefault="00136663" w:rsidP="0013666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67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023490" w:rsidRPr="000663E5" w14:paraId="7A810948" w14:textId="77777777" w:rsidTr="00425CC0">
        <w:tc>
          <w:tcPr>
            <w:tcW w:w="4182" w:type="pct"/>
          </w:tcPr>
          <w:p w14:paraId="3DFC82E5" w14:textId="290C4143" w:rsidR="00023490" w:rsidRPr="000663E5" w:rsidRDefault="00F06F61" w:rsidP="009E4D6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06F61">
              <w:rPr>
                <w:rFonts w:ascii="Angsana New" w:hAnsi="Angsana New"/>
                <w:sz w:val="30"/>
                <w:szCs w:val="30"/>
                <w:cs/>
              </w:rPr>
              <w:t>บริษัท ไทย-ไลซาท จำกัด</w:t>
            </w:r>
          </w:p>
        </w:tc>
        <w:tc>
          <w:tcPr>
            <w:tcW w:w="134" w:type="pct"/>
          </w:tcPr>
          <w:p w14:paraId="1B366F39" w14:textId="77777777" w:rsidR="00023490" w:rsidRPr="000663E5" w:rsidRDefault="00023490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255A3FE" w14:textId="40A5CD19" w:rsidR="00023490" w:rsidRPr="00284CB4" w:rsidRDefault="00F06F61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4CB4">
              <w:rPr>
                <w:rFonts w:ascii="Angsana New" w:hAnsi="Angsana New"/>
                <w:sz w:val="30"/>
                <w:szCs w:val="30"/>
                <w:lang w:val="en-US" w:bidi="th-TH"/>
              </w:rPr>
              <w:t>172.00</w:t>
            </w:r>
          </w:p>
        </w:tc>
      </w:tr>
      <w:tr w:rsidR="00284CB4" w:rsidRPr="000663E5" w14:paraId="5EA833C7" w14:textId="77777777" w:rsidTr="00425CC0">
        <w:tc>
          <w:tcPr>
            <w:tcW w:w="4182" w:type="pct"/>
          </w:tcPr>
          <w:p w14:paraId="37C289EB" w14:textId="77777777" w:rsidR="00284CB4" w:rsidRPr="00F06F61" w:rsidRDefault="00284CB4" w:rsidP="009E4D6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3D31C14E" w14:textId="77777777" w:rsidR="00284CB4" w:rsidRPr="000663E5" w:rsidRDefault="00284CB4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8D1AB5F" w14:textId="0E565CFF" w:rsidR="00284CB4" w:rsidRPr="00402218" w:rsidRDefault="00284CB4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172.00</w:t>
            </w:r>
          </w:p>
        </w:tc>
      </w:tr>
      <w:tr w:rsidR="00AA55C6" w:rsidRPr="00AA55C6" w14:paraId="4E5A3D57" w14:textId="77777777" w:rsidTr="00425CC0">
        <w:tc>
          <w:tcPr>
            <w:tcW w:w="4182" w:type="pct"/>
          </w:tcPr>
          <w:p w14:paraId="6F01DC79" w14:textId="17EF32E1" w:rsidR="00AA55C6" w:rsidRPr="00F06F61" w:rsidRDefault="00402218" w:rsidP="009E4D6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42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บริษัทย่อยทาง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อ้อม</w:t>
            </w:r>
          </w:p>
        </w:tc>
        <w:tc>
          <w:tcPr>
            <w:tcW w:w="134" w:type="pct"/>
          </w:tcPr>
          <w:p w14:paraId="357407B7" w14:textId="77777777" w:rsidR="00AA55C6" w:rsidRPr="000663E5" w:rsidRDefault="00AA55C6" w:rsidP="00AA55C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F58D7C4" w14:textId="4E7F955D" w:rsidR="00AA55C6" w:rsidRDefault="00AA55C6" w:rsidP="00AA5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55C6" w:rsidRPr="00AA55C6" w14:paraId="2E54235E" w14:textId="77777777" w:rsidTr="00425CC0">
        <w:tc>
          <w:tcPr>
            <w:tcW w:w="4182" w:type="pct"/>
          </w:tcPr>
          <w:p w14:paraId="727D1B5E" w14:textId="5F58A029" w:rsidR="00AA55C6" w:rsidRPr="00AA55C6" w:rsidRDefault="00AA55C6" w:rsidP="00AA55C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A55C6">
              <w:rPr>
                <w:rFonts w:ascii="Angsana New" w:hAnsi="Angsana New"/>
                <w:sz w:val="30"/>
                <w:szCs w:val="30"/>
                <w:cs/>
              </w:rPr>
              <w:t>บริษัท คอนเน็กซ์ชั่น จำกัด</w:t>
            </w:r>
            <w:r w:rsidR="00271AE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" w:type="pct"/>
          </w:tcPr>
          <w:p w14:paraId="448FCC06" w14:textId="77777777" w:rsidR="00AA55C6" w:rsidRPr="000663E5" w:rsidRDefault="00AA55C6" w:rsidP="00AA55C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5B92EB27" w14:textId="397D063A" w:rsidR="00AA55C6" w:rsidRPr="00AA55C6" w:rsidRDefault="00AA55C6" w:rsidP="00AA5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5C6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AA55C6" w:rsidRPr="00AA55C6" w14:paraId="5BC81B28" w14:textId="77777777" w:rsidTr="00425CC0">
        <w:tc>
          <w:tcPr>
            <w:tcW w:w="4182" w:type="pct"/>
          </w:tcPr>
          <w:p w14:paraId="2D2425EF" w14:textId="66D9644A" w:rsidR="00AA55C6" w:rsidRPr="00F06F61" w:rsidRDefault="00AA55C6" w:rsidP="009E4D6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A55C6">
              <w:rPr>
                <w:rFonts w:ascii="Angsana New" w:hAnsi="Angsana New" w:hint="cs"/>
                <w:sz w:val="30"/>
                <w:szCs w:val="30"/>
                <w:cs/>
              </w:rPr>
              <w:t>บริษัท คอลเลคทีฟ จำกัด</w:t>
            </w:r>
            <w:r w:rsidR="00271AE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" w:type="pct"/>
          </w:tcPr>
          <w:p w14:paraId="5ED01392" w14:textId="77777777" w:rsidR="00AA55C6" w:rsidRPr="000663E5" w:rsidRDefault="00AA55C6" w:rsidP="00AA55C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6F8BA865" w14:textId="51FCF472" w:rsidR="00AA55C6" w:rsidRPr="00AA55C6" w:rsidRDefault="00AA55C6" w:rsidP="00AA5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5C6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  <w:tr w:rsidR="00AA55C6" w:rsidRPr="00AA55C6" w14:paraId="0BCB31CC" w14:textId="77777777" w:rsidTr="00425CC0">
        <w:tc>
          <w:tcPr>
            <w:tcW w:w="4182" w:type="pct"/>
          </w:tcPr>
          <w:p w14:paraId="71970027" w14:textId="77777777" w:rsidR="0087406F" w:rsidRDefault="00AA55C6" w:rsidP="003B252B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A55C6">
              <w:rPr>
                <w:rFonts w:ascii="Angsana New" w:hAnsi="Angsana New" w:hint="cs"/>
                <w:sz w:val="30"/>
                <w:szCs w:val="30"/>
                <w:cs/>
              </w:rPr>
              <w:t>บริษัท เลิศรัฐการ พร็อพเพอร์ตี้ ดีเวลล็อปเม้นท์ จำกัด</w:t>
            </w:r>
            <w:r w:rsidR="003B25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252B">
              <w:rPr>
                <w:rFonts w:ascii="Angsana New" w:hAnsi="Angsana New"/>
                <w:sz w:val="30"/>
                <w:szCs w:val="30"/>
              </w:rPr>
              <w:t>(</w:t>
            </w:r>
            <w:r w:rsidR="003B252B">
              <w:rPr>
                <w:rFonts w:ascii="Angsana New" w:hAnsi="Angsana New" w:hint="cs"/>
                <w:sz w:val="30"/>
                <w:szCs w:val="30"/>
                <w:cs/>
              </w:rPr>
              <w:t>จัดตั้งบริษัทเมื่อ</w:t>
            </w:r>
          </w:p>
          <w:p w14:paraId="1C28974D" w14:textId="6C6E052B" w:rsidR="00AA55C6" w:rsidRPr="00AA55C6" w:rsidRDefault="003B252B" w:rsidP="0087406F">
            <w:pPr>
              <w:spacing w:line="240" w:lineRule="auto"/>
              <w:ind w:left="3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34" w:type="pct"/>
          </w:tcPr>
          <w:p w14:paraId="5C411B72" w14:textId="77777777" w:rsidR="00AA55C6" w:rsidRPr="000663E5" w:rsidRDefault="00AA55C6" w:rsidP="00AA55C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2D0FD208" w14:textId="77777777" w:rsidR="007C0D7F" w:rsidRDefault="007C0D7F" w:rsidP="00AA5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8C6C047" w14:textId="7C358A84" w:rsidR="00AA55C6" w:rsidRPr="00AA55C6" w:rsidRDefault="00AA55C6" w:rsidP="00AA5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023490" w:rsidRPr="000663E5" w14:paraId="41BD0737" w14:textId="77777777" w:rsidTr="00425CC0">
        <w:tc>
          <w:tcPr>
            <w:tcW w:w="4182" w:type="pct"/>
          </w:tcPr>
          <w:p w14:paraId="310A7DF2" w14:textId="77777777" w:rsidR="00023490" w:rsidRPr="000663E5" w:rsidRDefault="00023490" w:rsidP="009E4D6A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A8E8015" w14:textId="77777777" w:rsidR="00023490" w:rsidRPr="0016587F" w:rsidRDefault="00023490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7D4974C" w14:textId="2BCE9EB6" w:rsidR="00023490" w:rsidRPr="0016587F" w:rsidRDefault="00AA55C6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4022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 w:bidi="th-TH"/>
              </w:rPr>
              <w:t>.1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fldChar w:fldCharType="end"/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8C2A20C" w14:textId="77777777" w:rsidR="00271AE1" w:rsidRPr="004A5C85" w:rsidRDefault="00271AE1" w:rsidP="00271AE1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30"/>
          <w:szCs w:val="30"/>
        </w:rPr>
      </w:pPr>
    </w:p>
    <w:p w14:paraId="2DCF5D22" w14:textId="57A2B85D" w:rsidR="00271AE1" w:rsidRPr="00E72FB6" w:rsidRDefault="00271AE1" w:rsidP="00E72FB6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  <w:r w:rsidRPr="00271AE1">
        <w:rPr>
          <w:rFonts w:ascii="Angsana New" w:hAnsi="Angsana New" w:hint="cs"/>
          <w:sz w:val="30"/>
          <w:szCs w:val="30"/>
          <w:cs/>
        </w:rPr>
        <w:tab/>
      </w:r>
      <w:r w:rsidRPr="00E72FB6">
        <w:rPr>
          <w:rFonts w:ascii="Angsana New" w:hAnsi="Angsana New" w:hint="cs"/>
          <w:i/>
          <w:iCs/>
          <w:sz w:val="30"/>
          <w:szCs w:val="30"/>
          <w:cs/>
        </w:rPr>
        <w:t xml:space="preserve">  * ถือหุ้นโดยบริษัท ยูนิเวนเจอร์ </w:t>
      </w:r>
      <w:r w:rsidR="00E72FB6" w:rsidRPr="00E72FB6">
        <w:rPr>
          <w:rFonts w:ascii="Angsana New" w:hAnsi="Angsana New" w:hint="cs"/>
          <w:i/>
          <w:iCs/>
          <w:sz w:val="30"/>
          <w:szCs w:val="30"/>
          <w:cs/>
        </w:rPr>
        <w:t xml:space="preserve">แอสเซท </w:t>
      </w:r>
      <w:r w:rsidRPr="00E72FB6">
        <w:rPr>
          <w:rFonts w:ascii="Angsana New" w:hAnsi="Angsana New" w:hint="cs"/>
          <w:i/>
          <w:iCs/>
          <w:sz w:val="30"/>
          <w:szCs w:val="30"/>
          <w:cs/>
        </w:rPr>
        <w:t>แมเนจเม้นท์ จำกัด</w:t>
      </w:r>
    </w:p>
    <w:p w14:paraId="5213D030" w14:textId="32A5BA55" w:rsidR="00BB7F04" w:rsidRPr="00E72FB6" w:rsidRDefault="00271AE1" w:rsidP="00E72FB6">
      <w:pPr>
        <w:tabs>
          <w:tab w:val="left" w:pos="450"/>
          <w:tab w:val="left" w:pos="540"/>
          <w:tab w:val="decimal" w:pos="63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  <w:r w:rsidRPr="00E72FB6">
        <w:rPr>
          <w:rFonts w:ascii="Angsana New" w:hAnsi="Angsana New"/>
          <w:i/>
          <w:iCs/>
          <w:sz w:val="30"/>
          <w:szCs w:val="30"/>
          <w:cs/>
        </w:rPr>
        <w:tab/>
      </w:r>
      <w:r w:rsidRPr="00E72FB6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  <w:r w:rsidRPr="00E72FB6">
        <w:rPr>
          <w:rFonts w:ascii="Angsana New" w:hAnsi="Angsana New"/>
          <w:i/>
          <w:iCs/>
          <w:sz w:val="30"/>
          <w:szCs w:val="30"/>
        </w:rPr>
        <w:t>**</w:t>
      </w:r>
      <w:r w:rsidRPr="00E72FB6">
        <w:rPr>
          <w:rFonts w:ascii="Angsana New" w:hAnsi="Angsana New" w:hint="cs"/>
          <w:i/>
          <w:iCs/>
          <w:sz w:val="30"/>
          <w:szCs w:val="30"/>
          <w:cs/>
        </w:rPr>
        <w:t xml:space="preserve"> ถือหุ้นโดยบริษัท เลิศรัฐการ จำกัด</w:t>
      </w:r>
    </w:p>
    <w:p w14:paraId="33F76E03" w14:textId="364446C0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745B0F89" w14:textId="646FE82A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342A7497" w14:textId="5BC79CD2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13D80792" w14:textId="61A7395D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67509001" w14:textId="18B173CC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6AB40F21" w14:textId="18B563C5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01C13CEF" w14:textId="6D4B516C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7D7F89B4" w14:textId="20D2BDB2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4FC42084" w14:textId="32205367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1D2C5C07" w14:textId="49D34891" w:rsidR="00BB7F04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4993BC37" w14:textId="77777777" w:rsidR="00BB7F04" w:rsidRPr="004A5C85" w:rsidRDefault="00BB7F04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5368C071" w14:textId="77777777" w:rsidR="005E0703" w:rsidRPr="004A5C85" w:rsidRDefault="005E0703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4AB8CDC" w14:textId="77777777" w:rsidR="0097238A" w:rsidRPr="004A5C85" w:rsidRDefault="0097238A" w:rsidP="002E1C4B">
      <w:pPr>
        <w:pStyle w:val="NoSpacing"/>
        <w:rPr>
          <w:rFonts w:ascii="Angsana New" w:hAnsi="Angsana New"/>
          <w:sz w:val="22"/>
        </w:rPr>
      </w:pPr>
    </w:p>
    <w:p w14:paraId="7447BDA5" w14:textId="77777777" w:rsidR="00105929" w:rsidRPr="004A5C85" w:rsidRDefault="00105929" w:rsidP="00105929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  <w:lang w:val="th-TH"/>
        </w:rPr>
        <w:t>รายการเปลี่ยนแปลงระหว่างงวด</w:t>
      </w:r>
      <w:r w:rsidRPr="004A5C85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4A5C85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4A5C85">
        <w:rPr>
          <w:rFonts w:ascii="Angsana New" w:hAnsi="Angsana New"/>
          <w:sz w:val="30"/>
          <w:szCs w:val="30"/>
        </w:rPr>
        <w:t xml:space="preserve"> 31 </w:t>
      </w:r>
      <w:r w:rsidRPr="004A5C85">
        <w:rPr>
          <w:rFonts w:ascii="Angsana New" w:hAnsi="Angsana New" w:hint="cs"/>
          <w:sz w:val="30"/>
          <w:szCs w:val="30"/>
          <w:cs/>
        </w:rPr>
        <w:t>ธันวาคม</w:t>
      </w:r>
      <w:r w:rsidRPr="004A5C85">
        <w:rPr>
          <w:rFonts w:ascii="Angsana New" w:hAnsi="Angsana New"/>
          <w:sz w:val="30"/>
          <w:szCs w:val="30"/>
          <w:cs/>
        </w:rPr>
        <w:t xml:space="preserve"> </w:t>
      </w:r>
      <w:r w:rsidR="00781BA7">
        <w:rPr>
          <w:rFonts w:ascii="Angsana New" w:hAnsi="Angsana New"/>
          <w:sz w:val="30"/>
          <w:szCs w:val="30"/>
        </w:rPr>
        <w:t xml:space="preserve">2562 </w:t>
      </w:r>
      <w:r w:rsidR="00781BA7">
        <w:rPr>
          <w:rFonts w:ascii="Angsana New" w:hAnsi="Angsana New"/>
          <w:sz w:val="30"/>
          <w:szCs w:val="30"/>
          <w:cs/>
        </w:rPr>
        <w:t xml:space="preserve">และ </w:t>
      </w:r>
      <w:r w:rsidR="00781BA7">
        <w:rPr>
          <w:rFonts w:ascii="Angsana New" w:hAnsi="Angsana New"/>
          <w:sz w:val="30"/>
          <w:szCs w:val="30"/>
        </w:rPr>
        <w:t>2561</w:t>
      </w:r>
      <w:r w:rsidRPr="004A5C85">
        <w:rPr>
          <w:rFonts w:ascii="Angsana New" w:hAnsi="Angsana New"/>
          <w:bCs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>มีดังนี้</w:t>
      </w:r>
    </w:p>
    <w:p w14:paraId="7F43482A" w14:textId="77777777" w:rsidR="00105929" w:rsidRPr="004A5C85" w:rsidRDefault="00105929" w:rsidP="002E1C4B">
      <w:pPr>
        <w:pStyle w:val="NoSpacing"/>
        <w:rPr>
          <w:rFonts w:ascii="Angsana New" w:hAnsi="Angsana New"/>
          <w:sz w:val="22"/>
        </w:rPr>
      </w:pPr>
    </w:p>
    <w:tbl>
      <w:tblPr>
        <w:tblW w:w="98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05"/>
        <w:gridCol w:w="360"/>
        <w:gridCol w:w="1170"/>
        <w:gridCol w:w="270"/>
        <w:gridCol w:w="1170"/>
        <w:gridCol w:w="270"/>
        <w:gridCol w:w="1170"/>
        <w:gridCol w:w="270"/>
        <w:gridCol w:w="1170"/>
      </w:tblGrid>
      <w:tr w:rsidR="00B62B62" w:rsidRPr="004A5C85" w14:paraId="1207A988" w14:textId="77777777" w:rsidTr="00273AA3">
        <w:tc>
          <w:tcPr>
            <w:tcW w:w="4005" w:type="dxa"/>
          </w:tcPr>
          <w:p w14:paraId="533482BF" w14:textId="77777777" w:rsidR="00B62B62" w:rsidRPr="004A5C85" w:rsidRDefault="00B62B62" w:rsidP="0093132F">
            <w:pPr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88AD3C" w14:textId="77777777" w:rsidR="00B62B62" w:rsidRPr="004A5C85" w:rsidRDefault="00B62B62" w:rsidP="0093132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66A9417" w14:textId="77777777" w:rsidR="00B62B62" w:rsidRPr="004A5C85" w:rsidRDefault="00B62B62" w:rsidP="0093132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C00029" w14:textId="77777777" w:rsidR="00B62B62" w:rsidRPr="004A5C85" w:rsidRDefault="00B62B62" w:rsidP="0093132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DD2FB83" w14:textId="77777777" w:rsidR="00B62B62" w:rsidRPr="004A5C85" w:rsidRDefault="00B62B62" w:rsidP="0093132F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929" w:rsidRPr="004A5C85" w14:paraId="12B8359D" w14:textId="77777777" w:rsidTr="00273AA3">
        <w:tc>
          <w:tcPr>
            <w:tcW w:w="4005" w:type="dxa"/>
          </w:tcPr>
          <w:p w14:paraId="4AFF912F" w14:textId="77777777" w:rsidR="00105929" w:rsidRPr="004A5C85" w:rsidRDefault="00105929" w:rsidP="001059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9719C8E" w14:textId="77777777" w:rsidR="00105929" w:rsidRPr="004A5C85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FBD51" w14:textId="77777777" w:rsidR="00105929" w:rsidRPr="004A5C85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35E9C12" w14:textId="77777777" w:rsidR="00105929" w:rsidRPr="004A5C85" w:rsidRDefault="00105929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661F7" w14:textId="77777777" w:rsidR="00105929" w:rsidRPr="004A5C85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17390B49" w14:textId="77777777" w:rsidR="00105929" w:rsidRPr="004A5C85" w:rsidRDefault="00105929" w:rsidP="001059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2BF19" w14:textId="77777777" w:rsidR="00105929" w:rsidRPr="004A5C85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719D1D1" w14:textId="77777777" w:rsidR="00105929" w:rsidRPr="004A5C85" w:rsidRDefault="00105929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2E718" w14:textId="77777777" w:rsidR="00105929" w:rsidRPr="004A5C85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105929" w:rsidRPr="004A5C85" w14:paraId="57F18415" w14:textId="77777777" w:rsidTr="00273AA3">
        <w:tc>
          <w:tcPr>
            <w:tcW w:w="4005" w:type="dxa"/>
          </w:tcPr>
          <w:p w14:paraId="3FED9191" w14:textId="77777777" w:rsidR="00105929" w:rsidRPr="004A5C85" w:rsidRDefault="00105929" w:rsidP="001059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7F65034" w14:textId="77777777" w:rsidR="00105929" w:rsidRPr="004A5C85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F6F9D47" w14:textId="77777777" w:rsidR="00105929" w:rsidRPr="004A5C85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5898" w:rsidRPr="004A5C85" w14:paraId="3ADD7713" w14:textId="77777777" w:rsidTr="00273AA3">
        <w:tc>
          <w:tcPr>
            <w:tcW w:w="4005" w:type="dxa"/>
          </w:tcPr>
          <w:p w14:paraId="67650AEB" w14:textId="77777777" w:rsidR="00C25898" w:rsidRPr="004A5C85" w:rsidRDefault="00C25898" w:rsidP="00C258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360" w:type="dxa"/>
          </w:tcPr>
          <w:p w14:paraId="2A60CBCA" w14:textId="77777777" w:rsidR="00C25898" w:rsidRPr="004A5C85" w:rsidRDefault="00C25898" w:rsidP="00C258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6C5DE" w14:textId="26BAD3C2" w:rsidR="00C25898" w:rsidRPr="004A5C85" w:rsidRDefault="00B74AE2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1,664.47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1CC6A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BAE2A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8,347.97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548D1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73F4F" w14:textId="4FA4A319" w:rsidR="00C25898" w:rsidRPr="004A5C85" w:rsidRDefault="0061163B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49B2F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2199E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6.27</w:t>
            </w:r>
          </w:p>
        </w:tc>
      </w:tr>
      <w:tr w:rsidR="00C25898" w:rsidRPr="004A5C85" w14:paraId="4891D3F6" w14:textId="77777777" w:rsidTr="00273AA3">
        <w:tc>
          <w:tcPr>
            <w:tcW w:w="4005" w:type="dxa"/>
          </w:tcPr>
          <w:p w14:paraId="5D2DE1FA" w14:textId="77777777" w:rsidR="00C25898" w:rsidRPr="004A5C85" w:rsidRDefault="00C25898" w:rsidP="00C258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44431800" w14:textId="77777777" w:rsidR="00C25898" w:rsidRPr="004A5C85" w:rsidRDefault="00C25898" w:rsidP="00C258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FC8C38" w14:textId="685A90EA" w:rsidR="00C25898" w:rsidRPr="004A5C85" w:rsidRDefault="00B74AE2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207A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96C3E3" w14:textId="14896DB7" w:rsidR="00C25898" w:rsidRPr="004A5C85" w:rsidRDefault="00B74AE2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58D97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5C78E" w14:textId="0480D9B4" w:rsidR="0061163B" w:rsidRPr="004A5C85" w:rsidRDefault="0061163B" w:rsidP="0061163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54310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AAAA9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5898" w:rsidRPr="004A5C85" w14:paraId="63CBE76E" w14:textId="77777777" w:rsidTr="00273AA3">
        <w:trPr>
          <w:trHeight w:val="164"/>
        </w:trPr>
        <w:tc>
          <w:tcPr>
            <w:tcW w:w="4005" w:type="dxa"/>
          </w:tcPr>
          <w:p w14:paraId="1D7D518C" w14:textId="77777777" w:rsidR="00C25898" w:rsidRPr="004A5C85" w:rsidRDefault="00C25898" w:rsidP="00C258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ระหว่างงวด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60" w:type="dxa"/>
          </w:tcPr>
          <w:p w14:paraId="6BAE2A3E" w14:textId="77777777" w:rsidR="00C25898" w:rsidRPr="004A5C85" w:rsidRDefault="00C25898" w:rsidP="00C25898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78A2E" w14:textId="7576603C" w:rsidR="00C25898" w:rsidRPr="004A5C85" w:rsidRDefault="00B74AE2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CD1B7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62C81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(10.66)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60E3B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CBE35" w14:textId="5E2C74FA" w:rsidR="00C25898" w:rsidRPr="004A5C85" w:rsidRDefault="0061163B" w:rsidP="00C2589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9C9C1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DA410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5898" w:rsidRPr="004A5C85" w14:paraId="621C356D" w14:textId="77777777" w:rsidTr="00273AA3">
        <w:trPr>
          <w:trHeight w:val="164"/>
        </w:trPr>
        <w:tc>
          <w:tcPr>
            <w:tcW w:w="4005" w:type="dxa"/>
          </w:tcPr>
          <w:p w14:paraId="207A5D46" w14:textId="77777777" w:rsidR="00C25898" w:rsidRPr="004A5C85" w:rsidRDefault="00C25898" w:rsidP="00C258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60" w:type="dxa"/>
          </w:tcPr>
          <w:p w14:paraId="11591901" w14:textId="77777777" w:rsidR="00C25898" w:rsidRPr="004A5C85" w:rsidRDefault="00C25898" w:rsidP="00C25898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F549" w14:textId="0F506719" w:rsidR="00C25898" w:rsidRPr="004A5C85" w:rsidRDefault="00B74AE2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(24.9</w:t>
            </w:r>
            <w:r w:rsidR="003B252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EB4A7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56147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(114.80)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CF3D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826F5" w14:textId="0ECD1DC0" w:rsidR="00C25898" w:rsidRPr="004A5C85" w:rsidRDefault="0061163B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B7000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49887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(0.07)</w:t>
            </w:r>
          </w:p>
        </w:tc>
      </w:tr>
      <w:tr w:rsidR="00C25898" w:rsidRPr="004A5C85" w14:paraId="3DA7465A" w14:textId="77777777" w:rsidTr="00273AA3">
        <w:trPr>
          <w:trHeight w:val="164"/>
        </w:trPr>
        <w:tc>
          <w:tcPr>
            <w:tcW w:w="4005" w:type="dxa"/>
          </w:tcPr>
          <w:p w14:paraId="6F3A9440" w14:textId="77777777" w:rsidR="00C25898" w:rsidRPr="004A5C85" w:rsidRDefault="00C25898" w:rsidP="00C258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360" w:type="dxa"/>
          </w:tcPr>
          <w:p w14:paraId="35564C8B" w14:textId="77777777" w:rsidR="00C25898" w:rsidRPr="004A5C85" w:rsidRDefault="00C25898" w:rsidP="00C25898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33C8C" w14:textId="43A68C2B" w:rsidR="00C25898" w:rsidRPr="004A5C85" w:rsidRDefault="00B74AE2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6AEB6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94C85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0.19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939F8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1CD03" w14:textId="6DFAF99B" w:rsidR="00C25898" w:rsidRPr="004A5C85" w:rsidRDefault="0061163B" w:rsidP="00C2589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2D7D6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0F0E5F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5898" w:rsidRPr="004A5C85" w14:paraId="1E6C4F0A" w14:textId="77777777" w:rsidTr="00273AA3">
        <w:tc>
          <w:tcPr>
            <w:tcW w:w="4005" w:type="dxa"/>
          </w:tcPr>
          <w:p w14:paraId="5542BD7D" w14:textId="77777777" w:rsidR="00C25898" w:rsidRPr="004A5C85" w:rsidRDefault="00C25898" w:rsidP="00C25898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7C6C5998" w14:textId="77777777" w:rsidR="00C25898" w:rsidRPr="004A5C85" w:rsidRDefault="00C25898" w:rsidP="00C258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61FB7" w14:textId="70C195EF" w:rsidR="00C25898" w:rsidRPr="004A5C85" w:rsidRDefault="00C20C03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1,639.</w:t>
            </w:r>
            <w:r w:rsidR="003B25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BA74A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DACBB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8,223.31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85C87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24B4F" w14:textId="306C2082" w:rsidR="00C25898" w:rsidRPr="004A5C85" w:rsidRDefault="0061163B" w:rsidP="00C258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5.93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FEC3E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6D87F" w14:textId="77777777" w:rsidR="00C25898" w:rsidRPr="004A5C85" w:rsidRDefault="00C25898" w:rsidP="00C2589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6.20</w:t>
            </w:r>
          </w:p>
        </w:tc>
      </w:tr>
    </w:tbl>
    <w:p w14:paraId="7457C30C" w14:textId="43A86624" w:rsidR="00041BEA" w:rsidRDefault="00041BEA">
      <w:pPr>
        <w:spacing w:line="240" w:lineRule="auto"/>
        <w:jc w:val="left"/>
        <w:rPr>
          <w:rFonts w:ascii="Angsana New" w:hAnsi="Angsana New"/>
          <w:sz w:val="30"/>
          <w:szCs w:val="30"/>
          <w:cs/>
        </w:rPr>
      </w:pPr>
    </w:p>
    <w:p w14:paraId="56B26020" w14:textId="65E2A582" w:rsidR="00281D25" w:rsidRDefault="00837A96" w:rsidP="00023490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   และที่ดินเปล่าที่ไม่มีการพัฒนา</w:t>
      </w:r>
    </w:p>
    <w:p w14:paraId="42F459B2" w14:textId="77777777" w:rsidR="00041BEA" w:rsidRPr="004A5C85" w:rsidRDefault="00041BEA" w:rsidP="00023490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30"/>
          <w:szCs w:val="30"/>
        </w:rPr>
      </w:pPr>
    </w:p>
    <w:p w14:paraId="738285EC" w14:textId="56BAA6A2" w:rsidR="004C534F" w:rsidRPr="004A5C85" w:rsidRDefault="00837A96" w:rsidP="00023490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>อาคารสำนักงานที่ให้เช่าเป็นสินทรัพย์ที่ตั้งอยู่บนสิทธิการเช่า โดยกรรมสิทธิ์จะตกเป็นสิทธิ์ของเจ้าของที่ดินตามเงื่อนไขที่ระบุไว้ในสัญญาเช่าที่แตกต่างกันในแต่ละสัญญา</w:t>
      </w:r>
      <w:r w:rsidRPr="004A5C85">
        <w:rPr>
          <w:rFonts w:ascii="Angsana New" w:hAnsi="Angsana New"/>
          <w:sz w:val="30"/>
          <w:szCs w:val="30"/>
        </w:rPr>
        <w:t xml:space="preserve"> </w:t>
      </w:r>
    </w:p>
    <w:p w14:paraId="7158B11B" w14:textId="2E635CF4" w:rsidR="00023490" w:rsidRDefault="00023490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34F1C95E" w14:textId="3AC6F4FD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7DB15F94" w14:textId="18ACB085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33FCAC9E" w14:textId="7F76FC1E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12B2F91F" w14:textId="770BD53A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1C001067" w14:textId="4981FC7C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1ABFFC50" w14:textId="523F45AE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6060FC06" w14:textId="03B16DE4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48D17308" w14:textId="2636E462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22E43B5A" w14:textId="28C5A491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41472358" w14:textId="6123CA8C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351E460F" w14:textId="6572882F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75DF7200" w14:textId="18255EAB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6CAD728D" w14:textId="77777777" w:rsidR="00BB7F04" w:rsidRDefault="00BB7F04" w:rsidP="00023490">
      <w:p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</w:p>
    <w:p w14:paraId="728F5B1B" w14:textId="77777777" w:rsidR="00067894" w:rsidRPr="004A5C85" w:rsidRDefault="00067894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Cs/>
          <w:sz w:val="30"/>
          <w:szCs w:val="30"/>
        </w:rPr>
      </w:pPr>
      <w:r w:rsidRPr="004A5C85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0A71638" w14:textId="77777777" w:rsidR="00067894" w:rsidRPr="004A5C85" w:rsidRDefault="00067894" w:rsidP="0011521F">
      <w:pPr>
        <w:spacing w:line="240" w:lineRule="auto"/>
        <w:ind w:left="547" w:right="-29"/>
        <w:rPr>
          <w:rFonts w:ascii="Angsana New" w:hAnsi="Angsana New"/>
          <w:sz w:val="22"/>
          <w:szCs w:val="22"/>
        </w:rPr>
      </w:pPr>
    </w:p>
    <w:p w14:paraId="250C1C1E" w14:textId="77777777" w:rsidR="00067894" w:rsidRPr="004A5C85" w:rsidRDefault="00067894" w:rsidP="00067894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4A5C85">
        <w:rPr>
          <w:rFonts w:ascii="Angsana New" w:hAnsi="Angsana New"/>
          <w:b/>
          <w:sz w:val="30"/>
          <w:szCs w:val="30"/>
          <w:cs/>
        </w:rPr>
        <w:t>รายการเปลี่ยนแปลงระหว่าง</w:t>
      </w:r>
      <w:r w:rsidRPr="004A5C85">
        <w:rPr>
          <w:rFonts w:ascii="Angsana New" w:hAnsi="Angsana New" w:hint="cs"/>
          <w:b/>
          <w:sz w:val="30"/>
          <w:szCs w:val="30"/>
          <w:cs/>
        </w:rPr>
        <w:t>งวดสาม</w:t>
      </w:r>
      <w:r w:rsidRPr="004A5C85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Pr="004A5C85">
        <w:rPr>
          <w:rFonts w:ascii="Angsana New" w:hAnsi="Angsana New"/>
          <w:bCs/>
          <w:sz w:val="30"/>
          <w:szCs w:val="30"/>
        </w:rPr>
        <w:t xml:space="preserve">31 </w:t>
      </w:r>
      <w:r w:rsidRPr="004A5C8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4A5C85">
        <w:rPr>
          <w:rFonts w:ascii="Angsana New" w:hAnsi="Angsana New"/>
          <w:b/>
          <w:sz w:val="30"/>
          <w:szCs w:val="30"/>
          <w:cs/>
        </w:rPr>
        <w:t xml:space="preserve"> </w:t>
      </w:r>
      <w:r w:rsidR="00781BA7">
        <w:rPr>
          <w:rFonts w:ascii="Angsana New" w:hAnsi="Angsana New"/>
          <w:bCs/>
          <w:sz w:val="30"/>
          <w:szCs w:val="30"/>
        </w:rPr>
        <w:t xml:space="preserve">2562 </w:t>
      </w:r>
      <w:r w:rsidR="00781BA7" w:rsidRPr="00023490">
        <w:rPr>
          <w:rFonts w:ascii="Angsana New" w:hAnsi="Angsana New"/>
          <w:b/>
          <w:sz w:val="30"/>
          <w:szCs w:val="30"/>
          <w:cs/>
        </w:rPr>
        <w:t>และ</w:t>
      </w:r>
      <w:r w:rsidR="00781BA7">
        <w:rPr>
          <w:rFonts w:ascii="Angsana New" w:hAnsi="Angsana New"/>
          <w:bCs/>
          <w:sz w:val="30"/>
          <w:szCs w:val="30"/>
          <w:cs/>
        </w:rPr>
        <w:t xml:space="preserve"> </w:t>
      </w:r>
      <w:r w:rsidR="00781BA7">
        <w:rPr>
          <w:rFonts w:ascii="Angsana New" w:hAnsi="Angsana New"/>
          <w:bCs/>
          <w:sz w:val="30"/>
          <w:szCs w:val="30"/>
        </w:rPr>
        <w:t>2561</w:t>
      </w:r>
      <w:r w:rsidRPr="004A5C85">
        <w:rPr>
          <w:rFonts w:ascii="Angsana New" w:hAnsi="Angsana New"/>
          <w:b/>
          <w:sz w:val="30"/>
          <w:szCs w:val="30"/>
        </w:rPr>
        <w:t xml:space="preserve"> </w:t>
      </w:r>
      <w:r w:rsidRPr="004A5C85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5C9F6019" w14:textId="77777777" w:rsidR="00067894" w:rsidRPr="004A5C85" w:rsidRDefault="00067894" w:rsidP="00067894">
      <w:pPr>
        <w:pStyle w:val="BodyText"/>
        <w:tabs>
          <w:tab w:val="left" w:pos="540"/>
        </w:tabs>
        <w:spacing w:after="0" w:line="240" w:lineRule="auto"/>
        <w:ind w:right="533"/>
        <w:rPr>
          <w:rFonts w:ascii="Angsana New" w:hAnsi="Angsana New" w:cs="Angsana New"/>
          <w:bCs/>
          <w:sz w:val="22"/>
          <w:szCs w:val="22"/>
        </w:rPr>
      </w:pPr>
      <w:r w:rsidRPr="004A5C85">
        <w:rPr>
          <w:rFonts w:ascii="Angsana New" w:hAnsi="Angsana New" w:cs="Angsana New"/>
          <w:bCs/>
          <w:sz w:val="16"/>
          <w:szCs w:val="16"/>
        </w:rPr>
        <w:tab/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449"/>
        <w:gridCol w:w="653"/>
        <w:gridCol w:w="959"/>
        <w:gridCol w:w="264"/>
        <w:gridCol w:w="974"/>
        <w:gridCol w:w="264"/>
        <w:gridCol w:w="968"/>
        <w:gridCol w:w="262"/>
        <w:gridCol w:w="956"/>
      </w:tblGrid>
      <w:tr w:rsidR="00067894" w:rsidRPr="004A5C85" w14:paraId="25B676E4" w14:textId="77777777" w:rsidTr="00675D67">
        <w:tc>
          <w:tcPr>
            <w:tcW w:w="2110" w:type="pct"/>
            <w:gridSpan w:val="2"/>
          </w:tcPr>
          <w:p w14:paraId="69368312" w14:textId="77777777" w:rsidR="00067894" w:rsidRPr="004A5C85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6" w:type="pct"/>
          </w:tcPr>
          <w:p w14:paraId="6B4F45EB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</w:tcPr>
          <w:p w14:paraId="5B3A364A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41A0B4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pct"/>
            <w:gridSpan w:val="3"/>
          </w:tcPr>
          <w:p w14:paraId="67BF01D7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4D9C" w:rsidRPr="004A5C85" w14:paraId="18B95CC0" w14:textId="77777777" w:rsidTr="00273AA3">
        <w:tc>
          <w:tcPr>
            <w:tcW w:w="1865" w:type="pct"/>
          </w:tcPr>
          <w:p w14:paraId="63FBBDE0" w14:textId="77777777" w:rsidR="00864D9C" w:rsidRPr="004A5C85" w:rsidRDefault="00864D9C" w:rsidP="00CE216B">
            <w:pPr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gridSpan w:val="2"/>
          </w:tcPr>
          <w:p w14:paraId="4BB02B4B" w14:textId="77777777" w:rsidR="00864D9C" w:rsidRPr="004A5C85" w:rsidRDefault="00864D9C" w:rsidP="00864D9C">
            <w:pPr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079ABD2" w14:textId="77777777" w:rsidR="00864D9C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16C16D62" w14:textId="77777777" w:rsidR="00864D9C" w:rsidRPr="004A5C85" w:rsidRDefault="00864D9C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58E1721" w14:textId="77777777" w:rsidR="00864D9C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14:paraId="071A0E41" w14:textId="77777777" w:rsidR="00864D9C" w:rsidRPr="004A5C85" w:rsidRDefault="00864D9C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DA18F1C" w14:textId="77777777" w:rsidR="00864D9C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</w:tcPr>
          <w:p w14:paraId="09FBE131" w14:textId="77777777" w:rsidR="00864D9C" w:rsidRPr="004A5C85" w:rsidRDefault="00864D9C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1EFADB3C" w14:textId="77777777" w:rsidR="00864D9C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67894" w:rsidRPr="004A5C85" w14:paraId="6AEDA210" w14:textId="77777777" w:rsidTr="00675D67">
        <w:tc>
          <w:tcPr>
            <w:tcW w:w="2110" w:type="pct"/>
            <w:gridSpan w:val="2"/>
          </w:tcPr>
          <w:p w14:paraId="1A27DDF6" w14:textId="77777777" w:rsidR="00067894" w:rsidRPr="004A5C85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6" w:type="pct"/>
          </w:tcPr>
          <w:p w14:paraId="067AE04A" w14:textId="77777777" w:rsidR="00067894" w:rsidRPr="004A5C85" w:rsidRDefault="00067894" w:rsidP="00CE21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4" w:type="pct"/>
            <w:gridSpan w:val="7"/>
          </w:tcPr>
          <w:p w14:paraId="32FB3A05" w14:textId="77777777" w:rsidR="00067894" w:rsidRPr="004A5C85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5898" w:rsidRPr="004A5C85" w14:paraId="6305F5DC" w14:textId="77777777" w:rsidTr="00675D67">
        <w:tc>
          <w:tcPr>
            <w:tcW w:w="2110" w:type="pct"/>
            <w:gridSpan w:val="2"/>
          </w:tcPr>
          <w:p w14:paraId="396F2E42" w14:textId="77777777" w:rsidR="00C25898" w:rsidRPr="004A5C85" w:rsidRDefault="00C25898" w:rsidP="00C2589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356" w:type="pct"/>
          </w:tcPr>
          <w:p w14:paraId="794E69EC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0427BAB" w14:textId="4419214D" w:rsidR="00C25898" w:rsidRPr="004A5C85" w:rsidRDefault="00C20C03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966.99</w:t>
            </w:r>
          </w:p>
        </w:tc>
        <w:tc>
          <w:tcPr>
            <w:tcW w:w="144" w:type="pct"/>
          </w:tcPr>
          <w:p w14:paraId="218F2F8E" w14:textId="77777777" w:rsidR="00C25898" w:rsidRPr="004A5C85" w:rsidRDefault="00C25898" w:rsidP="00C25898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D202BA9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3,380.4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637BA67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2F6CA40" w14:textId="3859C963" w:rsidR="00C25898" w:rsidRPr="004A5C85" w:rsidRDefault="0061163B" w:rsidP="00C25898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41.16</w:t>
            </w:r>
          </w:p>
        </w:tc>
        <w:tc>
          <w:tcPr>
            <w:tcW w:w="143" w:type="pct"/>
          </w:tcPr>
          <w:p w14:paraId="10B9C202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41548884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44.25</w:t>
            </w:r>
          </w:p>
        </w:tc>
      </w:tr>
      <w:tr w:rsidR="00C25898" w:rsidRPr="004A5C85" w14:paraId="32A63164" w14:textId="77777777" w:rsidTr="00675D67">
        <w:tc>
          <w:tcPr>
            <w:tcW w:w="2110" w:type="pct"/>
            <w:gridSpan w:val="2"/>
          </w:tcPr>
          <w:p w14:paraId="76B5E4D1" w14:textId="77777777" w:rsidR="00C25898" w:rsidRPr="004A5C85" w:rsidRDefault="00C25898" w:rsidP="00C2589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56" w:type="pct"/>
          </w:tcPr>
          <w:p w14:paraId="3B181558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5F7AEB5" w14:textId="0F776484" w:rsidR="00C25898" w:rsidRPr="004A5C85" w:rsidRDefault="00C20C03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9.44</w:t>
            </w:r>
          </w:p>
        </w:tc>
        <w:tc>
          <w:tcPr>
            <w:tcW w:w="144" w:type="pct"/>
          </w:tcPr>
          <w:p w14:paraId="29F61226" w14:textId="77777777" w:rsidR="00C25898" w:rsidRPr="004A5C85" w:rsidRDefault="00C25898" w:rsidP="00C25898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22FEB7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61.97</w:t>
            </w:r>
          </w:p>
        </w:tc>
        <w:tc>
          <w:tcPr>
            <w:tcW w:w="144" w:type="pct"/>
          </w:tcPr>
          <w:p w14:paraId="39929430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74BC9E2" w14:textId="578CD6C6" w:rsidR="00C25898" w:rsidRPr="004A5C85" w:rsidRDefault="0061163B" w:rsidP="00C25898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  <w:r w:rsidR="003B25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18CB1C7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4D8CEE7E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2.63</w:t>
            </w:r>
          </w:p>
        </w:tc>
      </w:tr>
      <w:tr w:rsidR="00C25898" w:rsidRPr="004A5C85" w14:paraId="030C6513" w14:textId="77777777" w:rsidTr="00675D67">
        <w:tc>
          <w:tcPr>
            <w:tcW w:w="2110" w:type="pct"/>
            <w:gridSpan w:val="2"/>
          </w:tcPr>
          <w:p w14:paraId="2CC18619" w14:textId="751B1947" w:rsidR="00C25898" w:rsidRPr="004A5C85" w:rsidRDefault="00C25898" w:rsidP="00C25898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="00BB7F04">
              <w:rPr>
                <w:rFonts w:ascii="Angsana New" w:hAnsi="Angsana New"/>
                <w:sz w:val="30"/>
                <w:szCs w:val="30"/>
              </w:rPr>
              <w:t>-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มูลค่าสุทธ</w:t>
            </w:r>
            <w:r w:rsidR="00675D67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56" w:type="pct"/>
          </w:tcPr>
          <w:p w14:paraId="17422C79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0B0EB0E" w14:textId="0245BEC6" w:rsidR="00C20C03" w:rsidRPr="004A5C85" w:rsidRDefault="00C20C03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4" w:type="pct"/>
          </w:tcPr>
          <w:p w14:paraId="7E3674C3" w14:textId="77777777" w:rsidR="00C25898" w:rsidRPr="004A5C85" w:rsidRDefault="00C25898" w:rsidP="00C25898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7B03031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  <w:r w:rsidRPr="004A5C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D358B62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6A3128A8" w14:textId="135A458A" w:rsidR="00C25898" w:rsidRPr="004A5C85" w:rsidRDefault="0061163B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F1B11C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25247795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5898" w:rsidRPr="004A5C85" w14:paraId="0CFC0BA2" w14:textId="77777777" w:rsidTr="00675D67">
        <w:tc>
          <w:tcPr>
            <w:tcW w:w="2110" w:type="pct"/>
            <w:gridSpan w:val="2"/>
          </w:tcPr>
          <w:p w14:paraId="0D8E4A7E" w14:textId="77777777" w:rsidR="00C25898" w:rsidRPr="004A5C85" w:rsidRDefault="00C25898" w:rsidP="00C2589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26CC8D48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054D4E8" w14:textId="26924BDF" w:rsidR="00C25898" w:rsidRPr="004A5C85" w:rsidRDefault="00C20C03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(4.07)</w:t>
            </w:r>
          </w:p>
        </w:tc>
        <w:tc>
          <w:tcPr>
            <w:tcW w:w="144" w:type="pct"/>
          </w:tcPr>
          <w:p w14:paraId="21788247" w14:textId="77777777" w:rsidR="00C25898" w:rsidRPr="004A5C85" w:rsidRDefault="00C25898" w:rsidP="00C25898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72AA7E6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144" w:type="pct"/>
          </w:tcPr>
          <w:p w14:paraId="2A77EEAF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60C7807" w14:textId="4AC650A3" w:rsidR="00C25898" w:rsidRPr="004A5C85" w:rsidRDefault="0061163B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 w:rsidR="00A1174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765972F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4F65BC77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(0.06)</w:t>
            </w:r>
          </w:p>
        </w:tc>
      </w:tr>
      <w:tr w:rsidR="00C25898" w:rsidRPr="004A5C85" w14:paraId="2267F1BC" w14:textId="77777777" w:rsidTr="00675D67">
        <w:tc>
          <w:tcPr>
            <w:tcW w:w="2110" w:type="pct"/>
            <w:gridSpan w:val="2"/>
          </w:tcPr>
          <w:p w14:paraId="3C56F6A1" w14:textId="77777777" w:rsidR="00C25898" w:rsidRPr="004A5C85" w:rsidRDefault="00C25898" w:rsidP="00C2589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56" w:type="pct"/>
          </w:tcPr>
          <w:p w14:paraId="6F4061D7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3F66FC4" w14:textId="22D33A4E" w:rsidR="00C25898" w:rsidRPr="004A5C85" w:rsidRDefault="00C20C03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(23.67)</w:t>
            </w:r>
          </w:p>
        </w:tc>
        <w:tc>
          <w:tcPr>
            <w:tcW w:w="144" w:type="pct"/>
          </w:tcPr>
          <w:p w14:paraId="702A7303" w14:textId="77777777" w:rsidR="00C25898" w:rsidRPr="004A5C85" w:rsidRDefault="00C25898" w:rsidP="00C25898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78B3EDD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(50.15)</w:t>
            </w:r>
          </w:p>
        </w:tc>
        <w:tc>
          <w:tcPr>
            <w:tcW w:w="144" w:type="pct"/>
          </w:tcPr>
          <w:p w14:paraId="23F77908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67EAEC17" w14:textId="0AD2DC67" w:rsidR="00C25898" w:rsidRPr="004A5C85" w:rsidRDefault="0061163B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174C">
              <w:rPr>
                <w:rFonts w:ascii="Angsana New" w:hAnsi="Angsana New"/>
                <w:sz w:val="30"/>
                <w:szCs w:val="30"/>
              </w:rPr>
              <w:t>2.23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A70136F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78A6646F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(2.18)</w:t>
            </w:r>
          </w:p>
        </w:tc>
      </w:tr>
      <w:tr w:rsidR="00C25898" w:rsidRPr="004A5C85" w14:paraId="6077194A" w14:textId="77777777" w:rsidTr="00675D67">
        <w:tc>
          <w:tcPr>
            <w:tcW w:w="2110" w:type="pct"/>
            <w:gridSpan w:val="2"/>
          </w:tcPr>
          <w:p w14:paraId="08B17312" w14:textId="7D8BE544" w:rsidR="00C25898" w:rsidRPr="004A5C85" w:rsidRDefault="00C25898" w:rsidP="00C2589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C20C03">
              <w:rPr>
                <w:rFonts w:ascii="Angsana New" w:hAnsi="Angsana New" w:hint="cs"/>
                <w:sz w:val="30"/>
                <w:szCs w:val="30"/>
                <w:cs/>
              </w:rPr>
              <w:t>เข้า</w:t>
            </w:r>
            <w:r w:rsidR="003B252B"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="00C20C0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="003B252B" w:rsidRPr="004A5C85">
              <w:rPr>
                <w:rFonts w:ascii="Angsana New" w:hAnsi="Angsana New"/>
                <w:sz w:val="30"/>
                <w:szCs w:val="30"/>
                <w:cs/>
              </w:rPr>
              <w:t>ไปที่</w:t>
            </w:r>
            <w:r w:rsidR="00C20C03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20C0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56" w:type="pct"/>
            <w:vAlign w:val="bottom"/>
          </w:tcPr>
          <w:p w14:paraId="1A982EBE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B45E126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DB5C80" w14:textId="77777777" w:rsidR="00C25898" w:rsidRPr="004A5C85" w:rsidRDefault="00C25898" w:rsidP="00C25898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787157" w14:textId="4234283A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A10474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B34948E" w14:textId="22DAE29B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33F131" w14:textId="77777777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2B8A3F7" w14:textId="34EDD396" w:rsidR="00C25898" w:rsidRPr="004A5C85" w:rsidRDefault="00C25898" w:rsidP="00C25898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03" w:rsidRPr="004A5C85" w14:paraId="18FBB128" w14:textId="77777777" w:rsidTr="00675D67">
        <w:tc>
          <w:tcPr>
            <w:tcW w:w="2110" w:type="pct"/>
            <w:gridSpan w:val="2"/>
          </w:tcPr>
          <w:p w14:paraId="795B8840" w14:textId="2C7EF4B9" w:rsidR="00C20C03" w:rsidRPr="004A5C85" w:rsidRDefault="00C20C03" w:rsidP="00C20C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56" w:type="pct"/>
            <w:vAlign w:val="bottom"/>
          </w:tcPr>
          <w:p w14:paraId="4786F317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F288C4E" w14:textId="3DB7426D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0.71</w:t>
            </w:r>
          </w:p>
        </w:tc>
        <w:tc>
          <w:tcPr>
            <w:tcW w:w="144" w:type="pct"/>
          </w:tcPr>
          <w:p w14:paraId="719B42BB" w14:textId="77777777" w:rsidR="00C20C03" w:rsidRPr="004A5C85" w:rsidRDefault="00C20C03" w:rsidP="00C20C03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C5BFB30" w14:textId="22A40950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C05900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31231284" w14:textId="6BA304B6" w:rsidR="00C20C03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8A30AA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3579B403" w14:textId="67F8BD04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C03" w:rsidRPr="004A5C85" w14:paraId="2D893440" w14:textId="77777777" w:rsidTr="00675D67">
        <w:tc>
          <w:tcPr>
            <w:tcW w:w="2110" w:type="pct"/>
            <w:gridSpan w:val="2"/>
          </w:tcPr>
          <w:p w14:paraId="645FA556" w14:textId="459ABE91" w:rsidR="00C20C03" w:rsidRPr="004A5C85" w:rsidRDefault="00C20C03" w:rsidP="00C20C03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โครงการอสังหาริมทรัพย์ระหว่างการพัฒนา</w:t>
            </w:r>
          </w:p>
        </w:tc>
        <w:tc>
          <w:tcPr>
            <w:tcW w:w="356" w:type="pct"/>
            <w:vAlign w:val="bottom"/>
          </w:tcPr>
          <w:p w14:paraId="4456B01B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CAEC9CF" w14:textId="69869079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(0.30)</w:t>
            </w:r>
          </w:p>
        </w:tc>
        <w:tc>
          <w:tcPr>
            <w:tcW w:w="144" w:type="pct"/>
          </w:tcPr>
          <w:p w14:paraId="6880E768" w14:textId="77777777" w:rsidR="00C20C03" w:rsidRPr="004A5C85" w:rsidRDefault="00C20C03" w:rsidP="00C20C03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43A7F7C" w14:textId="7C5BDFBB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3997CE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138198EC" w14:textId="38C52531" w:rsidR="00C20C03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DD45C77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06EC2D0E" w14:textId="4C7828E1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C03" w:rsidRPr="004A5C85" w14:paraId="77269A8E" w14:textId="77777777" w:rsidTr="00675D67">
        <w:tc>
          <w:tcPr>
            <w:tcW w:w="2110" w:type="pct"/>
            <w:gridSpan w:val="2"/>
          </w:tcPr>
          <w:p w14:paraId="4624B68A" w14:textId="300985CC" w:rsidR="00C20C03" w:rsidRPr="004A5C85" w:rsidRDefault="00C20C03" w:rsidP="00C20C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</w:t>
            </w:r>
          </w:p>
        </w:tc>
        <w:tc>
          <w:tcPr>
            <w:tcW w:w="356" w:type="pct"/>
            <w:vAlign w:val="bottom"/>
          </w:tcPr>
          <w:p w14:paraId="097B9CD6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63C62E8" w14:textId="05B62DCC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AB3BB8" w14:textId="77777777" w:rsidR="00C20C03" w:rsidRPr="004A5C85" w:rsidRDefault="00C20C03" w:rsidP="00C20C03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51EC8BB" w14:textId="3907989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(0.77)</w:t>
            </w:r>
          </w:p>
        </w:tc>
        <w:tc>
          <w:tcPr>
            <w:tcW w:w="144" w:type="pct"/>
          </w:tcPr>
          <w:p w14:paraId="09075AF8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A3995EF" w14:textId="7375BC82" w:rsidR="00C20C03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39FAB9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1543949" w14:textId="06CDB766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C03" w:rsidRPr="004A5C85" w14:paraId="3A415FAE" w14:textId="77777777" w:rsidTr="00675D67">
        <w:tc>
          <w:tcPr>
            <w:tcW w:w="2110" w:type="pct"/>
            <w:gridSpan w:val="2"/>
          </w:tcPr>
          <w:p w14:paraId="54120E90" w14:textId="77777777" w:rsidR="00C20C03" w:rsidRPr="004A5C85" w:rsidRDefault="00C20C03" w:rsidP="00C20C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6" w:type="pct"/>
          </w:tcPr>
          <w:p w14:paraId="53C58C9E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CB06F39" w14:textId="25B16CB4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949.09</w:t>
            </w:r>
          </w:p>
        </w:tc>
        <w:tc>
          <w:tcPr>
            <w:tcW w:w="144" w:type="pct"/>
          </w:tcPr>
          <w:p w14:paraId="77A7D823" w14:textId="77777777" w:rsidR="00C20C03" w:rsidRPr="004A5C85" w:rsidRDefault="00C20C03" w:rsidP="00C20C03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D1BAF45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3,391.41</w:t>
            </w:r>
          </w:p>
        </w:tc>
        <w:tc>
          <w:tcPr>
            <w:tcW w:w="144" w:type="pct"/>
          </w:tcPr>
          <w:p w14:paraId="2A1FF450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6EC597C" w14:textId="2C14C0EB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39.0</w:t>
            </w:r>
            <w:r w:rsidR="003B25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431BB45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2EA1C03" w14:textId="77777777" w:rsidR="00C20C03" w:rsidRPr="004A5C85" w:rsidRDefault="00C20C03" w:rsidP="00C20C03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44.64</w:t>
            </w:r>
          </w:p>
        </w:tc>
      </w:tr>
    </w:tbl>
    <w:p w14:paraId="79005FB6" w14:textId="77777777" w:rsidR="007E302E" w:rsidRPr="004A5C85" w:rsidRDefault="007E302E" w:rsidP="007E302E">
      <w:pPr>
        <w:pStyle w:val="NoSpacing"/>
        <w:rPr>
          <w:rFonts w:ascii="Angsana New" w:hAnsi="Angsana New"/>
          <w:sz w:val="22"/>
        </w:rPr>
      </w:pPr>
    </w:p>
    <w:p w14:paraId="1E64D097" w14:textId="77777777" w:rsidR="00C323F9" w:rsidRPr="004A5C85" w:rsidRDefault="00C323F9" w:rsidP="00C323F9">
      <w:pPr>
        <w:spacing w:line="240" w:lineRule="auto"/>
        <w:ind w:left="547" w:right="-29"/>
        <w:rPr>
          <w:rFonts w:ascii="Angsana New" w:hAnsi="Angsana New"/>
          <w:i/>
          <w:iCs/>
          <w:sz w:val="30"/>
          <w:szCs w:val="30"/>
          <w:cs/>
        </w:rPr>
      </w:pPr>
      <w:r w:rsidRPr="004A5C85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</w:t>
      </w:r>
      <w:r w:rsidRPr="004A5C85">
        <w:rPr>
          <w:rFonts w:ascii="Angsana New" w:hAnsi="Angsana New"/>
          <w:i/>
          <w:iCs/>
          <w:sz w:val="30"/>
          <w:szCs w:val="30"/>
          <w:cs/>
        </w:rPr>
        <w:t>ประกัน</w:t>
      </w:r>
    </w:p>
    <w:p w14:paraId="1CA2F3EB" w14:textId="77777777" w:rsidR="007E302E" w:rsidRPr="004A5C85" w:rsidRDefault="007E302E" w:rsidP="007E302E">
      <w:pPr>
        <w:pStyle w:val="NoSpacing"/>
        <w:rPr>
          <w:rFonts w:ascii="Angsana New" w:hAnsi="Angsana New"/>
          <w:sz w:val="22"/>
        </w:rPr>
      </w:pPr>
    </w:p>
    <w:p w14:paraId="327447A7" w14:textId="7023AEE2" w:rsidR="003B79CF" w:rsidRPr="004A5C85" w:rsidRDefault="003B79CF" w:rsidP="00AA7431">
      <w:pPr>
        <w:ind w:left="540" w:right="-247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บริษัทย่อยได้นำที่ดินพร้อมสิ่งปลูกสร้างส่วนใหญ่</w:t>
      </w:r>
      <w:r w:rsidR="00704273">
        <w:rPr>
          <w:rFonts w:ascii="Angsana New" w:hAnsi="Angsana New" w:hint="cs"/>
          <w:sz w:val="30"/>
          <w:szCs w:val="30"/>
          <w:cs/>
        </w:rPr>
        <w:t>และสิ่งปลูกสร้างที่จะมีในภายหน้า</w:t>
      </w:r>
      <w:r w:rsidRPr="004A5C85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</w:t>
      </w:r>
      <w:r w:rsidR="009A75D9" w:rsidRPr="004A5C85">
        <w:rPr>
          <w:rFonts w:ascii="Angsana New" w:hAnsi="Angsana New"/>
          <w:sz w:val="30"/>
          <w:szCs w:val="30"/>
          <w:cs/>
        </w:rPr>
        <w:t>เงินเบิกเกินบัญชีธนาคารและ</w:t>
      </w:r>
      <w:r w:rsidRPr="004A5C85">
        <w:rPr>
          <w:rFonts w:ascii="Angsana New" w:hAnsi="Angsana New"/>
          <w:sz w:val="30"/>
          <w:szCs w:val="30"/>
          <w:cs/>
        </w:rPr>
        <w:t>เงินกู้ยืมจากสถาบันการเงินของบริษัทย่อย</w:t>
      </w:r>
    </w:p>
    <w:p w14:paraId="31ED9DDF" w14:textId="77777777" w:rsidR="007E302E" w:rsidRPr="004A5C85" w:rsidRDefault="007E302E" w:rsidP="007E302E">
      <w:pPr>
        <w:pStyle w:val="NoSpacing"/>
        <w:rPr>
          <w:rFonts w:ascii="Angsana New" w:hAnsi="Angsana New"/>
          <w:sz w:val="22"/>
        </w:rPr>
      </w:pPr>
    </w:p>
    <w:p w14:paraId="03CE4371" w14:textId="77777777" w:rsidR="003B14EA" w:rsidRPr="004A5C85" w:rsidRDefault="004C534F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A0AB3" w:rsidRPr="004A5C85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สิทธิการเช่า</w:t>
      </w:r>
    </w:p>
    <w:p w14:paraId="1AFDE7D9" w14:textId="77777777" w:rsidR="007E302E" w:rsidRPr="004A5C85" w:rsidRDefault="007E302E" w:rsidP="007E302E">
      <w:pPr>
        <w:pStyle w:val="NoSpacing"/>
        <w:rPr>
          <w:rFonts w:ascii="Angsana New" w:hAnsi="Angsana New"/>
          <w:sz w:val="22"/>
        </w:rPr>
      </w:pPr>
    </w:p>
    <w:p w14:paraId="689EE50B" w14:textId="06BAB8BA" w:rsidR="00F63386" w:rsidRPr="00562097" w:rsidRDefault="00B626C3" w:rsidP="00136663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="00B87EFA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มีสิทธิการเช่า</w:t>
      </w:r>
      <w:r w:rsidR="00F63386" w:rsidRPr="00562097">
        <w:rPr>
          <w:rFonts w:ascii="Angsana New" w:hAnsi="Angsana New"/>
          <w:spacing w:val="-2"/>
          <w:sz w:val="30"/>
          <w:szCs w:val="30"/>
          <w:cs/>
        </w:rPr>
        <w:t>ดังรายละเอียดต่อไปนี้</w:t>
      </w:r>
    </w:p>
    <w:p w14:paraId="32C5B81B" w14:textId="77777777" w:rsidR="00F63386" w:rsidRPr="00562097" w:rsidRDefault="00F63386" w:rsidP="00F63386">
      <w:pPr>
        <w:pStyle w:val="NoSpacing"/>
        <w:rPr>
          <w:rFonts w:ascii="Angsana New" w:hAnsi="Angsana New"/>
          <w:sz w:val="22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148"/>
        <w:gridCol w:w="2243"/>
        <w:gridCol w:w="1258"/>
        <w:gridCol w:w="2416"/>
      </w:tblGrid>
      <w:tr w:rsidR="00F63386" w:rsidRPr="00562097" w14:paraId="02712D0D" w14:textId="77777777" w:rsidTr="00136663">
        <w:tc>
          <w:tcPr>
            <w:tcW w:w="3148" w:type="dxa"/>
          </w:tcPr>
          <w:p w14:paraId="6634A6DE" w14:textId="77777777" w:rsidR="00F63386" w:rsidRPr="00562097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43" w:type="dxa"/>
          </w:tcPr>
          <w:p w14:paraId="0CF2824C" w14:textId="77777777" w:rsidR="00F63386" w:rsidRPr="00562097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258" w:type="dxa"/>
          </w:tcPr>
          <w:p w14:paraId="4E7D4373" w14:textId="77777777" w:rsidR="00F63386" w:rsidRPr="00562097" w:rsidRDefault="00F63386" w:rsidP="00DC30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416" w:type="dxa"/>
          </w:tcPr>
          <w:p w14:paraId="36916234" w14:textId="77777777" w:rsidR="00F63386" w:rsidRPr="00562097" w:rsidRDefault="00F63386" w:rsidP="00DC30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วันที่มีผลบังคับตามสัญญา</w:t>
            </w:r>
          </w:p>
        </w:tc>
      </w:tr>
      <w:tr w:rsidR="00F63386" w:rsidRPr="00562097" w14:paraId="6889AAA3" w14:textId="77777777" w:rsidTr="00136663">
        <w:tc>
          <w:tcPr>
            <w:tcW w:w="3148" w:type="dxa"/>
          </w:tcPr>
          <w:p w14:paraId="4AD9FC20" w14:textId="3A1C957F" w:rsidR="00F63386" w:rsidRPr="00562097" w:rsidRDefault="00F63386" w:rsidP="00136663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  <w:cs/>
              </w:rPr>
              <w:t>โครงการปาร์ค เวนเชอร์ อีโคเพล็กซ์</w:t>
            </w:r>
          </w:p>
        </w:tc>
        <w:tc>
          <w:tcPr>
            <w:tcW w:w="2243" w:type="dxa"/>
          </w:tcPr>
          <w:p w14:paraId="27AA3E81" w14:textId="14F2B5C4" w:rsidR="00F63386" w:rsidRPr="00562097" w:rsidRDefault="00F63386" w:rsidP="00F633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  <w:cs/>
              </w:rPr>
              <w:t>บุคคลธรรมดา</w:t>
            </w:r>
          </w:p>
        </w:tc>
        <w:tc>
          <w:tcPr>
            <w:tcW w:w="1258" w:type="dxa"/>
          </w:tcPr>
          <w:p w14:paraId="492CB467" w14:textId="6546CC24" w:rsidR="00F63386" w:rsidRPr="00562097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</w:rPr>
              <w:t>30</w:t>
            </w:r>
            <w:r w:rsidRPr="00562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16" w:type="dxa"/>
          </w:tcPr>
          <w:p w14:paraId="5311AF94" w14:textId="2461AD98" w:rsidR="00F63386" w:rsidRPr="00562097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  <w:cs/>
              </w:rPr>
              <w:t xml:space="preserve">6 กันยายน </w:t>
            </w:r>
            <w:r w:rsidRPr="00562097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</w:tr>
      <w:tr w:rsidR="00F63386" w:rsidRPr="00562097" w14:paraId="68C0B26F" w14:textId="77777777" w:rsidTr="00136663">
        <w:tc>
          <w:tcPr>
            <w:tcW w:w="3148" w:type="dxa"/>
          </w:tcPr>
          <w:p w14:paraId="0464224F" w14:textId="00422F48" w:rsidR="00F63386" w:rsidRPr="00562097" w:rsidRDefault="00F63386" w:rsidP="00136663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sz w:val="30"/>
                <w:szCs w:val="30"/>
                <w:cs/>
              </w:rPr>
              <w:t>โครงการสิริอพาร์ทเม้นท์</w:t>
            </w:r>
          </w:p>
        </w:tc>
        <w:tc>
          <w:tcPr>
            <w:tcW w:w="2243" w:type="dxa"/>
          </w:tcPr>
          <w:p w14:paraId="55326405" w14:textId="1163E2D6" w:rsidR="00F63386" w:rsidRPr="00562097" w:rsidRDefault="00F63386" w:rsidP="00F633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  <w:cs/>
              </w:rPr>
              <w:t>บุคคลธรรมดา</w:t>
            </w:r>
          </w:p>
        </w:tc>
        <w:tc>
          <w:tcPr>
            <w:tcW w:w="1258" w:type="dxa"/>
          </w:tcPr>
          <w:p w14:paraId="0933ED36" w14:textId="2685C4E0" w:rsidR="00F63386" w:rsidRPr="00562097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</w:rPr>
              <w:t>5</w:t>
            </w:r>
            <w:r w:rsidRPr="005620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16" w:type="dxa"/>
          </w:tcPr>
          <w:p w14:paraId="281FD87B" w14:textId="1B6F3414" w:rsidR="00F63386" w:rsidRPr="00562097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097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Pr="005620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7919C91E" w14:textId="6D4581A0" w:rsidR="00F63386" w:rsidRDefault="00F63386" w:rsidP="00136663">
      <w:pPr>
        <w:tabs>
          <w:tab w:val="left" w:pos="547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</w:p>
    <w:p w14:paraId="19B4203D" w14:textId="43ADAEDA" w:rsidR="00353EE2" w:rsidRPr="004A5C85" w:rsidRDefault="00067894" w:rsidP="00067894">
      <w:pPr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4A5C85">
        <w:rPr>
          <w:rFonts w:ascii="Angsana New" w:hAnsi="Angsana New"/>
          <w:b/>
          <w:sz w:val="30"/>
          <w:szCs w:val="30"/>
          <w:cs/>
        </w:rPr>
        <w:t>รายการ</w:t>
      </w:r>
      <w:r w:rsidRPr="004A5C85">
        <w:rPr>
          <w:rFonts w:ascii="Angsana New" w:hAnsi="Angsana New"/>
          <w:spacing w:val="-2"/>
          <w:sz w:val="30"/>
          <w:szCs w:val="30"/>
          <w:cs/>
        </w:rPr>
        <w:t>เปลี่ยนแปลง</w:t>
      </w:r>
      <w:r w:rsidRPr="004A5C85">
        <w:rPr>
          <w:rFonts w:ascii="Angsana New" w:hAnsi="Angsana New"/>
          <w:b/>
          <w:sz w:val="30"/>
          <w:szCs w:val="30"/>
          <w:cs/>
        </w:rPr>
        <w:t>ระหว่างงวด</w:t>
      </w:r>
      <w:r w:rsidRPr="004A5C85">
        <w:rPr>
          <w:rFonts w:ascii="Angsana New" w:hAnsi="Angsana New" w:hint="cs"/>
          <w:b/>
          <w:sz w:val="30"/>
          <w:szCs w:val="30"/>
          <w:cs/>
        </w:rPr>
        <w:t>สาม</w:t>
      </w:r>
      <w:r w:rsidRPr="004A5C85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Pr="004A5C85">
        <w:rPr>
          <w:rFonts w:ascii="Angsana New" w:hAnsi="Angsana New"/>
          <w:bCs/>
          <w:sz w:val="30"/>
          <w:szCs w:val="30"/>
          <w:cs/>
        </w:rPr>
        <w:t xml:space="preserve"> </w:t>
      </w:r>
      <w:r w:rsidRPr="004A5C85">
        <w:rPr>
          <w:rFonts w:ascii="Angsana New" w:hAnsi="Angsana New"/>
          <w:bCs/>
          <w:sz w:val="30"/>
          <w:szCs w:val="30"/>
        </w:rPr>
        <w:t xml:space="preserve">31 </w:t>
      </w:r>
      <w:r w:rsidRPr="004A5C8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4A5C85">
        <w:rPr>
          <w:rFonts w:ascii="Angsana New" w:hAnsi="Angsana New"/>
          <w:b/>
          <w:sz w:val="30"/>
          <w:szCs w:val="30"/>
          <w:cs/>
        </w:rPr>
        <w:t xml:space="preserve"> </w:t>
      </w:r>
      <w:r w:rsidR="00C20C03">
        <w:rPr>
          <w:rFonts w:ascii="Angsana New" w:hAnsi="Angsana New"/>
          <w:bCs/>
          <w:sz w:val="30"/>
          <w:szCs w:val="30"/>
        </w:rPr>
        <w:t>2562</w:t>
      </w:r>
      <w:r w:rsidR="00781BA7">
        <w:rPr>
          <w:rFonts w:ascii="Angsana New" w:hAnsi="Angsana New"/>
          <w:bCs/>
          <w:sz w:val="30"/>
          <w:szCs w:val="30"/>
        </w:rPr>
        <w:t xml:space="preserve"> </w:t>
      </w:r>
      <w:r w:rsidR="00781BA7" w:rsidRPr="00023490">
        <w:rPr>
          <w:rFonts w:ascii="Angsana New" w:hAnsi="Angsana New"/>
          <w:b/>
          <w:sz w:val="30"/>
          <w:szCs w:val="30"/>
          <w:cs/>
        </w:rPr>
        <w:t>และ</w:t>
      </w:r>
      <w:r w:rsidR="00781BA7">
        <w:rPr>
          <w:rFonts w:ascii="Angsana New" w:hAnsi="Angsana New"/>
          <w:bCs/>
          <w:sz w:val="30"/>
          <w:szCs w:val="30"/>
          <w:cs/>
        </w:rPr>
        <w:t xml:space="preserve"> </w:t>
      </w:r>
      <w:r w:rsidR="00C20C03">
        <w:rPr>
          <w:rFonts w:ascii="Angsana New" w:hAnsi="Angsana New"/>
          <w:bCs/>
          <w:sz w:val="30"/>
          <w:szCs w:val="30"/>
        </w:rPr>
        <w:t>2561</w:t>
      </w:r>
      <w:r w:rsidRPr="004A5C85">
        <w:rPr>
          <w:rFonts w:ascii="Angsana New" w:hAnsi="Angsana New"/>
          <w:bCs/>
          <w:sz w:val="30"/>
          <w:szCs w:val="30"/>
        </w:rPr>
        <w:t xml:space="preserve"> </w:t>
      </w:r>
      <w:r w:rsidRPr="004A5C85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E4584AD" w14:textId="77777777" w:rsidR="00067894" w:rsidRPr="004A5C85" w:rsidRDefault="00067894" w:rsidP="00067894">
      <w:pPr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17"/>
        <w:gridCol w:w="25"/>
        <w:gridCol w:w="1021"/>
        <w:gridCol w:w="274"/>
        <w:gridCol w:w="983"/>
        <w:gridCol w:w="272"/>
        <w:gridCol w:w="911"/>
        <w:gridCol w:w="242"/>
        <w:gridCol w:w="28"/>
        <w:gridCol w:w="977"/>
      </w:tblGrid>
      <w:tr w:rsidR="00067894" w:rsidRPr="004A5C85" w14:paraId="5599D06D" w14:textId="77777777" w:rsidTr="00273AA3">
        <w:trPr>
          <w:tblHeader/>
        </w:trPr>
        <w:tc>
          <w:tcPr>
            <w:tcW w:w="2381" w:type="pct"/>
          </w:tcPr>
          <w:p w14:paraId="3BFFA362" w14:textId="77777777" w:rsidR="00067894" w:rsidRPr="004A5C85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28" w:type="pct"/>
            <w:gridSpan w:val="2"/>
          </w:tcPr>
          <w:p w14:paraId="592BCBD4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pct"/>
            <w:gridSpan w:val="3"/>
          </w:tcPr>
          <w:p w14:paraId="00376D12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5FF1FA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pct"/>
            <w:gridSpan w:val="4"/>
          </w:tcPr>
          <w:p w14:paraId="20D2E4A2" w14:textId="77777777" w:rsidR="00067894" w:rsidRPr="004A5C85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7894" w:rsidRPr="004A5C85" w14:paraId="0FF8F169" w14:textId="77777777" w:rsidTr="00273AA3">
        <w:trPr>
          <w:tblHeader/>
        </w:trPr>
        <w:tc>
          <w:tcPr>
            <w:tcW w:w="2496" w:type="pct"/>
            <w:gridSpan w:val="2"/>
          </w:tcPr>
          <w:p w14:paraId="08DDBA92" w14:textId="77777777" w:rsidR="00067894" w:rsidRPr="004A5C85" w:rsidRDefault="00067894" w:rsidP="00CE216B">
            <w:pPr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" w:type="pct"/>
            <w:gridSpan w:val="2"/>
          </w:tcPr>
          <w:p w14:paraId="3D4B25C4" w14:textId="77777777" w:rsidR="00067894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14:paraId="06F4A8EC" w14:textId="77777777" w:rsidR="00067894" w:rsidRPr="004A5C85" w:rsidRDefault="00067894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3011B9B" w14:textId="77777777" w:rsidR="00067894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14:paraId="0C8CFA27" w14:textId="77777777" w:rsidR="00067894" w:rsidRPr="004A5C85" w:rsidRDefault="00067894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176572ED" w14:textId="77777777" w:rsidR="00067894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14:paraId="29F6AFE3" w14:textId="77777777" w:rsidR="00067894" w:rsidRPr="004A5C85" w:rsidRDefault="00067894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77C65D5F" w14:textId="77777777" w:rsidR="00067894" w:rsidRPr="004A5C85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67894" w:rsidRPr="004A5C85" w14:paraId="120A9D1B" w14:textId="77777777" w:rsidTr="00273AA3">
        <w:trPr>
          <w:tblHeader/>
        </w:trPr>
        <w:tc>
          <w:tcPr>
            <w:tcW w:w="2381" w:type="pct"/>
          </w:tcPr>
          <w:p w14:paraId="5C521233" w14:textId="77777777" w:rsidR="00067894" w:rsidRPr="004A5C85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53910C30" w14:textId="77777777" w:rsidR="00067894" w:rsidRPr="004A5C85" w:rsidRDefault="00067894" w:rsidP="00CE21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91" w:type="pct"/>
            <w:gridSpan w:val="8"/>
          </w:tcPr>
          <w:p w14:paraId="7E8D6939" w14:textId="77777777" w:rsidR="00067894" w:rsidRPr="004A5C85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163B" w:rsidRPr="004A5C85" w14:paraId="0257FB73" w14:textId="77777777" w:rsidTr="00273AA3">
        <w:tc>
          <w:tcPr>
            <w:tcW w:w="2381" w:type="pct"/>
          </w:tcPr>
          <w:p w14:paraId="3C39CFC7" w14:textId="77777777" w:rsidR="0061163B" w:rsidRPr="004A5C85" w:rsidRDefault="0061163B" w:rsidP="0061163B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28" w:type="pct"/>
            <w:gridSpan w:val="2"/>
          </w:tcPr>
          <w:p w14:paraId="10E4DD43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7091042" w14:textId="3DCB3870" w:rsidR="0061163B" w:rsidRPr="004A5C85" w:rsidRDefault="005E6437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177.48</w:t>
            </w:r>
          </w:p>
        </w:tc>
        <w:tc>
          <w:tcPr>
            <w:tcW w:w="145" w:type="pct"/>
          </w:tcPr>
          <w:p w14:paraId="71C1814D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78A5232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1,283.71</w:t>
            </w:r>
          </w:p>
        </w:tc>
        <w:tc>
          <w:tcPr>
            <w:tcW w:w="144" w:type="pct"/>
          </w:tcPr>
          <w:p w14:paraId="00801F4F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E3DD6B1" w14:textId="2058D388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35621899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F5671CA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6119DB17" w14:textId="77777777" w:rsidTr="00273AA3">
        <w:tc>
          <w:tcPr>
            <w:tcW w:w="2381" w:type="pct"/>
          </w:tcPr>
          <w:p w14:paraId="04560C93" w14:textId="77777777" w:rsidR="0061163B" w:rsidRPr="004A5C85" w:rsidRDefault="0061163B" w:rsidP="0061163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28" w:type="pct"/>
            <w:gridSpan w:val="2"/>
          </w:tcPr>
          <w:p w14:paraId="742D13CE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05DC3B6" w14:textId="62BA21D6" w:rsidR="0061163B" w:rsidRPr="004A5C85" w:rsidRDefault="005E6437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(11.99)</w:t>
            </w:r>
          </w:p>
        </w:tc>
        <w:tc>
          <w:tcPr>
            <w:tcW w:w="145" w:type="pct"/>
          </w:tcPr>
          <w:p w14:paraId="2829C774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5D578AB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(24.56)</w:t>
            </w:r>
          </w:p>
        </w:tc>
        <w:tc>
          <w:tcPr>
            <w:tcW w:w="144" w:type="pct"/>
          </w:tcPr>
          <w:p w14:paraId="498323F1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706BD00" w14:textId="0AB7BD4F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688D8AC7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911F612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0D6B925F" w14:textId="77777777" w:rsidTr="00273AA3">
        <w:tc>
          <w:tcPr>
            <w:tcW w:w="2381" w:type="pct"/>
          </w:tcPr>
          <w:p w14:paraId="37F6F74B" w14:textId="77777777" w:rsidR="0061163B" w:rsidRPr="004A5C85" w:rsidRDefault="0061163B" w:rsidP="0061163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128" w:type="pct"/>
            <w:gridSpan w:val="2"/>
          </w:tcPr>
          <w:p w14:paraId="1879CE57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3EDAE22" w14:textId="19B0F240" w:rsidR="0061163B" w:rsidRPr="004A5C85" w:rsidRDefault="005E6437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3E0F9E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7E9DBE5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(1.91)</w:t>
            </w:r>
          </w:p>
        </w:tc>
        <w:tc>
          <w:tcPr>
            <w:tcW w:w="144" w:type="pct"/>
          </w:tcPr>
          <w:p w14:paraId="31A59C36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9668A0D" w14:textId="45E63C51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2DCAE4AC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BB36D0E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69993991" w14:textId="77777777" w:rsidTr="00273AA3">
        <w:tc>
          <w:tcPr>
            <w:tcW w:w="2381" w:type="pct"/>
          </w:tcPr>
          <w:p w14:paraId="72DB09A5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14:paraId="580DF58D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A9210BE" w14:textId="01F0A2CD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165.49</w:t>
            </w:r>
          </w:p>
        </w:tc>
        <w:tc>
          <w:tcPr>
            <w:tcW w:w="145" w:type="pct"/>
          </w:tcPr>
          <w:p w14:paraId="40991FCA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D656F42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1,257.24</w:t>
            </w:r>
          </w:p>
        </w:tc>
        <w:tc>
          <w:tcPr>
            <w:tcW w:w="144" w:type="pct"/>
          </w:tcPr>
          <w:p w14:paraId="476A1FE0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4D55B99A" w14:textId="2CA4C73E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6CBE31FE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790D070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1163B" w:rsidRPr="004A5C85" w14:paraId="59FEABB7" w14:textId="77777777" w:rsidTr="00273AA3">
        <w:tc>
          <w:tcPr>
            <w:tcW w:w="2381" w:type="pct"/>
          </w:tcPr>
          <w:p w14:paraId="36426A8F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2CFEC598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4EF234C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29F49A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55997131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9835F2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</w:tcPr>
          <w:p w14:paraId="3C5A7A41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610D47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7EB3FD05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1163B" w:rsidRPr="004A5C85" w14:paraId="1592ADA9" w14:textId="77777777" w:rsidTr="00273AA3">
        <w:tc>
          <w:tcPr>
            <w:tcW w:w="2381" w:type="pct"/>
          </w:tcPr>
          <w:p w14:paraId="1A0E71E9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128" w:type="pct"/>
            <w:gridSpan w:val="2"/>
          </w:tcPr>
          <w:p w14:paraId="3734B6BC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C5321E2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47E845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</w:tcPr>
          <w:p w14:paraId="0DA65AA3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1EFE233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2AC5A734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BAC4636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14:paraId="1B0E7B0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1163B" w:rsidRPr="004A5C85" w14:paraId="36BB3C06" w14:textId="77777777" w:rsidTr="00273AA3">
        <w:tc>
          <w:tcPr>
            <w:tcW w:w="2381" w:type="pct"/>
          </w:tcPr>
          <w:p w14:paraId="371CF85F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ตุลาคม</w:t>
            </w:r>
          </w:p>
        </w:tc>
        <w:tc>
          <w:tcPr>
            <w:tcW w:w="128" w:type="pct"/>
            <w:gridSpan w:val="2"/>
          </w:tcPr>
          <w:p w14:paraId="6D713564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2B1A3836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B4543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</w:tcPr>
          <w:p w14:paraId="07CCE66C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B070DC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DE6878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FEA3D8E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68483F8F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163B" w:rsidRPr="004A5C85" w14:paraId="75410D68" w14:textId="77777777" w:rsidTr="00273AA3">
        <w:tc>
          <w:tcPr>
            <w:tcW w:w="2381" w:type="pct"/>
          </w:tcPr>
          <w:p w14:paraId="47FA7B4F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  สิทธิการเช่า</w:t>
            </w:r>
          </w:p>
        </w:tc>
        <w:tc>
          <w:tcPr>
            <w:tcW w:w="128" w:type="pct"/>
            <w:gridSpan w:val="2"/>
          </w:tcPr>
          <w:p w14:paraId="6F596A53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450F02E" w14:textId="278F2FA6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177.48</w:t>
            </w:r>
          </w:p>
        </w:tc>
        <w:tc>
          <w:tcPr>
            <w:tcW w:w="145" w:type="pct"/>
          </w:tcPr>
          <w:p w14:paraId="401B02A2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740C63C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1,287.59</w:t>
            </w:r>
          </w:p>
        </w:tc>
        <w:tc>
          <w:tcPr>
            <w:tcW w:w="144" w:type="pct"/>
          </w:tcPr>
          <w:p w14:paraId="3B01CD47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F2D02B2" w14:textId="487C6ADE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0CCD41B5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95E6477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72C1FE52" w14:textId="77777777" w:rsidTr="00273AA3">
        <w:tc>
          <w:tcPr>
            <w:tcW w:w="2381" w:type="pct"/>
          </w:tcPr>
          <w:p w14:paraId="5BAC495D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128" w:type="pct"/>
            <w:gridSpan w:val="2"/>
          </w:tcPr>
          <w:p w14:paraId="7B8754EA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1D196F0" w14:textId="3B23B4A5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982777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82ED57F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(3.88)</w:t>
            </w:r>
          </w:p>
        </w:tc>
        <w:tc>
          <w:tcPr>
            <w:tcW w:w="144" w:type="pct"/>
          </w:tcPr>
          <w:p w14:paraId="17C15E1A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7043D3AC" w14:textId="681C9C3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751C7194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F3E43F5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2E6383DF" w14:textId="77777777" w:rsidTr="00273AA3">
        <w:tc>
          <w:tcPr>
            <w:tcW w:w="2381" w:type="pct"/>
          </w:tcPr>
          <w:p w14:paraId="17467458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04EA24D2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5933F64" w14:textId="61B7AE5A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177.48</w:t>
            </w:r>
          </w:p>
        </w:tc>
        <w:tc>
          <w:tcPr>
            <w:tcW w:w="145" w:type="pct"/>
          </w:tcPr>
          <w:p w14:paraId="1CF3B486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C614050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1,283.71</w:t>
            </w:r>
          </w:p>
        </w:tc>
        <w:tc>
          <w:tcPr>
            <w:tcW w:w="144" w:type="pct"/>
          </w:tcPr>
          <w:p w14:paraId="49ED096A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258F04DF" w14:textId="2CA1D474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7ABA9EEC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46FC19D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1163B" w:rsidRPr="004A5C85" w14:paraId="7445AC67" w14:textId="77777777" w:rsidTr="00273AA3">
        <w:tc>
          <w:tcPr>
            <w:tcW w:w="2381" w:type="pct"/>
          </w:tcPr>
          <w:p w14:paraId="3AC6C1B4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7601D900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3FEEC132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5768018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6E1CE5E4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AC5F7A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</w:tcPr>
          <w:p w14:paraId="20D7AAB5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CBC9E00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3B061AFA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163B" w:rsidRPr="004A5C85" w14:paraId="49758054" w14:textId="77777777" w:rsidTr="00273AA3">
        <w:tc>
          <w:tcPr>
            <w:tcW w:w="2381" w:type="pct"/>
          </w:tcPr>
          <w:p w14:paraId="2FF3E57A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14:paraId="3AB74F1D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2562E48D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E6C6F8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</w:tcPr>
          <w:p w14:paraId="796BF873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E27443F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0371F11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53ACEC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7C1B96CF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163B" w:rsidRPr="004A5C85" w14:paraId="30374CC8" w14:textId="77777777" w:rsidTr="00273AA3">
        <w:tc>
          <w:tcPr>
            <w:tcW w:w="2381" w:type="pct"/>
          </w:tcPr>
          <w:p w14:paraId="3BC8FD8B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  สิทธิการเช่า</w:t>
            </w:r>
          </w:p>
        </w:tc>
        <w:tc>
          <w:tcPr>
            <w:tcW w:w="128" w:type="pct"/>
            <w:gridSpan w:val="2"/>
          </w:tcPr>
          <w:p w14:paraId="28B38DF9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B5A4015" w14:textId="6DDE471F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165.49</w:t>
            </w:r>
          </w:p>
        </w:tc>
        <w:tc>
          <w:tcPr>
            <w:tcW w:w="145" w:type="pct"/>
          </w:tcPr>
          <w:p w14:paraId="20592911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78936F0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1,261.10</w:t>
            </w:r>
          </w:p>
        </w:tc>
        <w:tc>
          <w:tcPr>
            <w:tcW w:w="144" w:type="pct"/>
          </w:tcPr>
          <w:p w14:paraId="060D4CCA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7478C51" w14:textId="57604440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1EDEDC57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B7B212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7577A088" w14:textId="77777777" w:rsidTr="00273AA3">
        <w:tc>
          <w:tcPr>
            <w:tcW w:w="2381" w:type="pct"/>
          </w:tcPr>
          <w:p w14:paraId="5489723E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128" w:type="pct"/>
            <w:gridSpan w:val="2"/>
          </w:tcPr>
          <w:p w14:paraId="37F08958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1D1C020" w14:textId="035B6DB2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C44639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32C6ADD5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</w:rPr>
              <w:t>(3.86)</w:t>
            </w:r>
          </w:p>
        </w:tc>
        <w:tc>
          <w:tcPr>
            <w:tcW w:w="144" w:type="pct"/>
          </w:tcPr>
          <w:p w14:paraId="0B0795E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3D0E8A5F" w14:textId="23272A7C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71DF34FA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1B004C30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163B" w:rsidRPr="004A5C85" w14:paraId="699A0167" w14:textId="77777777" w:rsidTr="00273AA3">
        <w:tc>
          <w:tcPr>
            <w:tcW w:w="2381" w:type="pct"/>
          </w:tcPr>
          <w:p w14:paraId="09566C1C" w14:textId="77777777" w:rsidR="0061163B" w:rsidRPr="004A5C85" w:rsidRDefault="0061163B" w:rsidP="0061163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537E1476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6E3C5BD" w14:textId="53C173F7" w:rsidR="0061163B" w:rsidRPr="004A5C85" w:rsidRDefault="005E6437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165.49</w:t>
            </w:r>
          </w:p>
        </w:tc>
        <w:tc>
          <w:tcPr>
            <w:tcW w:w="145" w:type="pct"/>
          </w:tcPr>
          <w:p w14:paraId="0B25B975" w14:textId="77777777" w:rsidR="0061163B" w:rsidRPr="004A5C85" w:rsidRDefault="0061163B" w:rsidP="0061163B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148702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1,257.24</w:t>
            </w:r>
          </w:p>
        </w:tc>
        <w:tc>
          <w:tcPr>
            <w:tcW w:w="144" w:type="pct"/>
          </w:tcPr>
          <w:p w14:paraId="13038048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85D0428" w14:textId="3095ABB8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73751645" w14:textId="77777777" w:rsidR="0061163B" w:rsidRPr="004A5C85" w:rsidRDefault="0061163B" w:rsidP="0061163B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DE4478E" w14:textId="77777777" w:rsidR="0061163B" w:rsidRPr="004A5C85" w:rsidRDefault="0061163B" w:rsidP="0061163B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7EDE0BE" w14:textId="77777777" w:rsidR="00023490" w:rsidRDefault="00023490" w:rsidP="00BF32A7">
      <w:pPr>
        <w:pStyle w:val="block"/>
        <w:tabs>
          <w:tab w:val="left" w:pos="486"/>
        </w:tabs>
        <w:spacing w:after="0" w:line="240" w:lineRule="auto"/>
        <w:ind w:left="22"/>
        <w:jc w:val="both"/>
        <w:rPr>
          <w:rFonts w:ascii="Angsana New" w:hAnsi="Angsana New" w:cs="Angsana New"/>
          <w:szCs w:val="22"/>
          <w:lang w:val="en-US" w:bidi="th-TH"/>
        </w:rPr>
      </w:pPr>
    </w:p>
    <w:p w14:paraId="0C49636E" w14:textId="77777777" w:rsidR="00023490" w:rsidRPr="004A5C85" w:rsidRDefault="00023490" w:rsidP="00BF32A7">
      <w:pPr>
        <w:pStyle w:val="block"/>
        <w:tabs>
          <w:tab w:val="left" w:pos="486"/>
        </w:tabs>
        <w:spacing w:after="0" w:line="240" w:lineRule="auto"/>
        <w:ind w:left="22"/>
        <w:jc w:val="both"/>
        <w:rPr>
          <w:rFonts w:ascii="Angsana New" w:hAnsi="Angsana New" w:cs="Angsana New"/>
          <w:szCs w:val="22"/>
          <w:lang w:val="en-US" w:bidi="th-TH"/>
        </w:rPr>
      </w:pPr>
    </w:p>
    <w:p w14:paraId="7678362C" w14:textId="77777777" w:rsidR="004559FA" w:rsidRPr="004A5C85" w:rsidRDefault="003C0B4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24D9C" w:rsidRPr="004A5C85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7CC32431" w14:textId="77777777" w:rsidR="00E36CC4" w:rsidRPr="004A5C85" w:rsidRDefault="00E36CC4" w:rsidP="00E36CC4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620"/>
        <w:gridCol w:w="270"/>
        <w:gridCol w:w="1530"/>
      </w:tblGrid>
      <w:tr w:rsidR="005E418B" w:rsidRPr="004A5C85" w14:paraId="7EE45707" w14:textId="77777777" w:rsidTr="00FD670F">
        <w:tc>
          <w:tcPr>
            <w:tcW w:w="1350" w:type="dxa"/>
          </w:tcPr>
          <w:p w14:paraId="65506435" w14:textId="77777777" w:rsidR="005E418B" w:rsidRPr="004A5C85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1418F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DCF1E7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38F46C" w14:textId="77777777" w:rsidR="005E418B" w:rsidRPr="004A5C85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D05B458" w14:textId="44E35E94" w:rsidR="005E418B" w:rsidRPr="004A5C85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="00FD670F">
              <w:rPr>
                <w:rFonts w:ascii="Angsana New" w:hAnsi="Angsana New"/>
                <w:bCs/>
                <w:sz w:val="30"/>
                <w:szCs w:val="30"/>
              </w:rPr>
              <w:t xml:space="preserve"> / </w:t>
            </w:r>
            <w:r w:rsidR="00FD670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18B" w:rsidRPr="004A5C85" w14:paraId="3E2A1961" w14:textId="77777777" w:rsidTr="00FD670F">
        <w:tc>
          <w:tcPr>
            <w:tcW w:w="1350" w:type="dxa"/>
          </w:tcPr>
          <w:p w14:paraId="18EB9730" w14:textId="77777777" w:rsidR="005E418B" w:rsidRPr="004A5C85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3D8CB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</w:t>
            </w:r>
          </w:p>
        </w:tc>
        <w:tc>
          <w:tcPr>
            <w:tcW w:w="1800" w:type="dxa"/>
          </w:tcPr>
          <w:p w14:paraId="11709ABF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27ED514D" w14:textId="77777777" w:rsidR="005E418B" w:rsidRPr="004A5C85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620" w:type="dxa"/>
          </w:tcPr>
          <w:p w14:paraId="5654CE7D" w14:textId="77777777" w:rsidR="005E418B" w:rsidRPr="004A5C85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A5C8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E82713F" w14:textId="77777777" w:rsidR="005E418B" w:rsidRPr="004A5C85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3F3D94" w14:textId="77777777" w:rsidR="005E418B" w:rsidRPr="004A5C85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4A5C8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5E418B" w:rsidRPr="004A5C85" w14:paraId="12611B7D" w14:textId="77777777" w:rsidTr="00FD670F">
        <w:tc>
          <w:tcPr>
            <w:tcW w:w="1350" w:type="dxa"/>
          </w:tcPr>
          <w:p w14:paraId="701C6412" w14:textId="77777777" w:rsidR="005E418B" w:rsidRPr="004A5C85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37EB79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800" w:type="dxa"/>
          </w:tcPr>
          <w:p w14:paraId="585127D8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00" w:type="dxa"/>
          </w:tcPr>
          <w:p w14:paraId="3C726DB9" w14:textId="77777777" w:rsidR="005E418B" w:rsidRPr="004A5C85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ชำระ</w:t>
            </w:r>
          </w:p>
        </w:tc>
        <w:tc>
          <w:tcPr>
            <w:tcW w:w="1620" w:type="dxa"/>
          </w:tcPr>
          <w:p w14:paraId="0CE82D66" w14:textId="77777777" w:rsidR="005E418B" w:rsidRPr="00711E7A" w:rsidRDefault="00711E7A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11E7A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22257B4" w14:textId="77777777" w:rsidR="005E418B" w:rsidRPr="00711E7A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8B7054" w14:textId="77777777" w:rsidR="005E418B" w:rsidRPr="00711E7A" w:rsidRDefault="00711E7A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11E7A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5E418B" w:rsidRPr="004A5C85" w14:paraId="749B5717" w14:textId="77777777" w:rsidTr="00FD670F">
        <w:tc>
          <w:tcPr>
            <w:tcW w:w="1350" w:type="dxa"/>
          </w:tcPr>
          <w:p w14:paraId="32683D23" w14:textId="77777777" w:rsidR="005E418B" w:rsidRPr="004A5C85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E406E" w14:textId="77777777" w:rsidR="005E418B" w:rsidRPr="004A5C85" w:rsidRDefault="005E418B" w:rsidP="00E72FB6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FA9833" w14:textId="77777777" w:rsidR="005E418B" w:rsidRPr="004A5C85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DA702" w14:textId="77777777" w:rsidR="005E418B" w:rsidRPr="004A5C85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BECC054" w14:textId="77777777" w:rsidR="005E418B" w:rsidRPr="004A5C85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1E7A" w:rsidRPr="004A5C85" w14:paraId="5E0FAEA7" w14:textId="77777777" w:rsidTr="00FD670F">
        <w:tc>
          <w:tcPr>
            <w:tcW w:w="1350" w:type="dxa"/>
          </w:tcPr>
          <w:p w14:paraId="01FE01DD" w14:textId="77777777" w:rsidR="00711E7A" w:rsidRPr="004A5C85" w:rsidRDefault="00711E7A" w:rsidP="00711E7A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ครั้งที่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1/2560</w:t>
            </w:r>
          </w:p>
        </w:tc>
        <w:tc>
          <w:tcPr>
            <w:tcW w:w="1260" w:type="dxa"/>
          </w:tcPr>
          <w:p w14:paraId="089A3715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3.</w:t>
            </w:r>
            <w:r w:rsidR="004857D1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1800" w:type="dxa"/>
          </w:tcPr>
          <w:p w14:paraId="1F3FD229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15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พฤษภาคม</w:t>
            </w: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800" w:type="dxa"/>
          </w:tcPr>
          <w:p w14:paraId="6E6E3BD6" w14:textId="77777777" w:rsidR="00711E7A" w:rsidRPr="004A5C85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15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พฤษภาคม</w:t>
            </w: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5FA603E" w14:textId="5A1EB616" w:rsidR="00711E7A" w:rsidRPr="004A5C85" w:rsidRDefault="0061163B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2,000.00</w:t>
            </w:r>
          </w:p>
        </w:tc>
        <w:tc>
          <w:tcPr>
            <w:tcW w:w="270" w:type="dxa"/>
          </w:tcPr>
          <w:p w14:paraId="414ADE26" w14:textId="77777777" w:rsidR="00711E7A" w:rsidRPr="004A5C85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393769" w14:textId="77777777" w:rsidR="00711E7A" w:rsidRPr="004A5C85" w:rsidRDefault="00711E7A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2,000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.00</w:t>
            </w:r>
          </w:p>
        </w:tc>
      </w:tr>
      <w:tr w:rsidR="00711E7A" w:rsidRPr="004A5C85" w14:paraId="1E8E7784" w14:textId="77777777" w:rsidTr="00FD670F">
        <w:tc>
          <w:tcPr>
            <w:tcW w:w="1350" w:type="dxa"/>
            <w:shd w:val="clear" w:color="auto" w:fill="auto"/>
          </w:tcPr>
          <w:p w14:paraId="1AAC3215" w14:textId="77777777" w:rsidR="00711E7A" w:rsidRPr="004A5C85" w:rsidRDefault="00711E7A" w:rsidP="00711E7A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ครั้งที่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1/2561</w:t>
            </w:r>
          </w:p>
        </w:tc>
        <w:tc>
          <w:tcPr>
            <w:tcW w:w="1260" w:type="dxa"/>
            <w:shd w:val="clear" w:color="auto" w:fill="auto"/>
          </w:tcPr>
          <w:p w14:paraId="5B0A1B4E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3.</w:t>
            </w:r>
            <w:r w:rsidR="004857D1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1800" w:type="dxa"/>
            <w:shd w:val="clear" w:color="auto" w:fill="auto"/>
          </w:tcPr>
          <w:p w14:paraId="2DC66AB6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2FF886C2" w14:textId="77777777" w:rsidR="00711E7A" w:rsidRPr="004A5C85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มิถุนายน </w:t>
            </w:r>
            <w:r w:rsidRPr="004A5C85">
              <w:rPr>
                <w:rFonts w:ascii="Angsana New" w:hAnsi="Angsana New" w:hint="cs"/>
                <w:b/>
                <w:sz w:val="31"/>
                <w:szCs w:val="31"/>
                <w:cs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C56949E" w14:textId="55CC4468" w:rsidR="00711E7A" w:rsidRPr="004A5C85" w:rsidRDefault="0061163B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1,000.00</w:t>
            </w:r>
          </w:p>
        </w:tc>
        <w:tc>
          <w:tcPr>
            <w:tcW w:w="270" w:type="dxa"/>
            <w:shd w:val="clear" w:color="auto" w:fill="auto"/>
          </w:tcPr>
          <w:p w14:paraId="509070ED" w14:textId="77777777" w:rsidR="00711E7A" w:rsidRPr="004A5C85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4913EE" w14:textId="77777777" w:rsidR="00711E7A" w:rsidRPr="004A5C85" w:rsidRDefault="00711E7A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1,000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.00</w:t>
            </w:r>
          </w:p>
        </w:tc>
      </w:tr>
      <w:tr w:rsidR="00711E7A" w:rsidRPr="004A5C85" w14:paraId="1536D831" w14:textId="77777777" w:rsidTr="00FD670F">
        <w:tc>
          <w:tcPr>
            <w:tcW w:w="2610" w:type="dxa"/>
            <w:gridSpan w:val="2"/>
            <w:shd w:val="clear" w:color="auto" w:fill="auto"/>
          </w:tcPr>
          <w:p w14:paraId="5A8BC590" w14:textId="77777777" w:rsidR="00711E7A" w:rsidRPr="004A5C85" w:rsidRDefault="00711E7A" w:rsidP="00711E7A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รวมหุ้นกู้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ราคาตามมูลค่า</w:t>
            </w:r>
          </w:p>
        </w:tc>
        <w:tc>
          <w:tcPr>
            <w:tcW w:w="1800" w:type="dxa"/>
            <w:shd w:val="clear" w:color="auto" w:fill="auto"/>
          </w:tcPr>
          <w:p w14:paraId="3F271182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8D78D27" w14:textId="77777777" w:rsidR="00711E7A" w:rsidRPr="004A5C85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4F04B5" w14:textId="1F3288CF" w:rsidR="00711E7A" w:rsidRPr="004A5C85" w:rsidRDefault="0061163B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3,000.00</w:t>
            </w:r>
          </w:p>
        </w:tc>
        <w:tc>
          <w:tcPr>
            <w:tcW w:w="270" w:type="dxa"/>
          </w:tcPr>
          <w:p w14:paraId="5274710A" w14:textId="77777777" w:rsidR="00711E7A" w:rsidRPr="004A5C85" w:rsidRDefault="00711E7A" w:rsidP="00711E7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216BF1" w14:textId="77777777" w:rsidR="00711E7A" w:rsidRPr="004A5C85" w:rsidRDefault="004857D1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B626C3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711E7A" w:rsidRPr="00B626C3">
              <w:rPr>
                <w:rFonts w:ascii="Angsana New" w:hAnsi="Angsana New"/>
                <w:b/>
                <w:sz w:val="30"/>
                <w:szCs w:val="30"/>
              </w:rPr>
              <w:t>,000</w:t>
            </w:r>
            <w:r w:rsidR="00711E7A" w:rsidRPr="00B626C3">
              <w:rPr>
                <w:rFonts w:ascii="Angsana New" w:hAnsi="Angsana New" w:hint="cs"/>
                <w:b/>
                <w:sz w:val="30"/>
                <w:szCs w:val="30"/>
                <w:cs/>
              </w:rPr>
              <w:t>.</w:t>
            </w:r>
            <w:r w:rsidR="00711E7A"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>00</w:t>
            </w:r>
          </w:p>
        </w:tc>
      </w:tr>
      <w:tr w:rsidR="00711E7A" w:rsidRPr="004A5C85" w14:paraId="6B918BFE" w14:textId="77777777" w:rsidTr="00FD670F">
        <w:tc>
          <w:tcPr>
            <w:tcW w:w="4410" w:type="dxa"/>
            <w:gridSpan w:val="3"/>
            <w:shd w:val="clear" w:color="auto" w:fill="auto"/>
          </w:tcPr>
          <w:p w14:paraId="741088E5" w14:textId="77777777" w:rsidR="00711E7A" w:rsidRPr="004A5C85" w:rsidRDefault="00711E7A" w:rsidP="00711E7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  <w:shd w:val="clear" w:color="auto" w:fill="auto"/>
          </w:tcPr>
          <w:p w14:paraId="3960A2C4" w14:textId="77777777" w:rsidR="00711E7A" w:rsidRPr="004A5C85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51107F" w14:textId="7AD091AC" w:rsidR="00711E7A" w:rsidRPr="004A5C85" w:rsidRDefault="0061163B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(1.5</w:t>
            </w:r>
            <w:r w:rsidR="004F7B85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F2A310" w14:textId="77777777" w:rsidR="00711E7A" w:rsidRPr="004A5C85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668F3B" w14:textId="77777777" w:rsidR="00711E7A" w:rsidRPr="004A5C85" w:rsidRDefault="00711E7A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4857D1">
              <w:rPr>
                <w:rFonts w:ascii="Angsana New" w:hAnsi="Angsana New"/>
                <w:bCs/>
                <w:sz w:val="30"/>
                <w:szCs w:val="30"/>
              </w:rPr>
              <w:t>1.98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11E7A" w:rsidRPr="004A5C85" w14:paraId="2E2ACE43" w14:textId="77777777" w:rsidTr="00FD670F">
        <w:tc>
          <w:tcPr>
            <w:tcW w:w="1350" w:type="dxa"/>
            <w:shd w:val="clear" w:color="auto" w:fill="auto"/>
          </w:tcPr>
          <w:p w14:paraId="49B48D01" w14:textId="77777777" w:rsidR="00711E7A" w:rsidRPr="004A5C85" w:rsidRDefault="00711E7A" w:rsidP="00711E7A">
            <w:pPr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หุ้นกู้ </w:t>
            </w: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- </w:t>
            </w:r>
            <w:r w:rsidRPr="004A5C85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E923169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7E5F03" w14:textId="77777777" w:rsidR="00711E7A" w:rsidRPr="004A5C85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00FD613" w14:textId="77777777" w:rsidR="00711E7A" w:rsidRPr="004A5C85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46487" w14:textId="52E2C7ED" w:rsidR="00711E7A" w:rsidRPr="004A5C85" w:rsidRDefault="0061163B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2,998.4</w:t>
            </w:r>
            <w:r w:rsidR="004F7B8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E16FC6" w14:textId="77777777" w:rsidR="00711E7A" w:rsidRPr="004A5C85" w:rsidRDefault="00711E7A" w:rsidP="00711E7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89EBE1" w14:textId="77777777" w:rsidR="00711E7A" w:rsidRPr="004A5C85" w:rsidRDefault="004857D1" w:rsidP="00711E7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2,998</w:t>
            </w:r>
            <w:r w:rsidR="00711E7A" w:rsidRPr="004A5C85">
              <w:rPr>
                <w:rFonts w:ascii="Angsana New" w:hAnsi="Angsana New"/>
                <w:b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sz w:val="30"/>
                <w:szCs w:val="30"/>
              </w:rPr>
              <w:t>02</w:t>
            </w:r>
          </w:p>
        </w:tc>
      </w:tr>
      <w:tr w:rsidR="00711E7A" w:rsidRPr="004A5C85" w14:paraId="2B49D219" w14:textId="77777777" w:rsidTr="00FD670F">
        <w:tc>
          <w:tcPr>
            <w:tcW w:w="1350" w:type="dxa"/>
          </w:tcPr>
          <w:p w14:paraId="3B37AAAB" w14:textId="77777777" w:rsidR="00711E7A" w:rsidRPr="003204AA" w:rsidRDefault="00711E7A" w:rsidP="00711E7A">
            <w:pPr>
              <w:spacing w:line="240" w:lineRule="auto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260" w:type="dxa"/>
          </w:tcPr>
          <w:p w14:paraId="619B4327" w14:textId="77777777" w:rsidR="00711E7A" w:rsidRPr="003204AA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1800" w:type="dxa"/>
          </w:tcPr>
          <w:p w14:paraId="1C6C11A0" w14:textId="77777777" w:rsidR="00711E7A" w:rsidRPr="003204AA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800" w:type="dxa"/>
          </w:tcPr>
          <w:p w14:paraId="78ECF486" w14:textId="77777777" w:rsidR="00711E7A" w:rsidRPr="003204AA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6DAADF" w14:textId="77777777" w:rsidR="00711E7A" w:rsidRPr="003204AA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270" w:type="dxa"/>
          </w:tcPr>
          <w:p w14:paraId="4B40FFF5" w14:textId="77777777" w:rsidR="00711E7A" w:rsidRPr="003204AA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7A836C5" w14:textId="77777777" w:rsidR="00711E7A" w:rsidRPr="003204AA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</w:rPr>
            </w:pPr>
          </w:p>
        </w:tc>
      </w:tr>
      <w:tr w:rsidR="00711E7A" w:rsidRPr="004A5C85" w14:paraId="44CEEB8E" w14:textId="77777777" w:rsidTr="00FD670F">
        <w:tc>
          <w:tcPr>
            <w:tcW w:w="1350" w:type="dxa"/>
          </w:tcPr>
          <w:p w14:paraId="4A0DDB34" w14:textId="77777777" w:rsidR="00711E7A" w:rsidRPr="00F5532B" w:rsidRDefault="00711E7A" w:rsidP="00711E7A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553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</w:tcPr>
          <w:p w14:paraId="109F36BB" w14:textId="77777777" w:rsidR="00711E7A" w:rsidRPr="00F5532B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03596F" w14:textId="77777777" w:rsidR="00711E7A" w:rsidRPr="00F5532B" w:rsidRDefault="00711E7A" w:rsidP="00711E7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8AC553" w14:textId="77777777" w:rsidR="00711E7A" w:rsidRPr="00F5532B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C0DE5C" w14:textId="77777777" w:rsidR="00711E7A" w:rsidRPr="00F5532B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F6E21" w14:textId="77777777" w:rsidR="00711E7A" w:rsidRPr="00F5532B" w:rsidRDefault="00711E7A" w:rsidP="00711E7A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0A176" w14:textId="77777777" w:rsidR="00711E7A" w:rsidRPr="00F5532B" w:rsidRDefault="00711E7A" w:rsidP="00711E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EC7017" w:rsidRPr="004A5C85" w14:paraId="64CFC217" w14:textId="77777777" w:rsidTr="00FD670F">
        <w:tc>
          <w:tcPr>
            <w:tcW w:w="2610" w:type="dxa"/>
            <w:gridSpan w:val="2"/>
          </w:tcPr>
          <w:p w14:paraId="512F8F8F" w14:textId="77777777" w:rsidR="00EC7017" w:rsidRPr="004A5C85" w:rsidRDefault="00EC7017" w:rsidP="00EC7017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28A34D26" w14:textId="77777777" w:rsidR="00EC7017" w:rsidRPr="004A5C85" w:rsidRDefault="00EC7017" w:rsidP="00EC701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D3695F" w14:textId="77777777" w:rsidR="00EC7017" w:rsidRPr="004A5C85" w:rsidRDefault="00EC7017" w:rsidP="00EC701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7E2EB1" w14:textId="30252EFC" w:rsidR="00EC7017" w:rsidRPr="00A710A3" w:rsidRDefault="0061163B" w:rsidP="00EC701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1,999.53</w:t>
            </w:r>
          </w:p>
        </w:tc>
        <w:tc>
          <w:tcPr>
            <w:tcW w:w="270" w:type="dxa"/>
          </w:tcPr>
          <w:p w14:paraId="3BD1F339" w14:textId="77777777" w:rsidR="00EC7017" w:rsidRPr="00A710A3" w:rsidRDefault="00EC7017" w:rsidP="00EC701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6CB105" w14:textId="77777777" w:rsidR="00EC7017" w:rsidRPr="00562097" w:rsidRDefault="00EC7017" w:rsidP="00EC701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562097">
              <w:rPr>
                <w:rFonts w:ascii="Angsana New" w:hAnsi="Angsana New"/>
                <w:bCs/>
                <w:sz w:val="30"/>
                <w:szCs w:val="30"/>
              </w:rPr>
              <w:t>1,999.26</w:t>
            </w:r>
          </w:p>
        </w:tc>
      </w:tr>
      <w:tr w:rsidR="00EC7017" w:rsidRPr="004A5C85" w14:paraId="32684B66" w14:textId="77777777" w:rsidTr="00FD670F">
        <w:tc>
          <w:tcPr>
            <w:tcW w:w="2610" w:type="dxa"/>
            <w:gridSpan w:val="2"/>
          </w:tcPr>
          <w:p w14:paraId="1155CBD2" w14:textId="77777777" w:rsidR="00EC7017" w:rsidRPr="004A5C85" w:rsidRDefault="00EC7017" w:rsidP="00EC7017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2378DF9A" w14:textId="77777777" w:rsidR="00EC7017" w:rsidRPr="004A5C85" w:rsidRDefault="00EC7017" w:rsidP="00EC701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26E624" w14:textId="77777777" w:rsidR="00EC7017" w:rsidRPr="004A5C85" w:rsidRDefault="00EC7017" w:rsidP="00EC701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57F30E" w14:textId="244A6832" w:rsidR="00EC7017" w:rsidRPr="00A710A3" w:rsidRDefault="0061163B" w:rsidP="00EC701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998.8</w:t>
            </w:r>
            <w:r w:rsidR="004F7B85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144337" w14:textId="77777777" w:rsidR="00EC7017" w:rsidRPr="00A710A3" w:rsidRDefault="00EC7017" w:rsidP="00EC701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637ABB" w14:textId="77777777" w:rsidR="00EC7017" w:rsidRPr="00562097" w:rsidRDefault="00EC7017" w:rsidP="00EC701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562097">
              <w:rPr>
                <w:rFonts w:ascii="Angsana New" w:hAnsi="Angsana New"/>
                <w:bCs/>
                <w:sz w:val="30"/>
                <w:szCs w:val="30"/>
              </w:rPr>
              <w:t>998.76</w:t>
            </w:r>
          </w:p>
        </w:tc>
      </w:tr>
      <w:tr w:rsidR="00EC7017" w:rsidRPr="004A5C85" w14:paraId="2A91CDBB" w14:textId="77777777" w:rsidTr="00FD670F">
        <w:tc>
          <w:tcPr>
            <w:tcW w:w="1350" w:type="dxa"/>
          </w:tcPr>
          <w:p w14:paraId="66215E72" w14:textId="77777777" w:rsidR="00EC7017" w:rsidRPr="004A5C85" w:rsidRDefault="00EC7017" w:rsidP="00EC7017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125D0" w14:textId="77777777" w:rsidR="00EC7017" w:rsidRPr="004A5C85" w:rsidRDefault="00EC7017" w:rsidP="00EC701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8473B4" w14:textId="77777777" w:rsidR="00EC7017" w:rsidRPr="004A5C85" w:rsidRDefault="00EC7017" w:rsidP="00EC701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57A3BF" w14:textId="77777777" w:rsidR="00EC7017" w:rsidRPr="004A5C85" w:rsidRDefault="00EC7017" w:rsidP="00EC701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31AAAE" w14:textId="7A8105DF" w:rsidR="00EC7017" w:rsidRPr="001727E4" w:rsidRDefault="0061163B" w:rsidP="00EC701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2,998.4</w:t>
            </w:r>
            <w:r w:rsidR="004F7B8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6DBC51" w14:textId="77777777" w:rsidR="00EC7017" w:rsidRPr="001727E4" w:rsidRDefault="00EC7017" w:rsidP="00EC701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DE2080" w14:textId="77777777" w:rsidR="00EC7017" w:rsidRPr="001727E4" w:rsidRDefault="00EC7017" w:rsidP="00EC701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2,998.02</w:t>
            </w:r>
          </w:p>
        </w:tc>
      </w:tr>
    </w:tbl>
    <w:p w14:paraId="7DE0BD05" w14:textId="77777777" w:rsidR="00FD670F" w:rsidRDefault="00FD670F" w:rsidP="004857D1">
      <w:pPr>
        <w:pStyle w:val="NoSpacing"/>
        <w:tabs>
          <w:tab w:val="clear" w:pos="454"/>
          <w:tab w:val="left" w:pos="630"/>
        </w:tabs>
        <w:ind w:left="540"/>
        <w:rPr>
          <w:rFonts w:ascii="Angsana New" w:hAnsi="Angsana New"/>
          <w:sz w:val="30"/>
          <w:szCs w:val="30"/>
        </w:rPr>
      </w:pPr>
    </w:p>
    <w:p w14:paraId="728703C7" w14:textId="61F44838" w:rsidR="006F54E8" w:rsidRPr="004A5C85" w:rsidRDefault="004F7B85" w:rsidP="00FD670F">
      <w:pPr>
        <w:pStyle w:val="NoSpacing"/>
        <w:tabs>
          <w:tab w:val="clear" w:pos="454"/>
          <w:tab w:val="clear" w:pos="680"/>
        </w:tabs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F54E8" w:rsidRPr="004A5C85">
        <w:rPr>
          <w:rFonts w:ascii="Angsana New" w:hAnsi="Angsana New"/>
          <w:sz w:val="30"/>
          <w:szCs w:val="30"/>
          <w:cs/>
        </w:rPr>
        <w:t>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4A5C85">
        <w:rPr>
          <w:rFonts w:ascii="Angsana New" w:hAnsi="Angsana New"/>
          <w:sz w:val="30"/>
          <w:szCs w:val="30"/>
          <w:cs/>
        </w:rPr>
        <w:t>มีหลักประกัน และไม่มีผู้แทนผู้</w:t>
      </w:r>
      <w:r w:rsidR="006F54E8" w:rsidRPr="004A5C85">
        <w:rPr>
          <w:rFonts w:ascii="Angsana New" w:hAnsi="Angsana New"/>
          <w:sz w:val="30"/>
          <w:szCs w:val="30"/>
          <w:cs/>
        </w:rPr>
        <w:t xml:space="preserve">ถือหุ้นกู้ ซึ่งชำระดอกเบี้ยทุก </w:t>
      </w:r>
      <w:r w:rsidR="006F54E8" w:rsidRPr="004A5C85">
        <w:rPr>
          <w:rFonts w:ascii="Angsana New" w:hAnsi="Angsana New"/>
          <w:sz w:val="30"/>
          <w:szCs w:val="30"/>
        </w:rPr>
        <w:t xml:space="preserve">6 </w:t>
      </w:r>
      <w:r w:rsidR="006F54E8" w:rsidRPr="004A5C85">
        <w:rPr>
          <w:rFonts w:ascii="Angsana New" w:hAnsi="Angsana New"/>
          <w:sz w:val="30"/>
          <w:szCs w:val="30"/>
          <w:cs/>
        </w:rPr>
        <w:t>เดือน ตลอดอายุหุ้นกู้</w:t>
      </w:r>
    </w:p>
    <w:p w14:paraId="40A8E5E6" w14:textId="77777777" w:rsidR="00C24787" w:rsidRPr="004A5C85" w:rsidRDefault="00C24787" w:rsidP="00C24787">
      <w:pPr>
        <w:pStyle w:val="NoSpacing"/>
        <w:rPr>
          <w:rFonts w:ascii="Angsana New" w:hAnsi="Angsana New"/>
          <w:sz w:val="22"/>
        </w:rPr>
      </w:pPr>
    </w:p>
    <w:p w14:paraId="2A888518" w14:textId="647858EC" w:rsidR="00736AF2" w:rsidRPr="004A5C85" w:rsidRDefault="00736AF2" w:rsidP="00736AF2">
      <w:pPr>
        <w:ind w:left="540" w:right="-25"/>
        <w:rPr>
          <w:rFonts w:ascii="Angsana New" w:hAnsi="Angsana New"/>
          <w:spacing w:val="-4"/>
          <w:sz w:val="30"/>
          <w:szCs w:val="30"/>
        </w:rPr>
      </w:pPr>
      <w:r w:rsidRPr="004A5C85">
        <w:rPr>
          <w:rFonts w:ascii="Angsana New" w:hAnsi="Angsana New"/>
          <w:spacing w:val="-4"/>
          <w:sz w:val="30"/>
          <w:szCs w:val="30"/>
          <w:cs/>
        </w:rPr>
        <w:t>ทั้งนี้</w:t>
      </w:r>
      <w:r w:rsidR="004F7B85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4A5C85">
        <w:rPr>
          <w:rFonts w:ascii="Angsana New" w:hAnsi="Angsana New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5266A9B5" w14:textId="2C3F1135" w:rsidR="00100B83" w:rsidRDefault="00100B83" w:rsidP="00736AF2">
      <w:pPr>
        <w:ind w:left="540" w:right="-25"/>
        <w:rPr>
          <w:rFonts w:ascii="Angsana New" w:hAnsi="Angsana New"/>
          <w:spacing w:val="-4"/>
          <w:sz w:val="30"/>
          <w:szCs w:val="30"/>
        </w:rPr>
      </w:pPr>
    </w:p>
    <w:p w14:paraId="0A83FB65" w14:textId="044FFCB4" w:rsidR="00FD670F" w:rsidRDefault="00FD670F" w:rsidP="00736AF2">
      <w:pPr>
        <w:ind w:left="540" w:right="-25"/>
        <w:rPr>
          <w:rFonts w:ascii="Angsana New" w:hAnsi="Angsana New"/>
          <w:spacing w:val="-4"/>
          <w:sz w:val="30"/>
          <w:szCs w:val="30"/>
        </w:rPr>
      </w:pPr>
    </w:p>
    <w:p w14:paraId="0B9E42E9" w14:textId="51799CFD" w:rsidR="00FD670F" w:rsidRDefault="00FD670F">
      <w:pPr>
        <w:spacing w:line="240" w:lineRule="auto"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CADC9D2" w14:textId="6B084EAF" w:rsidR="003B14EA" w:rsidRPr="004A5C85" w:rsidRDefault="00F06BE4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="000B2484" w:rsidRPr="004A5C85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2245721" w14:textId="77777777" w:rsidR="003B14EA" w:rsidRPr="004A5C85" w:rsidRDefault="003B14EA" w:rsidP="00EB02AA">
      <w:pPr>
        <w:pStyle w:val="NoSpacing"/>
        <w:rPr>
          <w:rFonts w:ascii="Angsana New" w:hAnsi="Angsana New"/>
          <w:sz w:val="24"/>
          <w:szCs w:val="24"/>
        </w:rPr>
      </w:pPr>
    </w:p>
    <w:p w14:paraId="072F5EAA" w14:textId="77777777" w:rsidR="00534C6C" w:rsidRPr="004A5C85" w:rsidRDefault="00534C6C" w:rsidP="00534C6C">
      <w:pPr>
        <w:spacing w:line="240" w:lineRule="auto"/>
        <w:ind w:left="540" w:right="533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กลุ่มบริษัทเสนอข้อมูลตามส่วนงานที่รายงาน ดังนี้</w:t>
      </w:r>
    </w:p>
    <w:p w14:paraId="3F4F52C9" w14:textId="77777777" w:rsidR="00534C6C" w:rsidRPr="004A5C85" w:rsidRDefault="00534C6C" w:rsidP="00EB02AA">
      <w:pPr>
        <w:pStyle w:val="NoSpacing"/>
        <w:rPr>
          <w:rFonts w:ascii="Angsana New" w:hAnsi="Angsana New"/>
          <w:sz w:val="24"/>
          <w:szCs w:val="24"/>
        </w:rPr>
      </w:pPr>
    </w:p>
    <w:p w14:paraId="6127B73E" w14:textId="77777777" w:rsidR="00534C6C" w:rsidRPr="004A5C85" w:rsidRDefault="00534C6C" w:rsidP="00534C6C">
      <w:pPr>
        <w:spacing w:line="240" w:lineRule="auto"/>
        <w:ind w:left="540" w:right="533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A5C85">
        <w:rPr>
          <w:rFonts w:ascii="Angsana New" w:hAnsi="Angsana New"/>
          <w:sz w:val="30"/>
          <w:szCs w:val="30"/>
        </w:rPr>
        <w:t>1</w:t>
      </w:r>
      <w:r w:rsidRPr="004A5C85">
        <w:rPr>
          <w:rFonts w:ascii="Angsana New" w:hAnsi="Angsana New"/>
          <w:sz w:val="30"/>
          <w:szCs w:val="30"/>
          <w:cs/>
        </w:rPr>
        <w:tab/>
      </w:r>
      <w:r w:rsidRPr="004A5C85">
        <w:rPr>
          <w:rFonts w:ascii="Angsana New" w:hAnsi="Angsana New"/>
          <w:snapToGrid w:val="0"/>
          <w:sz w:val="30"/>
          <w:szCs w:val="30"/>
          <w:cs/>
          <w:lang w:eastAsia="th-TH"/>
        </w:rPr>
        <w:t>ธุรกิจอสังหาริมทรัพย์เพื่อขาย</w:t>
      </w:r>
    </w:p>
    <w:p w14:paraId="4BADB7A4" w14:textId="77777777" w:rsidR="00534C6C" w:rsidRPr="004A5C85" w:rsidRDefault="00534C6C" w:rsidP="00534C6C">
      <w:pPr>
        <w:spacing w:line="240" w:lineRule="auto"/>
        <w:ind w:left="540" w:right="533"/>
        <w:rPr>
          <w:rFonts w:ascii="Angsana New" w:hAnsi="Angsana New"/>
          <w:snapToGrid w:val="0"/>
          <w:sz w:val="30"/>
          <w:szCs w:val="30"/>
          <w:lang w:eastAsia="th-TH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A5C85">
        <w:rPr>
          <w:rFonts w:ascii="Angsana New" w:hAnsi="Angsana New"/>
          <w:sz w:val="30"/>
          <w:szCs w:val="30"/>
        </w:rPr>
        <w:t>2</w:t>
      </w:r>
      <w:r w:rsidRPr="004A5C85">
        <w:rPr>
          <w:rFonts w:ascii="Angsana New" w:hAnsi="Angsana New"/>
          <w:sz w:val="30"/>
          <w:szCs w:val="30"/>
          <w:cs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ab/>
      </w:r>
      <w:r w:rsidRPr="004A5C85">
        <w:rPr>
          <w:rFonts w:ascii="Angsana New" w:hAnsi="Angsana New"/>
          <w:snapToGrid w:val="0"/>
          <w:sz w:val="30"/>
          <w:szCs w:val="30"/>
          <w:cs/>
          <w:lang w:eastAsia="th-TH"/>
        </w:rPr>
        <w:t>ธุรกิจอสังหาริมทรัพย์เพื่อให้เช่า</w:t>
      </w:r>
      <w:r w:rsidR="00AB7A18" w:rsidRPr="004A5C85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และบริการ</w:t>
      </w:r>
    </w:p>
    <w:p w14:paraId="626ADA8E" w14:textId="77777777" w:rsidR="00534C6C" w:rsidRPr="004A5C85" w:rsidRDefault="00534C6C" w:rsidP="00534C6C">
      <w:pPr>
        <w:spacing w:line="240" w:lineRule="auto"/>
        <w:ind w:left="540" w:right="533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ส่วนงาน 3 </w:t>
      </w:r>
      <w:r w:rsidRPr="004A5C85">
        <w:rPr>
          <w:rFonts w:ascii="Angsana New" w:hAnsi="Angsana New"/>
          <w:sz w:val="30"/>
          <w:szCs w:val="30"/>
          <w:cs/>
        </w:rPr>
        <w:tab/>
        <w:t>ธุรกิจผลิตและขายสังกะสีอ๊อกไซด์ และเคมีภัณฑ์</w:t>
      </w:r>
    </w:p>
    <w:p w14:paraId="384F5A78" w14:textId="77777777" w:rsidR="000B5ECD" w:rsidRPr="004A5C85" w:rsidRDefault="000B5ECD" w:rsidP="000B5ECD">
      <w:pPr>
        <w:spacing w:line="240" w:lineRule="auto"/>
        <w:ind w:left="540" w:right="533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A5C85">
        <w:rPr>
          <w:rFonts w:ascii="Angsana New" w:hAnsi="Angsana New"/>
          <w:sz w:val="30"/>
          <w:szCs w:val="30"/>
        </w:rPr>
        <w:t xml:space="preserve">4 </w:t>
      </w:r>
      <w:r w:rsidRPr="004A5C85">
        <w:rPr>
          <w:rFonts w:ascii="Angsana New" w:hAnsi="Angsana New"/>
          <w:sz w:val="30"/>
          <w:szCs w:val="30"/>
          <w:cs/>
        </w:rPr>
        <w:t>ธุรกิจโรงแรม</w:t>
      </w:r>
    </w:p>
    <w:p w14:paraId="574E821D" w14:textId="77777777" w:rsidR="00607B83" w:rsidRPr="004A5C85" w:rsidRDefault="00607B83" w:rsidP="00607B83">
      <w:pPr>
        <w:spacing w:line="240" w:lineRule="auto"/>
        <w:ind w:left="540" w:right="533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ส่วนงาน </w:t>
      </w:r>
      <w:r w:rsidR="000B5ECD" w:rsidRPr="004A5C85">
        <w:rPr>
          <w:rFonts w:ascii="Angsana New" w:hAnsi="Angsana New"/>
          <w:sz w:val="30"/>
          <w:szCs w:val="30"/>
        </w:rPr>
        <w:t>5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>ธุรกิจอื่นๆ</w:t>
      </w:r>
    </w:p>
    <w:p w14:paraId="79E2682D" w14:textId="77777777" w:rsidR="00BA1021" w:rsidRPr="004A5C85" w:rsidRDefault="00BA1021" w:rsidP="00EB02AA">
      <w:pPr>
        <w:pStyle w:val="NoSpacing"/>
        <w:rPr>
          <w:rFonts w:ascii="Angsana New" w:hAnsi="Angsana New"/>
          <w:sz w:val="24"/>
          <w:szCs w:val="24"/>
        </w:rPr>
      </w:pPr>
    </w:p>
    <w:p w14:paraId="7DC377C9" w14:textId="3DE7C688" w:rsidR="00021825" w:rsidRPr="004A5C85" w:rsidRDefault="00021825" w:rsidP="00021825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ธุรกิจอื่นเป็น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 </w:t>
      </w:r>
      <w:r w:rsidRPr="004A5C85">
        <w:rPr>
          <w:rFonts w:ascii="Angsana New" w:hAnsi="Angsana New"/>
          <w:sz w:val="30"/>
          <w:szCs w:val="30"/>
        </w:rPr>
        <w:t>256</w:t>
      </w:r>
      <w:r w:rsidR="0077151A">
        <w:rPr>
          <w:rFonts w:ascii="Angsana New" w:hAnsi="Angsana New"/>
          <w:sz w:val="30"/>
          <w:szCs w:val="30"/>
        </w:rPr>
        <w:t>3</w:t>
      </w:r>
      <w:r w:rsidRPr="004A5C85">
        <w:rPr>
          <w:rFonts w:ascii="Angsana New" w:hAnsi="Angsana New"/>
          <w:sz w:val="30"/>
          <w:szCs w:val="30"/>
          <w:cs/>
        </w:rPr>
        <w:t xml:space="preserve"> หรือ </w:t>
      </w:r>
      <w:r w:rsidRPr="004A5C85">
        <w:rPr>
          <w:rFonts w:ascii="Angsana New" w:hAnsi="Angsana New"/>
          <w:sz w:val="30"/>
          <w:szCs w:val="30"/>
        </w:rPr>
        <w:t>25</w:t>
      </w:r>
      <w:r w:rsidR="003C0B49" w:rsidRPr="004A5C85">
        <w:rPr>
          <w:rFonts w:ascii="Angsana New" w:hAnsi="Angsana New"/>
          <w:sz w:val="30"/>
          <w:szCs w:val="30"/>
        </w:rPr>
        <w:t>6</w:t>
      </w:r>
      <w:r w:rsidR="0077151A">
        <w:rPr>
          <w:rFonts w:ascii="Angsana New" w:hAnsi="Angsana New"/>
          <w:sz w:val="30"/>
          <w:szCs w:val="30"/>
        </w:rPr>
        <w:t>2</w:t>
      </w:r>
    </w:p>
    <w:p w14:paraId="4ED75A85" w14:textId="77777777" w:rsidR="00CF477D" w:rsidRPr="004A5C85" w:rsidRDefault="00CF477D" w:rsidP="00021825">
      <w:pPr>
        <w:tabs>
          <w:tab w:val="left" w:pos="720"/>
        </w:tabs>
        <w:ind w:left="540" w:right="-45"/>
        <w:rPr>
          <w:rFonts w:ascii="Angsana New" w:hAnsi="Angsana New"/>
          <w:sz w:val="30"/>
          <w:szCs w:val="30"/>
        </w:rPr>
      </w:pPr>
    </w:p>
    <w:p w14:paraId="36B88DF0" w14:textId="77777777" w:rsidR="00021825" w:rsidRPr="004A5C85" w:rsidRDefault="00021825" w:rsidP="00021825">
      <w:pPr>
        <w:tabs>
          <w:tab w:val="left" w:pos="720"/>
        </w:tabs>
        <w:ind w:left="540" w:right="-45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14:paraId="612A000F" w14:textId="77777777" w:rsidR="00021825" w:rsidRPr="004A5C85" w:rsidRDefault="00021825" w:rsidP="00EB02AA">
      <w:pPr>
        <w:pStyle w:val="NoSpacing"/>
        <w:rPr>
          <w:rFonts w:ascii="Angsana New" w:hAnsi="Angsana New"/>
          <w:sz w:val="24"/>
          <w:szCs w:val="24"/>
        </w:rPr>
      </w:pPr>
    </w:p>
    <w:p w14:paraId="2351316B" w14:textId="77777777" w:rsidR="00A853A4" w:rsidRPr="004A5C85" w:rsidRDefault="00A853A4" w:rsidP="00A853A4">
      <w:pPr>
        <w:tabs>
          <w:tab w:val="left" w:pos="720"/>
        </w:tabs>
        <w:ind w:left="540" w:right="-45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</w:t>
      </w:r>
      <w:r w:rsidR="00CD5558" w:rsidRPr="004A5C85">
        <w:rPr>
          <w:rFonts w:ascii="Angsana New" w:hAnsi="Angsana New"/>
          <w:sz w:val="30"/>
          <w:szCs w:val="30"/>
          <w:cs/>
        </w:rPr>
        <w:t>ต้นทุนทางการเงินและ</w:t>
      </w:r>
      <w:r w:rsidRPr="004A5C85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4A5C85">
        <w:rPr>
          <w:rFonts w:ascii="Angsana New" w:hAnsi="Angsana New"/>
          <w:sz w:val="30"/>
          <w:szCs w:val="30"/>
          <w:cs/>
        </w:rPr>
        <w:t>ต้นทุนทางการเงินและ</w:t>
      </w:r>
      <w:r w:rsidRPr="004A5C85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CE193E9" w14:textId="77777777" w:rsidR="00021825" w:rsidRPr="004A5C85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30"/>
          <w:szCs w:val="30"/>
        </w:rPr>
      </w:pPr>
    </w:p>
    <w:p w14:paraId="74F43AC4" w14:textId="77777777" w:rsidR="00A853A4" w:rsidRPr="004A5C85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lang w:val="en-US"/>
        </w:rPr>
        <w:sectPr w:rsidR="00A853A4" w:rsidRPr="004A5C85" w:rsidSect="00C73417">
          <w:footerReference w:type="default" r:id="rId15"/>
          <w:pgSz w:w="11909" w:h="16834" w:code="9"/>
          <w:pgMar w:top="691" w:right="1152" w:bottom="576" w:left="1152" w:header="720" w:footer="576" w:gutter="0"/>
          <w:cols w:space="720"/>
        </w:sectPr>
      </w:pPr>
    </w:p>
    <w:tbl>
      <w:tblPr>
        <w:tblW w:w="1530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070"/>
        <w:gridCol w:w="90"/>
        <w:gridCol w:w="90"/>
        <w:gridCol w:w="623"/>
        <w:gridCol w:w="236"/>
        <w:gridCol w:w="719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</w:tblGrid>
      <w:tr w:rsidR="005729C5" w:rsidRPr="004A5C85" w14:paraId="091828D2" w14:textId="77777777" w:rsidTr="006F4056">
        <w:trPr>
          <w:trHeight w:val="335"/>
          <w:tblHeader/>
        </w:trPr>
        <w:tc>
          <w:tcPr>
            <w:tcW w:w="38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587F6B69" w14:textId="77777777" w:rsidR="005729C5" w:rsidRPr="004A5C85" w:rsidRDefault="005729C5" w:rsidP="005729C5">
            <w:pPr>
              <w:spacing w:line="240" w:lineRule="auto"/>
              <w:ind w:right="-5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487EE0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17382827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690C4D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3909BF4A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FC4124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795BD1F3" w14:textId="77777777" w:rsidR="005729C5" w:rsidRPr="004A5C85" w:rsidRDefault="005729C5" w:rsidP="00C06A9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92493E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5110B400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D65419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2164EC5F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CCAF36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426A7505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729C5" w:rsidRPr="004A5C85" w14:paraId="51046B72" w14:textId="77777777" w:rsidTr="00C16096">
        <w:trPr>
          <w:trHeight w:val="335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E2B842" w14:textId="77777777" w:rsidR="005729C5" w:rsidRPr="004A5C85" w:rsidRDefault="005729C5" w:rsidP="0001767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58" w:type="dxa"/>
            <w:gridSpan w:val="5"/>
            <w:tcBorders>
              <w:left w:val="nil"/>
              <w:right w:val="nil"/>
            </w:tcBorders>
            <w:vAlign w:val="bottom"/>
          </w:tcPr>
          <w:p w14:paraId="5AC3B01D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48375B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0D806A57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7C3BA3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4308A040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F88E64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267B75AF" w14:textId="77777777" w:rsidR="005729C5" w:rsidRPr="004A5C85" w:rsidRDefault="005729C5" w:rsidP="00C06A9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5E8EDE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6B9BC1BF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64BA31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2047C2BE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06BDCC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29AC45F4" w14:textId="77777777" w:rsidR="005729C5" w:rsidRPr="004A5C85" w:rsidRDefault="005729C5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312F7" w:rsidRPr="004A5C85" w14:paraId="58BBF078" w14:textId="77777777" w:rsidTr="00C16096">
        <w:trPr>
          <w:trHeight w:val="335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9ACB08" w14:textId="77777777" w:rsidR="00A312F7" w:rsidRPr="004A5C85" w:rsidRDefault="00A312F7" w:rsidP="0001767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58" w:type="dxa"/>
            <w:gridSpan w:val="5"/>
            <w:tcBorders>
              <w:left w:val="nil"/>
              <w:right w:val="nil"/>
            </w:tcBorders>
            <w:vAlign w:val="bottom"/>
          </w:tcPr>
          <w:p w14:paraId="1A6BCAD9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51B19D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3D179227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EABE6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01256635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CEB5F4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1F271C0C" w14:textId="77777777" w:rsidR="00A312F7" w:rsidRPr="004A5C85" w:rsidRDefault="00A312F7" w:rsidP="00C06A9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6BC580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5384861E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1A217D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6B838429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720B3D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gridSpan w:val="3"/>
            <w:tcBorders>
              <w:left w:val="nil"/>
              <w:right w:val="nil"/>
            </w:tcBorders>
            <w:vAlign w:val="bottom"/>
          </w:tcPr>
          <w:p w14:paraId="4525DDD4" w14:textId="77777777" w:rsidR="00A312F7" w:rsidRPr="004A5C85" w:rsidRDefault="00A312F7" w:rsidP="009C153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A3152" w:rsidRPr="004A5C85" w14:paraId="242ED451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51F5C" w14:textId="77777777" w:rsidR="00AA3152" w:rsidRPr="004A5C85" w:rsidRDefault="00AA3152" w:rsidP="00AA3152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  <w:r w:rsidR="00CE216B" w:rsidRPr="004A5C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br/>
              <w:t xml:space="preserve">   </w:t>
            </w: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Pr="004A5C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0890D841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7C4E232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172674EE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607CFE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5A7EE65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6717587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9B697E7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E6D48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1E3405D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6292E7D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4E9513E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DE9D93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84FF961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F1EC413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A54CB77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E87C6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7B6E01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37E33E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F15BB49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BE9971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11472F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7E4CCB0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F8D4419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7A237D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DB032ED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B9E70A3" w14:textId="77777777" w:rsidR="00AA3152" w:rsidRPr="004A5C85" w:rsidRDefault="00AA3152" w:rsidP="00AA3152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853DC14" w14:textId="77777777" w:rsidR="00AA3152" w:rsidRPr="004A5C85" w:rsidRDefault="00AA71A1" w:rsidP="00AA315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2561</w:t>
            </w:r>
          </w:p>
        </w:tc>
      </w:tr>
      <w:tr w:rsidR="00AA3152" w:rsidRPr="004A5C85" w14:paraId="6BD8C649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3F43A" w14:textId="77777777" w:rsidR="00AA3152" w:rsidRPr="004A5C85" w:rsidRDefault="00AA3152" w:rsidP="00AA3152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230" w:type="dxa"/>
            <w:gridSpan w:val="29"/>
            <w:tcBorders>
              <w:left w:val="nil"/>
              <w:right w:val="nil"/>
            </w:tcBorders>
            <w:vAlign w:val="bottom"/>
          </w:tcPr>
          <w:p w14:paraId="4E0D35E1" w14:textId="77777777" w:rsidR="00AA3152" w:rsidRPr="004A5C85" w:rsidRDefault="00AA3152" w:rsidP="00AA315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1D3B7F" w:rsidRPr="004A5C85" w14:paraId="4F7186CF" w14:textId="77777777" w:rsidTr="00C16096">
        <w:trPr>
          <w:trHeight w:val="2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BDEA5" w14:textId="77777777" w:rsidR="001D3B7F" w:rsidRPr="004A5C85" w:rsidRDefault="001D3B7F" w:rsidP="001D3B7F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center"/>
          </w:tcPr>
          <w:p w14:paraId="71D95128" w14:textId="42CB1262" w:rsidR="001D3B7F" w:rsidRPr="004A5C85" w:rsidRDefault="000B1383" w:rsidP="001D3B7F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669.87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90B570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center"/>
          </w:tcPr>
          <w:p w14:paraId="031780BE" w14:textId="77777777" w:rsidR="001D3B7F" w:rsidRPr="004A5C85" w:rsidRDefault="001D3B7F" w:rsidP="001D3B7F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4,244.75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7B2A58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5B852833" w14:textId="46936B8D" w:rsidR="001D3B7F" w:rsidRPr="004A5C85" w:rsidRDefault="000B1383" w:rsidP="00E91EAD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48.17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641C8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1A7EF8B" w14:textId="77777777" w:rsidR="001D3B7F" w:rsidRPr="004A5C85" w:rsidRDefault="001D3B7F" w:rsidP="001D3B7F">
            <w:pPr>
              <w:tabs>
                <w:tab w:val="decimal" w:pos="328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336.72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29D625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AD18776" w14:textId="61DE0CBA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296.52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46642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5E7D7A7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358.32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ED0B35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777DBD84" w14:textId="270D5E6B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13.60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DC5CC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79E00074" w14:textId="23C5F3CA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156.55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7E4AE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50BE446" w14:textId="0DFFBF44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76.09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44103E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3D40ABA3" w14:textId="4995445F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60.10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5054E7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679F817E" w14:textId="4B9950BC" w:rsidR="001D3B7F" w:rsidRPr="004A5C85" w:rsidRDefault="00E91EAD" w:rsidP="001D3B7F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D37B86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DA959E0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4E9AAE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34F7463" w14:textId="59328BC6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1,104.25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A309A1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5594FB1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5,156.44</w:t>
            </w:r>
          </w:p>
        </w:tc>
      </w:tr>
      <w:tr w:rsidR="001D3B7F" w:rsidRPr="004A5C85" w14:paraId="1A5A2918" w14:textId="77777777" w:rsidTr="008E776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4D8ACA" w14:textId="77777777" w:rsidR="001D3B7F" w:rsidRPr="004A5C85" w:rsidRDefault="001D3B7F" w:rsidP="001D3B7F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24E30" w14:textId="038D0AD4" w:rsidR="001D3B7F" w:rsidRPr="004A5C85" w:rsidRDefault="000B1383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0E430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D66B6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CA3CF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0C7D1" w14:textId="212530FE" w:rsidR="001D3B7F" w:rsidRPr="004A5C85" w:rsidRDefault="000B1383" w:rsidP="00E91EAD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4E3D5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9531F0" w14:textId="77777777" w:rsidR="001D3B7F" w:rsidRPr="004A5C85" w:rsidRDefault="001D3B7F" w:rsidP="001D3B7F">
            <w:pPr>
              <w:tabs>
                <w:tab w:val="decimal" w:pos="328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(1.46)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A9B3F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A7E52" w14:textId="1E9B2D17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7CFD6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2750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200C9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5D8F0904" w14:textId="2863DD8D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59BF7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3513DA81" w14:textId="7C264A0C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B2544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35578088" w14:textId="66EC6027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16.10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AB45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5BD74" w14:textId="24F757DA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9.86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12068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208EB" w14:textId="090F7AE7" w:rsidR="001D3B7F" w:rsidRPr="004A5C85" w:rsidRDefault="00E91EAD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(17.22)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6CF3F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D82757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8.57</w:t>
            </w: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6A21E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45B8A" w14:textId="032905F9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5879D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467DF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1D3B7F" w:rsidRPr="004A5C85" w14:paraId="57F6BDF0" w14:textId="77777777" w:rsidTr="008E776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E74D72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2CC15" w14:textId="6E11B647" w:rsidR="001D3B7F" w:rsidRPr="004A5C85" w:rsidRDefault="000B1383" w:rsidP="001D3B7F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669.87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AC07E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85E06" w14:textId="77777777" w:rsidR="001D3B7F" w:rsidRPr="004A5C85" w:rsidRDefault="001D3B7F" w:rsidP="001D3B7F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4,244.75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FBC0A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9C006" w14:textId="3019B383" w:rsidR="001D3B7F" w:rsidRPr="00E91EAD" w:rsidRDefault="000B1383" w:rsidP="001D3B7F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91EA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48.23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E8705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B4C85" w14:textId="77777777" w:rsidR="001D3B7F" w:rsidRPr="004A5C85" w:rsidRDefault="001D3B7F" w:rsidP="001D3B7F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335.26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234EA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D2952" w14:textId="653F6C85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296.52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7701A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7862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358.32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33B87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80BE3" w14:textId="5297F7E0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14.66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2CE3D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CDFC1" w14:textId="63F39B01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156.72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90E19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BBFC4" w14:textId="56B2EF77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92.19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688E7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EDB14" w14:textId="211F2BB0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69.96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97524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D2B1D" w14:textId="5E06F2B1" w:rsidR="001D3B7F" w:rsidRPr="004A5C85" w:rsidRDefault="00E91EAD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(17.22)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BDAE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93146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8.57</w:t>
            </w: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4191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A3F002" w14:textId="62CA956F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1,104.25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3B566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F0A9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5,156.44</w:t>
            </w:r>
          </w:p>
        </w:tc>
      </w:tr>
      <w:tr w:rsidR="001D3B7F" w:rsidRPr="004A5C85" w14:paraId="2361976B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E1941A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FB8335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E5795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C1C60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963C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54EB0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6892C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391CB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8CE6B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D0A9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0C67E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BA87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7BC8D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6D566A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D0007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DAFA3F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30F0A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CEE9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8F77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B1C7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F0324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5FCAD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7B50B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53EF9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DDA7E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F33C4" w14:textId="0C7A2CCB" w:rsidR="001D3B7F" w:rsidRPr="004A5C85" w:rsidRDefault="0065540B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29.19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F1C0C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DF660" w14:textId="62FBC37A" w:rsidR="001D3B7F" w:rsidRPr="004A5C85" w:rsidRDefault="002E4B43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59.83</w:t>
            </w:r>
          </w:p>
        </w:tc>
      </w:tr>
      <w:tr w:rsidR="001D3B7F" w:rsidRPr="004A5C85" w14:paraId="6DBF3D61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FAB5D7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3A1EEE5E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B705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7F011ABB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6B7E6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EDE1D98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22560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24BA75C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60333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49980B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EB3AF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417A0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F2709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FD7722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424B2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54B12D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1E372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E37328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9A50F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91FF69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75F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F6E86E2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39532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83720AF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EDB19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3BE48" w14:textId="05CE3EDC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</w:t>
            </w:r>
            <w:r w:rsidR="009C516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65540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3.44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67BFB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3307CF" w14:textId="2529811B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5,2</w:t>
            </w:r>
            <w:r w:rsidR="009C516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16.</w:t>
            </w:r>
            <w:r w:rsidR="002E4B4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</w:t>
            </w:r>
          </w:p>
        </w:tc>
      </w:tr>
      <w:tr w:rsidR="001D3B7F" w:rsidRPr="004A5C85" w14:paraId="4788EB84" w14:textId="77777777" w:rsidTr="00C16096">
        <w:trPr>
          <w:trHeight w:val="13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2A062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65EFAA0A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5B24B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619B52B8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C1546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9D0D5E7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AAE5D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64165AB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E619C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778AEA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D12D0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2BA83F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65B41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0BB690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B9A0C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C5A3E6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18A0C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4DDB8D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088D7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8289A2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AF78C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EBA431D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AD85E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DF7BF7F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7A424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14D812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60631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DC69D2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D3B7F" w:rsidRPr="004A5C85" w14:paraId="2581DDD2" w14:textId="77777777" w:rsidTr="00C16096"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FFFE4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รวมกำไร (ขาดทุน) </w:t>
            </w: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</w:p>
        </w:tc>
        <w:tc>
          <w:tcPr>
            <w:tcW w:w="623" w:type="dxa"/>
            <w:tcBorders>
              <w:left w:val="nil"/>
              <w:right w:val="nil"/>
            </w:tcBorders>
            <w:vAlign w:val="bottom"/>
          </w:tcPr>
          <w:p w14:paraId="62C8BEF8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53149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70491521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BC890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1E0A222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B8EA1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DF931DF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B16B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AA3987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1CDE3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B863E8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1A54D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53620D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9786D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1BD32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81114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87FD56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2A0A9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6E4EB3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217FB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B2C7ECC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09154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8811A7C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E1BF8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E7E0FB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2CA4C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CB98DC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D3B7F" w:rsidRPr="004A5C85" w14:paraId="16D2D15A" w14:textId="77777777" w:rsidTr="00C11C1A">
        <w:trPr>
          <w:trHeight w:val="27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78DF2" w14:textId="7C5FB2AC" w:rsidR="001D3B7F" w:rsidRPr="004A5C85" w:rsidRDefault="001D3B7F" w:rsidP="001D3B7F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ที่รายงาน</w:t>
            </w:r>
            <w:r w:rsidR="00FA2B8D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ก่อนต้นทุนทางการเงินและภาษีเงินได้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427D296C" w14:textId="55D70504" w:rsidR="001D3B7F" w:rsidRPr="004A5C85" w:rsidRDefault="00E91EAD" w:rsidP="001D3B7F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88.27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AAEA0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75E0FE8F" w14:textId="4E44C4BC" w:rsidR="001D3B7F" w:rsidRPr="004A5C85" w:rsidRDefault="006376CA" w:rsidP="001D3B7F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2E4B43">
              <w:rPr>
                <w:rFonts w:ascii="Angsana New" w:hAnsi="Angsana New"/>
                <w:color w:val="000000"/>
                <w:sz w:val="20"/>
                <w:szCs w:val="20"/>
              </w:rPr>
              <w:t>46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92A2F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B83CB9B" w14:textId="110E26BA" w:rsidR="001D3B7F" w:rsidRPr="004A5C85" w:rsidRDefault="00E91EAD" w:rsidP="00E91EAD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26D14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E374DB6" w14:textId="1053DDEB" w:rsidR="001D3B7F" w:rsidRPr="004A5C85" w:rsidRDefault="002E4B43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42.62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D0C7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BC33647" w14:textId="6C66FF3F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(4.92)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05F27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E34CE87" w14:textId="4BCAA52C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E3C31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370A3C7" w14:textId="77777777" w:rsidR="003E09A0" w:rsidRDefault="003E09A0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EC05672" w14:textId="73857F46" w:rsidR="00E91EAD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(7.80)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C12E7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A488559" w14:textId="77777777" w:rsidR="003E09A0" w:rsidRDefault="003E09A0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43CFB04F" w14:textId="7347F32A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13.20</w:t>
            </w: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ABA8D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79B174" w14:textId="60154E96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(21.13)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99651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BC7F4CD" w14:textId="54D94C0B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E4B43">
              <w:rPr>
                <w:rFonts w:ascii="Angsana New" w:hAnsi="Angsana New"/>
                <w:color w:val="000000"/>
                <w:sz w:val="20"/>
                <w:szCs w:val="20"/>
              </w:rPr>
              <w:t>33.13</w:t>
            </w: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0752D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1012B90" w14:textId="39FE61E0" w:rsidR="001D3B7F" w:rsidRPr="004A5C85" w:rsidRDefault="00E91EAD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F1150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FC03543" w14:textId="3B918AA3" w:rsidR="001D3B7F" w:rsidRPr="004A5C85" w:rsidRDefault="002E4B43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25.36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C81A0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69ADAA7" w14:textId="6820C403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60.68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C3124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FA1374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572.63</w:t>
            </w:r>
          </w:p>
        </w:tc>
      </w:tr>
      <w:tr w:rsidR="001D3B7F" w:rsidRPr="004A5C85" w14:paraId="746F24A3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6177A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54AF7C7C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4780B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31225E0D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EE39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4ED69DA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0295C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539CFDB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E8047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0FFFF0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E7999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AFB2A5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941D3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D31266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9A7D4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EC4FA6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7846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22E6F3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6D024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2FDE06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95704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00156D7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6D6A6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6977AEF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53FF5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D7852C5" w14:textId="1910D1A9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535B3">
              <w:rPr>
                <w:rFonts w:ascii="Angsana New" w:hAnsi="Angsana New"/>
                <w:color w:val="000000"/>
                <w:sz w:val="20"/>
                <w:szCs w:val="20"/>
              </w:rPr>
              <w:t>22.54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0C546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00F424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(42.20)</w:t>
            </w:r>
          </w:p>
        </w:tc>
      </w:tr>
      <w:tr w:rsidR="001D3B7F" w:rsidRPr="004A5C85" w14:paraId="4339BB92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D88E8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5BDA2AAF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A465D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4CE318DB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3D752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3C45314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B3EE0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AC01CA6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17E16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A2FD34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C881D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228E5B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00D56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9078DF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DCFF8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644125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7FAEA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95D095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3C87C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A30CA9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D89D4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D1797D2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282F0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9FF96D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30B02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BE19A2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E4DFC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F68D17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D3B7F" w:rsidRPr="004A5C85" w14:paraId="5B78DC4B" w14:textId="77777777" w:rsidTr="00164212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D9FFE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ลงทุนในบริษัทร่วมและการร่วมค้า</w:t>
            </w:r>
          </w:p>
        </w:tc>
        <w:tc>
          <w:tcPr>
            <w:tcW w:w="713" w:type="dxa"/>
            <w:gridSpan w:val="2"/>
            <w:tcBorders>
              <w:left w:val="nil"/>
              <w:right w:val="nil"/>
            </w:tcBorders>
            <w:vAlign w:val="bottom"/>
          </w:tcPr>
          <w:p w14:paraId="094F7F7C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DA71F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5C52FA3A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5679A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86F6A7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B15AF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0FC21D5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AAA94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52C7B1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7AA54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A22732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A9408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61DDB0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78C4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97D749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F3EF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14F6FB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7D54C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62986C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24FE6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03F808A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331BE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6C261BB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2C23A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11DB5" w14:textId="41705EC5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BD604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234E1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</w:rPr>
              <w:t>28.55</w:t>
            </w:r>
          </w:p>
        </w:tc>
      </w:tr>
      <w:tr w:rsidR="001D3B7F" w:rsidRPr="004A5C85" w14:paraId="49525917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80BC7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37D8A5AA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8327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0B94D28E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5E447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6754985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92474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2C6934B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0D65C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8078D9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CEC59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B7E605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42851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4F929A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C1065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1D742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FCC9C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D52B6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EE3DD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3C863B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A71E5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43603F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D021A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5A822E4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4F5E3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E5892" w14:textId="48B18316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42.</w:t>
            </w:r>
            <w:r w:rsidR="002535B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F8A4C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6CBB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558.98</w:t>
            </w:r>
          </w:p>
        </w:tc>
      </w:tr>
      <w:tr w:rsidR="001D3B7F" w:rsidRPr="004A5C85" w14:paraId="708474F5" w14:textId="77777777" w:rsidTr="00C16096"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7309BDF" w14:textId="77777777" w:rsidR="001D3B7F" w:rsidRPr="004A5C85" w:rsidRDefault="001D3B7F" w:rsidP="001D3B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1ED8B605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CBA8F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721E130C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CDB55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CB369F5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F4A62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9982C2C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E3585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5C00E7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F6D7E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C64E8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BF6A0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B54933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9FC58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A696FC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F23E2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D47004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E1D69E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DF341C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FCCC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CCFEBCD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95D47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204AD86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81D4D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CFB3F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3805D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44CD4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D3B7F" w:rsidRPr="004A5C85" w14:paraId="2ABFD146" w14:textId="77777777" w:rsidTr="003A31E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7DC7B" w14:textId="77777777" w:rsidR="001D3B7F" w:rsidRPr="004A5C85" w:rsidRDefault="001D3B7F" w:rsidP="001D3B7F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14:paraId="0B222FBB" w14:textId="77777777" w:rsidR="001D3B7F" w:rsidRPr="004A5C85" w:rsidRDefault="001D3B7F" w:rsidP="001D3B7F">
            <w:pPr>
              <w:spacing w:line="240" w:lineRule="auto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ณ วันที่ </w:t>
            </w:r>
            <w:r w:rsidRPr="004A5C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4A5C8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/ 30 </w:t>
            </w:r>
            <w:r w:rsidRPr="004A5C8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398DD2A1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D63F1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063EE53E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ED427B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A1C430B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44FF72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7089B52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3B69A3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2506BAD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2662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3FC768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3D1A87D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3996BC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5585D2C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FB47A3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7F80C5D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FEFE97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E79A02D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02B677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1EBE16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6F1714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0D51FE1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34A466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D93B699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D0C161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197901D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807556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122450C" w14:textId="77777777" w:rsidR="001D3B7F" w:rsidRPr="004A5C85" w:rsidRDefault="001D3B7F" w:rsidP="001D3B7F">
            <w:pPr>
              <w:spacing w:line="240" w:lineRule="auto"/>
              <w:ind w:left="-108" w:right="-125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/>
                <w:spacing w:val="-8"/>
                <w:sz w:val="20"/>
                <w:szCs w:val="20"/>
              </w:rPr>
              <w:t>2562</w:t>
            </w:r>
          </w:p>
        </w:tc>
      </w:tr>
      <w:tr w:rsidR="001D3B7F" w:rsidRPr="004A5C85" w14:paraId="51D1AE28" w14:textId="77777777" w:rsidTr="00C16096">
        <w:trPr>
          <w:trHeight w:val="10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C4432" w14:textId="77777777" w:rsidR="001D3B7F" w:rsidRPr="004A5C85" w:rsidRDefault="001D3B7F" w:rsidP="001D3B7F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230" w:type="dxa"/>
            <w:gridSpan w:val="29"/>
            <w:tcBorders>
              <w:left w:val="nil"/>
              <w:right w:val="nil"/>
            </w:tcBorders>
            <w:vAlign w:val="bottom"/>
          </w:tcPr>
          <w:p w14:paraId="0660FCDF" w14:textId="77777777" w:rsidR="001D3B7F" w:rsidRPr="004A5C85" w:rsidRDefault="001D3B7F" w:rsidP="001D3B7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</w:pPr>
            <w:r w:rsidRPr="004A5C85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1D3B7F" w:rsidRPr="004A5C85" w14:paraId="41B36CBB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328BE" w14:textId="77777777" w:rsidR="001D3B7F" w:rsidRPr="004A5C85" w:rsidRDefault="001D3B7F" w:rsidP="001D3B7F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1E0EF6AA" w14:textId="6FFAE05F" w:rsidR="001D3B7F" w:rsidRPr="004A5C85" w:rsidRDefault="00E91EAD" w:rsidP="001D3B7F">
            <w:pPr>
              <w:tabs>
                <w:tab w:val="decimal" w:pos="347"/>
              </w:tabs>
              <w:spacing w:line="240" w:lineRule="auto"/>
              <w:ind w:left="-108" w:right="-12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11,405.92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19922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5307C292" w14:textId="44DCADF2" w:rsidR="001D3B7F" w:rsidRPr="004A5C85" w:rsidRDefault="00FF229B" w:rsidP="001D3B7F">
            <w:pPr>
              <w:tabs>
                <w:tab w:val="decimal" w:pos="347"/>
              </w:tabs>
              <w:spacing w:line="240" w:lineRule="auto"/>
              <w:ind w:left="-108" w:right="-12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11,048.88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C038E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854A66D" w14:textId="3F5B3974" w:rsidR="001D3B7F" w:rsidRPr="004A5C85" w:rsidRDefault="00E91EAD" w:rsidP="00E91EAD">
            <w:pPr>
              <w:tabs>
                <w:tab w:val="decimal" w:pos="347"/>
              </w:tabs>
              <w:spacing w:line="240" w:lineRule="auto"/>
              <w:ind w:left="-108" w:right="-12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2,004.20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8184A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DC9F6F1" w14:textId="13CCDC68" w:rsidR="001D3B7F" w:rsidRPr="004A5C85" w:rsidRDefault="002C3671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2,085.19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136F7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CA80212" w14:textId="63023F24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1,131.93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643E4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4B656E1" w14:textId="7032A24C" w:rsidR="001D3B7F" w:rsidRPr="004A5C85" w:rsidRDefault="00FF229B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1,121.23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2FBFF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CE54D57" w14:textId="15939AB3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660.90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D4C2D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442BF51" w14:textId="46342009" w:rsidR="001D3B7F" w:rsidRPr="004A5C85" w:rsidRDefault="00FF229B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668.72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B255C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791747A" w14:textId="0BAAC8D7" w:rsidR="001D3B7F" w:rsidRPr="004A5C85" w:rsidRDefault="00E91EAD" w:rsidP="001D3B7F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4,295.82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2E6DB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A34205B" w14:textId="6C375820" w:rsidR="001D3B7F" w:rsidRPr="004A5C85" w:rsidRDefault="002533AF" w:rsidP="001D3B7F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4,993.6</w:t>
            </w:r>
            <w:r w:rsidR="00C11C1A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CA2E3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35B775B" w14:textId="5798CD3C" w:rsidR="001D3B7F" w:rsidRPr="004A5C85" w:rsidRDefault="00E91EAD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(910.</w:t>
            </w:r>
            <w:r w:rsidR="002535B3">
              <w:rPr>
                <w:rFonts w:ascii="Angsana New" w:hAnsi="Angsana New"/>
                <w:color w:val="000000"/>
                <w:sz w:val="20"/>
                <w:szCs w:val="20"/>
              </w:rPr>
              <w:t>91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FE984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024BACD" w14:textId="0D7CAD02" w:rsidR="001D3B7F" w:rsidRPr="004A5C85" w:rsidRDefault="00FF229B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249E0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386F2C">
              <w:rPr>
                <w:rFonts w:ascii="Angsana New" w:hAnsi="Angsana New"/>
                <w:color w:val="000000"/>
                <w:sz w:val="20"/>
                <w:szCs w:val="20"/>
              </w:rPr>
              <w:t>48</w:t>
            </w:r>
            <w:r w:rsidR="00E249E0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386F2C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="00C11C1A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1F309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3984D99" w14:textId="35ADB0CB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18,587.</w:t>
            </w:r>
            <w:r w:rsidR="002535B3">
              <w:rPr>
                <w:rFonts w:ascii="Angsana New" w:hAnsi="Angsana Ne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E5D5A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0413C4E" w14:textId="5A861940" w:rsidR="001D3B7F" w:rsidRPr="004A5C85" w:rsidRDefault="002533A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19,</w:t>
            </w:r>
            <w:r w:rsidR="00B26AEB">
              <w:rPr>
                <w:rFonts w:ascii="Angsana New" w:hAnsi="Angsana New"/>
                <w:color w:val="000000"/>
                <w:sz w:val="20"/>
                <w:szCs w:val="20"/>
              </w:rPr>
              <w:t>06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8.</w:t>
            </w:r>
            <w:r w:rsidR="00386F2C">
              <w:rPr>
                <w:rFonts w:ascii="Angsana New" w:hAnsi="Angsana New"/>
                <w:color w:val="000000"/>
                <w:sz w:val="20"/>
                <w:szCs w:val="20"/>
              </w:rPr>
              <w:t>75</w:t>
            </w:r>
          </w:p>
        </w:tc>
      </w:tr>
      <w:tr w:rsidR="001D3B7F" w:rsidRPr="004A5C85" w14:paraId="7598B2ED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A6C33" w14:textId="77777777" w:rsidR="001D3B7F" w:rsidRPr="004A5C85" w:rsidRDefault="001D3B7F" w:rsidP="001D3B7F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0675C430" w14:textId="77777777" w:rsidR="001D3B7F" w:rsidRPr="004A5C85" w:rsidRDefault="001D3B7F" w:rsidP="001D3B7F">
            <w:pPr>
              <w:tabs>
                <w:tab w:val="decimal" w:pos="347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F41FF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267ACE8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51C052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B4BFB3A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F1E06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63B6EEB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1B057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4AE574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5690DD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7003AD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DEFC3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B7D975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24305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5F288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A1F85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4C0F7C6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EE3C6C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390DEBE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BDDAE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9833BAF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95A72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A396EE3" w14:textId="77777777" w:rsidR="001D3B7F" w:rsidRPr="004A5C85" w:rsidRDefault="001D3B7F" w:rsidP="001D3B7F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5FC26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CB184EA" w14:textId="6C5E398F" w:rsidR="001D3B7F" w:rsidRPr="004A5C85" w:rsidRDefault="00E91EAD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450.29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44F83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DF470D1" w14:textId="73A42233" w:rsidR="001D3B7F" w:rsidRPr="004A5C85" w:rsidRDefault="00FF229B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446.12</w:t>
            </w:r>
          </w:p>
        </w:tc>
      </w:tr>
      <w:tr w:rsidR="001D3B7F" w:rsidRPr="004A5C85" w14:paraId="2A1B1CE2" w14:textId="77777777" w:rsidTr="00C160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F4BDD" w14:textId="77777777" w:rsidR="001D3B7F" w:rsidRPr="004A5C85" w:rsidRDefault="001D3B7F" w:rsidP="001D3B7F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A5C8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03" w:type="dxa"/>
            <w:gridSpan w:val="3"/>
            <w:tcBorders>
              <w:left w:val="nil"/>
              <w:right w:val="nil"/>
            </w:tcBorders>
            <w:vAlign w:val="bottom"/>
          </w:tcPr>
          <w:p w14:paraId="1E5E19FB" w14:textId="77777777" w:rsidR="001D3B7F" w:rsidRPr="004A5C85" w:rsidRDefault="001D3B7F" w:rsidP="001D3B7F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176A9B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6C618D8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7F705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505ED5C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6FB2F8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B31B80C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E8A09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4B267C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43A4A5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D100AA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74C7A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A1B897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7463A1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51EFE70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13FE8F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7196EB2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B865BA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E2359DA" w14:textId="77777777" w:rsidR="001D3B7F" w:rsidRPr="004A5C85" w:rsidRDefault="001D3B7F" w:rsidP="001D3B7F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CC66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3C0347B" w14:textId="77777777" w:rsidR="001D3B7F" w:rsidRPr="004A5C85" w:rsidRDefault="001D3B7F" w:rsidP="001D3B7F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A1AD7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D480DF" w14:textId="77777777" w:rsidR="001D3B7F" w:rsidRPr="004A5C85" w:rsidRDefault="001D3B7F" w:rsidP="001D3B7F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60D1E4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0DA5D" w14:textId="04730E6F" w:rsidR="001D3B7F" w:rsidRPr="004A5C85" w:rsidRDefault="002535B3" w:rsidP="002535B3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19,038.15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A60703" w14:textId="77777777" w:rsidR="001D3B7F" w:rsidRPr="004A5C85" w:rsidRDefault="001D3B7F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67E724" w14:textId="0AE2D3E6" w:rsidR="001D3B7F" w:rsidRPr="004A5C85" w:rsidRDefault="009C5169" w:rsidP="001D3B7F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19,</w:t>
            </w:r>
            <w:r w:rsidR="00386F2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514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386F2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87</w:t>
            </w:r>
          </w:p>
        </w:tc>
      </w:tr>
    </w:tbl>
    <w:p w14:paraId="6D2FC48B" w14:textId="77777777" w:rsidR="002E66E8" w:rsidRPr="004A5C85" w:rsidRDefault="002E66E8" w:rsidP="002E66E8">
      <w:pPr>
        <w:rPr>
          <w:rFonts w:ascii="Angsana New" w:hAnsi="Angsana New"/>
        </w:rPr>
      </w:pPr>
    </w:p>
    <w:p w14:paraId="5C93FC69" w14:textId="77777777" w:rsidR="003B14EA" w:rsidRPr="004A5C85" w:rsidRDefault="003B14EA" w:rsidP="002E66E8">
      <w:pPr>
        <w:rPr>
          <w:rFonts w:ascii="Angsana New" w:hAnsi="Angsana New"/>
        </w:rPr>
        <w:sectPr w:rsidR="003B14EA" w:rsidRPr="004A5C85" w:rsidSect="00C73417">
          <w:footerReference w:type="default" r:id="rId16"/>
          <w:pgSz w:w="16834" w:h="11909" w:orient="landscape" w:code="9"/>
          <w:pgMar w:top="691" w:right="1152" w:bottom="576" w:left="1152" w:header="720" w:footer="120" w:gutter="0"/>
          <w:cols w:space="720"/>
        </w:sectPr>
      </w:pPr>
    </w:p>
    <w:p w14:paraId="344721FC" w14:textId="77777777" w:rsidR="002E66E8" w:rsidRPr="004A5C85" w:rsidRDefault="002E66E8" w:rsidP="002E66E8">
      <w:pPr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4A5C85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7EF9238" w14:textId="77777777" w:rsidR="002E66E8" w:rsidRPr="004A5C85" w:rsidRDefault="002E66E8" w:rsidP="00EB02AA">
      <w:pPr>
        <w:pStyle w:val="NoSpacing"/>
        <w:rPr>
          <w:rFonts w:ascii="Angsana New" w:hAnsi="Angsana New"/>
          <w:sz w:val="22"/>
        </w:rPr>
      </w:pPr>
    </w:p>
    <w:p w14:paraId="2CC947BC" w14:textId="77777777" w:rsidR="002E66E8" w:rsidRPr="004A5C85" w:rsidRDefault="002E66E8" w:rsidP="002E66E8">
      <w:pPr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0D1C586" w14:textId="77777777" w:rsidR="002E66E8" w:rsidRPr="004A5C85" w:rsidRDefault="002E66E8" w:rsidP="00BA1021">
      <w:pPr>
        <w:tabs>
          <w:tab w:val="left" w:pos="540"/>
        </w:tabs>
        <w:spacing w:line="240" w:lineRule="auto"/>
        <w:ind w:right="-43"/>
        <w:rPr>
          <w:rFonts w:ascii="Angsana New" w:hAnsi="Angsana New"/>
          <w:sz w:val="22"/>
          <w:szCs w:val="22"/>
        </w:rPr>
      </w:pPr>
    </w:p>
    <w:p w14:paraId="4A93716F" w14:textId="77777777" w:rsidR="00997299" w:rsidRPr="004A5C85" w:rsidRDefault="0099729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5737B4E" w14:textId="77777777" w:rsidR="00030CE9" w:rsidRPr="004A5C85" w:rsidRDefault="00030CE9" w:rsidP="00F27DC1">
      <w:pPr>
        <w:pStyle w:val="NoSpacing"/>
        <w:rPr>
          <w:rFonts w:ascii="Angsana New" w:hAnsi="Angsana New"/>
          <w:sz w:val="22"/>
        </w:rPr>
      </w:pPr>
    </w:p>
    <w:p w14:paraId="0A4E19DC" w14:textId="2FC6C907" w:rsidR="0001767A" w:rsidRPr="007F46E0" w:rsidRDefault="0001767A" w:rsidP="003F52B1">
      <w:pPr>
        <w:ind w:left="540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4A5C85">
        <w:rPr>
          <w:rFonts w:ascii="Angsana New" w:hAnsi="Angsana New" w:hint="cs"/>
          <w:sz w:val="30"/>
          <w:szCs w:val="30"/>
          <w:cs/>
        </w:rPr>
        <w:t>กั</w:t>
      </w:r>
      <w:r w:rsidRPr="004A5C85">
        <w:rPr>
          <w:rFonts w:ascii="Angsana New" w:hAnsi="Angsana New"/>
          <w:sz w:val="30"/>
          <w:szCs w:val="30"/>
          <w:cs/>
        </w:rPr>
        <w:t>บรายได้ก่อนภาษี</w:t>
      </w:r>
      <w:r w:rsidR="00AB74BD">
        <w:rPr>
          <w:rFonts w:ascii="Angsana New" w:hAnsi="Angsana New" w:hint="cs"/>
          <w:sz w:val="30"/>
          <w:szCs w:val="30"/>
          <w:cs/>
        </w:rPr>
        <w:t>เงินได้</w:t>
      </w:r>
      <w:r w:rsidRPr="004A5C85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4A5C85">
        <w:rPr>
          <w:rFonts w:ascii="Angsana New" w:hAnsi="Angsana New" w:hint="cs"/>
          <w:sz w:val="30"/>
          <w:szCs w:val="30"/>
          <w:cs/>
        </w:rPr>
        <w:t>สาม</w:t>
      </w:r>
      <w:r w:rsidRPr="004A5C8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A5C85">
        <w:rPr>
          <w:rFonts w:ascii="Angsana New" w:hAnsi="Angsana New"/>
          <w:sz w:val="30"/>
          <w:szCs w:val="30"/>
        </w:rPr>
        <w:t xml:space="preserve">31 </w:t>
      </w:r>
      <w:r w:rsidRPr="004A5C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1BA7">
        <w:rPr>
          <w:rFonts w:ascii="Angsana New" w:hAnsi="Angsana New"/>
          <w:sz w:val="30"/>
          <w:szCs w:val="30"/>
        </w:rPr>
        <w:t xml:space="preserve">2562 </w:t>
      </w:r>
      <w:r w:rsidR="00781BA7">
        <w:rPr>
          <w:rFonts w:ascii="Angsana New" w:hAnsi="Angsana New"/>
          <w:sz w:val="30"/>
          <w:szCs w:val="30"/>
          <w:cs/>
        </w:rPr>
        <w:t xml:space="preserve">และ </w:t>
      </w:r>
      <w:r w:rsidR="00781BA7">
        <w:rPr>
          <w:rFonts w:ascii="Angsana New" w:hAnsi="Angsana New"/>
          <w:sz w:val="30"/>
          <w:szCs w:val="30"/>
        </w:rPr>
        <w:t>2561</w:t>
      </w:r>
      <w:r w:rsidR="003C0B49" w:rsidRPr="004A5C85">
        <w:rPr>
          <w:rFonts w:ascii="Angsana New" w:hAnsi="Angsana New" w:hint="cs"/>
          <w:sz w:val="30"/>
          <w:szCs w:val="30"/>
          <w:cs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>คือร้อยละ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="00816DE8">
        <w:rPr>
          <w:rFonts w:ascii="Angsana New" w:hAnsi="Angsana New"/>
          <w:sz w:val="30"/>
          <w:szCs w:val="30"/>
        </w:rPr>
        <w:t>28.89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="00A00176">
        <w:rPr>
          <w:rFonts w:ascii="Angsana New" w:hAnsi="Angsana New" w:hint="cs"/>
          <w:sz w:val="30"/>
          <w:szCs w:val="30"/>
          <w:cs/>
        </w:rPr>
        <w:t>และ</w:t>
      </w:r>
      <w:r w:rsidR="00760A2C">
        <w:rPr>
          <w:rFonts w:ascii="Angsana New" w:hAnsi="Angsana New" w:hint="cs"/>
          <w:sz w:val="30"/>
          <w:szCs w:val="30"/>
          <w:cs/>
        </w:rPr>
        <w:t>ร้อยละ</w:t>
      </w:r>
      <w:r w:rsidR="00A00176">
        <w:rPr>
          <w:rFonts w:ascii="Angsana New" w:hAnsi="Angsana New" w:hint="cs"/>
          <w:sz w:val="30"/>
          <w:szCs w:val="30"/>
          <w:cs/>
        </w:rPr>
        <w:t xml:space="preserve"> </w:t>
      </w:r>
      <w:r w:rsidR="00FF229B">
        <w:rPr>
          <w:rFonts w:ascii="Angsana New" w:hAnsi="Angsana New"/>
          <w:sz w:val="30"/>
          <w:szCs w:val="30"/>
        </w:rPr>
        <w:t>22.93</w:t>
      </w:r>
      <w:r w:rsidR="007F46E0">
        <w:rPr>
          <w:rFonts w:ascii="Angsana New" w:hAnsi="Angsana New"/>
          <w:sz w:val="30"/>
          <w:szCs w:val="30"/>
        </w:rPr>
        <w:t xml:space="preserve"> </w:t>
      </w:r>
      <w:r w:rsidR="007F46E0">
        <w:rPr>
          <w:rFonts w:ascii="Angsana New" w:hAnsi="Angsana New" w:hint="cs"/>
          <w:sz w:val="30"/>
          <w:szCs w:val="30"/>
          <w:cs/>
        </w:rPr>
        <w:t>ตามลำดับ</w:t>
      </w:r>
      <w:r w:rsidR="00F568DE">
        <w:rPr>
          <w:rFonts w:ascii="Angsana New" w:hAnsi="Angsana New" w:hint="cs"/>
          <w:sz w:val="30"/>
          <w:szCs w:val="30"/>
          <w:cs/>
        </w:rPr>
        <w:t xml:space="preserve"> </w:t>
      </w:r>
      <w:r w:rsidR="00F568DE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4E69C2">
        <w:rPr>
          <w:rFonts w:ascii="Angsana New" w:hAnsi="Angsana New" w:hint="cs"/>
          <w:sz w:val="30"/>
          <w:szCs w:val="30"/>
          <w:cs/>
        </w:rPr>
        <w:t>ของงวด</w:t>
      </w:r>
      <w:r w:rsidR="004E69C2" w:rsidRPr="004A5C85">
        <w:rPr>
          <w:rFonts w:ascii="Angsana New" w:hAnsi="Angsana New" w:hint="cs"/>
          <w:sz w:val="30"/>
          <w:szCs w:val="30"/>
          <w:cs/>
        </w:rPr>
        <w:t>สาม</w:t>
      </w:r>
      <w:r w:rsidR="004E69C2" w:rsidRPr="004A5C8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E69C2" w:rsidRPr="004A5C85">
        <w:rPr>
          <w:rFonts w:ascii="Angsana New" w:hAnsi="Angsana New"/>
          <w:sz w:val="30"/>
          <w:szCs w:val="30"/>
        </w:rPr>
        <w:t xml:space="preserve">31 </w:t>
      </w:r>
      <w:r w:rsidR="004E69C2" w:rsidRPr="004A5C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E69C2">
        <w:rPr>
          <w:rFonts w:ascii="Angsana New" w:hAnsi="Angsana New"/>
          <w:sz w:val="30"/>
          <w:szCs w:val="30"/>
        </w:rPr>
        <w:t xml:space="preserve">2562 </w:t>
      </w:r>
      <w:r w:rsidR="00F568DE">
        <w:rPr>
          <w:rFonts w:ascii="Angsana New" w:hAnsi="Angsana New"/>
          <w:sz w:val="30"/>
          <w:szCs w:val="30"/>
          <w:cs/>
        </w:rPr>
        <w:t>มีสาเหตุหลักจาก</w:t>
      </w:r>
      <w:r w:rsidR="00F568DE">
        <w:rPr>
          <w:rFonts w:ascii="Angsana New" w:hAnsi="Angsana New" w:hint="cs"/>
          <w:sz w:val="30"/>
          <w:szCs w:val="30"/>
          <w:cs/>
        </w:rPr>
        <w:t>การ</w:t>
      </w:r>
      <w:r w:rsidR="00DE7C3C">
        <w:rPr>
          <w:rFonts w:ascii="Angsana New" w:hAnsi="Angsana New" w:hint="cs"/>
          <w:sz w:val="30"/>
          <w:szCs w:val="30"/>
          <w:cs/>
        </w:rPr>
        <w:t xml:space="preserve">ถือปฏิบัติตาม </w:t>
      </w:r>
      <w:r w:rsidR="00DE7C3C">
        <w:rPr>
          <w:rFonts w:ascii="Angsana New" w:hAnsi="Angsana New"/>
          <w:sz w:val="30"/>
          <w:szCs w:val="30"/>
        </w:rPr>
        <w:t xml:space="preserve">TFRS 15 </w:t>
      </w:r>
      <w:r w:rsidR="00DE7C3C">
        <w:rPr>
          <w:rFonts w:ascii="Angsana New" w:hAnsi="Angsana New" w:hint="cs"/>
          <w:sz w:val="30"/>
          <w:szCs w:val="30"/>
          <w:cs/>
        </w:rPr>
        <w:t>ซึ่งส่งผลให้กลุ่มบริษัทรับรู้หนี้สินภาษีเงินได้รอการตัดบัญชีเพิ่มขึ้น</w:t>
      </w:r>
    </w:p>
    <w:p w14:paraId="7142BB13" w14:textId="77777777" w:rsidR="008B11DC" w:rsidRPr="004A5C85" w:rsidRDefault="008B11DC" w:rsidP="0001767A">
      <w:pPr>
        <w:ind w:left="540"/>
        <w:rPr>
          <w:rFonts w:ascii="Angsana New" w:hAnsi="Angsana New"/>
          <w:sz w:val="22"/>
          <w:szCs w:val="22"/>
        </w:rPr>
      </w:pPr>
    </w:p>
    <w:p w14:paraId="280FC3E9" w14:textId="11993C4A" w:rsidR="008B11DC" w:rsidRPr="004A5C85" w:rsidRDefault="00DB29E4" w:rsidP="008B11DC">
      <w:pPr>
        <w:ind w:left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บริษัทไม่มีค่าใช้จ่ายภาษีเงินได้ในงบกำไรขาดทุนเบ็ดเสร็จ</w:t>
      </w:r>
      <w:r w:rsidR="00185D2A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สำหรับรอบระยะเวลาสามเดือนสิ้นสุดวันที่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A017B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8B11DC" w:rsidRPr="004A5C85">
        <w:rPr>
          <w:rFonts w:ascii="Angsana New" w:hAnsi="Angsana New" w:hint="cs"/>
          <w:sz w:val="30"/>
          <w:szCs w:val="30"/>
          <w:cs/>
        </w:rPr>
        <w:t>เนื่องจากบริษัทได้รับยกเว้นภาษีสำหรับเงินปันผลรับ</w:t>
      </w:r>
      <w:r w:rsidR="008412B8">
        <w:rPr>
          <w:rFonts w:ascii="Angsana New" w:hAnsi="Angsana New" w:hint="cs"/>
          <w:sz w:val="30"/>
          <w:szCs w:val="30"/>
          <w:cs/>
        </w:rPr>
        <w:t xml:space="preserve"> และกำไรที่ยังไม่รับรู้จากการเปลี่ยนแปลงมูลค่าของหลักทรัพย์เพื่อค้า</w:t>
      </w:r>
    </w:p>
    <w:p w14:paraId="7FDB8CCB" w14:textId="77777777" w:rsidR="0001767A" w:rsidRPr="004A5C85" w:rsidRDefault="0001767A" w:rsidP="0001767A">
      <w:pPr>
        <w:ind w:left="540"/>
        <w:rPr>
          <w:rFonts w:ascii="Angsana New" w:hAnsi="Angsana New"/>
          <w:sz w:val="22"/>
          <w:szCs w:val="22"/>
        </w:rPr>
      </w:pPr>
    </w:p>
    <w:p w14:paraId="24B54F12" w14:textId="77777777" w:rsidR="003B14EA" w:rsidRPr="004A5C85" w:rsidRDefault="003B14EA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AA71AD0" w14:textId="77777777" w:rsidR="00977166" w:rsidRPr="004A5C85" w:rsidRDefault="00977166" w:rsidP="00094F2D">
      <w:pPr>
        <w:pStyle w:val="NoSpacing"/>
        <w:rPr>
          <w:rFonts w:ascii="Angsana New" w:hAnsi="Angsana New"/>
          <w:sz w:val="22"/>
        </w:rPr>
      </w:pPr>
    </w:p>
    <w:p w14:paraId="57BC7D05" w14:textId="77777777" w:rsidR="0056096C" w:rsidRPr="004A5C85" w:rsidRDefault="0056096C" w:rsidP="0056096C">
      <w:pPr>
        <w:tabs>
          <w:tab w:val="left" w:pos="450"/>
        </w:tabs>
        <w:ind w:left="540" w:right="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A5C8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5151263" w14:textId="77777777" w:rsidR="0056096C" w:rsidRPr="004A5C85" w:rsidRDefault="0056096C" w:rsidP="0056096C">
      <w:pPr>
        <w:tabs>
          <w:tab w:val="left" w:pos="540"/>
        </w:tabs>
        <w:ind w:left="547" w:right="47"/>
        <w:rPr>
          <w:rFonts w:ascii="Angsana New" w:hAnsi="Angsana New"/>
          <w:sz w:val="20"/>
          <w:szCs w:val="20"/>
        </w:rPr>
      </w:pPr>
    </w:p>
    <w:p w14:paraId="446F5D8B" w14:textId="77777777" w:rsidR="0056096C" w:rsidRPr="004A5C85" w:rsidRDefault="0056096C" w:rsidP="00FF229B">
      <w:pPr>
        <w:ind w:left="547"/>
        <w:rPr>
          <w:rFonts w:ascii="Angsana New" w:hAnsi="Angsana New"/>
          <w:sz w:val="30"/>
          <w:szCs w:val="30"/>
          <w:cs/>
        </w:rPr>
      </w:pPr>
      <w:r w:rsidRPr="004A5C8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F6487D1" w14:textId="77777777" w:rsidR="0056096C" w:rsidRPr="004A5C85" w:rsidRDefault="0056096C" w:rsidP="0056096C">
      <w:pPr>
        <w:tabs>
          <w:tab w:val="left" w:pos="540"/>
        </w:tabs>
        <w:ind w:left="547" w:right="47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529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D05718" w:rsidRPr="004A5C85" w14:paraId="32B8A654" w14:textId="77777777" w:rsidTr="00A75707">
        <w:trPr>
          <w:tblHeader/>
        </w:trPr>
        <w:tc>
          <w:tcPr>
            <w:tcW w:w="2529" w:type="dxa"/>
            <w:shd w:val="clear" w:color="auto" w:fill="auto"/>
          </w:tcPr>
          <w:p w14:paraId="77849BE9" w14:textId="77777777" w:rsidR="00D05718" w:rsidRPr="004A5C85" w:rsidRDefault="00D05718" w:rsidP="003A31E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bookmarkStart w:id="2" w:name="_Hlk30152288"/>
          </w:p>
        </w:tc>
        <w:tc>
          <w:tcPr>
            <w:tcW w:w="6561" w:type="dxa"/>
            <w:gridSpan w:val="9"/>
          </w:tcPr>
          <w:p w14:paraId="0C6C52FF" w14:textId="29A6D2CE" w:rsidR="00D05718" w:rsidRPr="004A5C85" w:rsidRDefault="00D05718" w:rsidP="003A31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56096C" w:rsidRPr="004A5C85" w14:paraId="1DCF5D58" w14:textId="77777777" w:rsidTr="0094751A">
        <w:trPr>
          <w:tblHeader/>
        </w:trPr>
        <w:tc>
          <w:tcPr>
            <w:tcW w:w="2529" w:type="dxa"/>
            <w:shd w:val="clear" w:color="auto" w:fill="auto"/>
          </w:tcPr>
          <w:p w14:paraId="41E33EDF" w14:textId="77777777" w:rsidR="0056096C" w:rsidRPr="004A5C85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5EFB772" w14:textId="77777777" w:rsidR="0056096C" w:rsidRPr="004A5C85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7" w:type="dxa"/>
          </w:tcPr>
          <w:p w14:paraId="185D605E" w14:textId="77777777" w:rsidR="0056096C" w:rsidRPr="004A5C85" w:rsidRDefault="0056096C" w:rsidP="003A31E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5146A25B" w14:textId="77777777" w:rsidR="0056096C" w:rsidRPr="004A5C85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096C" w:rsidRPr="004A5C85" w14:paraId="73561420" w14:textId="77777777" w:rsidTr="008F1AB4">
        <w:trPr>
          <w:tblHeader/>
        </w:trPr>
        <w:tc>
          <w:tcPr>
            <w:tcW w:w="2529" w:type="dxa"/>
            <w:shd w:val="clear" w:color="auto" w:fill="auto"/>
          </w:tcPr>
          <w:p w14:paraId="373CBC1B" w14:textId="77777777" w:rsidR="0056096C" w:rsidRPr="004A5C85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3009280F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</w:tcPr>
          <w:p w14:paraId="6A528F87" w14:textId="77777777" w:rsidR="0056096C" w:rsidRPr="004A5C85" w:rsidRDefault="0056096C" w:rsidP="003A31E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7C592434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4A5C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02CEC9E4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23F1FD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4A5C8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48075FA9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DEDC4B0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4A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059F7C2B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26B2422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6096C" w:rsidRPr="004A5C85" w14:paraId="1786E846" w14:textId="77777777" w:rsidTr="008F1AB4">
        <w:trPr>
          <w:tblHeader/>
        </w:trPr>
        <w:tc>
          <w:tcPr>
            <w:tcW w:w="2529" w:type="dxa"/>
            <w:shd w:val="clear" w:color="auto" w:fill="auto"/>
          </w:tcPr>
          <w:p w14:paraId="484EFF6B" w14:textId="77777777" w:rsidR="0056096C" w:rsidRPr="004A5C85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61" w:type="dxa"/>
            <w:gridSpan w:val="9"/>
          </w:tcPr>
          <w:p w14:paraId="19A98603" w14:textId="77777777" w:rsidR="0056096C" w:rsidRPr="004A5C85" w:rsidRDefault="0056096C" w:rsidP="003A31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bookmarkEnd w:id="2"/>
      <w:tr w:rsidR="0056096C" w:rsidRPr="004A5C85" w14:paraId="24F49B51" w14:textId="77777777" w:rsidTr="008F1AB4">
        <w:tc>
          <w:tcPr>
            <w:tcW w:w="2529" w:type="dxa"/>
            <w:shd w:val="clear" w:color="auto" w:fill="auto"/>
          </w:tcPr>
          <w:p w14:paraId="2D898E56" w14:textId="77777777" w:rsidR="00AC7698" w:rsidRPr="00AC7698" w:rsidRDefault="00AC7698" w:rsidP="00AC7698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6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76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C76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C76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  <w:p w14:paraId="112648F8" w14:textId="77777777" w:rsidR="0056096C" w:rsidRPr="004A5C85" w:rsidRDefault="0056096C" w:rsidP="003A31ED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4A5C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3" w:type="dxa"/>
          </w:tcPr>
          <w:p w14:paraId="04CA0FC4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CB721F" w14:textId="77777777" w:rsidR="0056096C" w:rsidRPr="004A5C85" w:rsidRDefault="0056096C" w:rsidP="003A31E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55E5F7A3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25A0306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330315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A09E084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7F72861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FD50EE5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A9321E" w14:textId="77777777" w:rsidR="0056096C" w:rsidRPr="004A5C85" w:rsidRDefault="0056096C" w:rsidP="003A31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437" w:rsidRPr="004A5C85" w14:paraId="56394FBC" w14:textId="77777777" w:rsidTr="008F1AB4">
        <w:tc>
          <w:tcPr>
            <w:tcW w:w="2529" w:type="dxa"/>
            <w:shd w:val="clear" w:color="auto" w:fill="auto"/>
          </w:tcPr>
          <w:p w14:paraId="149A91C1" w14:textId="77777777" w:rsidR="005E6437" w:rsidRPr="004A5C85" w:rsidRDefault="005E6437" w:rsidP="005E643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(มูลค่าตามหน้าตั๋ว)</w:t>
            </w:r>
          </w:p>
        </w:tc>
        <w:tc>
          <w:tcPr>
            <w:tcW w:w="1063" w:type="dxa"/>
            <w:vAlign w:val="bottom"/>
          </w:tcPr>
          <w:p w14:paraId="08D6688A" w14:textId="3C0E1CA0" w:rsidR="005E6437" w:rsidRPr="004A5C85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3,000.00</w:t>
            </w:r>
          </w:p>
        </w:tc>
        <w:tc>
          <w:tcPr>
            <w:tcW w:w="237" w:type="dxa"/>
            <w:vAlign w:val="bottom"/>
          </w:tcPr>
          <w:p w14:paraId="24753E4A" w14:textId="77777777" w:rsidR="005E6437" w:rsidRPr="004A5C85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0E373A6" w14:textId="046D0883" w:rsidR="005E6437" w:rsidRPr="004A5C85" w:rsidRDefault="005E6437" w:rsidP="005E643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0D88E2E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ED3639C" w14:textId="0D1B9D36" w:rsidR="005E6437" w:rsidRPr="004A5C85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</w:t>
            </w:r>
            <w:r w:rsidR="00F4252C">
              <w:rPr>
                <w:rFonts w:ascii="Angsana New" w:hAnsi="Angsana New" w:hint="cs"/>
                <w:sz w:val="30"/>
                <w:szCs w:val="30"/>
                <w:cs/>
              </w:rPr>
              <w:t>3.97</w:t>
            </w:r>
          </w:p>
        </w:tc>
        <w:tc>
          <w:tcPr>
            <w:tcW w:w="266" w:type="dxa"/>
            <w:vAlign w:val="bottom"/>
          </w:tcPr>
          <w:p w14:paraId="4EA13CE6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AAA2C9B" w14:textId="30070858" w:rsidR="005E6437" w:rsidRPr="004A5C85" w:rsidRDefault="005E6437" w:rsidP="005E643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0D7E031D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64A29FB" w14:textId="144693DE" w:rsidR="005E6437" w:rsidRPr="004A5C85" w:rsidRDefault="005E6437" w:rsidP="005E6437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</w:t>
            </w:r>
            <w:r w:rsidR="00F4252C">
              <w:rPr>
                <w:rFonts w:ascii="Angsana New" w:hAnsi="Angsana New" w:hint="cs"/>
                <w:sz w:val="30"/>
                <w:szCs w:val="30"/>
                <w:cs/>
              </w:rPr>
              <w:t>3.97</w:t>
            </w:r>
          </w:p>
        </w:tc>
      </w:tr>
    </w:tbl>
    <w:p w14:paraId="5F7D3238" w14:textId="23A970C3" w:rsidR="00FF229B" w:rsidRDefault="00FF229B"/>
    <w:p w14:paraId="3657A6BB" w14:textId="77777777" w:rsidR="00FF229B" w:rsidRDefault="00FF229B">
      <w:pPr>
        <w:spacing w:line="240" w:lineRule="auto"/>
        <w:jc w:val="left"/>
      </w:pPr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512"/>
        <w:gridCol w:w="17"/>
        <w:gridCol w:w="1063"/>
        <w:gridCol w:w="237"/>
        <w:gridCol w:w="31"/>
        <w:gridCol w:w="965"/>
        <w:gridCol w:w="235"/>
        <w:gridCol w:w="32"/>
        <w:gridCol w:w="1075"/>
        <w:gridCol w:w="266"/>
        <w:gridCol w:w="1050"/>
        <w:gridCol w:w="17"/>
        <w:gridCol w:w="249"/>
        <w:gridCol w:w="18"/>
        <w:gridCol w:w="1323"/>
      </w:tblGrid>
      <w:tr w:rsidR="00D05718" w:rsidRPr="004A5C85" w14:paraId="4052A339" w14:textId="77777777" w:rsidTr="008553A1">
        <w:trPr>
          <w:tblHeader/>
        </w:trPr>
        <w:tc>
          <w:tcPr>
            <w:tcW w:w="2529" w:type="dxa"/>
            <w:gridSpan w:val="2"/>
            <w:shd w:val="clear" w:color="auto" w:fill="auto"/>
          </w:tcPr>
          <w:p w14:paraId="5FE236C4" w14:textId="77777777" w:rsidR="00D05718" w:rsidRPr="004A5C85" w:rsidRDefault="00D05718" w:rsidP="003A1946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61" w:type="dxa"/>
            <w:gridSpan w:val="13"/>
          </w:tcPr>
          <w:p w14:paraId="0E251992" w14:textId="7EFB5A24" w:rsidR="00D05718" w:rsidRPr="004A5C85" w:rsidRDefault="00D05718" w:rsidP="003A19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FF229B" w:rsidRPr="004A5C85" w14:paraId="138C37F4" w14:textId="77777777" w:rsidTr="0094751A">
        <w:trPr>
          <w:tblHeader/>
        </w:trPr>
        <w:tc>
          <w:tcPr>
            <w:tcW w:w="2529" w:type="dxa"/>
            <w:gridSpan w:val="2"/>
            <w:shd w:val="clear" w:color="auto" w:fill="auto"/>
          </w:tcPr>
          <w:p w14:paraId="164A26BA" w14:textId="77777777" w:rsidR="00FF229B" w:rsidRPr="004A5C85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5BC6997" w14:textId="77777777" w:rsidR="00FF229B" w:rsidRPr="004A5C85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7" w:type="dxa"/>
          </w:tcPr>
          <w:p w14:paraId="182B8C4A" w14:textId="77777777" w:rsidR="00FF229B" w:rsidRPr="004A5C85" w:rsidRDefault="00FF229B" w:rsidP="003A194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1" w:type="dxa"/>
            <w:gridSpan w:val="11"/>
            <w:tcBorders>
              <w:bottom w:val="single" w:sz="4" w:space="0" w:color="auto"/>
            </w:tcBorders>
          </w:tcPr>
          <w:p w14:paraId="59B1C2D4" w14:textId="77777777" w:rsidR="00FF229B" w:rsidRPr="004A5C85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229B" w:rsidRPr="004A5C85" w14:paraId="0C798EAD" w14:textId="77777777" w:rsidTr="003A1946">
        <w:trPr>
          <w:tblHeader/>
        </w:trPr>
        <w:tc>
          <w:tcPr>
            <w:tcW w:w="2529" w:type="dxa"/>
            <w:gridSpan w:val="2"/>
            <w:shd w:val="clear" w:color="auto" w:fill="auto"/>
          </w:tcPr>
          <w:p w14:paraId="054B4590" w14:textId="77777777" w:rsidR="00FF229B" w:rsidRPr="004A5C85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33B86873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</w:tcPr>
          <w:p w14:paraId="448BD407" w14:textId="77777777" w:rsidR="00FF229B" w:rsidRPr="004A5C85" w:rsidRDefault="00FF229B" w:rsidP="003A194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4351D8A0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4A5C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35F041ED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D1DE5BB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4A5C8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F031F75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</w:tcPr>
          <w:p w14:paraId="15DAB442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4A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gridSpan w:val="2"/>
          </w:tcPr>
          <w:p w14:paraId="0241F8E9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F6A736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229B" w:rsidRPr="004A5C85" w14:paraId="66CF0902" w14:textId="77777777" w:rsidTr="003A1946">
        <w:trPr>
          <w:tblHeader/>
        </w:trPr>
        <w:tc>
          <w:tcPr>
            <w:tcW w:w="2529" w:type="dxa"/>
            <w:gridSpan w:val="2"/>
            <w:shd w:val="clear" w:color="auto" w:fill="auto"/>
          </w:tcPr>
          <w:p w14:paraId="2E6334FA" w14:textId="77777777" w:rsidR="00FF229B" w:rsidRPr="004A5C85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61" w:type="dxa"/>
            <w:gridSpan w:val="13"/>
          </w:tcPr>
          <w:p w14:paraId="2EF42227" w14:textId="77777777" w:rsidR="00FF229B" w:rsidRPr="004A5C85" w:rsidRDefault="00FF229B" w:rsidP="003A194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6437" w:rsidRPr="004A5C85" w14:paraId="48176021" w14:textId="77777777" w:rsidTr="008F1AB4">
        <w:trPr>
          <w:tblHeader/>
        </w:trPr>
        <w:tc>
          <w:tcPr>
            <w:tcW w:w="2512" w:type="dxa"/>
            <w:shd w:val="clear" w:color="auto" w:fill="auto"/>
          </w:tcPr>
          <w:p w14:paraId="6EE232CB" w14:textId="77777777" w:rsidR="005E6437" w:rsidRPr="004A5C85" w:rsidRDefault="005E6437" w:rsidP="005E643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A5C8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578" w:type="dxa"/>
            <w:gridSpan w:val="14"/>
          </w:tcPr>
          <w:p w14:paraId="76C39426" w14:textId="77777777" w:rsidR="005E6437" w:rsidRPr="004A5C85" w:rsidRDefault="005E6437" w:rsidP="005E643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6437" w:rsidRPr="004A5C85" w14:paraId="52602EBE" w14:textId="77777777" w:rsidTr="008F1AB4">
        <w:tc>
          <w:tcPr>
            <w:tcW w:w="2512" w:type="dxa"/>
            <w:shd w:val="clear" w:color="auto" w:fill="auto"/>
          </w:tcPr>
          <w:p w14:paraId="43CFA23D" w14:textId="77777777" w:rsidR="005E6437" w:rsidRPr="004A5C85" w:rsidRDefault="005E6437" w:rsidP="005E643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80" w:type="dxa"/>
            <w:gridSpan w:val="2"/>
          </w:tcPr>
          <w:p w14:paraId="0F8FC63F" w14:textId="77777777" w:rsidR="005E6437" w:rsidRPr="004A5C85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19B50853" w14:textId="77777777" w:rsidR="005E6437" w:rsidRPr="004A5C85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14:paraId="510D1CC9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F16338A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1C44440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17AFC54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62EFB61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636EA269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26597EBF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437" w:rsidRPr="004A5C85" w14:paraId="1CD2E7A8" w14:textId="77777777" w:rsidTr="008F1AB4">
        <w:tc>
          <w:tcPr>
            <w:tcW w:w="2512" w:type="dxa"/>
            <w:shd w:val="clear" w:color="auto" w:fill="auto"/>
          </w:tcPr>
          <w:p w14:paraId="2411A55B" w14:textId="77777777" w:rsidR="005E6437" w:rsidRPr="004A5C85" w:rsidRDefault="005E6437" w:rsidP="005E643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(มูลค่าตามหน้าตั๋ว)</w:t>
            </w:r>
          </w:p>
        </w:tc>
        <w:tc>
          <w:tcPr>
            <w:tcW w:w="1080" w:type="dxa"/>
            <w:gridSpan w:val="2"/>
            <w:vAlign w:val="bottom"/>
          </w:tcPr>
          <w:p w14:paraId="54014D61" w14:textId="541AB6B1" w:rsidR="005E6437" w:rsidRPr="004A5C85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268" w:type="dxa"/>
            <w:gridSpan w:val="2"/>
            <w:vAlign w:val="bottom"/>
          </w:tcPr>
          <w:p w14:paraId="51025A5A" w14:textId="77777777" w:rsidR="005E6437" w:rsidRPr="004A5C85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2511FE9" w14:textId="1FDF9991" w:rsidR="005E6437" w:rsidRPr="004A5C85" w:rsidRDefault="005E6437" w:rsidP="005E643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D421917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BC97354" w14:textId="1AA85347" w:rsidR="005E6437" w:rsidRPr="004A5C85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3,016.04</w:t>
            </w:r>
          </w:p>
        </w:tc>
        <w:tc>
          <w:tcPr>
            <w:tcW w:w="266" w:type="dxa"/>
            <w:vAlign w:val="bottom"/>
          </w:tcPr>
          <w:p w14:paraId="0A5A2D8B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091E0AC" w14:textId="468F79A0" w:rsidR="005E6437" w:rsidRPr="004A5C85" w:rsidRDefault="005E6437" w:rsidP="005E643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14:paraId="376502A6" w14:textId="77777777" w:rsidR="005E6437" w:rsidRPr="004A5C85" w:rsidRDefault="005E6437" w:rsidP="005E64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39235DD1" w14:textId="3B50BE81" w:rsidR="005E6437" w:rsidRPr="004A5C85" w:rsidRDefault="005E6437" w:rsidP="005E6437">
            <w:pPr>
              <w:tabs>
                <w:tab w:val="decimal" w:pos="8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3,016.04</w:t>
            </w:r>
          </w:p>
        </w:tc>
      </w:tr>
    </w:tbl>
    <w:p w14:paraId="620DCB81" w14:textId="77777777" w:rsidR="00370BBC" w:rsidRPr="00AC7698" w:rsidRDefault="00370BBC" w:rsidP="0056096C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69565FF" w14:textId="77777777" w:rsidR="0056096C" w:rsidRPr="004A5C85" w:rsidRDefault="0056096C" w:rsidP="00FF229B">
      <w:pPr>
        <w:pStyle w:val="block"/>
        <w:spacing w:after="0" w:line="240" w:lineRule="atLeast"/>
        <w:ind w:left="540" w:right="-7"/>
        <w:rPr>
          <w:rFonts w:ascii="Angsana New" w:hAnsi="Angsana New"/>
          <w:sz w:val="30"/>
          <w:szCs w:val="30"/>
          <w:lang w:bidi="th-TH"/>
        </w:rPr>
      </w:pPr>
      <w:r w:rsidRPr="004A5C85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C76AB4C" w14:textId="77777777" w:rsidR="0056096C" w:rsidRPr="004A5C85" w:rsidRDefault="0056096C" w:rsidP="00FF229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5F965D45" w14:textId="77777777" w:rsidR="0056096C" w:rsidRPr="004A5C85" w:rsidRDefault="0056096C" w:rsidP="00FF229B">
      <w:pPr>
        <w:pStyle w:val="block"/>
        <w:spacing w:after="0" w:line="240" w:lineRule="atLeast"/>
        <w:ind w:left="540" w:right="-7"/>
        <w:rPr>
          <w:rFonts w:ascii="Angsana New" w:hAnsi="Angsana New"/>
          <w:sz w:val="30"/>
          <w:szCs w:val="30"/>
          <w:lang w:bidi="th-TH"/>
        </w:rPr>
      </w:pPr>
      <w:r w:rsidRPr="004A5C85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</w:t>
      </w:r>
      <w:r w:rsidR="00AB74B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A5C85">
        <w:rPr>
          <w:rFonts w:ascii="Angsana New" w:hAnsi="Angsana New" w:cs="Angsana New" w:hint="cs"/>
          <w:sz w:val="30"/>
          <w:szCs w:val="30"/>
          <w:cs/>
          <w:lang w:bidi="th-TH"/>
        </w:rPr>
        <w:t>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26851807" w14:textId="77777777" w:rsidR="0056096C" w:rsidRDefault="0056096C" w:rsidP="0056096C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18"/>
          <w:szCs w:val="18"/>
          <w:lang w:bidi="th-TH"/>
        </w:rPr>
      </w:pPr>
    </w:p>
    <w:p w14:paraId="02114EA6" w14:textId="77777777" w:rsidR="0056096C" w:rsidRPr="004A5C85" w:rsidRDefault="0056096C" w:rsidP="008412B8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4A5C8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6D02DF70" w14:textId="77777777" w:rsidR="0056096C" w:rsidRPr="004A5C85" w:rsidRDefault="0056096C" w:rsidP="00AC7698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sz w:val="20"/>
          <w:lang w:bidi="th-TH"/>
        </w:rPr>
      </w:pPr>
    </w:p>
    <w:p w14:paraId="2242C12E" w14:textId="77777777" w:rsidR="0056096C" w:rsidRPr="004A5C85" w:rsidRDefault="0056096C" w:rsidP="00AC7698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A5C8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4A5C8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5F9C512" w14:textId="77777777" w:rsidR="0056096C" w:rsidRPr="004A5C85" w:rsidRDefault="0056096C" w:rsidP="00AC7698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0A0A28B2" w14:textId="77777777" w:rsidR="0056096C" w:rsidRPr="004A5C85" w:rsidRDefault="0056096C" w:rsidP="00AC7698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 w:val="30"/>
          <w:szCs w:val="30"/>
        </w:rPr>
      </w:pPr>
      <w:r w:rsidRPr="004A5C85">
        <w:rPr>
          <w:rFonts w:ascii="Angsana New" w:eastAsia="AngsanaNew,Bold" w:hAnsi="Angsana New" w:cs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42C7F088" w14:textId="77777777" w:rsidR="0056096C" w:rsidRPr="004A5C85" w:rsidRDefault="0056096C" w:rsidP="00AC7698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 w:val="18"/>
          <w:szCs w:val="18"/>
          <w:lang w:bidi="th-TH"/>
        </w:rPr>
      </w:pPr>
    </w:p>
    <w:tbl>
      <w:tblPr>
        <w:tblW w:w="9450" w:type="dxa"/>
        <w:tblInd w:w="270" w:type="dxa"/>
        <w:tblLook w:val="04A0" w:firstRow="1" w:lastRow="0" w:firstColumn="1" w:lastColumn="0" w:noHBand="0" w:noVBand="1"/>
      </w:tblPr>
      <w:tblGrid>
        <w:gridCol w:w="3150"/>
        <w:gridCol w:w="2610"/>
        <w:gridCol w:w="3690"/>
      </w:tblGrid>
      <w:tr w:rsidR="0056096C" w:rsidRPr="004A5C85" w14:paraId="70CD896A" w14:textId="77777777" w:rsidTr="00AC7698">
        <w:tc>
          <w:tcPr>
            <w:tcW w:w="3150" w:type="dxa"/>
            <w:hideMark/>
          </w:tcPr>
          <w:p w14:paraId="0B637045" w14:textId="77777777" w:rsidR="0056096C" w:rsidRPr="004A5C85" w:rsidRDefault="0056096C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610" w:type="dxa"/>
            <w:hideMark/>
          </w:tcPr>
          <w:p w14:paraId="00D6B8E6" w14:textId="77777777" w:rsidR="0056096C" w:rsidRPr="004A5C85" w:rsidRDefault="0056096C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690" w:type="dxa"/>
            <w:hideMark/>
          </w:tcPr>
          <w:p w14:paraId="487FFB03" w14:textId="77777777" w:rsidR="0056096C" w:rsidRPr="004A5C85" w:rsidRDefault="0056096C" w:rsidP="00AC7698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160" w:right="-378" w:hanging="2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56096C" w:rsidRPr="004A5C85" w14:paraId="39AD0556" w14:textId="77777777" w:rsidTr="00AC7698">
        <w:tc>
          <w:tcPr>
            <w:tcW w:w="3150" w:type="dxa"/>
            <w:hideMark/>
          </w:tcPr>
          <w:p w14:paraId="181D9F52" w14:textId="77777777" w:rsidR="0056096C" w:rsidRPr="004A5C85" w:rsidRDefault="0056096C" w:rsidP="00AC7698">
            <w:pPr>
              <w:pStyle w:val="block"/>
              <w:spacing w:after="0" w:line="240" w:lineRule="atLeast"/>
              <w:ind w:left="16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610" w:type="dxa"/>
            <w:hideMark/>
          </w:tcPr>
          <w:p w14:paraId="4375D159" w14:textId="77777777" w:rsidR="0056096C" w:rsidRPr="004A5C85" w:rsidRDefault="00AC7698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3690" w:type="dxa"/>
            <w:hideMark/>
          </w:tcPr>
          <w:p w14:paraId="19ED24E4" w14:textId="77777777" w:rsidR="0056096C" w:rsidRPr="00AC7698" w:rsidRDefault="00AC7698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56096C" w:rsidRPr="004A5C85" w14:paraId="2059321B" w14:textId="77777777" w:rsidTr="00816DE8">
        <w:tc>
          <w:tcPr>
            <w:tcW w:w="3150" w:type="dxa"/>
          </w:tcPr>
          <w:p w14:paraId="3DB28B29" w14:textId="577081C1" w:rsidR="0056096C" w:rsidRPr="004A5C85" w:rsidRDefault="0056096C" w:rsidP="00AC7698">
            <w:pPr>
              <w:pStyle w:val="block"/>
              <w:spacing w:after="0" w:line="240" w:lineRule="atLeast"/>
              <w:ind w:left="16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</w:tcPr>
          <w:p w14:paraId="05917259" w14:textId="76FCB31E" w:rsidR="0056096C" w:rsidRPr="004A5C85" w:rsidRDefault="0056096C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</w:tcPr>
          <w:p w14:paraId="37DC7AA1" w14:textId="5CC11984" w:rsidR="0056096C" w:rsidRPr="004A5C85" w:rsidRDefault="0056096C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18E3F174" w14:textId="670D1A56" w:rsidR="00FC7984" w:rsidRDefault="0056096C" w:rsidP="00892438">
      <w:pPr>
        <w:rPr>
          <w:cs/>
        </w:rPr>
      </w:pPr>
      <w:r w:rsidRPr="004A5C85">
        <w:rPr>
          <w:cs/>
        </w:rPr>
        <w:tab/>
      </w:r>
    </w:p>
    <w:p w14:paraId="7CB8361F" w14:textId="77777777" w:rsidR="00FC7984" w:rsidRDefault="00FC7984">
      <w:pPr>
        <w:spacing w:line="240" w:lineRule="auto"/>
        <w:jc w:val="left"/>
        <w:rPr>
          <w:cs/>
        </w:rPr>
      </w:pPr>
      <w:r>
        <w:rPr>
          <w:cs/>
        </w:rPr>
        <w:br w:type="page"/>
      </w:r>
    </w:p>
    <w:p w14:paraId="7BB2B917" w14:textId="77777777" w:rsidR="003B14EA" w:rsidRPr="004A5C85" w:rsidRDefault="003B14EA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1273B247" w14:textId="77777777" w:rsidR="00793A45" w:rsidRPr="004A5C85" w:rsidRDefault="00793A45" w:rsidP="00094F2D">
      <w:pPr>
        <w:pStyle w:val="NoSpacing"/>
        <w:rPr>
          <w:rFonts w:ascii="Angsana New" w:hAnsi="Angsana New"/>
          <w:szCs w:val="18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2"/>
        <w:gridCol w:w="1093"/>
        <w:gridCol w:w="273"/>
        <w:gridCol w:w="1093"/>
        <w:gridCol w:w="266"/>
        <w:gridCol w:w="15"/>
        <w:gridCol w:w="1077"/>
        <w:gridCol w:w="15"/>
        <w:gridCol w:w="229"/>
        <w:gridCol w:w="15"/>
        <w:gridCol w:w="1075"/>
      </w:tblGrid>
      <w:tr w:rsidR="00317197" w:rsidRPr="004A5C85" w14:paraId="6E9AFA87" w14:textId="77777777" w:rsidTr="00273AA3">
        <w:trPr>
          <w:trHeight w:val="433"/>
        </w:trPr>
        <w:tc>
          <w:tcPr>
            <w:tcW w:w="2211" w:type="pct"/>
          </w:tcPr>
          <w:p w14:paraId="7B8AF846" w14:textId="77777777" w:rsidR="00317197" w:rsidRPr="004A5C85" w:rsidRDefault="00317197" w:rsidP="006C180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D639543" w14:textId="77777777" w:rsidR="00317197" w:rsidRPr="004A5C85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061DA53" w14:textId="77777777" w:rsidR="00317197" w:rsidRPr="004A5C85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5"/>
          </w:tcPr>
          <w:p w14:paraId="1501515C" w14:textId="77777777" w:rsidR="00317197" w:rsidRPr="004A5C85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17197" w:rsidRPr="004A5C85" w14:paraId="794142E3" w14:textId="77777777" w:rsidTr="00273AA3">
        <w:trPr>
          <w:trHeight w:val="417"/>
        </w:trPr>
        <w:tc>
          <w:tcPr>
            <w:tcW w:w="2211" w:type="pct"/>
          </w:tcPr>
          <w:p w14:paraId="4A8A1184" w14:textId="77777777" w:rsidR="00317197" w:rsidRPr="004A5C85" w:rsidRDefault="00317197" w:rsidP="003171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CED430" w14:textId="77777777" w:rsidR="00317197" w:rsidRPr="004A5C85" w:rsidRDefault="00317197" w:rsidP="00317197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2AF0A1B" w14:textId="77777777" w:rsidR="00317197" w:rsidRPr="004A5C85" w:rsidRDefault="00317197" w:rsidP="0031719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40239163" w14:textId="77777777" w:rsidR="00317197" w:rsidRPr="004A5C85" w:rsidRDefault="00317197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2F8D6C3E" w14:textId="77777777" w:rsidR="00317197" w:rsidRPr="004A5C85" w:rsidRDefault="00317197" w:rsidP="003171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F7E41DD" w14:textId="77777777" w:rsidR="00317197" w:rsidRPr="004A5C85" w:rsidRDefault="00317197" w:rsidP="00317197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gridSpan w:val="2"/>
          </w:tcPr>
          <w:p w14:paraId="09B1B619" w14:textId="77777777" w:rsidR="00317197" w:rsidRPr="004A5C85" w:rsidRDefault="00317197" w:rsidP="0031719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1A38566" w14:textId="77777777" w:rsidR="00317197" w:rsidRPr="004A5C85" w:rsidRDefault="00317197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A5C8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317197" w:rsidRPr="004A5C85" w14:paraId="2F648ABC" w14:textId="77777777" w:rsidTr="00273AA3">
        <w:trPr>
          <w:trHeight w:val="417"/>
        </w:trPr>
        <w:tc>
          <w:tcPr>
            <w:tcW w:w="2211" w:type="pct"/>
          </w:tcPr>
          <w:p w14:paraId="57AFFE71" w14:textId="77777777" w:rsidR="00317197" w:rsidRPr="004A5C85" w:rsidRDefault="00317197" w:rsidP="003171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5C123B9" w14:textId="77777777" w:rsidR="00317197" w:rsidRPr="004A5C85" w:rsidRDefault="00AA71A1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D842E8C" w14:textId="77777777" w:rsidR="00317197" w:rsidRPr="004A5C85" w:rsidRDefault="00317197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2FA8F7E" w14:textId="77777777" w:rsidR="00317197" w:rsidRPr="004A5C85" w:rsidRDefault="00AA71A1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52" w:type="pct"/>
            <w:gridSpan w:val="2"/>
          </w:tcPr>
          <w:p w14:paraId="215FBE6D" w14:textId="77777777" w:rsidR="00317197" w:rsidRPr="004A5C85" w:rsidRDefault="00317197" w:rsidP="003171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119136B" w14:textId="77777777" w:rsidR="00317197" w:rsidRPr="004A5C85" w:rsidRDefault="00AA71A1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32" w:type="pct"/>
            <w:gridSpan w:val="2"/>
          </w:tcPr>
          <w:p w14:paraId="6A0AD612" w14:textId="77777777" w:rsidR="00317197" w:rsidRPr="004A5C85" w:rsidRDefault="00317197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CC36773" w14:textId="77777777" w:rsidR="00317197" w:rsidRPr="004A5C85" w:rsidRDefault="00AA71A1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317197" w:rsidRPr="004A5C85" w14:paraId="6F177A0F" w14:textId="77777777" w:rsidTr="00273AA3">
        <w:trPr>
          <w:trHeight w:val="417"/>
        </w:trPr>
        <w:tc>
          <w:tcPr>
            <w:tcW w:w="2211" w:type="pct"/>
          </w:tcPr>
          <w:p w14:paraId="3F2B0D9D" w14:textId="77777777" w:rsidR="00317197" w:rsidRPr="004A5C85" w:rsidRDefault="00317197" w:rsidP="003171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pct"/>
            <w:gridSpan w:val="10"/>
          </w:tcPr>
          <w:p w14:paraId="71B6062A" w14:textId="77777777" w:rsidR="00317197" w:rsidRPr="004A5C85" w:rsidRDefault="00317197" w:rsidP="0031719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17197" w:rsidRPr="004A5C85" w14:paraId="70A46A1E" w14:textId="77777777" w:rsidTr="00273AA3">
        <w:trPr>
          <w:trHeight w:val="433"/>
        </w:trPr>
        <w:tc>
          <w:tcPr>
            <w:tcW w:w="2802" w:type="pct"/>
            <w:gridSpan w:val="2"/>
          </w:tcPr>
          <w:p w14:paraId="72B27494" w14:textId="77777777" w:rsidR="00317197" w:rsidRPr="004A5C85" w:rsidRDefault="00317197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432F3798" w14:textId="77777777" w:rsidR="00317197" w:rsidRPr="004A5C85" w:rsidRDefault="00317197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สัญญาเช่าดำเนินงานและบริการอื่นที่บอกเลิกไม่ได้</w:t>
            </w:r>
          </w:p>
        </w:tc>
        <w:tc>
          <w:tcPr>
            <w:tcW w:w="148" w:type="pct"/>
          </w:tcPr>
          <w:p w14:paraId="0574965E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B946F3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E3B7F6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6515307B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8F1CFE6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FC19600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7197" w:rsidRPr="004A5C85" w14:paraId="240931CF" w14:textId="77777777" w:rsidTr="00273AA3">
        <w:trPr>
          <w:trHeight w:val="433"/>
        </w:trPr>
        <w:tc>
          <w:tcPr>
            <w:tcW w:w="2211" w:type="pct"/>
          </w:tcPr>
          <w:p w14:paraId="6E88054B" w14:textId="77777777" w:rsidR="00317197" w:rsidRPr="004A5C85" w:rsidRDefault="00317197" w:rsidP="00B84B74">
            <w:pPr>
              <w:pStyle w:val="NoSpacing"/>
              <w:ind w:lef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(รวมสัญญาเช่าที่ดินข้อ (ก))</w:t>
            </w:r>
          </w:p>
        </w:tc>
        <w:tc>
          <w:tcPr>
            <w:tcW w:w="592" w:type="pct"/>
          </w:tcPr>
          <w:p w14:paraId="73400CF2" w14:textId="77777777" w:rsidR="00317197" w:rsidRPr="004A5C85" w:rsidRDefault="00317197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B3DA61B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71A664E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D361A1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A55262B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FA620CD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34548DD" w14:textId="77777777" w:rsidR="00317197" w:rsidRPr="004A5C85" w:rsidRDefault="00317197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40E9" w:rsidRPr="004A5C85" w14:paraId="59A68480" w14:textId="77777777" w:rsidTr="00273AA3">
        <w:trPr>
          <w:trHeight w:val="433"/>
        </w:trPr>
        <w:tc>
          <w:tcPr>
            <w:tcW w:w="2211" w:type="pct"/>
          </w:tcPr>
          <w:p w14:paraId="0FC89EC7" w14:textId="77777777" w:rsidR="00F740E9" w:rsidRPr="004A5C85" w:rsidRDefault="00F740E9" w:rsidP="00F740E9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2" w:type="pct"/>
          </w:tcPr>
          <w:p w14:paraId="1E800433" w14:textId="29C9C8E7" w:rsidR="00F740E9" w:rsidRPr="004A5C85" w:rsidRDefault="005E3CA1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59.94</w:t>
            </w:r>
          </w:p>
        </w:tc>
        <w:tc>
          <w:tcPr>
            <w:tcW w:w="148" w:type="pct"/>
          </w:tcPr>
          <w:p w14:paraId="302DCC14" w14:textId="77777777" w:rsidR="00F740E9" w:rsidRPr="004A5C85" w:rsidRDefault="00F740E9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FAF3E7" w14:textId="5E0C818F" w:rsidR="00F740E9" w:rsidRPr="004A5C85" w:rsidRDefault="003A290F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60.56</w:t>
            </w:r>
          </w:p>
        </w:tc>
        <w:tc>
          <w:tcPr>
            <w:tcW w:w="144" w:type="pct"/>
          </w:tcPr>
          <w:p w14:paraId="216BE08D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2924FD3" w14:textId="425AB7CF" w:rsidR="00F740E9" w:rsidRPr="004A5C85" w:rsidRDefault="005E3CA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  <w:tc>
          <w:tcPr>
            <w:tcW w:w="132" w:type="pct"/>
            <w:gridSpan w:val="2"/>
          </w:tcPr>
          <w:p w14:paraId="020D19E3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BA6D0D6" w14:textId="53399FCC" w:rsidR="00F740E9" w:rsidRPr="004A5C85" w:rsidRDefault="00A3115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</w:tr>
      <w:tr w:rsidR="00F740E9" w:rsidRPr="004A5C85" w14:paraId="5C83C4EF" w14:textId="77777777" w:rsidTr="00273AA3">
        <w:trPr>
          <w:trHeight w:val="433"/>
        </w:trPr>
        <w:tc>
          <w:tcPr>
            <w:tcW w:w="2211" w:type="pct"/>
          </w:tcPr>
          <w:p w14:paraId="6435FC69" w14:textId="77777777" w:rsidR="00F740E9" w:rsidRPr="004A5C85" w:rsidRDefault="00F740E9" w:rsidP="00F740E9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2" w:type="pct"/>
          </w:tcPr>
          <w:p w14:paraId="06214727" w14:textId="6B8CCED3" w:rsidR="00F740E9" w:rsidRPr="004A5C85" w:rsidRDefault="003A290F" w:rsidP="00F740E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3CA1">
              <w:rPr>
                <w:rFonts w:ascii="Angsana New" w:hAnsi="Angsana New" w:cs="Angsana New"/>
                <w:sz w:val="30"/>
                <w:szCs w:val="30"/>
              </w:rPr>
              <w:t>60.00</w:t>
            </w:r>
          </w:p>
        </w:tc>
        <w:tc>
          <w:tcPr>
            <w:tcW w:w="148" w:type="pct"/>
          </w:tcPr>
          <w:p w14:paraId="45B35213" w14:textId="77777777" w:rsidR="00F740E9" w:rsidRPr="004A5C85" w:rsidRDefault="00F740E9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607181" w14:textId="6D53781A" w:rsidR="00F740E9" w:rsidRPr="004A5C85" w:rsidRDefault="003A290F" w:rsidP="00F740E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166.02</w:t>
            </w:r>
          </w:p>
        </w:tc>
        <w:tc>
          <w:tcPr>
            <w:tcW w:w="144" w:type="pct"/>
          </w:tcPr>
          <w:p w14:paraId="0DEF2A19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B2EB875" w14:textId="1ADDF063" w:rsidR="00F740E9" w:rsidRPr="004A5C85" w:rsidRDefault="005E3CA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0.61</w:t>
            </w:r>
          </w:p>
        </w:tc>
        <w:tc>
          <w:tcPr>
            <w:tcW w:w="132" w:type="pct"/>
            <w:gridSpan w:val="2"/>
          </w:tcPr>
          <w:p w14:paraId="3A671CE6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0CC6678" w14:textId="5E0E397F" w:rsidR="00F740E9" w:rsidRPr="004A5C85" w:rsidRDefault="00A3115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</w:tr>
      <w:tr w:rsidR="00F740E9" w:rsidRPr="004A5C85" w14:paraId="37213462" w14:textId="77777777" w:rsidTr="00273AA3">
        <w:trPr>
          <w:trHeight w:val="417"/>
        </w:trPr>
        <w:tc>
          <w:tcPr>
            <w:tcW w:w="2211" w:type="pct"/>
          </w:tcPr>
          <w:p w14:paraId="4626FFA2" w14:textId="77777777" w:rsidR="00F740E9" w:rsidRPr="004A5C85" w:rsidRDefault="00F740E9" w:rsidP="00F740E9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129B886" w14:textId="62E685C0" w:rsidR="00F740E9" w:rsidRPr="004A5C85" w:rsidRDefault="003A290F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572.64</w:t>
            </w:r>
          </w:p>
        </w:tc>
        <w:tc>
          <w:tcPr>
            <w:tcW w:w="148" w:type="pct"/>
          </w:tcPr>
          <w:p w14:paraId="1898E23F" w14:textId="77777777" w:rsidR="00F740E9" w:rsidRPr="004A5C85" w:rsidRDefault="00F740E9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C2C3E23" w14:textId="66E78D4A" w:rsidR="00F740E9" w:rsidRPr="004A5C85" w:rsidRDefault="003A290F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572.64</w:t>
            </w:r>
          </w:p>
        </w:tc>
        <w:tc>
          <w:tcPr>
            <w:tcW w:w="144" w:type="pct"/>
          </w:tcPr>
          <w:p w14:paraId="0858A7D9" w14:textId="77777777" w:rsidR="00F740E9" w:rsidRPr="004A5C85" w:rsidRDefault="00F740E9" w:rsidP="00F740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4C2BEF39" w14:textId="46600BF5" w:rsidR="00F740E9" w:rsidRPr="004A5C85" w:rsidRDefault="00D97B53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C852ACF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2BC81D85" w14:textId="62C0AD61" w:rsidR="00F740E9" w:rsidRPr="004A5C85" w:rsidRDefault="00A3115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740E9" w:rsidRPr="004A5C85" w14:paraId="5A97FEA6" w14:textId="77777777" w:rsidTr="00273AA3">
        <w:trPr>
          <w:trHeight w:val="417"/>
        </w:trPr>
        <w:tc>
          <w:tcPr>
            <w:tcW w:w="2211" w:type="pct"/>
          </w:tcPr>
          <w:p w14:paraId="0FE36EDE" w14:textId="77777777" w:rsidR="00F740E9" w:rsidRPr="004A5C85" w:rsidRDefault="00F740E9" w:rsidP="00F740E9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320F744" w14:textId="7D77AA19" w:rsidR="00F740E9" w:rsidRPr="004A5C85" w:rsidRDefault="005E3CA1" w:rsidP="005E3CA1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792.58</w:t>
            </w:r>
          </w:p>
        </w:tc>
        <w:tc>
          <w:tcPr>
            <w:tcW w:w="148" w:type="pct"/>
          </w:tcPr>
          <w:p w14:paraId="42BAC385" w14:textId="77777777" w:rsidR="00F740E9" w:rsidRPr="004A5C85" w:rsidRDefault="00F740E9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1EB9AAA" w14:textId="4D08D412" w:rsidR="00F740E9" w:rsidRPr="004A5C85" w:rsidRDefault="003A290F" w:rsidP="00F740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799.22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4" w:type="pct"/>
          </w:tcPr>
          <w:p w14:paraId="16991AF7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C39D8" w14:textId="1457FAD4" w:rsidR="00F740E9" w:rsidRPr="004A5C85" w:rsidRDefault="005E3CA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1.16</w:t>
            </w:r>
          </w:p>
        </w:tc>
        <w:tc>
          <w:tcPr>
            <w:tcW w:w="132" w:type="pct"/>
            <w:gridSpan w:val="2"/>
          </w:tcPr>
          <w:p w14:paraId="0C33CB38" w14:textId="77777777" w:rsidR="00F740E9" w:rsidRPr="004A5C85" w:rsidRDefault="00F740E9" w:rsidP="00F740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7DC37" w14:textId="4669B221" w:rsidR="00F740E9" w:rsidRPr="004A5C85" w:rsidRDefault="00A31151" w:rsidP="00F740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1.30</w:t>
            </w:r>
          </w:p>
        </w:tc>
      </w:tr>
    </w:tbl>
    <w:p w14:paraId="141109E3" w14:textId="77777777" w:rsidR="00317197" w:rsidRPr="004A5C85" w:rsidRDefault="00317197" w:rsidP="00317197">
      <w:pPr>
        <w:pStyle w:val="NoSpacing"/>
        <w:rPr>
          <w:rFonts w:ascii="Angsana New" w:hAnsi="Angsana New"/>
          <w:szCs w:val="18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1093"/>
        <w:gridCol w:w="273"/>
        <w:gridCol w:w="1093"/>
        <w:gridCol w:w="266"/>
        <w:gridCol w:w="1091"/>
        <w:gridCol w:w="244"/>
        <w:gridCol w:w="1088"/>
      </w:tblGrid>
      <w:tr w:rsidR="00317197" w:rsidRPr="004A5C85" w14:paraId="65F1379B" w14:textId="77777777" w:rsidTr="00273AA3">
        <w:trPr>
          <w:trHeight w:val="417"/>
        </w:trPr>
        <w:tc>
          <w:tcPr>
            <w:tcW w:w="2212" w:type="pct"/>
          </w:tcPr>
          <w:p w14:paraId="6CB50C4C" w14:textId="77777777" w:rsidR="00317197" w:rsidRPr="004A5C85" w:rsidRDefault="00317197" w:rsidP="006C180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5C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2" w:type="pct"/>
          </w:tcPr>
          <w:p w14:paraId="78A5C0B5" w14:textId="77777777" w:rsidR="00317197" w:rsidRPr="004A5C85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DEDEC3" w14:textId="77777777" w:rsidR="00317197" w:rsidRPr="004A5C85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148DD2" w14:textId="77777777" w:rsidR="00317197" w:rsidRPr="004A5C85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9186DC" w14:textId="77777777" w:rsidR="00317197" w:rsidRPr="004A5C85" w:rsidRDefault="00317197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EF6A07" w14:textId="77777777" w:rsidR="00317197" w:rsidRPr="004A5C85" w:rsidRDefault="00317197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5C39304" w14:textId="77777777" w:rsidR="00317197" w:rsidRPr="004A5C85" w:rsidRDefault="00317197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EBDFB1" w14:textId="77777777" w:rsidR="00317197" w:rsidRPr="004A5C85" w:rsidRDefault="00317197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3DF9" w:rsidRPr="004A5C85" w14:paraId="4FF44FF2" w14:textId="77777777" w:rsidTr="00273AA3">
        <w:trPr>
          <w:trHeight w:val="417"/>
        </w:trPr>
        <w:tc>
          <w:tcPr>
            <w:tcW w:w="2212" w:type="pct"/>
          </w:tcPr>
          <w:p w14:paraId="71EF18E3" w14:textId="77777777" w:rsidR="00BA3DF9" w:rsidRPr="004A5C85" w:rsidRDefault="00BA3DF9" w:rsidP="00BA3DF9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2" w:type="pct"/>
          </w:tcPr>
          <w:p w14:paraId="7C9AA5A9" w14:textId="1452CBDB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30.57</w:t>
            </w:r>
          </w:p>
        </w:tc>
        <w:tc>
          <w:tcPr>
            <w:tcW w:w="148" w:type="pct"/>
          </w:tcPr>
          <w:p w14:paraId="53D2457F" w14:textId="77777777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C0F1C7" w14:textId="3B59D6A7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13.40</w:t>
            </w:r>
          </w:p>
        </w:tc>
        <w:tc>
          <w:tcPr>
            <w:tcW w:w="144" w:type="pct"/>
          </w:tcPr>
          <w:p w14:paraId="39083490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D546EA" w14:textId="5DF347F6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30E473D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CFCCE5" w14:textId="5E0C47D2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3DF9" w:rsidRPr="004A5C85" w14:paraId="0918B01B" w14:textId="77777777" w:rsidTr="00273AA3">
        <w:trPr>
          <w:trHeight w:val="417"/>
        </w:trPr>
        <w:tc>
          <w:tcPr>
            <w:tcW w:w="2212" w:type="pct"/>
          </w:tcPr>
          <w:p w14:paraId="6AABE030" w14:textId="77777777" w:rsidR="00BA3DF9" w:rsidRPr="004A5C85" w:rsidRDefault="00BA3DF9" w:rsidP="00BA3DF9">
            <w:pPr>
              <w:pStyle w:val="BodyText"/>
              <w:spacing w:after="0" w:line="240" w:lineRule="auto"/>
              <w:ind w:left="162" w:right="-131" w:hanging="162"/>
              <w:jc w:val="lef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A5C8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สัญญาจ้างเพื่องานโครงการอสังหาริมทรัพย์ระหว่างการพัฒนา</w:t>
            </w:r>
          </w:p>
        </w:tc>
        <w:tc>
          <w:tcPr>
            <w:tcW w:w="592" w:type="pct"/>
          </w:tcPr>
          <w:p w14:paraId="464CDDE8" w14:textId="77777777" w:rsidR="00BA3DF9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  <w:p w14:paraId="5EC47324" w14:textId="15489338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</w:t>
            </w:r>
            <w:r w:rsidR="005E3CA1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E3CA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18226E3" w14:textId="77777777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A92E1D" w14:textId="77777777" w:rsidR="00BA3DF9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  <w:p w14:paraId="691AA123" w14:textId="3DE8AB0C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3,160.00</w:t>
            </w:r>
          </w:p>
        </w:tc>
        <w:tc>
          <w:tcPr>
            <w:tcW w:w="144" w:type="pct"/>
          </w:tcPr>
          <w:p w14:paraId="3DA4B147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1C88F3" w14:textId="77777777" w:rsidR="00BA3DF9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14:paraId="7231CA68" w14:textId="36BEB14A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B2EDAE8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6B54D8" w14:textId="77777777" w:rsidR="00BA3DF9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14:paraId="4F910279" w14:textId="14A2ADED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4307" w:rsidRPr="004A5C85" w14:paraId="3947AB15" w14:textId="77777777" w:rsidTr="00273AA3">
        <w:trPr>
          <w:trHeight w:val="417"/>
        </w:trPr>
        <w:tc>
          <w:tcPr>
            <w:tcW w:w="2212" w:type="pct"/>
          </w:tcPr>
          <w:p w14:paraId="50EE88DB" w14:textId="5C37EAC6" w:rsidR="00D94307" w:rsidRPr="004A5C85" w:rsidRDefault="00D94307" w:rsidP="00D94307">
            <w:pPr>
              <w:pStyle w:val="BodyText"/>
              <w:spacing w:after="0" w:line="240" w:lineRule="auto"/>
              <w:ind w:left="162" w:right="-131" w:hanging="162"/>
              <w:jc w:val="left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สัญญาเช่าพื้นที่</w:t>
            </w:r>
          </w:p>
        </w:tc>
        <w:tc>
          <w:tcPr>
            <w:tcW w:w="592" w:type="pct"/>
          </w:tcPr>
          <w:p w14:paraId="6A0516FE" w14:textId="45F62C48" w:rsidR="00D94307" w:rsidRDefault="00D94307" w:rsidP="00D94307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4FFB84" w14:textId="77777777" w:rsidR="00D94307" w:rsidRPr="004A5C85" w:rsidRDefault="00D94307" w:rsidP="00D9430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70F0B5" w14:textId="74CC8614" w:rsidR="00D94307" w:rsidRPr="004A5C85" w:rsidRDefault="00D94307" w:rsidP="00D94307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4" w:type="pct"/>
          </w:tcPr>
          <w:p w14:paraId="42CF5653" w14:textId="77777777" w:rsidR="00D94307" w:rsidRPr="004A5C85" w:rsidRDefault="00D94307" w:rsidP="00D9430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2F90AF" w14:textId="52476CE0" w:rsidR="00D94307" w:rsidRDefault="00D94307" w:rsidP="00D94307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6CE5DF1" w14:textId="77777777" w:rsidR="00D94307" w:rsidRPr="004A5C85" w:rsidRDefault="00D94307" w:rsidP="00D94307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5F6D4A0" w14:textId="19289FB9" w:rsidR="00D94307" w:rsidRDefault="00D94307" w:rsidP="00D94307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3DF9" w:rsidRPr="004A5C85" w14:paraId="0ED66F3F" w14:textId="77777777" w:rsidTr="00273AA3">
        <w:trPr>
          <w:trHeight w:val="417"/>
        </w:trPr>
        <w:tc>
          <w:tcPr>
            <w:tcW w:w="2212" w:type="pct"/>
          </w:tcPr>
          <w:p w14:paraId="2E382A0C" w14:textId="77777777" w:rsidR="00BA3DF9" w:rsidRPr="004A5C85" w:rsidRDefault="00BA3DF9" w:rsidP="00BA3DF9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92" w:type="pct"/>
          </w:tcPr>
          <w:p w14:paraId="3BB1D205" w14:textId="3670E8F7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10.93</w:t>
            </w:r>
          </w:p>
        </w:tc>
        <w:tc>
          <w:tcPr>
            <w:tcW w:w="148" w:type="pct"/>
          </w:tcPr>
          <w:p w14:paraId="2FD2E47B" w14:textId="77777777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8941448" w14:textId="16BD1E55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11.66</w:t>
            </w:r>
          </w:p>
        </w:tc>
        <w:tc>
          <w:tcPr>
            <w:tcW w:w="144" w:type="pct"/>
          </w:tcPr>
          <w:p w14:paraId="73DAE093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E6601D" w14:textId="4CA423A5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70203FD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5FD762" w14:textId="03C24EE6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3DF9" w:rsidRPr="004A5C85" w14:paraId="021F3B3D" w14:textId="77777777" w:rsidTr="00273AA3">
        <w:trPr>
          <w:trHeight w:val="417"/>
        </w:trPr>
        <w:tc>
          <w:tcPr>
            <w:tcW w:w="2212" w:type="pct"/>
          </w:tcPr>
          <w:p w14:paraId="5510161A" w14:textId="77777777" w:rsidR="00BA3DF9" w:rsidRPr="004A5C85" w:rsidRDefault="00BA3DF9" w:rsidP="00BA3DF9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2CCC0B" w14:textId="2EB0B927" w:rsidR="00BA3DF9" w:rsidRPr="004A5C85" w:rsidRDefault="005E3CA1" w:rsidP="00BA3DF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2,985.08</w:t>
            </w:r>
          </w:p>
        </w:tc>
        <w:tc>
          <w:tcPr>
            <w:tcW w:w="148" w:type="pct"/>
          </w:tcPr>
          <w:p w14:paraId="029CB1B8" w14:textId="77777777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05A8CA6" w14:textId="3DF87FFE" w:rsidR="00BA3DF9" w:rsidRPr="004A5C85" w:rsidRDefault="00BA3DF9" w:rsidP="00BA3DF9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3,285.06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4" w:type="pct"/>
          </w:tcPr>
          <w:p w14:paraId="3CD2ADF9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96908FD" w14:textId="4FF860E2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D8AC274" w14:textId="77777777" w:rsidR="00BA3DF9" w:rsidRPr="004A5C85" w:rsidRDefault="00BA3DF9" w:rsidP="00BA3DF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F52AF62" w14:textId="13B24D5A" w:rsidR="00BA3DF9" w:rsidRPr="004A5C85" w:rsidRDefault="00BA3DF9" w:rsidP="00BA3DF9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3305793" w14:textId="77777777" w:rsidR="00317197" w:rsidRPr="004A5C85" w:rsidRDefault="00317197" w:rsidP="00317197">
      <w:pPr>
        <w:pStyle w:val="NoSpacing"/>
        <w:rPr>
          <w:rFonts w:ascii="Angsana New" w:hAnsi="Angsana New"/>
          <w:sz w:val="22"/>
        </w:rPr>
      </w:pPr>
    </w:p>
    <w:p w14:paraId="709C4FA9" w14:textId="6DBE00DB" w:rsidR="00972BBE" w:rsidRPr="004A5C85" w:rsidRDefault="00972BBE" w:rsidP="00972BBE">
      <w:pPr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 ปริมาณ และราคาตามที่ได้ระบุไว้ในคำสั่งซื้อ ณ วันที่ </w:t>
      </w:r>
      <w:r w:rsidR="001E0107" w:rsidRPr="004A5C85">
        <w:rPr>
          <w:rFonts w:ascii="Angsana New" w:hAnsi="Angsana New"/>
          <w:sz w:val="30"/>
          <w:szCs w:val="30"/>
        </w:rPr>
        <w:t xml:space="preserve">31 </w:t>
      </w:r>
      <w:r w:rsidR="001E0107" w:rsidRPr="004A5C85">
        <w:rPr>
          <w:rFonts w:ascii="Angsana New" w:hAnsi="Angsana New" w:hint="cs"/>
          <w:sz w:val="30"/>
          <w:szCs w:val="30"/>
          <w:cs/>
        </w:rPr>
        <w:t>ธันวาคม</w:t>
      </w:r>
      <w:r w:rsidRPr="004A5C85">
        <w:rPr>
          <w:rFonts w:ascii="Angsana New" w:hAnsi="Angsana New"/>
          <w:sz w:val="30"/>
          <w:szCs w:val="30"/>
          <w:cs/>
        </w:rPr>
        <w:t xml:space="preserve"> </w:t>
      </w:r>
      <w:r w:rsidRPr="004A5C85">
        <w:rPr>
          <w:rFonts w:ascii="Angsana New" w:hAnsi="Angsana New"/>
          <w:sz w:val="30"/>
          <w:szCs w:val="30"/>
        </w:rPr>
        <w:t>256</w:t>
      </w:r>
      <w:r w:rsidR="00AC7698">
        <w:rPr>
          <w:rFonts w:ascii="Angsana New" w:hAnsi="Angsana New"/>
          <w:sz w:val="30"/>
          <w:szCs w:val="30"/>
        </w:rPr>
        <w:t>2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>บริษัทย่อยมีภาระผูกพันตามคำสั่งซื้อดังกล่าว</w:t>
      </w:r>
      <w:r w:rsidR="0058005A">
        <w:rPr>
          <w:rFonts w:ascii="Angsana New" w:hAnsi="Angsana New" w:hint="cs"/>
          <w:sz w:val="30"/>
          <w:szCs w:val="30"/>
          <w:cs/>
        </w:rPr>
        <w:t>คงเหลือ</w:t>
      </w:r>
      <w:r w:rsidR="00544E9A" w:rsidRPr="004A5C85">
        <w:rPr>
          <w:rFonts w:ascii="Angsana New" w:hAnsi="Angsana New"/>
          <w:sz w:val="30"/>
          <w:szCs w:val="30"/>
          <w:cs/>
        </w:rPr>
        <w:t xml:space="preserve"> </w:t>
      </w:r>
      <w:r w:rsidR="00BA3DF9">
        <w:rPr>
          <w:rFonts w:ascii="Angsana New" w:hAnsi="Angsana New"/>
          <w:sz w:val="30"/>
          <w:szCs w:val="30"/>
        </w:rPr>
        <w:t>1,075</w:t>
      </w:r>
      <w:r w:rsidR="00953A55" w:rsidRPr="004A5C85">
        <w:rPr>
          <w:rFonts w:ascii="Angsana New" w:hAnsi="Angsana New"/>
          <w:sz w:val="30"/>
          <w:szCs w:val="30"/>
        </w:rPr>
        <w:t xml:space="preserve"> </w:t>
      </w:r>
      <w:r w:rsidR="00953A55" w:rsidRPr="004A5C85">
        <w:rPr>
          <w:rFonts w:ascii="Angsana New" w:hAnsi="Angsana New"/>
          <w:sz w:val="30"/>
          <w:szCs w:val="30"/>
          <w:cs/>
        </w:rPr>
        <w:t>ตัน</w:t>
      </w:r>
      <w:r w:rsidR="00544E9A" w:rsidRPr="004A5C85">
        <w:rPr>
          <w:rFonts w:ascii="Angsana New" w:hAnsi="Angsana New"/>
          <w:sz w:val="30"/>
          <w:szCs w:val="30"/>
          <w:cs/>
        </w:rPr>
        <w:t xml:space="preserve"> </w:t>
      </w:r>
      <w:r w:rsidRPr="004A5C85">
        <w:rPr>
          <w:rFonts w:ascii="Angsana New" w:hAnsi="Angsana New"/>
          <w:i/>
          <w:iCs/>
          <w:sz w:val="30"/>
          <w:szCs w:val="30"/>
        </w:rPr>
        <w:t>(</w:t>
      </w:r>
      <w:r w:rsidR="001E0107" w:rsidRPr="004A5C85">
        <w:rPr>
          <w:rFonts w:ascii="Angsana New" w:hAnsi="Angsana New"/>
          <w:i/>
          <w:iCs/>
          <w:sz w:val="30"/>
          <w:szCs w:val="30"/>
        </w:rPr>
        <w:t xml:space="preserve">30 </w:t>
      </w:r>
      <w:r w:rsidR="001E0107" w:rsidRPr="004A5C85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="001E0107" w:rsidRPr="004A5C85">
        <w:rPr>
          <w:rFonts w:ascii="Angsana New" w:hAnsi="Angsana New"/>
          <w:i/>
          <w:iCs/>
          <w:sz w:val="30"/>
          <w:szCs w:val="30"/>
        </w:rPr>
        <w:t>256</w:t>
      </w:r>
      <w:r w:rsidR="00AC7698">
        <w:rPr>
          <w:rFonts w:ascii="Angsana New" w:hAnsi="Angsana New"/>
          <w:i/>
          <w:iCs/>
          <w:sz w:val="30"/>
          <w:szCs w:val="30"/>
        </w:rPr>
        <w:t>2</w:t>
      </w:r>
      <w:r w:rsidRPr="004A5C85">
        <w:rPr>
          <w:rFonts w:ascii="Angsana New" w:hAnsi="Angsana New"/>
          <w:i/>
          <w:iCs/>
          <w:sz w:val="30"/>
          <w:szCs w:val="30"/>
        </w:rPr>
        <w:t>:</w:t>
      </w:r>
      <w:r w:rsidRPr="004A5C8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17197" w:rsidRPr="004A5C85">
        <w:rPr>
          <w:rFonts w:ascii="Angsana New" w:hAnsi="Angsana New"/>
          <w:i/>
          <w:iCs/>
          <w:sz w:val="30"/>
          <w:szCs w:val="30"/>
        </w:rPr>
        <w:t>1.</w:t>
      </w:r>
      <w:r w:rsidR="00AC7698">
        <w:rPr>
          <w:rFonts w:ascii="Angsana New" w:hAnsi="Angsana New"/>
          <w:i/>
          <w:iCs/>
          <w:sz w:val="30"/>
          <w:szCs w:val="30"/>
        </w:rPr>
        <w:t>03</w:t>
      </w:r>
      <w:r w:rsidR="001E0107" w:rsidRPr="004A5C85">
        <w:rPr>
          <w:rFonts w:ascii="Angsana New" w:hAnsi="Angsana New"/>
          <w:i/>
          <w:iCs/>
          <w:sz w:val="30"/>
          <w:szCs w:val="30"/>
        </w:rPr>
        <w:t xml:space="preserve"> </w:t>
      </w:r>
      <w:r w:rsidRPr="004A5C85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1E0107" w:rsidRPr="004A5C85">
        <w:rPr>
          <w:rFonts w:ascii="Angsana New" w:hAnsi="Angsana New"/>
          <w:i/>
          <w:iCs/>
          <w:sz w:val="30"/>
          <w:szCs w:val="30"/>
        </w:rPr>
        <w:t xml:space="preserve"> </w:t>
      </w:r>
      <w:r w:rsidR="00317197" w:rsidRPr="004A5C8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317197" w:rsidRPr="004A5C85">
        <w:rPr>
          <w:rFonts w:ascii="Angsana New" w:hAnsi="Angsana New"/>
          <w:i/>
          <w:iCs/>
          <w:sz w:val="30"/>
          <w:szCs w:val="30"/>
        </w:rPr>
        <w:t xml:space="preserve"> </w:t>
      </w:r>
      <w:r w:rsidR="00AC7698">
        <w:rPr>
          <w:rFonts w:ascii="Angsana New" w:hAnsi="Angsana New"/>
          <w:i/>
          <w:iCs/>
          <w:sz w:val="30"/>
          <w:szCs w:val="30"/>
        </w:rPr>
        <w:t>6</w:t>
      </w:r>
      <w:r w:rsidR="00317197" w:rsidRPr="004A5C85">
        <w:rPr>
          <w:rFonts w:ascii="Angsana New" w:hAnsi="Angsana New"/>
          <w:i/>
          <w:iCs/>
          <w:sz w:val="30"/>
          <w:szCs w:val="30"/>
        </w:rPr>
        <w:t>1.3</w:t>
      </w:r>
      <w:r w:rsidR="00AC7698">
        <w:rPr>
          <w:rFonts w:ascii="Angsana New" w:hAnsi="Angsana New"/>
          <w:i/>
          <w:iCs/>
          <w:sz w:val="30"/>
          <w:szCs w:val="30"/>
        </w:rPr>
        <w:t>9</w:t>
      </w:r>
      <w:r w:rsidR="001E0107" w:rsidRPr="004A5C8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A3DF9">
        <w:rPr>
          <w:rFonts w:ascii="Angsana New" w:hAnsi="Angsana New"/>
          <w:i/>
          <w:iCs/>
          <w:sz w:val="30"/>
          <w:szCs w:val="30"/>
        </w:rPr>
        <w:t xml:space="preserve"> </w:t>
      </w:r>
      <w:r w:rsidR="00BA3DF9">
        <w:rPr>
          <w:rFonts w:ascii="Angsana New" w:hAnsi="Angsana New" w:hint="cs"/>
          <w:i/>
          <w:iCs/>
          <w:sz w:val="30"/>
          <w:szCs w:val="30"/>
          <w:cs/>
        </w:rPr>
        <w:t xml:space="preserve">และมีปริมาณคงเหลือ </w:t>
      </w:r>
      <w:r w:rsidR="00BA3DF9">
        <w:rPr>
          <w:rFonts w:ascii="Angsana New" w:hAnsi="Angsana New"/>
          <w:i/>
          <w:iCs/>
          <w:sz w:val="30"/>
          <w:szCs w:val="30"/>
        </w:rPr>
        <w:t xml:space="preserve">4,315 </w:t>
      </w:r>
      <w:r w:rsidR="00BA3DF9">
        <w:rPr>
          <w:rFonts w:ascii="Angsana New" w:hAnsi="Angsana New" w:hint="cs"/>
          <w:i/>
          <w:iCs/>
          <w:sz w:val="30"/>
          <w:szCs w:val="30"/>
          <w:cs/>
        </w:rPr>
        <w:t>ตัน</w:t>
      </w:r>
      <w:r w:rsidRPr="004A5C85">
        <w:rPr>
          <w:rFonts w:ascii="Angsana New" w:hAnsi="Angsana New"/>
          <w:i/>
          <w:iCs/>
          <w:sz w:val="30"/>
          <w:szCs w:val="30"/>
        </w:rPr>
        <w:t>)</w:t>
      </w:r>
    </w:p>
    <w:p w14:paraId="37A8EC25" w14:textId="0E5EB186" w:rsidR="0038730D" w:rsidRDefault="0038730D">
      <w:pPr>
        <w:spacing w:line="240" w:lineRule="auto"/>
        <w:jc w:val="lef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</w:rPr>
        <w:br w:type="page"/>
      </w:r>
    </w:p>
    <w:p w14:paraId="66780D0C" w14:textId="42013E25" w:rsidR="00465CD8" w:rsidRDefault="00465CD8" w:rsidP="00465CD8">
      <w:pPr>
        <w:spacing w:line="240" w:lineRule="auto"/>
        <w:ind w:left="540" w:right="53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44B9E716" w14:textId="2AE30212" w:rsidR="00FC7984" w:rsidRDefault="00FC7984" w:rsidP="00465CD8">
      <w:pPr>
        <w:spacing w:line="240" w:lineRule="auto"/>
        <w:ind w:left="540" w:right="533"/>
        <w:rPr>
          <w:rFonts w:ascii="Angsana New" w:hAnsi="Angsana New"/>
          <w:b/>
          <w:bCs/>
          <w:sz w:val="30"/>
          <w:szCs w:val="30"/>
        </w:rPr>
      </w:pPr>
    </w:p>
    <w:p w14:paraId="692D27ED" w14:textId="75C08729" w:rsidR="00465CD8" w:rsidRPr="004A5C85" w:rsidRDefault="00465CD8" w:rsidP="004B4285">
      <w:pPr>
        <w:pStyle w:val="ListParagraph"/>
        <w:numPr>
          <w:ilvl w:val="0"/>
          <w:numId w:val="2"/>
        </w:numPr>
        <w:tabs>
          <w:tab w:val="left" w:pos="540"/>
        </w:tabs>
        <w:ind w:left="0" w:firstLine="0"/>
        <w:rPr>
          <w:rFonts w:ascii="Angsana New" w:hAnsi="Angsana New"/>
          <w:i/>
          <w:iCs/>
          <w:sz w:val="30"/>
          <w:szCs w:val="30"/>
          <w:cs/>
        </w:rPr>
      </w:pPr>
      <w:r w:rsidRPr="004A5C85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634434">
        <w:rPr>
          <w:rFonts w:ascii="Angsana New" w:hAnsi="Angsana New" w:hint="cs"/>
          <w:i/>
          <w:iCs/>
          <w:sz w:val="30"/>
          <w:szCs w:val="30"/>
          <w:cs/>
        </w:rPr>
        <w:t>และสิ่งปลูกสร้าง</w:t>
      </w:r>
    </w:p>
    <w:p w14:paraId="04618B43" w14:textId="77777777" w:rsidR="00465CD8" w:rsidRPr="004A5C85" w:rsidRDefault="00465CD8" w:rsidP="00094F2D">
      <w:pPr>
        <w:pStyle w:val="NoSpacing"/>
        <w:rPr>
          <w:rFonts w:ascii="Angsana New" w:hAnsi="Angsana New"/>
          <w:sz w:val="22"/>
        </w:rPr>
      </w:pPr>
    </w:p>
    <w:p w14:paraId="2D284CDA" w14:textId="1DC8A43F" w:rsidR="00465CD8" w:rsidRPr="004A5C85" w:rsidRDefault="00465CD8" w:rsidP="00465CD8">
      <w:pPr>
        <w:ind w:left="540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>บริษัทย่อยได้ทำสัญญาเช่าที่</w:t>
      </w:r>
      <w:r w:rsidR="00853D89">
        <w:rPr>
          <w:rFonts w:ascii="Angsana New" w:hAnsi="Angsana New" w:hint="cs"/>
          <w:sz w:val="30"/>
          <w:szCs w:val="30"/>
          <w:cs/>
        </w:rPr>
        <w:t>ดินและสิ่งปลูกสร้าง</w:t>
      </w:r>
      <w:r w:rsidRPr="004A5C85">
        <w:rPr>
          <w:rFonts w:ascii="Angsana New" w:hAnsi="Angsana New"/>
          <w:sz w:val="30"/>
          <w:szCs w:val="30"/>
          <w:cs/>
        </w:rPr>
        <w:t>เพื่อการพัฒนาโครงการ</w:t>
      </w:r>
      <w:r w:rsidR="00CC7B60" w:rsidRPr="004A5C85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4A5C85">
        <w:rPr>
          <w:rFonts w:ascii="Angsana New" w:hAnsi="Angsana New"/>
          <w:sz w:val="30"/>
          <w:szCs w:val="30"/>
          <w:cs/>
        </w:rPr>
        <w:t>หลายสัญญา</w:t>
      </w:r>
      <w:r w:rsidR="00CC7B60"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 xml:space="preserve">โดยสัญญามีระยะเวลาตั้งแต่ </w:t>
      </w:r>
      <w:r w:rsidR="006E6640" w:rsidRPr="004A5C85">
        <w:rPr>
          <w:rFonts w:ascii="Angsana New" w:hAnsi="Angsana New"/>
          <w:sz w:val="30"/>
          <w:szCs w:val="30"/>
          <w:cs/>
        </w:rPr>
        <w:t>5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 xml:space="preserve">ปี ถึง </w:t>
      </w:r>
      <w:r w:rsidRPr="004A5C85">
        <w:rPr>
          <w:rFonts w:ascii="Angsana New" w:hAnsi="Angsana New"/>
          <w:sz w:val="30"/>
          <w:szCs w:val="30"/>
        </w:rPr>
        <w:t>3</w:t>
      </w:r>
      <w:r w:rsidR="00AC7698">
        <w:rPr>
          <w:rFonts w:ascii="Angsana New" w:hAnsi="Angsana New"/>
          <w:sz w:val="30"/>
          <w:szCs w:val="30"/>
        </w:rPr>
        <w:t>0</w:t>
      </w:r>
      <w:r w:rsidRPr="004A5C85">
        <w:rPr>
          <w:rFonts w:ascii="Angsana New" w:hAnsi="Angsana New"/>
          <w:sz w:val="30"/>
          <w:szCs w:val="30"/>
        </w:rPr>
        <w:t xml:space="preserve"> </w:t>
      </w:r>
      <w:r w:rsidRPr="004A5C85">
        <w:rPr>
          <w:rFonts w:ascii="Angsana New" w:hAnsi="Angsana New"/>
          <w:sz w:val="30"/>
          <w:szCs w:val="30"/>
          <w:cs/>
        </w:rPr>
        <w:t xml:space="preserve">ปี สิ้นสุดปี </w:t>
      </w:r>
      <w:r w:rsidRPr="004A5C85">
        <w:rPr>
          <w:rFonts w:ascii="Angsana New" w:hAnsi="Angsana New"/>
          <w:sz w:val="30"/>
          <w:szCs w:val="30"/>
        </w:rPr>
        <w:t>25</w:t>
      </w:r>
      <w:r w:rsidR="00AC7698">
        <w:rPr>
          <w:rFonts w:ascii="Angsana New" w:hAnsi="Angsana New"/>
          <w:sz w:val="30"/>
          <w:szCs w:val="30"/>
        </w:rPr>
        <w:t>84</w:t>
      </w:r>
      <w:r w:rsidRPr="004A5C85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โดยบริษัทย่อยดังกล่าวจะต้องปฏิบัติตามข</w:t>
      </w:r>
      <w:r w:rsidR="006B45FF" w:rsidRPr="004A5C85">
        <w:rPr>
          <w:rFonts w:ascii="Angsana New" w:hAnsi="Angsana New"/>
          <w:sz w:val="30"/>
          <w:szCs w:val="30"/>
          <w:cs/>
        </w:rPr>
        <w:t>้อกำหนดและเงื่อนไขที่ระบุไว้</w:t>
      </w:r>
      <w:r w:rsidRPr="004A5C85">
        <w:rPr>
          <w:rFonts w:ascii="Angsana New" w:hAnsi="Angsana New"/>
          <w:sz w:val="30"/>
          <w:szCs w:val="30"/>
          <w:cs/>
        </w:rPr>
        <w:t xml:space="preserve">ในสัญญา </w:t>
      </w:r>
    </w:p>
    <w:p w14:paraId="7E1913EB" w14:textId="77777777" w:rsidR="00465CD8" w:rsidRPr="004A5C85" w:rsidRDefault="00465CD8" w:rsidP="00094F2D">
      <w:pPr>
        <w:pStyle w:val="NoSpacing"/>
        <w:rPr>
          <w:rFonts w:ascii="Angsana New" w:hAnsi="Angsana New"/>
          <w:sz w:val="22"/>
        </w:rPr>
      </w:pPr>
    </w:p>
    <w:p w14:paraId="231E1E93" w14:textId="67AF7346" w:rsidR="00465CD8" w:rsidRPr="004A5C85" w:rsidRDefault="006450C5" w:rsidP="00465CD8">
      <w:pPr>
        <w:tabs>
          <w:tab w:val="left" w:pos="720"/>
        </w:tabs>
        <w:ind w:left="1170" w:hanging="63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465CD8" w:rsidRPr="004A5C85">
        <w:rPr>
          <w:rFonts w:ascii="Angsana New" w:hAnsi="Angsana New"/>
          <w:sz w:val="30"/>
          <w:szCs w:val="30"/>
          <w:cs/>
        </w:rPr>
        <w:t xml:space="preserve">วันที่ </w:t>
      </w:r>
      <w:r w:rsidR="00ED1DBE" w:rsidRPr="004A5C85">
        <w:rPr>
          <w:rFonts w:ascii="Angsana New" w:hAnsi="Angsana New"/>
          <w:sz w:val="30"/>
          <w:szCs w:val="30"/>
        </w:rPr>
        <w:t>3</w:t>
      </w:r>
      <w:r w:rsidR="00AF5B24" w:rsidRPr="004A5C85">
        <w:rPr>
          <w:rFonts w:ascii="Angsana New" w:hAnsi="Angsana New"/>
          <w:sz w:val="30"/>
          <w:szCs w:val="30"/>
        </w:rPr>
        <w:t xml:space="preserve">1 </w:t>
      </w:r>
      <w:r w:rsidR="00AF5B24" w:rsidRPr="004A5C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37F2" w:rsidRPr="004A5C85">
        <w:rPr>
          <w:rFonts w:ascii="Angsana New" w:hAnsi="Angsana New"/>
          <w:sz w:val="30"/>
          <w:szCs w:val="30"/>
        </w:rPr>
        <w:t>256</w:t>
      </w:r>
      <w:r w:rsidR="00AC7698">
        <w:rPr>
          <w:rFonts w:ascii="Angsana New" w:hAnsi="Angsana New"/>
          <w:sz w:val="30"/>
          <w:szCs w:val="30"/>
        </w:rPr>
        <w:t>2</w:t>
      </w:r>
      <w:r w:rsidR="00465CD8" w:rsidRPr="004A5C85">
        <w:rPr>
          <w:rFonts w:ascii="Angsana New" w:hAnsi="Angsana New"/>
          <w:sz w:val="30"/>
          <w:szCs w:val="30"/>
          <w:cs/>
        </w:rPr>
        <w:t xml:space="preserve"> ภาระผูกพันในการจ่ายค่าเช่าที่ดิน</w:t>
      </w:r>
      <w:r w:rsidR="00853D89">
        <w:rPr>
          <w:rFonts w:ascii="Angsana New" w:hAnsi="Angsana New" w:hint="cs"/>
          <w:sz w:val="30"/>
          <w:szCs w:val="30"/>
          <w:cs/>
        </w:rPr>
        <w:t>และสิ่งปลูกสร้าง</w:t>
      </w:r>
      <w:r w:rsidR="00465CD8" w:rsidRPr="004A5C85">
        <w:rPr>
          <w:rFonts w:ascii="Angsana New" w:hAnsi="Angsana New"/>
          <w:sz w:val="30"/>
          <w:szCs w:val="30"/>
          <w:cs/>
        </w:rPr>
        <w:t>รวมของบริษัทย่อยในอนาคต มีดังนี้</w:t>
      </w:r>
    </w:p>
    <w:p w14:paraId="5587BF26" w14:textId="77777777" w:rsidR="00465CD8" w:rsidRPr="004A5C85" w:rsidRDefault="00465CD8" w:rsidP="006D31FB">
      <w:pPr>
        <w:pStyle w:val="NoSpacing"/>
        <w:rPr>
          <w:rFonts w:ascii="Angsana New" w:hAnsi="Angsana New"/>
          <w:sz w:val="22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117"/>
        <w:gridCol w:w="1463"/>
        <w:gridCol w:w="249"/>
        <w:gridCol w:w="1461"/>
        <w:gridCol w:w="270"/>
        <w:gridCol w:w="1440"/>
      </w:tblGrid>
      <w:tr w:rsidR="00AC7698" w:rsidRPr="004A5C85" w14:paraId="55386364" w14:textId="77777777" w:rsidTr="00AC7698">
        <w:tc>
          <w:tcPr>
            <w:tcW w:w="4117" w:type="dxa"/>
          </w:tcPr>
          <w:p w14:paraId="53BCF529" w14:textId="77777777" w:rsidR="00AC7698" w:rsidRPr="004A5C85" w:rsidRDefault="00AC7698" w:rsidP="002B3BA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</w:p>
          <w:p w14:paraId="1316165D" w14:textId="77777777" w:rsidR="00AC7698" w:rsidRPr="004A5C85" w:rsidRDefault="00AC7698" w:rsidP="002B3BA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5164B9E9" w14:textId="77777777" w:rsidR="00AC7698" w:rsidRPr="004A5C85" w:rsidRDefault="00AC7698" w:rsidP="002B3BA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03D0E77" w14:textId="77777777" w:rsidR="00AC7698" w:rsidRPr="004A5C85" w:rsidRDefault="00AC7698" w:rsidP="00AC7698">
            <w:pPr>
              <w:spacing w:line="240" w:lineRule="auto"/>
              <w:ind w:left="-200" w:right="-108" w:firstLine="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โครงการปาร์ค</w:t>
            </w:r>
          </w:p>
          <w:p w14:paraId="6160B781" w14:textId="77777777" w:rsidR="00AC7698" w:rsidRPr="004A5C85" w:rsidRDefault="00AC7698" w:rsidP="002B3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เวนเชอร์</w:t>
            </w:r>
          </w:p>
          <w:p w14:paraId="566CCC9E" w14:textId="77777777" w:rsidR="00AC7698" w:rsidRPr="004A5C85" w:rsidRDefault="00AC7698" w:rsidP="002B3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อีโคเพล็กซ์</w:t>
            </w:r>
          </w:p>
        </w:tc>
        <w:tc>
          <w:tcPr>
            <w:tcW w:w="249" w:type="dxa"/>
          </w:tcPr>
          <w:p w14:paraId="26F2B3CC" w14:textId="77777777" w:rsidR="00AC7698" w:rsidRPr="004A5C85" w:rsidRDefault="00AC7698" w:rsidP="002B3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47E87040" w14:textId="77777777" w:rsidR="00AC7698" w:rsidRPr="004A5C85" w:rsidRDefault="00AC7698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272A9B" w14:textId="77777777" w:rsidR="00AC7698" w:rsidRPr="004A5C85" w:rsidRDefault="00AC7698" w:rsidP="002B3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689A509A" w14:textId="7272CE45" w:rsidR="00AC7698" w:rsidRPr="004A5C85" w:rsidRDefault="00853D89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สิริอพาร์ทเม้นท์</w:t>
            </w:r>
          </w:p>
        </w:tc>
        <w:tc>
          <w:tcPr>
            <w:tcW w:w="270" w:type="dxa"/>
          </w:tcPr>
          <w:p w14:paraId="03130B0D" w14:textId="77777777" w:rsidR="00AC7698" w:rsidRPr="004A5C85" w:rsidRDefault="00AC7698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9BA2CE" w14:textId="77777777" w:rsidR="00AC7698" w:rsidRPr="004A5C85" w:rsidRDefault="00AC7698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C16B57" w14:textId="77777777" w:rsidR="00AC7698" w:rsidRPr="004A5C85" w:rsidRDefault="00AC7698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3FC369" w14:textId="77777777" w:rsidR="00AC7698" w:rsidRPr="004A5C85" w:rsidRDefault="00AC7698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E0424" w:rsidRPr="004A5C85" w14:paraId="33B386D2" w14:textId="77777777" w:rsidTr="003A1946">
        <w:tc>
          <w:tcPr>
            <w:tcW w:w="4117" w:type="dxa"/>
          </w:tcPr>
          <w:p w14:paraId="032ABE27" w14:textId="77777777" w:rsidR="00CE0424" w:rsidRPr="004A5C85" w:rsidRDefault="00CE0424" w:rsidP="002B3BA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3" w:type="dxa"/>
            <w:gridSpan w:val="5"/>
          </w:tcPr>
          <w:p w14:paraId="4C67584E" w14:textId="569D7F0D" w:rsidR="00CE0424" w:rsidRPr="00CE0424" w:rsidRDefault="00CE0424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04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7698" w:rsidRPr="004A5C85" w14:paraId="26767DF9" w14:textId="77777777" w:rsidTr="00AC7698">
        <w:tc>
          <w:tcPr>
            <w:tcW w:w="4117" w:type="dxa"/>
          </w:tcPr>
          <w:p w14:paraId="12F822A5" w14:textId="19475FB4" w:rsidR="00AC7698" w:rsidRPr="004A5C85" w:rsidRDefault="00AC7698" w:rsidP="002B3BA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63" w:type="dxa"/>
          </w:tcPr>
          <w:p w14:paraId="5455DD12" w14:textId="6F962B6D" w:rsidR="00AC7698" w:rsidRPr="004A5C85" w:rsidRDefault="00BA3DF9" w:rsidP="00C524E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27.06</w:t>
            </w:r>
          </w:p>
        </w:tc>
        <w:tc>
          <w:tcPr>
            <w:tcW w:w="249" w:type="dxa"/>
          </w:tcPr>
          <w:p w14:paraId="7D0EEE88" w14:textId="77777777" w:rsidR="00AC7698" w:rsidRPr="004A5C85" w:rsidRDefault="00AC7698" w:rsidP="002B3BAA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40E1D882" w14:textId="5DAA5E73" w:rsidR="00AC7698" w:rsidRPr="004A5C85" w:rsidRDefault="00BA3DF9" w:rsidP="00CE0424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6.79</w:t>
            </w:r>
          </w:p>
        </w:tc>
        <w:tc>
          <w:tcPr>
            <w:tcW w:w="270" w:type="dxa"/>
          </w:tcPr>
          <w:p w14:paraId="333BCBDE" w14:textId="77777777" w:rsidR="00AC7698" w:rsidRPr="004A5C85" w:rsidRDefault="00AC7698" w:rsidP="002B3BAA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08D8EB" w14:textId="682CA09B" w:rsidR="00AC7698" w:rsidRPr="004A5C85" w:rsidRDefault="00CE0424" w:rsidP="00CE0424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33.85</w:t>
            </w:r>
          </w:p>
        </w:tc>
      </w:tr>
      <w:tr w:rsidR="00AC7698" w:rsidRPr="004A5C85" w14:paraId="5BD1C65E" w14:textId="77777777" w:rsidTr="00AC7698">
        <w:tc>
          <w:tcPr>
            <w:tcW w:w="4117" w:type="dxa"/>
          </w:tcPr>
          <w:p w14:paraId="2ACB81B1" w14:textId="77777777" w:rsidR="00AC7698" w:rsidRPr="004A5C85" w:rsidRDefault="00AC7698" w:rsidP="00E50D1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 xml:space="preserve">แต่ภายใน </w:t>
            </w:r>
            <w:r w:rsidRPr="004A5C8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A5C8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63" w:type="dxa"/>
          </w:tcPr>
          <w:p w14:paraId="5C3B1AAC" w14:textId="4194FEAD" w:rsidR="00AC7698" w:rsidRPr="004A5C85" w:rsidRDefault="00BA3DF9" w:rsidP="002B3BA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119.06</w:t>
            </w:r>
          </w:p>
        </w:tc>
        <w:tc>
          <w:tcPr>
            <w:tcW w:w="249" w:type="dxa"/>
          </w:tcPr>
          <w:p w14:paraId="627B1B3D" w14:textId="77777777" w:rsidR="00AC7698" w:rsidRPr="004A5C85" w:rsidRDefault="00AC7698" w:rsidP="002B3BAA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27D0DC70" w14:textId="40738AB3" w:rsidR="00AC7698" w:rsidRPr="004A5C85" w:rsidRDefault="00BA3DF9" w:rsidP="00CE0424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6.79</w:t>
            </w:r>
          </w:p>
        </w:tc>
        <w:tc>
          <w:tcPr>
            <w:tcW w:w="270" w:type="dxa"/>
          </w:tcPr>
          <w:p w14:paraId="12A57009" w14:textId="77777777" w:rsidR="00AC7698" w:rsidRPr="004A5C85" w:rsidRDefault="00AC7698" w:rsidP="002B3BAA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C7B759" w14:textId="4BD53231" w:rsidR="00AC7698" w:rsidRPr="004A5C85" w:rsidRDefault="00CE0424" w:rsidP="00CE0424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125.85</w:t>
            </w:r>
          </w:p>
        </w:tc>
      </w:tr>
      <w:tr w:rsidR="00AC7698" w:rsidRPr="004A5C85" w14:paraId="1D5C5F49" w14:textId="77777777" w:rsidTr="00AC7698">
        <w:tc>
          <w:tcPr>
            <w:tcW w:w="4117" w:type="dxa"/>
          </w:tcPr>
          <w:p w14:paraId="19B3F9DD" w14:textId="77777777" w:rsidR="00AC7698" w:rsidRPr="004A5C85" w:rsidRDefault="00AC7698" w:rsidP="002B3BA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4A5C85">
              <w:rPr>
                <w:rFonts w:ascii="Angsana New" w:hAnsi="Angsana New"/>
                <w:sz w:val="30"/>
                <w:szCs w:val="30"/>
                <w:cs/>
              </w:rPr>
              <w:t>หลังจากปีที่ 5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8855479" w14:textId="6A65F92B" w:rsidR="00AC7698" w:rsidRPr="004A5C85" w:rsidRDefault="00BA3DF9" w:rsidP="002B3BA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572.64</w:t>
            </w:r>
          </w:p>
        </w:tc>
        <w:tc>
          <w:tcPr>
            <w:tcW w:w="249" w:type="dxa"/>
          </w:tcPr>
          <w:p w14:paraId="1E0680D9" w14:textId="77777777" w:rsidR="00AC7698" w:rsidRPr="004A5C85" w:rsidRDefault="00AC7698" w:rsidP="002B3BAA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A89C4F8" w14:textId="2B9CD769" w:rsidR="00AC7698" w:rsidRPr="004A5C85" w:rsidRDefault="00BA3DF9" w:rsidP="00CE0424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64A85" w14:textId="77777777" w:rsidR="00AC7698" w:rsidRPr="004A5C85" w:rsidRDefault="00AC7698" w:rsidP="002B3BAA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57D80" w14:textId="1AFF0A40" w:rsidR="00AC7698" w:rsidRPr="004A5C85" w:rsidRDefault="00CE0424" w:rsidP="00CE0424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572.64</w:t>
            </w:r>
          </w:p>
        </w:tc>
      </w:tr>
      <w:tr w:rsidR="00AC7698" w:rsidRPr="004A5C85" w14:paraId="3A3D8813" w14:textId="77777777" w:rsidTr="00AC7698">
        <w:tc>
          <w:tcPr>
            <w:tcW w:w="4117" w:type="dxa"/>
          </w:tcPr>
          <w:p w14:paraId="7BC02771" w14:textId="77777777" w:rsidR="00AC7698" w:rsidRPr="004A5C85" w:rsidRDefault="00AC7698" w:rsidP="002B3BAA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C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15B61589" w14:textId="14B4271E" w:rsidR="00AC7698" w:rsidRPr="004A5C85" w:rsidRDefault="00BA3DF9" w:rsidP="002B3BA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718.76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49" w:type="dxa"/>
          </w:tcPr>
          <w:p w14:paraId="0564E970" w14:textId="77777777" w:rsidR="00AC7698" w:rsidRPr="004A5C85" w:rsidRDefault="00AC7698" w:rsidP="002B3BAA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0B5C17CD" w14:textId="06CB2D8A" w:rsidR="00AC7698" w:rsidRPr="004A5C85" w:rsidRDefault="00BA3DF9" w:rsidP="00CE0424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13.58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6709CA18" w14:textId="77777777" w:rsidR="00AC7698" w:rsidRPr="004A5C85" w:rsidRDefault="00AC7698" w:rsidP="002B3BAA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9AE484" w14:textId="4F2ACE99" w:rsidR="00AC7698" w:rsidRPr="004A5C85" w:rsidRDefault="00CE0424" w:rsidP="00CE0424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732.34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659A1EEF" w14:textId="77777777" w:rsidR="00465CD8" w:rsidRPr="004A5C85" w:rsidRDefault="00465CD8" w:rsidP="006D31FB">
      <w:pPr>
        <w:pStyle w:val="NoSpacing"/>
        <w:rPr>
          <w:rFonts w:ascii="Angsana New" w:hAnsi="Angsana New"/>
          <w:sz w:val="22"/>
        </w:rPr>
      </w:pPr>
    </w:p>
    <w:p w14:paraId="64A1B573" w14:textId="77777777" w:rsidR="003C0B49" w:rsidRPr="004A5C85" w:rsidRDefault="003C0B49" w:rsidP="004B4285">
      <w:pPr>
        <w:numPr>
          <w:ilvl w:val="0"/>
          <w:numId w:val="3"/>
        </w:numPr>
        <w:tabs>
          <w:tab w:val="left" w:pos="540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4A5C85">
        <w:rPr>
          <w:rFonts w:ascii="Angsana New" w:hAnsi="Angsana New"/>
          <w:i/>
          <w:iCs/>
          <w:sz w:val="30"/>
          <w:szCs w:val="30"/>
          <w:cs/>
        </w:rPr>
        <w:t>สัญญาเช่าอุปกรณ์สำนักงาน</w:t>
      </w:r>
    </w:p>
    <w:p w14:paraId="2ABAFBEF" w14:textId="77777777" w:rsidR="003C0B49" w:rsidRPr="004A5C85" w:rsidRDefault="003C0B49" w:rsidP="003C0B49">
      <w:pPr>
        <w:pStyle w:val="ListParagraph"/>
        <w:tabs>
          <w:tab w:val="left" w:pos="720"/>
        </w:tabs>
        <w:ind w:left="0"/>
        <w:rPr>
          <w:rFonts w:ascii="Angsana New" w:hAnsi="Angsana New"/>
          <w:sz w:val="22"/>
        </w:rPr>
      </w:pPr>
      <w:r w:rsidRPr="004A5C85">
        <w:rPr>
          <w:rFonts w:ascii="Angsana New" w:hAnsi="Angsana New"/>
          <w:sz w:val="22"/>
        </w:rPr>
        <w:tab/>
      </w:r>
    </w:p>
    <w:p w14:paraId="625FBCAA" w14:textId="05911A01" w:rsidR="003C0B49" w:rsidRDefault="003C0B49" w:rsidP="003C0B49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A5C8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A5C85">
        <w:rPr>
          <w:rFonts w:ascii="Angsana New" w:hAnsi="Angsana New"/>
          <w:sz w:val="30"/>
          <w:szCs w:val="30"/>
        </w:rPr>
        <w:t xml:space="preserve">31 </w:t>
      </w:r>
      <w:r w:rsidRPr="004A5C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A5C85">
        <w:rPr>
          <w:rFonts w:ascii="Angsana New" w:hAnsi="Angsana New"/>
          <w:sz w:val="30"/>
          <w:szCs w:val="30"/>
        </w:rPr>
        <w:t>256</w:t>
      </w:r>
      <w:r w:rsidR="0002165B">
        <w:rPr>
          <w:rFonts w:ascii="Angsana New" w:hAnsi="Angsana New"/>
          <w:sz w:val="30"/>
          <w:szCs w:val="30"/>
        </w:rPr>
        <w:t>2</w:t>
      </w:r>
      <w:r w:rsidRPr="004A5C85"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 w:rsidRPr="004A5C85">
        <w:rPr>
          <w:rFonts w:ascii="Angsana New" w:hAnsi="Angsana New"/>
          <w:sz w:val="30"/>
          <w:szCs w:val="30"/>
        </w:rPr>
        <w:t>1</w:t>
      </w:r>
      <w:r w:rsidRPr="004A5C85">
        <w:rPr>
          <w:rFonts w:ascii="Angsana New" w:hAnsi="Angsana New"/>
          <w:sz w:val="30"/>
          <w:szCs w:val="30"/>
          <w:cs/>
        </w:rPr>
        <w:t xml:space="preserve"> ปี ถึง </w:t>
      </w:r>
      <w:r w:rsidRPr="004A5C85">
        <w:rPr>
          <w:rFonts w:ascii="Angsana New" w:hAnsi="Angsana New"/>
          <w:sz w:val="30"/>
          <w:szCs w:val="30"/>
        </w:rPr>
        <w:t>5</w:t>
      </w:r>
      <w:r w:rsidRPr="004A5C85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</w:t>
      </w:r>
      <w:r w:rsidR="0002165B">
        <w:rPr>
          <w:rFonts w:ascii="Angsana New" w:hAnsi="Angsana New" w:hint="cs"/>
          <w:sz w:val="30"/>
          <w:szCs w:val="30"/>
          <w:cs/>
        </w:rPr>
        <w:t>มกรา</w:t>
      </w:r>
      <w:r w:rsidRPr="004A5C85">
        <w:rPr>
          <w:rFonts w:ascii="Angsana New" w:hAnsi="Angsana New" w:hint="cs"/>
          <w:sz w:val="30"/>
          <w:szCs w:val="30"/>
          <w:cs/>
        </w:rPr>
        <w:t xml:space="preserve">คม </w:t>
      </w:r>
      <w:r w:rsidRPr="004A5C85">
        <w:rPr>
          <w:rFonts w:ascii="Angsana New" w:hAnsi="Angsana New"/>
          <w:sz w:val="30"/>
          <w:szCs w:val="30"/>
        </w:rPr>
        <w:t>256</w:t>
      </w:r>
      <w:r w:rsidR="0002165B">
        <w:rPr>
          <w:rFonts w:ascii="Angsana New" w:hAnsi="Angsana New"/>
          <w:sz w:val="30"/>
          <w:szCs w:val="30"/>
        </w:rPr>
        <w:t>6</w:t>
      </w:r>
    </w:p>
    <w:p w14:paraId="45CC9544" w14:textId="71EBDD6B" w:rsidR="0038730D" w:rsidRPr="004A5C85" w:rsidRDefault="0038730D" w:rsidP="00543FBD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5A2CE1AA" w14:textId="5EC6DA60" w:rsidR="00252E42" w:rsidRDefault="00B307BA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A5C8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</w:t>
      </w:r>
      <w:r w:rsidR="00252E42" w:rsidRPr="004A5C85">
        <w:rPr>
          <w:rFonts w:ascii="Angsana New" w:hAnsi="Angsana New"/>
          <w:b/>
          <w:bCs/>
          <w:sz w:val="30"/>
          <w:szCs w:val="30"/>
          <w:cs/>
        </w:rPr>
        <w:t>รายงาน</w:t>
      </w:r>
    </w:p>
    <w:p w14:paraId="0DB485F2" w14:textId="77777777" w:rsidR="00543FBD" w:rsidRPr="00CC08EB" w:rsidRDefault="00543FBD" w:rsidP="00543FBD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2"/>
          <w:szCs w:val="22"/>
        </w:rPr>
      </w:pPr>
    </w:p>
    <w:p w14:paraId="0EF68E58" w14:textId="77777777" w:rsidR="00543FBD" w:rsidRPr="00543FBD" w:rsidRDefault="00543FBD" w:rsidP="00543FBD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43FBD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ในการประชุมสามัญผู้ถือหุ้นประจำปีของบริษัท เมื่อวันที่ </w:t>
      </w:r>
      <w:r w:rsidRPr="00543FBD">
        <w:rPr>
          <w:rFonts w:ascii="Angsana New" w:hAnsi="Angsana New"/>
          <w:sz w:val="30"/>
          <w:szCs w:val="30"/>
        </w:rPr>
        <w:t>17</w:t>
      </w:r>
      <w:r w:rsidRPr="00543FBD">
        <w:rPr>
          <w:rFonts w:ascii="Angsana New" w:hAnsi="Angsana New"/>
          <w:sz w:val="30"/>
          <w:szCs w:val="30"/>
          <w:cs/>
        </w:rPr>
        <w:t xml:space="preserve"> มกราคม </w:t>
      </w:r>
      <w:r w:rsidRPr="00543FBD">
        <w:rPr>
          <w:rFonts w:ascii="Angsana New" w:hAnsi="Angsana New"/>
          <w:sz w:val="30"/>
          <w:szCs w:val="30"/>
        </w:rPr>
        <w:t>2563</w:t>
      </w:r>
      <w:r w:rsidRPr="00543FBD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ผู้ถือหุ้นมีมติอนุมัติในเรื่องสำคัญ ดังนี้</w:t>
      </w:r>
    </w:p>
    <w:p w14:paraId="23BF867C" w14:textId="06AB95BE" w:rsidR="00543FBD" w:rsidRPr="00543FBD" w:rsidRDefault="00543FBD" w:rsidP="0071660C">
      <w:pPr>
        <w:spacing w:line="240" w:lineRule="auto"/>
        <w:ind w:left="900" w:hanging="360"/>
        <w:rPr>
          <w:rFonts w:ascii="Angsana New" w:hAnsi="Angsana New"/>
          <w:sz w:val="30"/>
          <w:szCs w:val="30"/>
        </w:rPr>
      </w:pPr>
      <w:r w:rsidRPr="00543FBD">
        <w:rPr>
          <w:rFonts w:ascii="Angsana New" w:hAnsi="Angsana New"/>
          <w:sz w:val="30"/>
          <w:szCs w:val="30"/>
        </w:rPr>
        <w:t xml:space="preserve">(1)  </w:t>
      </w:r>
      <w:r w:rsidRPr="00543FBD">
        <w:rPr>
          <w:rFonts w:ascii="Angsana New" w:hAnsi="Angsana New"/>
          <w:sz w:val="30"/>
          <w:szCs w:val="30"/>
          <w:cs/>
        </w:rPr>
        <w:t>อนุมัติ</w:t>
      </w:r>
      <w:r w:rsidR="00ED7ED9">
        <w:rPr>
          <w:rFonts w:ascii="Angsana New" w:hAnsi="Angsana New" w:hint="cs"/>
          <w:sz w:val="30"/>
          <w:szCs w:val="30"/>
          <w:cs/>
        </w:rPr>
        <w:t xml:space="preserve">จัดสรรกำไรสำหรับผลการดำเนินงานสำหรับปีสิ้นสุดวันที่ </w:t>
      </w:r>
      <w:r w:rsidR="00ED7ED9">
        <w:rPr>
          <w:rFonts w:ascii="Angsana New" w:hAnsi="Angsana New"/>
          <w:sz w:val="30"/>
          <w:szCs w:val="30"/>
        </w:rPr>
        <w:t xml:space="preserve">30 </w:t>
      </w:r>
      <w:r w:rsidR="00ED7ED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D7ED9">
        <w:rPr>
          <w:rFonts w:ascii="Angsana New" w:hAnsi="Angsana New"/>
          <w:sz w:val="30"/>
          <w:szCs w:val="30"/>
        </w:rPr>
        <w:t xml:space="preserve">2562 </w:t>
      </w:r>
      <w:r w:rsidR="00ED7ED9">
        <w:rPr>
          <w:rFonts w:ascii="Angsana New" w:hAnsi="Angsana New" w:hint="cs"/>
          <w:sz w:val="30"/>
          <w:szCs w:val="30"/>
          <w:cs/>
        </w:rPr>
        <w:t xml:space="preserve">เป็นทุนสำรองตามกฎหมายเป็นจำนวน </w:t>
      </w:r>
      <w:r w:rsidR="00ED7ED9">
        <w:rPr>
          <w:rFonts w:ascii="Angsana New" w:hAnsi="Angsana New"/>
          <w:sz w:val="30"/>
          <w:szCs w:val="30"/>
        </w:rPr>
        <w:t xml:space="preserve">118 </w:t>
      </w:r>
      <w:r w:rsidR="00ED7ED9">
        <w:rPr>
          <w:rFonts w:ascii="Angsana New" w:hAnsi="Angsana New" w:hint="cs"/>
          <w:sz w:val="30"/>
          <w:szCs w:val="30"/>
          <w:cs/>
        </w:rPr>
        <w:t>ล้านบาท และอนุมัติ</w:t>
      </w:r>
      <w:r w:rsidRPr="00543FBD">
        <w:rPr>
          <w:rFonts w:ascii="Angsana New" w:hAnsi="Angsana New"/>
          <w:sz w:val="30"/>
          <w:szCs w:val="30"/>
          <w:cs/>
        </w:rPr>
        <w:t>ให้จ่ายเงินปันผล</w:t>
      </w:r>
      <w:r w:rsidR="00ED7ED9">
        <w:rPr>
          <w:rFonts w:ascii="Angsana New" w:hAnsi="Angsana New" w:hint="cs"/>
          <w:sz w:val="30"/>
          <w:szCs w:val="30"/>
          <w:cs/>
        </w:rPr>
        <w:t>ให้แก่ผู้ถือ</w:t>
      </w:r>
      <w:r w:rsidRPr="00543FBD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543FBD">
        <w:rPr>
          <w:rFonts w:ascii="Angsana New" w:hAnsi="Angsana New"/>
          <w:sz w:val="30"/>
          <w:szCs w:val="30"/>
        </w:rPr>
        <w:t>1</w:t>
      </w:r>
      <w:r w:rsidRPr="00543FBD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543FBD">
        <w:rPr>
          <w:rFonts w:ascii="Angsana New" w:hAnsi="Angsana New"/>
          <w:sz w:val="30"/>
          <w:szCs w:val="30"/>
        </w:rPr>
        <w:t>1,911.93</w:t>
      </w:r>
      <w:r w:rsidRPr="00543FBD">
        <w:rPr>
          <w:rFonts w:ascii="Angsana New" w:hAnsi="Angsana New"/>
          <w:sz w:val="30"/>
          <w:szCs w:val="30"/>
          <w:cs/>
        </w:rPr>
        <w:t xml:space="preserve"> ล้านหุ้น เป็นจำนวนเงินทั้งสิ้น </w:t>
      </w:r>
      <w:r w:rsidRPr="00543FBD">
        <w:rPr>
          <w:rFonts w:ascii="Angsana New" w:hAnsi="Angsana New"/>
          <w:sz w:val="30"/>
          <w:szCs w:val="30"/>
        </w:rPr>
        <w:t>1,911.93</w:t>
      </w:r>
      <w:r w:rsidRPr="00543FBD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เงินปันผลดังกล่าวจะจ่ายให้แก่ผู้ถือหุ้นภายในเดือนกุมภาพันธ์ </w:t>
      </w:r>
      <w:r w:rsidRPr="00543FBD">
        <w:rPr>
          <w:rFonts w:ascii="Angsana New" w:hAnsi="Angsana New"/>
          <w:sz w:val="30"/>
          <w:szCs w:val="30"/>
        </w:rPr>
        <w:t>2563</w:t>
      </w:r>
    </w:p>
    <w:p w14:paraId="60690104" w14:textId="77777777" w:rsidR="00AC5647" w:rsidRDefault="00AC5647">
      <w:pPr>
        <w:spacing w:line="240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935E74" w14:textId="31F22D81" w:rsidR="006B5947" w:rsidRDefault="00543FBD" w:rsidP="00947E42">
      <w:pPr>
        <w:spacing w:line="240" w:lineRule="auto"/>
        <w:ind w:left="900" w:hanging="360"/>
        <w:rPr>
          <w:rFonts w:ascii="Angsana New" w:hAnsi="Angsana New"/>
          <w:sz w:val="30"/>
          <w:szCs w:val="30"/>
        </w:rPr>
      </w:pPr>
      <w:r w:rsidRPr="00543FBD">
        <w:rPr>
          <w:rFonts w:ascii="Angsana New" w:hAnsi="Angsana New"/>
          <w:sz w:val="30"/>
          <w:szCs w:val="30"/>
        </w:rPr>
        <w:t xml:space="preserve">(2)  </w:t>
      </w:r>
      <w:r w:rsidRPr="00543FBD">
        <w:rPr>
          <w:rFonts w:ascii="Angsana New" w:hAnsi="Angsana New"/>
          <w:sz w:val="30"/>
          <w:szCs w:val="30"/>
          <w:cs/>
        </w:rPr>
        <w:t>อนุมัติลดทุนจดทะเบียนของบริษัท</w:t>
      </w:r>
      <w:r w:rsidR="00D94307">
        <w:rPr>
          <w:rFonts w:ascii="Angsana New" w:hAnsi="Angsana New" w:hint="cs"/>
          <w:sz w:val="30"/>
          <w:szCs w:val="30"/>
          <w:cs/>
        </w:rPr>
        <w:t>ที่ยังไม่</w:t>
      </w:r>
      <w:r w:rsidR="00FF45C4">
        <w:rPr>
          <w:rFonts w:ascii="Angsana New" w:hAnsi="Angsana New" w:hint="cs"/>
          <w:sz w:val="30"/>
          <w:szCs w:val="30"/>
          <w:cs/>
        </w:rPr>
        <w:t>ได้ออก</w:t>
      </w:r>
      <w:r w:rsidR="00D94307">
        <w:rPr>
          <w:rFonts w:ascii="Angsana New" w:hAnsi="Angsana New" w:hint="cs"/>
          <w:sz w:val="30"/>
          <w:szCs w:val="30"/>
          <w:cs/>
        </w:rPr>
        <w:t>จำหน่าย</w:t>
      </w:r>
      <w:r w:rsidRPr="00543FBD">
        <w:rPr>
          <w:rFonts w:ascii="Angsana New" w:hAnsi="Angsana New"/>
          <w:sz w:val="30"/>
          <w:szCs w:val="30"/>
          <w:cs/>
        </w:rPr>
        <w:t xml:space="preserve">จำนวน </w:t>
      </w:r>
      <w:r w:rsidRPr="00543FBD">
        <w:rPr>
          <w:rFonts w:ascii="Angsana New" w:hAnsi="Angsana New"/>
          <w:sz w:val="30"/>
          <w:szCs w:val="30"/>
        </w:rPr>
        <w:t xml:space="preserve">2,132.84 </w:t>
      </w:r>
      <w:r w:rsidRPr="00543FBD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จากทุนจดทะเบียนเดิมจำนวน </w:t>
      </w:r>
      <w:r w:rsidRPr="00543FBD">
        <w:rPr>
          <w:rFonts w:ascii="Angsana New" w:hAnsi="Angsana New"/>
          <w:sz w:val="30"/>
          <w:szCs w:val="30"/>
        </w:rPr>
        <w:t xml:space="preserve">4,044.77 </w:t>
      </w:r>
      <w:r w:rsidRPr="00543FBD">
        <w:rPr>
          <w:rFonts w:ascii="Angsana New" w:hAnsi="Angsana New"/>
          <w:sz w:val="30"/>
          <w:szCs w:val="30"/>
          <w:cs/>
        </w:rPr>
        <w:t>ล้านบาท เป็นทุนจดทะเบียน</w:t>
      </w:r>
      <w:r w:rsidR="00D94307">
        <w:rPr>
          <w:rFonts w:ascii="Angsana New" w:hAnsi="Angsana New" w:hint="cs"/>
          <w:sz w:val="30"/>
          <w:szCs w:val="30"/>
          <w:cs/>
        </w:rPr>
        <w:t>ที่ออกจำหน่ายและชำระแล้ว</w:t>
      </w:r>
      <w:r w:rsidRPr="00543FBD">
        <w:rPr>
          <w:rFonts w:ascii="Angsana New" w:hAnsi="Angsana New"/>
          <w:sz w:val="30"/>
          <w:szCs w:val="30"/>
          <w:cs/>
        </w:rPr>
        <w:t xml:space="preserve">จำนวน </w:t>
      </w:r>
      <w:r w:rsidRPr="00543FBD">
        <w:rPr>
          <w:rFonts w:ascii="Angsana New" w:hAnsi="Angsana New"/>
          <w:sz w:val="30"/>
          <w:szCs w:val="30"/>
        </w:rPr>
        <w:t xml:space="preserve">1,911.93 </w:t>
      </w:r>
      <w:r w:rsidRPr="00543FBD">
        <w:rPr>
          <w:rFonts w:ascii="Angsana New" w:hAnsi="Angsana New"/>
          <w:sz w:val="30"/>
          <w:szCs w:val="30"/>
          <w:cs/>
        </w:rPr>
        <w:t>ล้านบาท</w:t>
      </w:r>
      <w:r w:rsidR="006B5947">
        <w:rPr>
          <w:rFonts w:ascii="Angsana New" w:hAnsi="Angsana New" w:hint="cs"/>
          <w:sz w:val="30"/>
          <w:szCs w:val="30"/>
          <w:cs/>
        </w:rPr>
        <w:t xml:space="preserve"> </w:t>
      </w:r>
      <w:r w:rsidR="006B10FB">
        <w:rPr>
          <w:rFonts w:ascii="Angsana New" w:hAnsi="Angsana New" w:hint="cs"/>
          <w:sz w:val="30"/>
          <w:szCs w:val="30"/>
          <w:cs/>
        </w:rPr>
        <w:t>โดย</w:t>
      </w:r>
      <w:r w:rsidR="00ED7ED9">
        <w:rPr>
          <w:rFonts w:ascii="Angsana New" w:hAnsi="Angsana New" w:hint="cs"/>
          <w:sz w:val="30"/>
          <w:szCs w:val="30"/>
          <w:cs/>
        </w:rPr>
        <w:t xml:space="preserve">การตัดหุ้นสามัญที่ยังไม่ได้ออกจำหน่ายจำนวน </w:t>
      </w:r>
      <w:r w:rsidR="00ED7ED9">
        <w:rPr>
          <w:rFonts w:ascii="Angsana New" w:hAnsi="Angsana New"/>
          <w:sz w:val="30"/>
          <w:szCs w:val="30"/>
        </w:rPr>
        <w:t xml:space="preserve">2,132.84 </w:t>
      </w:r>
      <w:r w:rsidR="00ED7ED9">
        <w:rPr>
          <w:rFonts w:ascii="Angsana New" w:hAnsi="Angsana New" w:hint="cs"/>
          <w:sz w:val="30"/>
          <w:szCs w:val="30"/>
          <w:cs/>
        </w:rPr>
        <w:t>ล้านหุ้น มูลค่า</w:t>
      </w:r>
      <w:r w:rsidR="00D94307">
        <w:rPr>
          <w:rFonts w:ascii="Angsana New" w:hAnsi="Angsana New" w:hint="cs"/>
          <w:sz w:val="30"/>
          <w:szCs w:val="30"/>
          <w:cs/>
        </w:rPr>
        <w:t>ที่ตราไว้</w:t>
      </w:r>
      <w:r w:rsidR="00ED7ED9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ED7ED9">
        <w:rPr>
          <w:rFonts w:ascii="Angsana New" w:hAnsi="Angsana New"/>
          <w:sz w:val="30"/>
          <w:szCs w:val="30"/>
        </w:rPr>
        <w:t xml:space="preserve">1 </w:t>
      </w:r>
      <w:r w:rsidR="00ED7ED9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543FBD">
        <w:rPr>
          <w:rFonts w:ascii="Angsana New" w:hAnsi="Angsana New"/>
          <w:sz w:val="30"/>
          <w:szCs w:val="30"/>
          <w:cs/>
        </w:rPr>
        <w:t>บริษัทได้ดำเนินการจดทะเบียน</w:t>
      </w:r>
      <w:r w:rsidR="006B5947">
        <w:rPr>
          <w:rFonts w:ascii="Angsana New" w:hAnsi="Angsana New" w:hint="cs"/>
          <w:sz w:val="30"/>
          <w:szCs w:val="30"/>
          <w:cs/>
        </w:rPr>
        <w:t>ลดทุนกับ</w:t>
      </w:r>
      <w:r w:rsidRPr="00543FBD">
        <w:rPr>
          <w:rFonts w:ascii="Angsana New" w:hAnsi="Angsana New"/>
          <w:sz w:val="30"/>
          <w:szCs w:val="30"/>
          <w:cs/>
        </w:rPr>
        <w:t>กรมพัฒนาธุรกิจการค้า กระทรวงพาณิชย์</w:t>
      </w:r>
      <w:r w:rsidR="00E16030">
        <w:rPr>
          <w:rFonts w:ascii="Angsana New" w:hAnsi="Angsana New" w:hint="cs"/>
          <w:sz w:val="30"/>
          <w:szCs w:val="30"/>
          <w:cs/>
        </w:rPr>
        <w:t>แล้ว</w:t>
      </w:r>
      <w:r w:rsidR="006B5947" w:rsidRPr="00543FB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B5947" w:rsidRPr="00543FBD">
        <w:rPr>
          <w:rFonts w:ascii="Angsana New" w:hAnsi="Angsana New"/>
          <w:sz w:val="30"/>
          <w:szCs w:val="30"/>
        </w:rPr>
        <w:t xml:space="preserve">28 </w:t>
      </w:r>
      <w:r w:rsidR="006B5947" w:rsidRPr="00543FBD">
        <w:rPr>
          <w:rFonts w:ascii="Angsana New" w:hAnsi="Angsana New"/>
          <w:sz w:val="30"/>
          <w:szCs w:val="30"/>
          <w:cs/>
        </w:rPr>
        <w:t xml:space="preserve">มกราคม </w:t>
      </w:r>
      <w:r w:rsidR="006B5947" w:rsidRPr="00543FBD">
        <w:rPr>
          <w:rFonts w:ascii="Angsana New" w:hAnsi="Angsana New"/>
          <w:sz w:val="30"/>
          <w:szCs w:val="30"/>
        </w:rPr>
        <w:t>2563</w:t>
      </w:r>
    </w:p>
    <w:p w14:paraId="1C3ADE9D" w14:textId="77777777" w:rsidR="00AC5647" w:rsidRDefault="00AC5647" w:rsidP="00947E42">
      <w:pPr>
        <w:spacing w:line="240" w:lineRule="auto"/>
        <w:ind w:left="900" w:hanging="360"/>
        <w:rPr>
          <w:rFonts w:ascii="Angsana New" w:hAnsi="Angsana New"/>
          <w:sz w:val="30"/>
          <w:szCs w:val="30"/>
        </w:rPr>
      </w:pPr>
    </w:p>
    <w:p w14:paraId="24FCEE26" w14:textId="77777777" w:rsidR="00C90321" w:rsidRDefault="00C90321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14:paraId="1648F50F" w14:textId="77777777" w:rsidR="00C90321" w:rsidRDefault="00C90321" w:rsidP="00C9032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50432ACB" w14:textId="0E570828" w:rsidR="00C90321" w:rsidRDefault="005825C2" w:rsidP="005825C2">
      <w:pPr>
        <w:pStyle w:val="ListParagraph"/>
        <w:ind w:left="540"/>
        <w:rPr>
          <w:rFonts w:ascii="Angsana New" w:hAnsi="Angsana New"/>
          <w:sz w:val="30"/>
          <w:szCs w:val="30"/>
        </w:rPr>
      </w:pPr>
      <w:r w:rsidRPr="005825C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825C2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5825C2">
        <w:rPr>
          <w:rFonts w:ascii="Angsana New" w:hAnsi="Angsana New"/>
          <w:sz w:val="30"/>
          <w:szCs w:val="30"/>
          <w:cs/>
        </w:rPr>
        <w:t>ซึ่ง</w:t>
      </w:r>
      <w:r w:rsidRPr="005825C2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5825C2">
        <w:rPr>
          <w:rFonts w:ascii="Angsana New" w:hAnsi="Angsana New"/>
          <w:sz w:val="30"/>
          <w:szCs w:val="30"/>
          <w:cs/>
        </w:rPr>
        <w:t>และ</w:t>
      </w:r>
      <w:r w:rsidRPr="005825C2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5825C2">
        <w:rPr>
          <w:rFonts w:ascii="Angsana New" w:hAnsi="Angsana New"/>
          <w:sz w:val="30"/>
          <w:szCs w:val="30"/>
        </w:rPr>
        <w:t xml:space="preserve"> </w:t>
      </w:r>
      <w:r w:rsidRPr="005825C2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5825C2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5825C2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5825C2">
        <w:rPr>
          <w:rFonts w:ascii="Angsana New" w:hAnsi="Angsana New" w:hint="cs"/>
          <w:sz w:val="30"/>
          <w:szCs w:val="30"/>
          <w:cs/>
        </w:rPr>
        <w:t xml:space="preserve"> </w:t>
      </w:r>
      <w:r w:rsidRPr="005825C2">
        <w:rPr>
          <w:rFonts w:ascii="Angsana New" w:hAnsi="Angsana New"/>
          <w:sz w:val="30"/>
          <w:szCs w:val="30"/>
        </w:rPr>
        <w:t>1</w:t>
      </w:r>
      <w:r w:rsidRPr="005825C2">
        <w:rPr>
          <w:rFonts w:ascii="Angsana New" w:hAnsi="Angsana New"/>
          <w:sz w:val="30"/>
          <w:szCs w:val="30"/>
          <w:cs/>
        </w:rPr>
        <w:t xml:space="preserve"> มกราคม </w:t>
      </w:r>
      <w:r w:rsidRPr="005825C2">
        <w:rPr>
          <w:rFonts w:ascii="Angsana New" w:hAnsi="Angsana New"/>
          <w:sz w:val="30"/>
          <w:szCs w:val="30"/>
        </w:rPr>
        <w:t xml:space="preserve">2563 </w:t>
      </w:r>
      <w:r w:rsidRPr="005825C2">
        <w:rPr>
          <w:rFonts w:ascii="Angsana New" w:hAnsi="Angsana New"/>
          <w:sz w:val="30"/>
          <w:szCs w:val="30"/>
          <w:cs/>
        </w:rPr>
        <w:t>มี</w:t>
      </w:r>
      <w:r w:rsidRPr="005825C2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90F5569" w14:textId="6423B3FA" w:rsidR="005825C2" w:rsidRDefault="005825C2" w:rsidP="00C90321">
      <w:pPr>
        <w:ind w:left="540"/>
        <w:rPr>
          <w:rFonts w:ascii="Angsana New" w:hAnsi="Angsana New"/>
          <w:sz w:val="20"/>
          <w:szCs w:val="20"/>
          <w:shd w:val="clear" w:color="auto" w:fill="D9D9D9"/>
          <w:lang w:val="en-GB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5825C2" w:rsidRPr="007D527D" w14:paraId="23BFC2E6" w14:textId="77777777" w:rsidTr="00342385">
        <w:trPr>
          <w:tblHeader/>
        </w:trPr>
        <w:tc>
          <w:tcPr>
            <w:tcW w:w="3960" w:type="dxa"/>
            <w:vAlign w:val="bottom"/>
          </w:tcPr>
          <w:p w14:paraId="7CFA3A5F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825C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269E58C2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825C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825C2" w:rsidRPr="004A797F" w14:paraId="2F1B3EC0" w14:textId="77777777" w:rsidTr="00342385">
        <w:tc>
          <w:tcPr>
            <w:tcW w:w="3960" w:type="dxa"/>
          </w:tcPr>
          <w:p w14:paraId="0EA4C2C8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825C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825C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61D1223C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825C2" w:rsidRPr="004A797F" w14:paraId="4F005F44" w14:textId="77777777" w:rsidTr="00342385">
        <w:tc>
          <w:tcPr>
            <w:tcW w:w="3960" w:type="dxa"/>
          </w:tcPr>
          <w:p w14:paraId="43431541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825C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7F933FB7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825C2" w14:paraId="1CF41616" w14:textId="77777777" w:rsidTr="00342385">
        <w:tc>
          <w:tcPr>
            <w:tcW w:w="3960" w:type="dxa"/>
          </w:tcPr>
          <w:p w14:paraId="5C53A36B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825C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825C2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0FB13968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825C2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825C2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5825C2" w14:paraId="46C6635E" w14:textId="77777777" w:rsidTr="00342385">
        <w:tc>
          <w:tcPr>
            <w:tcW w:w="3960" w:type="dxa"/>
          </w:tcPr>
          <w:p w14:paraId="5B001285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825C2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825C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2CD371ED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825C2" w14:paraId="524D2DCF" w14:textId="77777777" w:rsidTr="00342385">
        <w:tc>
          <w:tcPr>
            <w:tcW w:w="3960" w:type="dxa"/>
          </w:tcPr>
          <w:p w14:paraId="43DEF7EC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825C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5BD9EC5A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825C2" w14:paraId="2E0AA9BB" w14:textId="77777777" w:rsidTr="00342385">
        <w:tc>
          <w:tcPr>
            <w:tcW w:w="3960" w:type="dxa"/>
          </w:tcPr>
          <w:p w14:paraId="75E3345D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825C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285CCFA5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B96AA29" w14:textId="77777777" w:rsidR="005825C2" w:rsidRPr="005825C2" w:rsidRDefault="005825C2" w:rsidP="0034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25C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5419527" w14:textId="77777777" w:rsidR="00C90321" w:rsidRPr="00562097" w:rsidRDefault="00C90321" w:rsidP="00C90321">
      <w:pPr>
        <w:ind w:left="540"/>
        <w:rPr>
          <w:rFonts w:ascii="Angsana New" w:hAnsi="Angsana New"/>
          <w:sz w:val="20"/>
          <w:szCs w:val="20"/>
          <w:shd w:val="clear" w:color="auto" w:fill="D9D9D9"/>
        </w:rPr>
      </w:pPr>
    </w:p>
    <w:p w14:paraId="0003CB72" w14:textId="665EC302" w:rsidR="00C90321" w:rsidRPr="00562097" w:rsidRDefault="00C90321" w:rsidP="00C90321">
      <w:pPr>
        <w:ind w:left="540"/>
        <w:rPr>
          <w:rFonts w:ascii="Angsana New" w:hAnsi="Angsana New"/>
          <w:sz w:val="20"/>
          <w:szCs w:val="20"/>
          <w:shd w:val="clear" w:color="auto" w:fill="D9D9D9"/>
        </w:rPr>
      </w:pPr>
      <w:r w:rsidRPr="00562097">
        <w:rPr>
          <w:rFonts w:ascii="Angsana New" w:hAnsi="Angsana New"/>
          <w:i/>
          <w:iCs/>
          <w:sz w:val="30"/>
          <w:szCs w:val="30"/>
        </w:rPr>
        <w:t xml:space="preserve">* </w:t>
      </w:r>
      <w:r w:rsidR="00685682" w:rsidRPr="00685682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685682" w:rsidRPr="00685682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="00685682" w:rsidRPr="00685682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2CA07276" w14:textId="77777777" w:rsidR="00C90321" w:rsidRDefault="00C90321" w:rsidP="00C90321">
      <w:pPr>
        <w:spacing w:line="240" w:lineRule="auto"/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2253EC7E" w14:textId="77777777" w:rsidR="00C90321" w:rsidRPr="002F49C8" w:rsidRDefault="00C90321" w:rsidP="004B4285">
      <w:pPr>
        <w:pStyle w:val="ListParagraph"/>
        <w:numPr>
          <w:ilvl w:val="0"/>
          <w:numId w:val="8"/>
        </w:numPr>
        <w:tabs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F49C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8A453FD" w14:textId="77777777" w:rsidR="00C90321" w:rsidRPr="002F49C8" w:rsidRDefault="00C90321" w:rsidP="00C90321">
      <w:pPr>
        <w:pStyle w:val="ListParagraph"/>
        <w:ind w:left="540"/>
        <w:rPr>
          <w:rFonts w:ascii="Angsana New" w:hAnsi="Angsana New"/>
          <w:color w:val="000000"/>
          <w:sz w:val="30"/>
          <w:szCs w:val="30"/>
        </w:rPr>
      </w:pPr>
    </w:p>
    <w:p w14:paraId="1C603445" w14:textId="4D2BD50F" w:rsidR="00685682" w:rsidRDefault="00801A5D" w:rsidP="00C90321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  <w:r w:rsidRPr="00801A5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01A5D">
        <w:rPr>
          <w:rFonts w:asciiTheme="majorBidi" w:hAnsiTheme="majorBidi" w:cstheme="majorBidi"/>
          <w:sz w:val="30"/>
          <w:szCs w:val="30"/>
        </w:rPr>
        <w:t xml:space="preserve"> </w:t>
      </w:r>
      <w:r w:rsidRPr="00801A5D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25998049" w14:textId="77777777" w:rsidR="00801A5D" w:rsidRPr="002F49C8" w:rsidRDefault="00801A5D" w:rsidP="00C90321">
      <w:pPr>
        <w:pStyle w:val="ListParagraph"/>
        <w:ind w:left="540"/>
        <w:rPr>
          <w:rFonts w:ascii="Angsana New" w:hAnsi="Angsana New"/>
          <w:sz w:val="30"/>
          <w:szCs w:val="30"/>
        </w:rPr>
      </w:pPr>
    </w:p>
    <w:p w14:paraId="10FE4141" w14:textId="7B828146" w:rsidR="0062502F" w:rsidRDefault="00C90321" w:rsidP="00C90321">
      <w:pPr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F49C8">
        <w:rPr>
          <w:rFonts w:ascii="Angsana New" w:hAnsi="Angsana New" w:hint="cs"/>
          <w:sz w:val="30"/>
          <w:szCs w:val="30"/>
          <w:cs/>
        </w:rPr>
        <w:t xml:space="preserve">ได้ประเมินผลกระทบที่อาจเกิดขึ้นต่องบการเงินจากการถือปฏิบัติตามมาตรฐานการรายงานทางการเงินที่เกี่ยวข้องกับเครื่องมือทางการเงิน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2F49C8">
        <w:rPr>
          <w:rFonts w:ascii="Angsana New" w:hAnsi="Angsana New" w:hint="cs"/>
          <w:sz w:val="30"/>
          <w:szCs w:val="30"/>
          <w:cs/>
        </w:rPr>
        <w:t>คาดว่าไม่มีผลกระทบที่มีสาระสำคัญต่องบการเงินในงวดที่ถือปฏิบัติ</w:t>
      </w:r>
    </w:p>
    <w:p w14:paraId="75132BC1" w14:textId="3758D131" w:rsidR="00C90321" w:rsidRPr="002F49C8" w:rsidRDefault="00C90321" w:rsidP="0062502F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051A18EC" w14:textId="77777777" w:rsidR="00C90321" w:rsidRPr="002F49C8" w:rsidRDefault="00C90321" w:rsidP="004B4285">
      <w:pPr>
        <w:pStyle w:val="ListParagraph"/>
        <w:numPr>
          <w:ilvl w:val="0"/>
          <w:numId w:val="8"/>
        </w:numPr>
        <w:tabs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F49C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F49C8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2F49C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53AB757" w14:textId="77777777" w:rsidR="00C90321" w:rsidRPr="009A2723" w:rsidRDefault="00C90321" w:rsidP="00C90321">
      <w:pPr>
        <w:pStyle w:val="ListParagraph"/>
        <w:ind w:left="540"/>
        <w:rPr>
          <w:rFonts w:ascii="Angsana New" w:hAnsi="Angsana New"/>
          <w:color w:val="000000"/>
          <w:sz w:val="22"/>
        </w:rPr>
      </w:pPr>
    </w:p>
    <w:p w14:paraId="48985D22" w14:textId="77777777" w:rsidR="00C90321" w:rsidRDefault="00C90321" w:rsidP="00C90321">
      <w:pPr>
        <w:pStyle w:val="ListParagraph"/>
        <w:ind w:left="540"/>
        <w:rPr>
          <w:rFonts w:ascii="Angsana New" w:hAnsi="Angsana New"/>
          <w:sz w:val="30"/>
          <w:szCs w:val="30"/>
        </w:rPr>
      </w:pPr>
      <w:r w:rsidRPr="002F49C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2F49C8">
        <w:rPr>
          <w:rFonts w:ascii="Angsana New" w:hAnsi="Angsana New" w:hint="cs"/>
          <w:sz w:val="30"/>
          <w:szCs w:val="30"/>
        </w:rPr>
        <w:t>16</w:t>
      </w:r>
      <w:r w:rsidRPr="002F49C8">
        <w:rPr>
          <w:rFonts w:ascii="Angsana New" w:hAnsi="Angsana New" w:hint="cs"/>
          <w:sz w:val="30"/>
          <w:szCs w:val="30"/>
          <w:cs/>
        </w:rPr>
        <w:t xml:space="preserve"> </w:t>
      </w:r>
      <w:r w:rsidRPr="002F49C8">
        <w:rPr>
          <w:rFonts w:ascii="Angsana New" w:hAnsi="Angsana New" w:hint="cs"/>
          <w:sz w:val="30"/>
          <w:szCs w:val="30"/>
        </w:rPr>
        <w:t xml:space="preserve">(“TFRS 16”) </w:t>
      </w:r>
      <w:r w:rsidRPr="002F49C8">
        <w:rPr>
          <w:rFonts w:ascii="Angsana New" w:hAnsi="Angsana New" w:hint="cs"/>
          <w:sz w:val="30"/>
          <w:szCs w:val="30"/>
          <w:cs/>
        </w:rPr>
        <w:t>ได้นำเสนอวิธีการ</w:t>
      </w:r>
      <w:r w:rsidRPr="002F49C8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</w:t>
      </w:r>
      <w:r w:rsidRPr="002F49C8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ดำเนินงาน เมื่อ</w:t>
      </w:r>
      <w:r w:rsidRPr="002F49C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839BF50" w14:textId="77777777" w:rsidR="00C90321" w:rsidRDefault="00C90321" w:rsidP="00C90321">
      <w:pPr>
        <w:pStyle w:val="ListParagraph"/>
        <w:ind w:left="540"/>
        <w:rPr>
          <w:rFonts w:ascii="Angsana New" w:hAnsi="Angsana New"/>
          <w:sz w:val="30"/>
          <w:szCs w:val="30"/>
          <w:cs/>
        </w:rPr>
      </w:pPr>
    </w:p>
    <w:p w14:paraId="7A6D315B" w14:textId="3F17B314" w:rsidR="00C90321" w:rsidRPr="002F49C8" w:rsidRDefault="00C90321" w:rsidP="00C90321">
      <w:pPr>
        <w:pStyle w:val="ListParagraph"/>
        <w:ind w:left="540"/>
        <w:rPr>
          <w:rFonts w:ascii="Angsana New" w:hAnsi="Angsana New"/>
          <w:sz w:val="30"/>
          <w:szCs w:val="30"/>
        </w:rPr>
      </w:pPr>
      <w:r w:rsidRPr="002F49C8">
        <w:rPr>
          <w:rFonts w:ascii="Angsana New" w:hAnsi="Angsana New" w:hint="cs"/>
          <w:sz w:val="30"/>
          <w:szCs w:val="30"/>
          <w:cs/>
        </w:rPr>
        <w:t>ปัจจุบัน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F49C8">
        <w:rPr>
          <w:rFonts w:ascii="Angsana New" w:hAnsi="Angsana New" w:hint="cs"/>
          <w:sz w:val="30"/>
          <w:szCs w:val="30"/>
          <w:cs/>
        </w:rPr>
        <w:t>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2F49C8">
        <w:rPr>
          <w:rFonts w:ascii="Angsana New" w:hAnsi="Angsana New" w:hint="cs"/>
          <w:sz w:val="30"/>
          <w:szCs w:val="30"/>
        </w:rPr>
        <w:t xml:space="preserve"> TFRS</w:t>
      </w:r>
      <w:r w:rsidRPr="002F49C8">
        <w:rPr>
          <w:rFonts w:ascii="Angsana New" w:hAnsi="Angsana New" w:hint="cs"/>
          <w:sz w:val="30"/>
          <w:szCs w:val="30"/>
          <w:cs/>
        </w:rPr>
        <w:t xml:space="preserve"> </w:t>
      </w:r>
      <w:r w:rsidRPr="002F49C8">
        <w:rPr>
          <w:rFonts w:ascii="Angsana New" w:hAnsi="Angsana New" w:hint="cs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F49C8">
        <w:rPr>
          <w:rFonts w:ascii="Angsana New" w:hAnsi="Angsana New" w:hint="cs"/>
          <w:sz w:val="30"/>
          <w:szCs w:val="30"/>
          <w:cs/>
        </w:rPr>
        <w:t>จะรับรู้สินทรัพย์สิทธิการใช้และหนี้สินตามสัญญาเช่าสำหรับสัญญาเช่าดำเนินงานของ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F49C8">
        <w:rPr>
          <w:rFonts w:ascii="Angsana New" w:hAnsi="Angsana New" w:hint="cs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F49C8">
        <w:rPr>
          <w:rFonts w:ascii="Angsana New" w:hAnsi="Angsana New" w:hint="cs"/>
          <w:sz w:val="30"/>
          <w:szCs w:val="30"/>
          <w:cs/>
        </w:rPr>
        <w:t>จะรับรู้</w:t>
      </w:r>
      <w:r w:rsidR="00040642">
        <w:rPr>
          <w:rFonts w:ascii="Angsana New" w:hAnsi="Angsana New" w:hint="cs"/>
          <w:sz w:val="30"/>
          <w:szCs w:val="30"/>
          <w:cs/>
        </w:rPr>
        <w:t>ค่าเสื่อมราคาของสินทรัพย์สิทธิการใช้และ</w:t>
      </w:r>
      <w:r w:rsidRPr="002F49C8">
        <w:rPr>
          <w:rFonts w:ascii="Angsana New" w:hAnsi="Angsana New" w:hint="cs"/>
          <w:sz w:val="30"/>
          <w:szCs w:val="30"/>
          <w:cs/>
        </w:rPr>
        <w:t xml:space="preserve">ดอกเบี้ยจ่ายของหนี้สินตามสัญญาเช่า </w:t>
      </w:r>
    </w:p>
    <w:p w14:paraId="4A0B7355" w14:textId="77777777" w:rsidR="00C90321" w:rsidRPr="009A2723" w:rsidRDefault="00C90321" w:rsidP="00C90321">
      <w:pPr>
        <w:pStyle w:val="ListParagraph"/>
        <w:ind w:left="540"/>
        <w:rPr>
          <w:rFonts w:ascii="Angsana New" w:hAnsi="Angsana New"/>
          <w:sz w:val="22"/>
        </w:rPr>
      </w:pPr>
    </w:p>
    <w:p w14:paraId="345466B6" w14:textId="4CBBE655" w:rsidR="00C90321" w:rsidRPr="002F49C8" w:rsidRDefault="00C90321" w:rsidP="00C90321">
      <w:pPr>
        <w:pStyle w:val="ListParagraph"/>
        <w:ind w:left="540"/>
        <w:rPr>
          <w:rFonts w:ascii="Angsana New" w:hAnsi="Angsana New"/>
          <w:sz w:val="30"/>
          <w:szCs w:val="30"/>
        </w:rPr>
      </w:pPr>
      <w:r w:rsidRPr="00562097">
        <w:rPr>
          <w:rFonts w:ascii="Angsana New" w:hAnsi="Angsana New"/>
          <w:sz w:val="30"/>
          <w:szCs w:val="30"/>
          <w:cs/>
        </w:rPr>
        <w:t xml:space="preserve">กลุ่มบริษัทให้เช่าช่วงสินทรัพย์บางรายการ 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 w:rsidRPr="00562097">
        <w:rPr>
          <w:rFonts w:ascii="Angsana New" w:hAnsi="Angsana New"/>
          <w:sz w:val="30"/>
          <w:szCs w:val="30"/>
        </w:rPr>
        <w:t xml:space="preserve">TFRS 16 </w:t>
      </w:r>
      <w:r w:rsidRPr="00562097">
        <w:rPr>
          <w:rFonts w:ascii="Angsana New" w:hAnsi="Angsana New"/>
          <w:sz w:val="30"/>
          <w:szCs w:val="30"/>
          <w:cs/>
        </w:rPr>
        <w:t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</w:t>
      </w:r>
      <w:r w:rsidRPr="00562097">
        <w:rPr>
          <w:rFonts w:ascii="Angsana New" w:hAnsi="Angsana New"/>
          <w:sz w:val="30"/>
          <w:szCs w:val="30"/>
        </w:rPr>
        <w:t xml:space="preserve"> </w:t>
      </w:r>
      <w:r w:rsidRPr="00562097">
        <w:rPr>
          <w:rFonts w:ascii="Angsana New" w:hAnsi="Angsana New"/>
          <w:sz w:val="30"/>
          <w:szCs w:val="30"/>
          <w:cs/>
        </w:rPr>
        <w:t>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</w:t>
      </w:r>
    </w:p>
    <w:p w14:paraId="24F51E00" w14:textId="77777777" w:rsidR="00C90321" w:rsidRDefault="00C90321" w:rsidP="00C90321">
      <w:pPr>
        <w:pStyle w:val="ListParagraph"/>
        <w:ind w:left="540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A8C9D38" w14:textId="77777777" w:rsidR="00C90321" w:rsidRPr="002F49C8" w:rsidRDefault="00C90321" w:rsidP="00C90321">
      <w:pPr>
        <w:pStyle w:val="ListParagraph"/>
        <w:ind w:left="540"/>
        <w:rPr>
          <w:rFonts w:ascii="Angsana New" w:hAnsi="Angsana New"/>
          <w:sz w:val="30"/>
          <w:szCs w:val="30"/>
        </w:rPr>
      </w:pPr>
      <w:r w:rsidRPr="002F49C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2F786887" w14:textId="77777777" w:rsidR="00C90321" w:rsidRPr="002F49C8" w:rsidRDefault="00C90321" w:rsidP="00C90321">
      <w:pPr>
        <w:pStyle w:val="ListParagraph"/>
        <w:ind w:left="540"/>
        <w:rPr>
          <w:rFonts w:ascii="Angsana New" w:hAnsi="Angsana New"/>
          <w:sz w:val="30"/>
          <w:szCs w:val="30"/>
        </w:rPr>
      </w:pPr>
    </w:p>
    <w:p w14:paraId="394ECE32" w14:textId="77777777" w:rsidR="00C90321" w:rsidRPr="00562097" w:rsidRDefault="00C90321" w:rsidP="00C90321">
      <w:pPr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วันที่ 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1 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Pr="00562097">
        <w:rPr>
          <w:rFonts w:ascii="Angsana New" w:hAnsi="Angsana New"/>
          <w:color w:val="000000"/>
          <w:sz w:val="30"/>
          <w:szCs w:val="30"/>
        </w:rPr>
        <w:t>2563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562097">
        <w:rPr>
          <w:rFonts w:ascii="Angsana New" w:hAnsi="Angsana New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 1 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562097">
        <w:rPr>
          <w:rFonts w:ascii="Angsana New" w:hAnsi="Angsana New"/>
          <w:color w:val="000000"/>
          <w:sz w:val="30"/>
          <w:szCs w:val="30"/>
          <w:cs/>
        </w:rPr>
        <w:t>โดยไม่ปรับปรุงข้อมูลเปรียบเทียบ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F493520" w14:textId="77777777" w:rsidR="00C90321" w:rsidRPr="00562097" w:rsidRDefault="00C90321" w:rsidP="00C90321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20"/>
          <w:szCs w:val="20"/>
          <w:shd w:val="clear" w:color="auto" w:fill="E0E0E0"/>
        </w:rPr>
      </w:pPr>
    </w:p>
    <w:p w14:paraId="71208561" w14:textId="655E1D5D" w:rsidR="0038730D" w:rsidRPr="00AC5647" w:rsidRDefault="00C90321" w:rsidP="00AC5647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562097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562097">
        <w:rPr>
          <w:rFonts w:ascii="Angsana New" w:hAnsi="Angsana New"/>
          <w:color w:val="000000"/>
          <w:sz w:val="30"/>
          <w:szCs w:val="30"/>
        </w:rPr>
        <w:t>TFRS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16 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562097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ตุลาคม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62097">
        <w:rPr>
          <w:rFonts w:ascii="Angsana New" w:hAnsi="Angsana New"/>
          <w:color w:val="000000"/>
          <w:sz w:val="30"/>
          <w:szCs w:val="30"/>
        </w:rPr>
        <w:t>2563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562097">
        <w:rPr>
          <w:rFonts w:ascii="Angsana New" w:hAnsi="Angsana New"/>
          <w:color w:val="000000"/>
          <w:sz w:val="30"/>
          <w:szCs w:val="30"/>
        </w:rPr>
        <w:t xml:space="preserve">17 </w:t>
      </w:r>
      <w:r w:rsidR="00040642">
        <w:rPr>
          <w:rFonts w:ascii="Angsana New" w:hAnsi="Angsana New" w:hint="cs"/>
          <w:color w:val="000000"/>
          <w:sz w:val="30"/>
          <w:szCs w:val="30"/>
          <w:cs/>
        </w:rPr>
        <w:t>และการตีความ</w:t>
      </w:r>
      <w:r w:rsidR="002007E4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2007E4">
        <w:rPr>
          <w:rFonts w:ascii="Angsana New" w:hAnsi="Angsana New"/>
          <w:color w:val="000000"/>
          <w:sz w:val="30"/>
          <w:szCs w:val="30"/>
        </w:rPr>
        <w:t>4</w:t>
      </w:r>
    </w:p>
    <w:p w14:paraId="75851C0A" w14:textId="77777777" w:rsidR="00C90321" w:rsidRPr="00562097" w:rsidRDefault="00C90321" w:rsidP="00C9032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62097">
        <w:rPr>
          <w:rFonts w:ascii="Angsana New" w:hAnsi="Angsana New"/>
          <w:color w:val="000000"/>
          <w:sz w:val="30"/>
          <w:szCs w:val="30"/>
          <w:cs/>
        </w:rPr>
        <w:t>ประเมินผลกระทบเบื้องต้นของการถือปฏิบัติตาม</w:t>
      </w:r>
      <w:r w:rsidRPr="0056209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62097">
        <w:rPr>
          <w:rFonts w:ascii="Angsana New" w:hAnsi="Angsana New"/>
          <w:color w:val="000000"/>
          <w:sz w:val="30"/>
          <w:szCs w:val="30"/>
        </w:rPr>
        <w:t>TFRS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62097">
        <w:rPr>
          <w:rFonts w:ascii="Angsana New" w:hAnsi="Angsana New"/>
          <w:color w:val="000000"/>
          <w:sz w:val="30"/>
          <w:szCs w:val="30"/>
        </w:rPr>
        <w:t>16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เป็นครั้งแรกต่องบการเงิน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562097">
        <w:rPr>
          <w:rFonts w:ascii="Angsana New" w:hAnsi="Angsana New"/>
          <w:color w:val="000000"/>
          <w:sz w:val="30"/>
          <w:szCs w:val="30"/>
          <w:cs/>
        </w:rPr>
        <w:t xml:space="preserve"> มีดังต่อไปนี้</w:t>
      </w:r>
    </w:p>
    <w:p w14:paraId="0E91A518" w14:textId="77777777" w:rsidR="00C90321" w:rsidRPr="001B5F51" w:rsidRDefault="00C90321" w:rsidP="00C9032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17"/>
        <w:gridCol w:w="2205"/>
        <w:gridCol w:w="236"/>
        <w:gridCol w:w="2034"/>
      </w:tblGrid>
      <w:tr w:rsidR="00C90321" w:rsidRPr="00562097" w14:paraId="088D63C9" w14:textId="77777777" w:rsidTr="009E4D6A">
        <w:trPr>
          <w:tblHeader/>
        </w:trPr>
        <w:tc>
          <w:tcPr>
            <w:tcW w:w="4617" w:type="dxa"/>
            <w:shd w:val="clear" w:color="auto" w:fill="auto"/>
            <w:vAlign w:val="bottom"/>
          </w:tcPr>
          <w:p w14:paraId="04774E22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FFD1B9B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18FE6C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45E54B7A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90321" w:rsidRPr="00562097" w14:paraId="747229AF" w14:textId="77777777" w:rsidTr="009E4D6A">
        <w:trPr>
          <w:tblHeader/>
        </w:trPr>
        <w:tc>
          <w:tcPr>
            <w:tcW w:w="4617" w:type="dxa"/>
            <w:shd w:val="clear" w:color="auto" w:fill="auto"/>
            <w:vAlign w:val="bottom"/>
          </w:tcPr>
          <w:p w14:paraId="3339CF0B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14:paraId="4BC8953D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12207F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77759215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ตุลาคม</w:t>
            </w: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6209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90321" w:rsidRPr="00562097" w14:paraId="77246270" w14:textId="77777777" w:rsidTr="009E4D6A">
        <w:trPr>
          <w:tblHeader/>
        </w:trPr>
        <w:tc>
          <w:tcPr>
            <w:tcW w:w="4617" w:type="dxa"/>
            <w:shd w:val="clear" w:color="auto" w:fill="auto"/>
            <w:vAlign w:val="bottom"/>
          </w:tcPr>
          <w:p w14:paraId="5AB61ABB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14:paraId="172C5107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2D2BE6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51F9CC6D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6209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C90321" w:rsidRPr="00562097" w14:paraId="5D6A982C" w14:textId="77777777" w:rsidTr="009E4D6A">
        <w:trPr>
          <w:tblHeader/>
        </w:trPr>
        <w:tc>
          <w:tcPr>
            <w:tcW w:w="4617" w:type="dxa"/>
            <w:shd w:val="clear" w:color="auto" w:fill="auto"/>
            <w:vAlign w:val="bottom"/>
          </w:tcPr>
          <w:p w14:paraId="49E151A8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4067451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A942E8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0678A550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C90321" w:rsidRPr="00562097" w14:paraId="23922E9C" w14:textId="77777777" w:rsidTr="009E4D6A">
        <w:trPr>
          <w:tblHeader/>
        </w:trPr>
        <w:tc>
          <w:tcPr>
            <w:tcW w:w="4617" w:type="dxa"/>
            <w:shd w:val="clear" w:color="auto" w:fill="auto"/>
          </w:tcPr>
          <w:p w14:paraId="5D5CACF8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ลูกหนี้สัญญาเช่าเงิน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47648FE4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109F2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75178D3C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299.72</w:t>
            </w:r>
          </w:p>
        </w:tc>
      </w:tr>
      <w:tr w:rsidR="00C90321" w:rsidRPr="00562097" w14:paraId="68007D5A" w14:textId="77777777" w:rsidTr="009E4D6A">
        <w:trPr>
          <w:tblHeader/>
        </w:trPr>
        <w:tc>
          <w:tcPr>
            <w:tcW w:w="4617" w:type="dxa"/>
            <w:shd w:val="clear" w:color="auto" w:fill="auto"/>
            <w:vAlign w:val="bottom"/>
          </w:tcPr>
          <w:p w14:paraId="3A12DB3B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สิทธิ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การใช้เพิ่มขึ้น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07147FF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E3A1C9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7BC24C92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7.62</w:t>
            </w:r>
          </w:p>
        </w:tc>
      </w:tr>
      <w:tr w:rsidR="00C90321" w:rsidRPr="00562097" w14:paraId="3304EA99" w14:textId="77777777" w:rsidTr="009E4D6A">
        <w:trPr>
          <w:tblHeader/>
        </w:trPr>
        <w:tc>
          <w:tcPr>
            <w:tcW w:w="4617" w:type="dxa"/>
            <w:shd w:val="clear" w:color="auto" w:fill="auto"/>
            <w:vAlign w:val="bottom"/>
          </w:tcPr>
          <w:p w14:paraId="75D5D51C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ลูกหนี้การค้าลดลง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275D9733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E351A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20C7FB6B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</w:rPr>
              <w:t>(7.85)</w:t>
            </w:r>
          </w:p>
        </w:tc>
      </w:tr>
      <w:tr w:rsidR="00C90321" w:rsidRPr="00562097" w14:paraId="713E9555" w14:textId="77777777" w:rsidTr="009E4D6A">
        <w:tc>
          <w:tcPr>
            <w:tcW w:w="4617" w:type="dxa"/>
            <w:shd w:val="clear" w:color="auto" w:fill="auto"/>
          </w:tcPr>
          <w:p w14:paraId="5EA8C84C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C18E7D9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833A50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F60D7AA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</w:rPr>
              <w:t>(1,600.99)</w:t>
            </w:r>
          </w:p>
        </w:tc>
      </w:tr>
      <w:tr w:rsidR="00C90321" w:rsidRPr="00562097" w14:paraId="4C30237B" w14:textId="77777777" w:rsidTr="009E4D6A">
        <w:tc>
          <w:tcPr>
            <w:tcW w:w="4617" w:type="dxa"/>
            <w:shd w:val="clear" w:color="auto" w:fill="auto"/>
          </w:tcPr>
          <w:p w14:paraId="08F3D265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สิทธิการเช่าที่ดิน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CDB318E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08C54A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7B858444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</w:rPr>
              <w:t>(163.72)</w:t>
            </w:r>
          </w:p>
        </w:tc>
      </w:tr>
      <w:tr w:rsidR="00C90321" w:rsidRPr="00562097" w14:paraId="3BAE5C7F" w14:textId="77777777" w:rsidTr="009E4D6A">
        <w:tc>
          <w:tcPr>
            <w:tcW w:w="4617" w:type="dxa"/>
            <w:shd w:val="clear" w:color="auto" w:fill="auto"/>
          </w:tcPr>
          <w:p w14:paraId="6DCE0C68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14BEF31C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81406D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8BD7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562097">
              <w:rPr>
                <w:rFonts w:ascii="Angsana New" w:hAnsi="Angsana New"/>
                <w:b/>
                <w:bCs/>
                <w:noProof/>
                <w:color w:val="000000"/>
                <w:sz w:val="30"/>
                <w:szCs w:val="30"/>
              </w:rPr>
              <w:t>(1,</w:t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30"/>
                <w:szCs w:val="30"/>
              </w:rPr>
              <w:t>465.22</w:t>
            </w:r>
            <w:r w:rsidRPr="00562097">
              <w:rPr>
                <w:rFonts w:ascii="Angsana New" w:hAnsi="Angsana New"/>
                <w:b/>
                <w:bCs/>
                <w:noProof/>
                <w:color w:val="000000"/>
                <w:sz w:val="30"/>
                <w:szCs w:val="30"/>
              </w:rPr>
              <w:t>)</w:t>
            </w: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  <w:tr w:rsidR="00C90321" w:rsidRPr="00562097" w14:paraId="4F46EA89" w14:textId="77777777" w:rsidTr="009E4D6A">
        <w:tc>
          <w:tcPr>
            <w:tcW w:w="4617" w:type="dxa"/>
            <w:shd w:val="clear" w:color="auto" w:fill="auto"/>
          </w:tcPr>
          <w:p w14:paraId="2B1F401E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8EB796A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9DD264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3D9D1BF9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0321" w:rsidRPr="00562097" w14:paraId="681B13CB" w14:textId="77777777" w:rsidTr="009E4D6A">
        <w:tc>
          <w:tcPr>
            <w:tcW w:w="4617" w:type="dxa"/>
            <w:shd w:val="clear" w:color="auto" w:fill="auto"/>
          </w:tcPr>
          <w:p w14:paraId="6EA063C2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</w:t>
            </w: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สัญญาเช่า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1A1FE916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3DC223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3D4DAE0E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</w:rPr>
              <w:t>434.71</w:t>
            </w:r>
          </w:p>
        </w:tc>
      </w:tr>
      <w:tr w:rsidR="00C90321" w:rsidRPr="00562097" w14:paraId="0AEDB501" w14:textId="77777777" w:rsidTr="009E4D6A">
        <w:tc>
          <w:tcPr>
            <w:tcW w:w="6822" w:type="dxa"/>
            <w:gridSpan w:val="2"/>
            <w:shd w:val="clear" w:color="auto" w:fill="auto"/>
          </w:tcPr>
          <w:p w14:paraId="71D3423D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สิทธิการเช่ารอการตัดบัญชี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จากกิจการที่เกี่ยวข้องกัน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0A102CA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4BF4D720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</w:rPr>
              <w:t>(2,786.61)</w:t>
            </w:r>
          </w:p>
        </w:tc>
      </w:tr>
      <w:tr w:rsidR="00C90321" w:rsidRPr="00562097" w14:paraId="57956A5B" w14:textId="77777777" w:rsidTr="009E4D6A">
        <w:tc>
          <w:tcPr>
            <w:tcW w:w="4617" w:type="dxa"/>
            <w:shd w:val="clear" w:color="auto" w:fill="auto"/>
          </w:tcPr>
          <w:p w14:paraId="5C459AB0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หนี้สินภาษีเงินได้รอตัดบัญชี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754C3C08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A806E8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9978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177.33</w:t>
            </w:r>
          </w:p>
        </w:tc>
      </w:tr>
      <w:tr w:rsidR="00C90321" w:rsidRPr="00562097" w14:paraId="6AE4BEDC" w14:textId="77777777" w:rsidTr="009E4D6A">
        <w:tc>
          <w:tcPr>
            <w:tcW w:w="4617" w:type="dxa"/>
            <w:shd w:val="clear" w:color="auto" w:fill="auto"/>
          </w:tcPr>
          <w:p w14:paraId="1A1E1621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F43A724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6FB791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04F4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174.57</w:t>
            </w: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C90321" w:rsidRPr="00562097" w14:paraId="00A7F670" w14:textId="77777777" w:rsidTr="009E4D6A">
        <w:tc>
          <w:tcPr>
            <w:tcW w:w="4617" w:type="dxa"/>
            <w:shd w:val="clear" w:color="auto" w:fill="auto"/>
          </w:tcPr>
          <w:p w14:paraId="647ADCEE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587A7C96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0A766F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226E6867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0321" w:rsidRPr="00562097" w14:paraId="0B901FE0" w14:textId="77777777" w:rsidTr="009E4D6A">
        <w:tc>
          <w:tcPr>
            <w:tcW w:w="4617" w:type="dxa"/>
            <w:shd w:val="clear" w:color="auto" w:fill="auto"/>
          </w:tcPr>
          <w:p w14:paraId="46A5D0F2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กำไรสะสม</w:t>
            </w:r>
            <w:r w:rsidRPr="005620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24DBED6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9F04C3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91B1" w14:textId="77777777" w:rsidR="00C90321" w:rsidRPr="00562097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709.35</w:t>
            </w:r>
          </w:p>
        </w:tc>
      </w:tr>
      <w:tr w:rsidR="00C90321" w:rsidRPr="00562097" w14:paraId="28579D2F" w14:textId="77777777" w:rsidTr="009E4D6A">
        <w:tc>
          <w:tcPr>
            <w:tcW w:w="4617" w:type="dxa"/>
            <w:shd w:val="clear" w:color="auto" w:fill="auto"/>
          </w:tcPr>
          <w:p w14:paraId="33238F7F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620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รวมส่วนของเจ้าของ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7644BAAC" w14:textId="77777777" w:rsidR="00C90321" w:rsidRPr="00562097" w:rsidRDefault="00C90321" w:rsidP="009E4D6A">
            <w:pPr>
              <w:tabs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BA59E3" w14:textId="77777777" w:rsidR="00C90321" w:rsidRPr="00562097" w:rsidRDefault="00C90321" w:rsidP="009E4D6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7279E" w14:textId="77777777" w:rsidR="00C90321" w:rsidRPr="000739C6" w:rsidRDefault="00C90321" w:rsidP="009E4D6A">
            <w:pPr>
              <w:tabs>
                <w:tab w:val="decimal" w:pos="139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39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709.35</w:t>
            </w:r>
          </w:p>
        </w:tc>
      </w:tr>
    </w:tbl>
    <w:p w14:paraId="4435E42C" w14:textId="467CBA0D" w:rsidR="00C90321" w:rsidRDefault="00C90321" w:rsidP="0038730D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39FA5964" w14:textId="544434E8" w:rsidR="00E502CD" w:rsidRDefault="00E502CD">
      <w:pPr>
        <w:spacing w:line="240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F0FF66C" w14:textId="77777777" w:rsidR="00E502CD" w:rsidRDefault="00E502CD" w:rsidP="00E502CD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6B7E49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026D65CE" w14:textId="77777777" w:rsidR="00E502CD" w:rsidRDefault="00E502CD" w:rsidP="00E502CD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39E737C6" w14:textId="065A4792" w:rsidR="00E502CD" w:rsidRPr="006B7E49" w:rsidRDefault="00E502CD" w:rsidP="00E502CD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รายการบางรายการในงบการเงิน</w:t>
      </w:r>
      <w:r w:rsidR="005E3CA1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ได้จัดประเภทรายการใหม่ให้สอดคล้องกับการนำเสนองบการเงิน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5E3CA1">
        <w:rPr>
          <w:rFonts w:ascii="Angsana New" w:hAnsi="Angsana New" w:hint="cs"/>
          <w:sz w:val="30"/>
          <w:szCs w:val="30"/>
          <w:cs/>
        </w:rPr>
        <w:t xml:space="preserve">ปี </w:t>
      </w:r>
      <w:r w:rsidR="005E3CA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5379A6" w14:textId="77777777" w:rsidR="00E502CD" w:rsidRDefault="00E502CD" w:rsidP="00E502CD">
      <w:pPr>
        <w:tabs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360"/>
        <w:gridCol w:w="1440"/>
        <w:gridCol w:w="270"/>
        <w:gridCol w:w="1260"/>
      </w:tblGrid>
      <w:tr w:rsidR="00E502CD" w:rsidRPr="00351FC5" w14:paraId="2B709808" w14:textId="77777777" w:rsidTr="00C47A8F">
        <w:tc>
          <w:tcPr>
            <w:tcW w:w="4590" w:type="dxa"/>
          </w:tcPr>
          <w:p w14:paraId="21D3A861" w14:textId="77777777" w:rsidR="00E502CD" w:rsidRPr="007E12B0" w:rsidRDefault="00E502CD" w:rsidP="00C47A8F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4FEF53D9" w14:textId="77777777" w:rsidR="00E502CD" w:rsidRPr="00404D5D" w:rsidRDefault="00E502CD" w:rsidP="00C47A8F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02CD" w:rsidRPr="00351FC5" w14:paraId="5B6BB6AD" w14:textId="77777777" w:rsidTr="00C47A8F">
        <w:tc>
          <w:tcPr>
            <w:tcW w:w="4590" w:type="dxa"/>
            <w:vAlign w:val="bottom"/>
          </w:tcPr>
          <w:p w14:paraId="19852979" w14:textId="77777777" w:rsidR="00E502CD" w:rsidRPr="007E12B0" w:rsidRDefault="00E502CD" w:rsidP="00C47A8F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94D423" w14:textId="77777777" w:rsidR="00E502CD" w:rsidRPr="00404D5D" w:rsidRDefault="00E502CD" w:rsidP="00C47A8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360" w:type="dxa"/>
          </w:tcPr>
          <w:p w14:paraId="7C9AF9A2" w14:textId="77777777" w:rsidR="00E502CD" w:rsidRPr="00404D5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67C186" w14:textId="77777777" w:rsidR="00E502CD" w:rsidRPr="00404D5D" w:rsidRDefault="00E502CD" w:rsidP="00C47A8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70" w:type="dxa"/>
          </w:tcPr>
          <w:p w14:paraId="07780D52" w14:textId="77777777" w:rsidR="00E502CD" w:rsidRPr="00404D5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A3BBE3" w14:textId="77777777" w:rsidR="00E502CD" w:rsidRPr="00404D5D" w:rsidRDefault="00E502CD" w:rsidP="00C47A8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</w:tc>
      </w:tr>
      <w:tr w:rsidR="00E502CD" w:rsidRPr="00351FC5" w14:paraId="36A51807" w14:textId="77777777" w:rsidTr="00C47A8F">
        <w:tc>
          <w:tcPr>
            <w:tcW w:w="4590" w:type="dxa"/>
            <w:vAlign w:val="bottom"/>
          </w:tcPr>
          <w:p w14:paraId="4E4BE210" w14:textId="77777777" w:rsidR="00E502CD" w:rsidRPr="007E12B0" w:rsidRDefault="00E502CD" w:rsidP="00C47A8F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2C6A23" w14:textId="77777777" w:rsidR="00E502CD" w:rsidRPr="00404D5D" w:rsidRDefault="00E502CD" w:rsidP="00C47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360" w:type="dxa"/>
          </w:tcPr>
          <w:p w14:paraId="52F090E3" w14:textId="77777777" w:rsidR="00E502CD" w:rsidRPr="00404D5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F33BF0" w14:textId="77777777" w:rsidR="00E502CD" w:rsidRPr="00404D5D" w:rsidRDefault="00E502CD" w:rsidP="00C47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1B4F6079" w14:textId="77777777" w:rsidR="00E502CD" w:rsidRPr="00404D5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34C637" w14:textId="77777777" w:rsidR="00E502CD" w:rsidRPr="00404D5D" w:rsidRDefault="00E502CD" w:rsidP="00C47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</w:tr>
      <w:tr w:rsidR="00E502CD" w:rsidRPr="00351FC5" w14:paraId="0D2699F3" w14:textId="77777777" w:rsidTr="00C47A8F">
        <w:tc>
          <w:tcPr>
            <w:tcW w:w="4590" w:type="dxa"/>
            <w:vAlign w:val="bottom"/>
          </w:tcPr>
          <w:p w14:paraId="76979B88" w14:textId="77777777" w:rsidR="00E502CD" w:rsidRPr="007E12B0" w:rsidRDefault="00E502CD" w:rsidP="00C47A8F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136AC30" w14:textId="77777777" w:rsidR="00E502CD" w:rsidRPr="00404D5D" w:rsidRDefault="00E502CD" w:rsidP="00C47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360" w:type="dxa"/>
          </w:tcPr>
          <w:p w14:paraId="197889FA" w14:textId="77777777" w:rsidR="00E502CD" w:rsidRPr="00404D5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51FBCF" w14:textId="77777777" w:rsidR="00E502CD" w:rsidRPr="00404D5D" w:rsidRDefault="00E502CD" w:rsidP="00C47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243612B0" w14:textId="77777777" w:rsidR="00E502CD" w:rsidRPr="00404D5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779F49" w14:textId="77777777" w:rsidR="00E502CD" w:rsidRPr="00404D5D" w:rsidRDefault="00E502CD" w:rsidP="00C47A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D5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E502CD" w:rsidRPr="00351FC5" w14:paraId="33468076" w14:textId="77777777" w:rsidTr="00C47A8F">
        <w:tc>
          <w:tcPr>
            <w:tcW w:w="4590" w:type="dxa"/>
            <w:vAlign w:val="bottom"/>
          </w:tcPr>
          <w:p w14:paraId="1CECBE5F" w14:textId="77777777" w:rsidR="00E502CD" w:rsidRPr="007E12B0" w:rsidRDefault="00E502CD" w:rsidP="00C47A8F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414FF3BD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1F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51F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2CD" w:rsidRPr="00351FC5" w14:paraId="45F41070" w14:textId="77777777" w:rsidTr="00C47A8F">
        <w:tc>
          <w:tcPr>
            <w:tcW w:w="4590" w:type="dxa"/>
            <w:vAlign w:val="bottom"/>
          </w:tcPr>
          <w:p w14:paraId="32BB10CD" w14:textId="76C15B34" w:rsidR="00E502CD" w:rsidRPr="004B440E" w:rsidRDefault="00E502CD" w:rsidP="00C47A8F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44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="005E3C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5E3C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3C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25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25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D804B75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DBB02E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02A50A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21953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22A78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2CD" w:rsidRPr="00C209BD" w14:paraId="1135260E" w14:textId="77777777" w:rsidTr="00C47A8F">
        <w:tc>
          <w:tcPr>
            <w:tcW w:w="4590" w:type="dxa"/>
            <w:vAlign w:val="center"/>
          </w:tcPr>
          <w:p w14:paraId="3F277290" w14:textId="0C025B36" w:rsidR="00E502CD" w:rsidRPr="004B440E" w:rsidRDefault="00E502CD" w:rsidP="00C47A8F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762E69C" w14:textId="45BD7B83" w:rsidR="00E502CD" w:rsidRPr="007E12B0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411.27</w:t>
            </w:r>
          </w:p>
        </w:tc>
        <w:tc>
          <w:tcPr>
            <w:tcW w:w="360" w:type="dxa"/>
          </w:tcPr>
          <w:p w14:paraId="5835E8E1" w14:textId="77777777" w:rsidR="00E502CD" w:rsidRDefault="00E502CD" w:rsidP="00C47A8F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33E365" w14:textId="2F70A0EC" w:rsidR="00E502CD" w:rsidRPr="007E12B0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(23.77)</w:t>
            </w:r>
          </w:p>
        </w:tc>
        <w:tc>
          <w:tcPr>
            <w:tcW w:w="270" w:type="dxa"/>
          </w:tcPr>
          <w:p w14:paraId="0CA76380" w14:textId="77777777" w:rsidR="00E502CD" w:rsidRPr="007E12B0" w:rsidRDefault="00E502CD" w:rsidP="00C47A8F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0D5C2" w14:textId="56C14DB5" w:rsidR="00E502CD" w:rsidRPr="007E12B0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387.50</w:t>
            </w:r>
          </w:p>
        </w:tc>
      </w:tr>
      <w:tr w:rsidR="00E502CD" w:rsidRPr="00C209BD" w14:paraId="339B5016" w14:textId="77777777" w:rsidTr="00E502CD">
        <w:tc>
          <w:tcPr>
            <w:tcW w:w="4590" w:type="dxa"/>
            <w:vAlign w:val="center"/>
          </w:tcPr>
          <w:p w14:paraId="3F01B1DD" w14:textId="355E28B4" w:rsidR="00E502CD" w:rsidRPr="004B440E" w:rsidRDefault="00E502CD" w:rsidP="00C47A8F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</w:tcPr>
          <w:p w14:paraId="3F114FC4" w14:textId="3B303C14" w:rsidR="00E502CD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(188.10)</w:t>
            </w:r>
          </w:p>
        </w:tc>
        <w:tc>
          <w:tcPr>
            <w:tcW w:w="360" w:type="dxa"/>
          </w:tcPr>
          <w:p w14:paraId="162DDBEF" w14:textId="77777777" w:rsidR="00E502CD" w:rsidRDefault="00E502CD" w:rsidP="00C47A8F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5B2F78" w14:textId="54A82E01" w:rsidR="00E502CD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19.79</w:t>
            </w:r>
          </w:p>
        </w:tc>
        <w:tc>
          <w:tcPr>
            <w:tcW w:w="270" w:type="dxa"/>
          </w:tcPr>
          <w:p w14:paraId="5D391204" w14:textId="77777777" w:rsidR="00E502CD" w:rsidRPr="007E12B0" w:rsidRDefault="00E502CD" w:rsidP="00C47A8F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75145E" w14:textId="7713B3AB" w:rsidR="00E502CD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(168.31)</w:t>
            </w:r>
          </w:p>
        </w:tc>
      </w:tr>
      <w:tr w:rsidR="00E502CD" w:rsidRPr="00C209BD" w14:paraId="1389FAEB" w14:textId="77777777" w:rsidTr="007560C3">
        <w:tc>
          <w:tcPr>
            <w:tcW w:w="4590" w:type="dxa"/>
            <w:vAlign w:val="center"/>
          </w:tcPr>
          <w:p w14:paraId="25F4826B" w14:textId="24273D10" w:rsidR="00E502CD" w:rsidRDefault="00E502CD" w:rsidP="00C47A8F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1350" w:type="dxa"/>
          </w:tcPr>
          <w:p w14:paraId="303C0928" w14:textId="48ED0081" w:rsidR="00E502CD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(2,786.61)</w:t>
            </w:r>
          </w:p>
        </w:tc>
        <w:tc>
          <w:tcPr>
            <w:tcW w:w="360" w:type="dxa"/>
          </w:tcPr>
          <w:p w14:paraId="0A38058C" w14:textId="77777777" w:rsidR="00E502CD" w:rsidRDefault="00E502CD" w:rsidP="00C47A8F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98050" w14:textId="5527F44D" w:rsidR="00E502CD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  <w:r w:rsidR="00AE20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FC363C" w14:textId="77777777" w:rsidR="00E502CD" w:rsidRPr="007E12B0" w:rsidRDefault="00E502CD" w:rsidP="00C47A8F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965F9" w14:textId="136D1F79" w:rsidR="00E502CD" w:rsidRDefault="00E502CD" w:rsidP="00C47A8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(2,782.63)</w:t>
            </w:r>
          </w:p>
        </w:tc>
      </w:tr>
      <w:tr w:rsidR="00E502CD" w:rsidRPr="00C209BD" w14:paraId="685652A1" w14:textId="77777777" w:rsidTr="007560C3">
        <w:tc>
          <w:tcPr>
            <w:tcW w:w="4590" w:type="dxa"/>
          </w:tcPr>
          <w:p w14:paraId="685C323C" w14:textId="77777777" w:rsidR="00E502CD" w:rsidRPr="00504C34" w:rsidRDefault="00E502CD" w:rsidP="00C47A8F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000442" w14:textId="77777777" w:rsidR="00E502C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B0375B" w14:textId="77777777" w:rsidR="00E502CD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48A708" w14:textId="78D41D17" w:rsidR="00E502CD" w:rsidRPr="00D113FC" w:rsidRDefault="00AE208D" w:rsidP="00C47A8F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C92E1" w14:textId="77777777" w:rsidR="00E502CD" w:rsidRPr="007E12B0" w:rsidRDefault="00E502CD" w:rsidP="00C47A8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DBABB0" w14:textId="77777777" w:rsidR="00E502CD" w:rsidRDefault="00E502CD" w:rsidP="00C47A8F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0C3" w:rsidRPr="00C209BD" w14:paraId="2F324219" w14:textId="77777777" w:rsidTr="007560C3">
        <w:tc>
          <w:tcPr>
            <w:tcW w:w="4590" w:type="dxa"/>
          </w:tcPr>
          <w:p w14:paraId="682C2A47" w14:textId="268E6D9D" w:rsidR="007560C3" w:rsidRPr="0099270F" w:rsidRDefault="007560C3" w:rsidP="0099270F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2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015ED2F8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D01A29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38854DD" w14:textId="77777777" w:rsidR="007560C3" w:rsidRDefault="007560C3" w:rsidP="007560C3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C6994" w14:textId="77777777" w:rsidR="007560C3" w:rsidRPr="007E12B0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394F" w14:textId="77777777" w:rsidR="007560C3" w:rsidRDefault="007560C3" w:rsidP="007560C3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0C3" w:rsidRPr="00C209BD" w14:paraId="74470662" w14:textId="77777777" w:rsidTr="007560C3">
        <w:tc>
          <w:tcPr>
            <w:tcW w:w="4590" w:type="dxa"/>
          </w:tcPr>
          <w:p w14:paraId="4813D360" w14:textId="27FCF31C" w:rsidR="007560C3" w:rsidRPr="0099270F" w:rsidRDefault="000870E9" w:rsidP="0099270F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560C3" w:rsidRPr="00992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7560C3" w:rsidRPr="00992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992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927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92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3BA0E969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272B53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B5E240" w14:textId="77777777" w:rsidR="007560C3" w:rsidRDefault="007560C3" w:rsidP="007560C3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7595" w14:textId="77777777" w:rsidR="007560C3" w:rsidRPr="007E12B0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CC824" w14:textId="77777777" w:rsidR="007560C3" w:rsidRDefault="007560C3" w:rsidP="007560C3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80A" w:rsidRPr="0003580A" w14:paraId="7049F0B5" w14:textId="77777777" w:rsidTr="007560C3">
        <w:tc>
          <w:tcPr>
            <w:tcW w:w="4590" w:type="dxa"/>
          </w:tcPr>
          <w:p w14:paraId="1BE8515D" w14:textId="0A2C9ED8" w:rsidR="0003580A" w:rsidRPr="0003580A" w:rsidRDefault="0003580A" w:rsidP="0003580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ต้นทุนจากการให้เช่าและบริการ</w:t>
            </w:r>
          </w:p>
        </w:tc>
        <w:tc>
          <w:tcPr>
            <w:tcW w:w="1350" w:type="dxa"/>
          </w:tcPr>
          <w:p w14:paraId="3A861AD4" w14:textId="6652B0E2" w:rsidR="0003580A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200.34</w:t>
            </w:r>
          </w:p>
        </w:tc>
        <w:tc>
          <w:tcPr>
            <w:tcW w:w="360" w:type="dxa"/>
          </w:tcPr>
          <w:p w14:paraId="45BFF9C7" w14:textId="77777777" w:rsidR="0003580A" w:rsidRDefault="0003580A" w:rsidP="0003580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DE1B0F" w14:textId="014CE6E2" w:rsidR="0003580A" w:rsidRPr="0003580A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(20.55)</w:t>
            </w:r>
          </w:p>
        </w:tc>
        <w:tc>
          <w:tcPr>
            <w:tcW w:w="270" w:type="dxa"/>
          </w:tcPr>
          <w:p w14:paraId="13C11180" w14:textId="77777777" w:rsidR="0003580A" w:rsidRPr="007E12B0" w:rsidRDefault="0003580A" w:rsidP="0003580A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C9297F" w14:textId="1E3F74F8" w:rsidR="0003580A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179.79</w:t>
            </w:r>
          </w:p>
        </w:tc>
      </w:tr>
      <w:tr w:rsidR="007560C3" w:rsidRPr="00C209BD" w14:paraId="41BF1AB2" w14:textId="77777777" w:rsidTr="007560C3">
        <w:tc>
          <w:tcPr>
            <w:tcW w:w="4590" w:type="dxa"/>
          </w:tcPr>
          <w:p w14:paraId="25F3D9C2" w14:textId="04EE882F" w:rsidR="007560C3" w:rsidRPr="007560C3" w:rsidRDefault="007560C3" w:rsidP="007560C3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350" w:type="dxa"/>
          </w:tcPr>
          <w:p w14:paraId="16F5BA5A" w14:textId="7735DA8F" w:rsidR="007560C3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119.91</w:t>
            </w:r>
          </w:p>
        </w:tc>
        <w:tc>
          <w:tcPr>
            <w:tcW w:w="360" w:type="dxa"/>
          </w:tcPr>
          <w:p w14:paraId="6BFABE1F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5CAAA5" w14:textId="4C80511E" w:rsidR="007560C3" w:rsidRPr="0099270F" w:rsidRDefault="0099270F" w:rsidP="0099270F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(4.03)</w:t>
            </w:r>
          </w:p>
        </w:tc>
        <w:tc>
          <w:tcPr>
            <w:tcW w:w="270" w:type="dxa"/>
          </w:tcPr>
          <w:p w14:paraId="370B2753" w14:textId="77777777" w:rsidR="007560C3" w:rsidRPr="007E12B0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07B83" w14:textId="17A2DF78" w:rsidR="007560C3" w:rsidRDefault="0099270F" w:rsidP="009927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115.88</w:t>
            </w:r>
          </w:p>
        </w:tc>
      </w:tr>
      <w:tr w:rsidR="0003580A" w:rsidRPr="00C209BD" w14:paraId="5DA30CE4" w14:textId="77777777" w:rsidTr="007560C3">
        <w:tc>
          <w:tcPr>
            <w:tcW w:w="4590" w:type="dxa"/>
          </w:tcPr>
          <w:p w14:paraId="521879B2" w14:textId="6992F620" w:rsidR="0003580A" w:rsidRDefault="0003580A" w:rsidP="007560C3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350" w:type="dxa"/>
          </w:tcPr>
          <w:p w14:paraId="1001858C" w14:textId="467763A7" w:rsidR="0003580A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25.77</w:t>
            </w:r>
          </w:p>
        </w:tc>
        <w:tc>
          <w:tcPr>
            <w:tcW w:w="360" w:type="dxa"/>
          </w:tcPr>
          <w:p w14:paraId="256D0435" w14:textId="77777777" w:rsidR="0003580A" w:rsidRDefault="0003580A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472F82" w14:textId="54A8BA94" w:rsidR="0003580A" w:rsidRPr="0099270F" w:rsidRDefault="0099270F" w:rsidP="0099270F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20.67</w:t>
            </w:r>
          </w:p>
        </w:tc>
        <w:tc>
          <w:tcPr>
            <w:tcW w:w="270" w:type="dxa"/>
          </w:tcPr>
          <w:p w14:paraId="5FF6684A" w14:textId="77777777" w:rsidR="0003580A" w:rsidRPr="007E12B0" w:rsidRDefault="0003580A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0BC577" w14:textId="099980B4" w:rsidR="0003580A" w:rsidRDefault="0099270F" w:rsidP="009927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46.44</w:t>
            </w:r>
          </w:p>
        </w:tc>
      </w:tr>
      <w:tr w:rsidR="007560C3" w:rsidRPr="00C209BD" w14:paraId="13DFCEE7" w14:textId="77777777" w:rsidTr="007560C3">
        <w:tc>
          <w:tcPr>
            <w:tcW w:w="4590" w:type="dxa"/>
          </w:tcPr>
          <w:p w14:paraId="05736110" w14:textId="0B715CC1" w:rsidR="007560C3" w:rsidRPr="007560C3" w:rsidRDefault="007560C3" w:rsidP="007560C3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365F50AC" w14:textId="7D4EE84A" w:rsidR="007560C3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389.6</w:t>
            </w:r>
            <w:r w:rsidR="006E47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01A6A740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6B0575" w14:textId="03EB8BFA" w:rsidR="007560C3" w:rsidRPr="0099270F" w:rsidRDefault="0099270F" w:rsidP="0099270F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(0.10)</w:t>
            </w:r>
          </w:p>
        </w:tc>
        <w:tc>
          <w:tcPr>
            <w:tcW w:w="270" w:type="dxa"/>
          </w:tcPr>
          <w:p w14:paraId="31BD5716" w14:textId="77777777" w:rsidR="007560C3" w:rsidRPr="007E12B0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2B67E" w14:textId="4226245C" w:rsidR="007560C3" w:rsidRDefault="0099270F" w:rsidP="009927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389.5</w:t>
            </w:r>
            <w:r w:rsidR="006E474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560C3" w:rsidRPr="00C209BD" w14:paraId="172859CF" w14:textId="77777777" w:rsidTr="0099270F">
        <w:tc>
          <w:tcPr>
            <w:tcW w:w="4590" w:type="dxa"/>
          </w:tcPr>
          <w:p w14:paraId="1535C23B" w14:textId="3A6B5EE1" w:rsidR="007560C3" w:rsidRPr="007560C3" w:rsidRDefault="007560C3" w:rsidP="007560C3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A6904D6" w14:textId="1BB82A52" w:rsidR="007560C3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524.9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39EB5072" w14:textId="77777777" w:rsidR="007560C3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A02ED" w14:textId="3B1FD0AF" w:rsidR="007560C3" w:rsidRPr="0099270F" w:rsidRDefault="0099270F" w:rsidP="0099270F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4.01</w:t>
            </w:r>
          </w:p>
        </w:tc>
        <w:tc>
          <w:tcPr>
            <w:tcW w:w="270" w:type="dxa"/>
          </w:tcPr>
          <w:p w14:paraId="4ACF0BF3" w14:textId="77777777" w:rsidR="007560C3" w:rsidRPr="007E12B0" w:rsidRDefault="007560C3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A388E" w14:textId="7BE73AF6" w:rsidR="007560C3" w:rsidRDefault="0099270F" w:rsidP="009927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528.91</w:t>
            </w:r>
          </w:p>
        </w:tc>
      </w:tr>
      <w:tr w:rsidR="0099270F" w:rsidRPr="00C209BD" w14:paraId="04102528" w14:textId="77777777" w:rsidTr="0099270F">
        <w:tc>
          <w:tcPr>
            <w:tcW w:w="4590" w:type="dxa"/>
          </w:tcPr>
          <w:p w14:paraId="1737D2D2" w14:textId="77777777" w:rsidR="0099270F" w:rsidRDefault="0099270F" w:rsidP="007560C3">
            <w:pPr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9F7C35" w14:textId="77777777" w:rsidR="0099270F" w:rsidRDefault="0099270F" w:rsidP="0099270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86CE6C1" w14:textId="77777777" w:rsidR="0099270F" w:rsidRDefault="0099270F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DD4A5C" w14:textId="5A47D45D" w:rsidR="0099270F" w:rsidRPr="0099270F" w:rsidRDefault="0099270F" w:rsidP="0099270F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27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A99DD" w14:textId="77777777" w:rsidR="0099270F" w:rsidRPr="007E12B0" w:rsidRDefault="0099270F" w:rsidP="007560C3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DA999" w14:textId="77777777" w:rsidR="0099270F" w:rsidRDefault="0099270F" w:rsidP="009927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2ACE692" w14:textId="77777777" w:rsidR="00E502CD" w:rsidRPr="006B7E49" w:rsidRDefault="00E502CD" w:rsidP="00E502CD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14:paraId="4E164116" w14:textId="77777777" w:rsidR="00E502CD" w:rsidRPr="0006286A" w:rsidRDefault="00E502CD" w:rsidP="00E502CD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46CBBEDC" w14:textId="77777777" w:rsidR="00E502CD" w:rsidRPr="00247185" w:rsidRDefault="00E502CD" w:rsidP="00E502CD">
      <w:pPr>
        <w:rPr>
          <w:rFonts w:ascii="Angsana New" w:hAnsi="Angsana New"/>
          <w:sz w:val="2"/>
          <w:szCs w:val="2"/>
        </w:rPr>
      </w:pPr>
    </w:p>
    <w:p w14:paraId="57AE917B" w14:textId="77777777" w:rsidR="00E502CD" w:rsidRDefault="00E502CD" w:rsidP="0038730D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sectPr w:rsidR="00E502CD" w:rsidSect="00AC7698">
      <w:headerReference w:type="default" r:id="rId17"/>
      <w:pgSz w:w="11909" w:h="16834" w:code="9"/>
      <w:pgMar w:top="576" w:right="1152" w:bottom="691" w:left="117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19321" w14:textId="77777777" w:rsidR="000B19B0" w:rsidRDefault="000B19B0">
      <w:r>
        <w:separator/>
      </w:r>
    </w:p>
  </w:endnote>
  <w:endnote w:type="continuationSeparator" w:id="0">
    <w:p w14:paraId="59621EE5" w14:textId="77777777" w:rsidR="000B19B0" w:rsidRDefault="000B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552FF" w14:textId="77777777" w:rsidR="00C11C1A" w:rsidRPr="00247185" w:rsidRDefault="00C11C1A">
    <w:pPr>
      <w:pStyle w:val="Footer"/>
      <w:jc w:val="center"/>
      <w:rPr>
        <w:rFonts w:ascii="Angsana New" w:hAnsi="Angsana New"/>
        <w:sz w:val="30"/>
        <w:szCs w:val="30"/>
      </w:rPr>
    </w:pPr>
    <w:r w:rsidRPr="00247185">
      <w:rPr>
        <w:rFonts w:ascii="Angsana New" w:hAnsi="Angsana New"/>
        <w:sz w:val="30"/>
        <w:szCs w:val="30"/>
      </w:rPr>
      <w:fldChar w:fldCharType="begin"/>
    </w:r>
    <w:r w:rsidRPr="00247185">
      <w:rPr>
        <w:rFonts w:ascii="Angsana New" w:hAnsi="Angsana New"/>
        <w:sz w:val="30"/>
        <w:szCs w:val="30"/>
      </w:rPr>
      <w:instrText xml:space="preserve"> PAGE   \* MERGEFORMAT </w:instrText>
    </w:r>
    <w:r w:rsidRPr="0024718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25</w:t>
    </w:r>
    <w:r w:rsidRPr="0024718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DD41F" w14:textId="77777777" w:rsidR="00C11C1A" w:rsidRPr="00ED3057" w:rsidRDefault="00C11C1A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0CAFD" w14:textId="77777777" w:rsidR="00C11C1A" w:rsidRPr="003F2A5C" w:rsidRDefault="00C11C1A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66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BDD1" w14:textId="77777777" w:rsidR="00C11C1A" w:rsidRPr="003F2A5C" w:rsidRDefault="00C11C1A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72</w:t>
    </w:r>
    <w:r w:rsidRPr="003F2A5C">
      <w:rPr>
        <w:rFonts w:ascii="Angsana New" w:hAnsi="Angsana New"/>
        <w:sz w:val="30"/>
        <w:szCs w:val="30"/>
      </w:rPr>
      <w:fldChar w:fldCharType="end"/>
    </w:r>
  </w:p>
  <w:p w14:paraId="28A6DBA9" w14:textId="77777777" w:rsidR="00C11C1A" w:rsidRPr="006F3754" w:rsidRDefault="00C11C1A" w:rsidP="00575241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4FC1E" w14:textId="77777777" w:rsidR="000B19B0" w:rsidRDefault="000B19B0">
      <w:r>
        <w:separator/>
      </w:r>
    </w:p>
  </w:footnote>
  <w:footnote w:type="continuationSeparator" w:id="0">
    <w:p w14:paraId="2A1FBC28" w14:textId="77777777" w:rsidR="000B19B0" w:rsidRDefault="000B1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7D87D" w14:textId="77777777" w:rsidR="00C11C1A" w:rsidRPr="00566A31" w:rsidRDefault="00C11C1A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CD907EF" w14:textId="77777777" w:rsidR="00C11C1A" w:rsidRPr="00FA7747" w:rsidRDefault="00C11C1A" w:rsidP="00B13FEF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D12221B" w14:textId="77777777" w:rsidR="00C11C1A" w:rsidRDefault="00C11C1A" w:rsidP="00FF11B5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BB34E2F" w14:textId="77777777" w:rsidR="00C11C1A" w:rsidRPr="009E7F0B" w:rsidRDefault="00C11C1A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A44CE" w14:textId="77777777" w:rsidR="00C11C1A" w:rsidRPr="00566A31" w:rsidRDefault="00C11C1A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5E7D88" w14:textId="4C5E050E" w:rsidR="00C11C1A" w:rsidRPr="00FA7747" w:rsidRDefault="00C11C1A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02BD6C" w14:textId="5B5E6167" w:rsidR="00C11C1A" w:rsidRDefault="00C11C1A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2B29AB1B" w14:textId="77777777" w:rsidR="00C11C1A" w:rsidRPr="00DC1873" w:rsidRDefault="00C11C1A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1ECF6" w14:textId="77777777" w:rsidR="00C11C1A" w:rsidRPr="00566A31" w:rsidRDefault="00C11C1A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0C6B1D" w14:textId="1C1B0117" w:rsidR="00C11C1A" w:rsidRPr="00FA7747" w:rsidRDefault="00C11C1A" w:rsidP="00DD5528">
    <w:pPr>
      <w:ind w:left="-270" w:firstLine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7617E4" w14:textId="183EA1F2" w:rsidR="00C11C1A" w:rsidRDefault="00C11C1A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07F764D" w14:textId="77777777" w:rsidR="00C11C1A" w:rsidRPr="00B54F41" w:rsidRDefault="00C11C1A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683E3" w14:textId="77777777" w:rsidR="00C11C1A" w:rsidRPr="00566A31" w:rsidRDefault="00C11C1A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9E8646" w14:textId="175F18C3" w:rsidR="00C11C1A" w:rsidRPr="00FA7747" w:rsidRDefault="00C11C1A" w:rsidP="00B54F41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9215C1" w14:textId="28532DE2" w:rsidR="00C11C1A" w:rsidRDefault="00C11C1A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1595D49" w14:textId="77777777" w:rsidR="00C11C1A" w:rsidRPr="00B54F41" w:rsidRDefault="00C11C1A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92AA1" w14:textId="77777777" w:rsidR="00C11C1A" w:rsidRPr="00D10E79" w:rsidRDefault="00C11C1A" w:rsidP="00D10E79">
    <w:pPr>
      <w:rPr>
        <w:rFonts w:ascii="Angsana New" w:hAnsi="Angsana New"/>
        <w:bCs/>
        <w:sz w:val="32"/>
        <w:szCs w:val="32"/>
        <w:cs/>
      </w:rPr>
    </w:pPr>
    <w:r w:rsidRPr="00D10E79">
      <w:rPr>
        <w:rFonts w:ascii="Angsana New" w:hAnsi="Angsana New"/>
        <w:bCs/>
        <w:sz w:val="32"/>
        <w:szCs w:val="32"/>
        <w:cs/>
      </w:rPr>
      <w:t>บริษัท ยูนิเวนเจอร์ จำกัด (มหาชน) และบริษัทย่อย</w:t>
    </w:r>
  </w:p>
  <w:p w14:paraId="07055415" w14:textId="30E10A1F" w:rsidR="00C11C1A" w:rsidRPr="00D10E79" w:rsidRDefault="00C11C1A" w:rsidP="00DD5528">
    <w:pPr>
      <w:ind w:left="-180" w:firstLine="180"/>
      <w:rPr>
        <w:rFonts w:ascii="Angsana New" w:hAnsi="Angsana New"/>
        <w:bCs/>
        <w:sz w:val="32"/>
        <w:szCs w:val="32"/>
        <w:cs/>
      </w:rPr>
    </w:pPr>
    <w:r w:rsidRPr="00D10E7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Cs/>
        <w:sz w:val="32"/>
        <w:szCs w:val="32"/>
        <w:cs/>
      </w:rPr>
      <w:t>แบบย่อ</w:t>
    </w:r>
  </w:p>
  <w:p w14:paraId="72776B30" w14:textId="24290251" w:rsidR="00C11C1A" w:rsidRPr="00D10E79" w:rsidRDefault="00C11C1A" w:rsidP="00D10E79">
    <w:pPr>
      <w:rPr>
        <w:rFonts w:ascii="Angsana New" w:hAnsi="Angsana New"/>
        <w:bCs/>
        <w:sz w:val="32"/>
        <w:szCs w:val="32"/>
      </w:rPr>
    </w:pPr>
    <w:r w:rsidRPr="00D10E79">
      <w:rPr>
        <w:rFonts w:ascii="Angsana New" w:hAnsi="Angsana New"/>
        <w:bCs/>
        <w:sz w:val="32"/>
        <w:szCs w:val="32"/>
        <w:cs/>
      </w:rPr>
      <w:t>สำหรับงวด</w:t>
    </w:r>
    <w:r w:rsidRPr="00D10E79">
      <w:rPr>
        <w:rFonts w:ascii="Angsana New" w:hAnsi="Angsana New" w:hint="cs"/>
        <w:bCs/>
        <w:sz w:val="32"/>
        <w:szCs w:val="32"/>
        <w:cs/>
      </w:rPr>
      <w:t>สามเดือน</w:t>
    </w:r>
    <w:r w:rsidRPr="00D10E79">
      <w:rPr>
        <w:rFonts w:ascii="Angsana New" w:hAnsi="Angsana New"/>
        <w:bCs/>
        <w:sz w:val="32"/>
        <w:szCs w:val="32"/>
        <w:cs/>
      </w:rPr>
      <w:t>สิ้นสุดวันที่</w:t>
    </w:r>
    <w:r w:rsidRPr="00D10E79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6A580E2A" w14:textId="77777777" w:rsidR="00C11C1A" w:rsidRPr="00DC1873" w:rsidRDefault="00C11C1A" w:rsidP="00282436">
    <w:pPr>
      <w:ind w:left="45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05CB5" w14:textId="77777777" w:rsidR="00C11C1A" w:rsidRPr="00566A31" w:rsidRDefault="00C11C1A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4A15615" w14:textId="7DFDA5DA" w:rsidR="00C11C1A" w:rsidRPr="0001767A" w:rsidRDefault="00C11C1A" w:rsidP="0001767A">
    <w:pPr>
      <w:rPr>
        <w:rFonts w:ascii="Angsana New" w:hAnsi="Angsana New"/>
        <w:b/>
        <w:bCs/>
        <w:sz w:val="32"/>
        <w:szCs w:val="32"/>
        <w:cs/>
      </w:rPr>
    </w:pPr>
    <w:r w:rsidRPr="0001767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7044AA" w14:textId="6FA8D9EB" w:rsidR="00C11C1A" w:rsidRDefault="00C11C1A" w:rsidP="0001767A">
    <w:pPr>
      <w:rPr>
        <w:rFonts w:ascii="Angsana New" w:hAnsi="Angsana New"/>
        <w:b/>
        <w:bCs/>
        <w:sz w:val="32"/>
        <w:szCs w:val="32"/>
      </w:rPr>
    </w:pPr>
    <w:r w:rsidRPr="0001767A">
      <w:rPr>
        <w:rFonts w:ascii="Angsana New" w:hAnsi="Angsana New"/>
        <w:b/>
        <w:bCs/>
        <w:sz w:val="32"/>
        <w:szCs w:val="32"/>
        <w:cs/>
      </w:rPr>
      <w:t>สำหรับงวดสามเด</w:t>
    </w:r>
    <w:r>
      <w:rPr>
        <w:rFonts w:ascii="Angsana New" w:hAnsi="Angsana New"/>
        <w:b/>
        <w:bCs/>
        <w:sz w:val="32"/>
        <w:szCs w:val="32"/>
        <w:cs/>
      </w:rPr>
      <w:t>ือนสิ้นสุดวันที่ 31 ธันวาคม 256</w:t>
    </w:r>
    <w:r w:rsidR="00D94307">
      <w:rPr>
        <w:rFonts w:ascii="Angsana New" w:hAnsi="Angsana New"/>
        <w:b/>
        <w:bCs/>
        <w:sz w:val="32"/>
        <w:szCs w:val="32"/>
      </w:rPr>
      <w:t>2</w:t>
    </w:r>
    <w:r w:rsidRPr="0001767A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A06E9D9" w14:textId="77777777" w:rsidR="00C11C1A" w:rsidRPr="0001767A" w:rsidRDefault="00C11C1A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2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4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5" w15:restartNumberingAfterBreak="0">
    <w:nsid w:val="4F4F57A2"/>
    <w:multiLevelType w:val="hybridMultilevel"/>
    <w:tmpl w:val="B74450C4"/>
    <w:lvl w:ilvl="0" w:tplc="D424EBB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8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19"/>
  </w:num>
  <w:num w:numId="3">
    <w:abstractNumId w:val="28"/>
  </w:num>
  <w:num w:numId="4">
    <w:abstractNumId w:val="25"/>
  </w:num>
  <w:num w:numId="5">
    <w:abstractNumId w:val="26"/>
  </w:num>
  <w:num w:numId="6">
    <w:abstractNumId w:val="2"/>
  </w:num>
  <w:num w:numId="7">
    <w:abstractNumId w:val="13"/>
  </w:num>
  <w:num w:numId="8">
    <w:abstractNumId w:val="3"/>
  </w:num>
  <w:num w:numId="9">
    <w:abstractNumId w:val="17"/>
  </w:num>
  <w:num w:numId="10">
    <w:abstractNumId w:val="30"/>
  </w:num>
  <w:num w:numId="11">
    <w:abstractNumId w:val="21"/>
  </w:num>
  <w:num w:numId="12">
    <w:abstractNumId w:val="22"/>
  </w:num>
  <w:num w:numId="13">
    <w:abstractNumId w:val="9"/>
  </w:num>
  <w:num w:numId="14">
    <w:abstractNumId w:val="5"/>
  </w:num>
  <w:num w:numId="15">
    <w:abstractNumId w:val="24"/>
  </w:num>
  <w:num w:numId="16">
    <w:abstractNumId w:val="8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15"/>
  </w:num>
  <w:num w:numId="22">
    <w:abstractNumId w:val="11"/>
  </w:num>
  <w:num w:numId="23">
    <w:abstractNumId w:val="6"/>
  </w:num>
  <w:num w:numId="24">
    <w:abstractNumId w:val="14"/>
  </w:num>
  <w:num w:numId="25">
    <w:abstractNumId w:val="10"/>
  </w:num>
  <w:num w:numId="26">
    <w:abstractNumId w:val="4"/>
  </w:num>
  <w:num w:numId="27">
    <w:abstractNumId w:val="27"/>
  </w:num>
  <w:num w:numId="28">
    <w:abstractNumId w:val="20"/>
  </w:num>
  <w:num w:numId="29">
    <w:abstractNumId w:val="7"/>
  </w:num>
  <w:num w:numId="30">
    <w:abstractNumId w:val="16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139A"/>
    <w:rsid w:val="00001775"/>
    <w:rsid w:val="00001937"/>
    <w:rsid w:val="00001BBA"/>
    <w:rsid w:val="000021C8"/>
    <w:rsid w:val="0000271E"/>
    <w:rsid w:val="000028AE"/>
    <w:rsid w:val="0000299F"/>
    <w:rsid w:val="00002C17"/>
    <w:rsid w:val="00002C4A"/>
    <w:rsid w:val="00002F93"/>
    <w:rsid w:val="0000323F"/>
    <w:rsid w:val="00003315"/>
    <w:rsid w:val="00003506"/>
    <w:rsid w:val="0000363C"/>
    <w:rsid w:val="000037C7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C9"/>
    <w:rsid w:val="0000642C"/>
    <w:rsid w:val="00006455"/>
    <w:rsid w:val="00006B1B"/>
    <w:rsid w:val="000070B2"/>
    <w:rsid w:val="000071B8"/>
    <w:rsid w:val="000074F1"/>
    <w:rsid w:val="00007B57"/>
    <w:rsid w:val="00007B7A"/>
    <w:rsid w:val="00007CAC"/>
    <w:rsid w:val="00007F27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8E3"/>
    <w:rsid w:val="00015089"/>
    <w:rsid w:val="00015131"/>
    <w:rsid w:val="00015683"/>
    <w:rsid w:val="00015BF1"/>
    <w:rsid w:val="00015C52"/>
    <w:rsid w:val="00015E8E"/>
    <w:rsid w:val="000162D2"/>
    <w:rsid w:val="000165D0"/>
    <w:rsid w:val="0001701B"/>
    <w:rsid w:val="00017040"/>
    <w:rsid w:val="000170A3"/>
    <w:rsid w:val="000173E8"/>
    <w:rsid w:val="0001767A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A34"/>
    <w:rsid w:val="00022B34"/>
    <w:rsid w:val="00022BE0"/>
    <w:rsid w:val="00022DAD"/>
    <w:rsid w:val="00023152"/>
    <w:rsid w:val="00023490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C62"/>
    <w:rsid w:val="00024D8C"/>
    <w:rsid w:val="000251E3"/>
    <w:rsid w:val="00025585"/>
    <w:rsid w:val="00026132"/>
    <w:rsid w:val="0002669B"/>
    <w:rsid w:val="00026951"/>
    <w:rsid w:val="00026AA4"/>
    <w:rsid w:val="00026C33"/>
    <w:rsid w:val="00026DE1"/>
    <w:rsid w:val="000270C2"/>
    <w:rsid w:val="0002737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A6B"/>
    <w:rsid w:val="00030CE9"/>
    <w:rsid w:val="00030E12"/>
    <w:rsid w:val="000312E1"/>
    <w:rsid w:val="00031B75"/>
    <w:rsid w:val="00031C62"/>
    <w:rsid w:val="00031E9B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50B4"/>
    <w:rsid w:val="0003521A"/>
    <w:rsid w:val="000352CC"/>
    <w:rsid w:val="00035319"/>
    <w:rsid w:val="0003580A"/>
    <w:rsid w:val="00035A15"/>
    <w:rsid w:val="000365AA"/>
    <w:rsid w:val="000366EF"/>
    <w:rsid w:val="00036746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192"/>
    <w:rsid w:val="000411DA"/>
    <w:rsid w:val="00041478"/>
    <w:rsid w:val="00041BEA"/>
    <w:rsid w:val="00042F74"/>
    <w:rsid w:val="000434F1"/>
    <w:rsid w:val="000435FD"/>
    <w:rsid w:val="000436D1"/>
    <w:rsid w:val="00043789"/>
    <w:rsid w:val="00043A1F"/>
    <w:rsid w:val="00043D62"/>
    <w:rsid w:val="0004411B"/>
    <w:rsid w:val="00044392"/>
    <w:rsid w:val="00044550"/>
    <w:rsid w:val="000447B5"/>
    <w:rsid w:val="00044A0E"/>
    <w:rsid w:val="00044CDD"/>
    <w:rsid w:val="00044D89"/>
    <w:rsid w:val="00044EF3"/>
    <w:rsid w:val="00045049"/>
    <w:rsid w:val="000450C2"/>
    <w:rsid w:val="000455D5"/>
    <w:rsid w:val="000457E9"/>
    <w:rsid w:val="00045845"/>
    <w:rsid w:val="000458A5"/>
    <w:rsid w:val="00045BDF"/>
    <w:rsid w:val="00045C04"/>
    <w:rsid w:val="00045C94"/>
    <w:rsid w:val="00046693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50CAA"/>
    <w:rsid w:val="0005130C"/>
    <w:rsid w:val="0005185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C4"/>
    <w:rsid w:val="00055DCE"/>
    <w:rsid w:val="00055E4B"/>
    <w:rsid w:val="00055E70"/>
    <w:rsid w:val="000560B6"/>
    <w:rsid w:val="0005684E"/>
    <w:rsid w:val="000568E3"/>
    <w:rsid w:val="00056B35"/>
    <w:rsid w:val="00056BAA"/>
    <w:rsid w:val="00057396"/>
    <w:rsid w:val="0005757A"/>
    <w:rsid w:val="000579F8"/>
    <w:rsid w:val="00057BE7"/>
    <w:rsid w:val="00057D02"/>
    <w:rsid w:val="000601EB"/>
    <w:rsid w:val="00060A6B"/>
    <w:rsid w:val="00060D49"/>
    <w:rsid w:val="00060E27"/>
    <w:rsid w:val="00060FC0"/>
    <w:rsid w:val="00060FC7"/>
    <w:rsid w:val="000616FD"/>
    <w:rsid w:val="00061919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A9D"/>
    <w:rsid w:val="00070E0E"/>
    <w:rsid w:val="000711DE"/>
    <w:rsid w:val="00071222"/>
    <w:rsid w:val="000712B4"/>
    <w:rsid w:val="00071340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505A"/>
    <w:rsid w:val="00075792"/>
    <w:rsid w:val="000758E2"/>
    <w:rsid w:val="000760AE"/>
    <w:rsid w:val="00076242"/>
    <w:rsid w:val="00076302"/>
    <w:rsid w:val="000766DC"/>
    <w:rsid w:val="000767D3"/>
    <w:rsid w:val="00076B6A"/>
    <w:rsid w:val="00076C8C"/>
    <w:rsid w:val="00076CDA"/>
    <w:rsid w:val="000775A3"/>
    <w:rsid w:val="000776E0"/>
    <w:rsid w:val="00077A1C"/>
    <w:rsid w:val="00077A2E"/>
    <w:rsid w:val="00077B28"/>
    <w:rsid w:val="00077FE2"/>
    <w:rsid w:val="00080338"/>
    <w:rsid w:val="00080722"/>
    <w:rsid w:val="0008081C"/>
    <w:rsid w:val="00080AF5"/>
    <w:rsid w:val="00080B12"/>
    <w:rsid w:val="00080BE9"/>
    <w:rsid w:val="00080EA8"/>
    <w:rsid w:val="00081BBA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D31"/>
    <w:rsid w:val="00083E04"/>
    <w:rsid w:val="00083F0B"/>
    <w:rsid w:val="00084630"/>
    <w:rsid w:val="00084639"/>
    <w:rsid w:val="000847C6"/>
    <w:rsid w:val="00084BA0"/>
    <w:rsid w:val="000853E1"/>
    <w:rsid w:val="00085533"/>
    <w:rsid w:val="00085584"/>
    <w:rsid w:val="0008574E"/>
    <w:rsid w:val="000859EB"/>
    <w:rsid w:val="00085B2B"/>
    <w:rsid w:val="00085B54"/>
    <w:rsid w:val="00085D23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360"/>
    <w:rsid w:val="00091645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238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B3F"/>
    <w:rsid w:val="00095D4E"/>
    <w:rsid w:val="00095E97"/>
    <w:rsid w:val="00095EBF"/>
    <w:rsid w:val="000965F0"/>
    <w:rsid w:val="000979B4"/>
    <w:rsid w:val="00097FD3"/>
    <w:rsid w:val="000A060C"/>
    <w:rsid w:val="000A0B41"/>
    <w:rsid w:val="000A0C06"/>
    <w:rsid w:val="000A0D4C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5D5"/>
    <w:rsid w:val="000A271E"/>
    <w:rsid w:val="000A27B7"/>
    <w:rsid w:val="000A2D21"/>
    <w:rsid w:val="000A2EDD"/>
    <w:rsid w:val="000A3380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E08"/>
    <w:rsid w:val="000A710E"/>
    <w:rsid w:val="000A78E1"/>
    <w:rsid w:val="000A78FC"/>
    <w:rsid w:val="000A7A3F"/>
    <w:rsid w:val="000A7A42"/>
    <w:rsid w:val="000A7E2F"/>
    <w:rsid w:val="000A7EC4"/>
    <w:rsid w:val="000B0560"/>
    <w:rsid w:val="000B0852"/>
    <w:rsid w:val="000B0E2D"/>
    <w:rsid w:val="000B0E49"/>
    <w:rsid w:val="000B0E5E"/>
    <w:rsid w:val="000B0E8A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74"/>
    <w:rsid w:val="000C23C5"/>
    <w:rsid w:val="000C2663"/>
    <w:rsid w:val="000C2815"/>
    <w:rsid w:val="000C29BB"/>
    <w:rsid w:val="000C29C3"/>
    <w:rsid w:val="000C2BCB"/>
    <w:rsid w:val="000C2D84"/>
    <w:rsid w:val="000C2FFF"/>
    <w:rsid w:val="000C3501"/>
    <w:rsid w:val="000C3AF9"/>
    <w:rsid w:val="000C45B9"/>
    <w:rsid w:val="000C471D"/>
    <w:rsid w:val="000C47FB"/>
    <w:rsid w:val="000C4A55"/>
    <w:rsid w:val="000C4AF2"/>
    <w:rsid w:val="000C4DF0"/>
    <w:rsid w:val="000C5095"/>
    <w:rsid w:val="000C534C"/>
    <w:rsid w:val="000C53B8"/>
    <w:rsid w:val="000C5878"/>
    <w:rsid w:val="000C5F1E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56E2"/>
    <w:rsid w:val="000D575B"/>
    <w:rsid w:val="000D59B6"/>
    <w:rsid w:val="000D5EDC"/>
    <w:rsid w:val="000D67F4"/>
    <w:rsid w:val="000D67FC"/>
    <w:rsid w:val="000D6971"/>
    <w:rsid w:val="000D6CAC"/>
    <w:rsid w:val="000D7B9C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707"/>
    <w:rsid w:val="000E2A50"/>
    <w:rsid w:val="000E2C34"/>
    <w:rsid w:val="000E2E84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50"/>
    <w:rsid w:val="000E4673"/>
    <w:rsid w:val="000E49CB"/>
    <w:rsid w:val="000E4CA7"/>
    <w:rsid w:val="000E4D5B"/>
    <w:rsid w:val="000E504E"/>
    <w:rsid w:val="000E5130"/>
    <w:rsid w:val="000E515D"/>
    <w:rsid w:val="000E5FED"/>
    <w:rsid w:val="000E616C"/>
    <w:rsid w:val="000E61D3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C96"/>
    <w:rsid w:val="000F0FE9"/>
    <w:rsid w:val="000F1631"/>
    <w:rsid w:val="000F1653"/>
    <w:rsid w:val="000F1749"/>
    <w:rsid w:val="000F18A2"/>
    <w:rsid w:val="000F191B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FB7"/>
    <w:rsid w:val="000F461A"/>
    <w:rsid w:val="000F495D"/>
    <w:rsid w:val="000F4AF3"/>
    <w:rsid w:val="000F4DFC"/>
    <w:rsid w:val="000F4EE2"/>
    <w:rsid w:val="000F5022"/>
    <w:rsid w:val="000F52C4"/>
    <w:rsid w:val="000F56B2"/>
    <w:rsid w:val="000F5754"/>
    <w:rsid w:val="000F58BA"/>
    <w:rsid w:val="000F5A4A"/>
    <w:rsid w:val="000F5ADC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CA7"/>
    <w:rsid w:val="00101E1D"/>
    <w:rsid w:val="00102013"/>
    <w:rsid w:val="001026CC"/>
    <w:rsid w:val="00102789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8E5"/>
    <w:rsid w:val="00104C69"/>
    <w:rsid w:val="00104D27"/>
    <w:rsid w:val="0010506A"/>
    <w:rsid w:val="001054C5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477"/>
    <w:rsid w:val="0011197C"/>
    <w:rsid w:val="00111E0F"/>
    <w:rsid w:val="00112368"/>
    <w:rsid w:val="0011290F"/>
    <w:rsid w:val="00112BEA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E2F"/>
    <w:rsid w:val="001202E8"/>
    <w:rsid w:val="00120737"/>
    <w:rsid w:val="00120924"/>
    <w:rsid w:val="0012096E"/>
    <w:rsid w:val="00120C4E"/>
    <w:rsid w:val="00120C72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306E"/>
    <w:rsid w:val="00123255"/>
    <w:rsid w:val="00123286"/>
    <w:rsid w:val="00123DE9"/>
    <w:rsid w:val="00123F22"/>
    <w:rsid w:val="00123F44"/>
    <w:rsid w:val="001242A7"/>
    <w:rsid w:val="00124934"/>
    <w:rsid w:val="00124B29"/>
    <w:rsid w:val="00124C15"/>
    <w:rsid w:val="00124CFC"/>
    <w:rsid w:val="00124E6A"/>
    <w:rsid w:val="0012514B"/>
    <w:rsid w:val="00125150"/>
    <w:rsid w:val="001256D5"/>
    <w:rsid w:val="00125A34"/>
    <w:rsid w:val="00125DBF"/>
    <w:rsid w:val="00125F09"/>
    <w:rsid w:val="0012611C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411"/>
    <w:rsid w:val="001334F7"/>
    <w:rsid w:val="00133A5B"/>
    <w:rsid w:val="00133BFA"/>
    <w:rsid w:val="00133C02"/>
    <w:rsid w:val="00133DFA"/>
    <w:rsid w:val="00134139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D1D"/>
    <w:rsid w:val="00136ED2"/>
    <w:rsid w:val="0013717D"/>
    <w:rsid w:val="001374CE"/>
    <w:rsid w:val="0013750E"/>
    <w:rsid w:val="00137742"/>
    <w:rsid w:val="001377A8"/>
    <w:rsid w:val="00137E0A"/>
    <w:rsid w:val="0014024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63C"/>
    <w:rsid w:val="00144679"/>
    <w:rsid w:val="00144AD3"/>
    <w:rsid w:val="00144E7A"/>
    <w:rsid w:val="001456CF"/>
    <w:rsid w:val="00145EBF"/>
    <w:rsid w:val="00145F8E"/>
    <w:rsid w:val="0014673E"/>
    <w:rsid w:val="001467D5"/>
    <w:rsid w:val="00146930"/>
    <w:rsid w:val="0014754B"/>
    <w:rsid w:val="0014770E"/>
    <w:rsid w:val="00147764"/>
    <w:rsid w:val="00147CFF"/>
    <w:rsid w:val="00147FA3"/>
    <w:rsid w:val="00150082"/>
    <w:rsid w:val="0015026F"/>
    <w:rsid w:val="00150656"/>
    <w:rsid w:val="001506ED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7366"/>
    <w:rsid w:val="0015739C"/>
    <w:rsid w:val="001579AB"/>
    <w:rsid w:val="00157A96"/>
    <w:rsid w:val="00157BF6"/>
    <w:rsid w:val="00157C12"/>
    <w:rsid w:val="00157CE6"/>
    <w:rsid w:val="00160191"/>
    <w:rsid w:val="00160951"/>
    <w:rsid w:val="00160BA7"/>
    <w:rsid w:val="001611BD"/>
    <w:rsid w:val="00161341"/>
    <w:rsid w:val="00161712"/>
    <w:rsid w:val="001617F2"/>
    <w:rsid w:val="0016192E"/>
    <w:rsid w:val="00161A49"/>
    <w:rsid w:val="00161B4C"/>
    <w:rsid w:val="00162A47"/>
    <w:rsid w:val="00162B69"/>
    <w:rsid w:val="00162E95"/>
    <w:rsid w:val="001630C1"/>
    <w:rsid w:val="001630EE"/>
    <w:rsid w:val="0016317C"/>
    <w:rsid w:val="00163203"/>
    <w:rsid w:val="00163268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72FF"/>
    <w:rsid w:val="00167351"/>
    <w:rsid w:val="001673D2"/>
    <w:rsid w:val="0016754D"/>
    <w:rsid w:val="001677D8"/>
    <w:rsid w:val="00167B51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B0B"/>
    <w:rsid w:val="00171CD3"/>
    <w:rsid w:val="00172499"/>
    <w:rsid w:val="00172511"/>
    <w:rsid w:val="00172788"/>
    <w:rsid w:val="001727E4"/>
    <w:rsid w:val="0017283A"/>
    <w:rsid w:val="00172963"/>
    <w:rsid w:val="00172EAF"/>
    <w:rsid w:val="0017327B"/>
    <w:rsid w:val="001733C8"/>
    <w:rsid w:val="00173807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747C"/>
    <w:rsid w:val="00177972"/>
    <w:rsid w:val="00177F0E"/>
    <w:rsid w:val="001800D6"/>
    <w:rsid w:val="00180906"/>
    <w:rsid w:val="0018090D"/>
    <w:rsid w:val="00180A6C"/>
    <w:rsid w:val="00180AD9"/>
    <w:rsid w:val="00180C65"/>
    <w:rsid w:val="00180D37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21D5"/>
    <w:rsid w:val="0018222F"/>
    <w:rsid w:val="0018223E"/>
    <w:rsid w:val="00182326"/>
    <w:rsid w:val="00182871"/>
    <w:rsid w:val="0018310D"/>
    <w:rsid w:val="00183406"/>
    <w:rsid w:val="0018429F"/>
    <w:rsid w:val="001843D4"/>
    <w:rsid w:val="00184C5F"/>
    <w:rsid w:val="00184CBE"/>
    <w:rsid w:val="00185503"/>
    <w:rsid w:val="00185615"/>
    <w:rsid w:val="001856CC"/>
    <w:rsid w:val="00185789"/>
    <w:rsid w:val="00185D2A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B28"/>
    <w:rsid w:val="00190FC9"/>
    <w:rsid w:val="00191083"/>
    <w:rsid w:val="00191151"/>
    <w:rsid w:val="0019119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304"/>
    <w:rsid w:val="0019544D"/>
    <w:rsid w:val="001958FD"/>
    <w:rsid w:val="00195DB7"/>
    <w:rsid w:val="00195E6A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D8"/>
    <w:rsid w:val="001A0A27"/>
    <w:rsid w:val="001A0CB2"/>
    <w:rsid w:val="001A0F0E"/>
    <w:rsid w:val="001A0F82"/>
    <w:rsid w:val="001A14C3"/>
    <w:rsid w:val="001A14E8"/>
    <w:rsid w:val="001A15CA"/>
    <w:rsid w:val="001A1DF3"/>
    <w:rsid w:val="001A23DE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937"/>
    <w:rsid w:val="001B2AC0"/>
    <w:rsid w:val="001B2EAD"/>
    <w:rsid w:val="001B30B0"/>
    <w:rsid w:val="001B3175"/>
    <w:rsid w:val="001B3273"/>
    <w:rsid w:val="001B35CF"/>
    <w:rsid w:val="001B365B"/>
    <w:rsid w:val="001B37B0"/>
    <w:rsid w:val="001B3AA4"/>
    <w:rsid w:val="001B3D38"/>
    <w:rsid w:val="001B41CB"/>
    <w:rsid w:val="001B4305"/>
    <w:rsid w:val="001B4422"/>
    <w:rsid w:val="001B449F"/>
    <w:rsid w:val="001B464E"/>
    <w:rsid w:val="001B4A71"/>
    <w:rsid w:val="001B4B10"/>
    <w:rsid w:val="001B4BD5"/>
    <w:rsid w:val="001B4DAA"/>
    <w:rsid w:val="001B4FA5"/>
    <w:rsid w:val="001B4FEA"/>
    <w:rsid w:val="001B527D"/>
    <w:rsid w:val="001B5BF3"/>
    <w:rsid w:val="001B63FF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80D"/>
    <w:rsid w:val="001B794E"/>
    <w:rsid w:val="001B7A49"/>
    <w:rsid w:val="001B7BB0"/>
    <w:rsid w:val="001C0078"/>
    <w:rsid w:val="001C0537"/>
    <w:rsid w:val="001C069E"/>
    <w:rsid w:val="001C08A2"/>
    <w:rsid w:val="001C093F"/>
    <w:rsid w:val="001C096A"/>
    <w:rsid w:val="001C0B02"/>
    <w:rsid w:val="001C0F9B"/>
    <w:rsid w:val="001C16E9"/>
    <w:rsid w:val="001C1747"/>
    <w:rsid w:val="001C1938"/>
    <w:rsid w:val="001C2EDB"/>
    <w:rsid w:val="001C2EEC"/>
    <w:rsid w:val="001C37B6"/>
    <w:rsid w:val="001C397B"/>
    <w:rsid w:val="001C399E"/>
    <w:rsid w:val="001C3CC8"/>
    <w:rsid w:val="001C41DB"/>
    <w:rsid w:val="001C464E"/>
    <w:rsid w:val="001C482D"/>
    <w:rsid w:val="001C4981"/>
    <w:rsid w:val="001C4E5E"/>
    <w:rsid w:val="001C515B"/>
    <w:rsid w:val="001C581E"/>
    <w:rsid w:val="001C5AC5"/>
    <w:rsid w:val="001C5CAA"/>
    <w:rsid w:val="001C60B4"/>
    <w:rsid w:val="001C6315"/>
    <w:rsid w:val="001C68B6"/>
    <w:rsid w:val="001C6913"/>
    <w:rsid w:val="001C69BC"/>
    <w:rsid w:val="001C6B2D"/>
    <w:rsid w:val="001C6C81"/>
    <w:rsid w:val="001C74F6"/>
    <w:rsid w:val="001C7839"/>
    <w:rsid w:val="001C78F0"/>
    <w:rsid w:val="001C7A46"/>
    <w:rsid w:val="001C7E3E"/>
    <w:rsid w:val="001D0107"/>
    <w:rsid w:val="001D0348"/>
    <w:rsid w:val="001D03B2"/>
    <w:rsid w:val="001D08E6"/>
    <w:rsid w:val="001D0EB6"/>
    <w:rsid w:val="001D0F4F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2CA"/>
    <w:rsid w:val="001E0436"/>
    <w:rsid w:val="001E0B81"/>
    <w:rsid w:val="001E0CE4"/>
    <w:rsid w:val="001E0F12"/>
    <w:rsid w:val="001E152F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CAC"/>
    <w:rsid w:val="001E6D66"/>
    <w:rsid w:val="001E728F"/>
    <w:rsid w:val="001E7640"/>
    <w:rsid w:val="001E7EA2"/>
    <w:rsid w:val="001E7EF8"/>
    <w:rsid w:val="001F01C1"/>
    <w:rsid w:val="001F039D"/>
    <w:rsid w:val="001F0431"/>
    <w:rsid w:val="001F06A2"/>
    <w:rsid w:val="001F0D44"/>
    <w:rsid w:val="001F0D5A"/>
    <w:rsid w:val="001F0DC8"/>
    <w:rsid w:val="001F1040"/>
    <w:rsid w:val="001F10B2"/>
    <w:rsid w:val="001F134A"/>
    <w:rsid w:val="001F1403"/>
    <w:rsid w:val="001F14E3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658"/>
    <w:rsid w:val="001F2669"/>
    <w:rsid w:val="001F2812"/>
    <w:rsid w:val="001F291F"/>
    <w:rsid w:val="001F2D69"/>
    <w:rsid w:val="001F2D86"/>
    <w:rsid w:val="001F33B1"/>
    <w:rsid w:val="001F424C"/>
    <w:rsid w:val="001F4352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82F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20A"/>
    <w:rsid w:val="00201E00"/>
    <w:rsid w:val="002020D2"/>
    <w:rsid w:val="002027E8"/>
    <w:rsid w:val="00202A27"/>
    <w:rsid w:val="002035A8"/>
    <w:rsid w:val="00203635"/>
    <w:rsid w:val="00203B9F"/>
    <w:rsid w:val="00204037"/>
    <w:rsid w:val="00204D7A"/>
    <w:rsid w:val="0020550E"/>
    <w:rsid w:val="00205770"/>
    <w:rsid w:val="002057C8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746"/>
    <w:rsid w:val="0021078D"/>
    <w:rsid w:val="00210907"/>
    <w:rsid w:val="0021112C"/>
    <w:rsid w:val="0021144C"/>
    <w:rsid w:val="0021145D"/>
    <w:rsid w:val="0021164C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D82"/>
    <w:rsid w:val="00213FC2"/>
    <w:rsid w:val="002142CB"/>
    <w:rsid w:val="002146F5"/>
    <w:rsid w:val="002149ED"/>
    <w:rsid w:val="00215113"/>
    <w:rsid w:val="0021512E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BBD"/>
    <w:rsid w:val="00216FBE"/>
    <w:rsid w:val="00217439"/>
    <w:rsid w:val="002175D2"/>
    <w:rsid w:val="00217714"/>
    <w:rsid w:val="0021784E"/>
    <w:rsid w:val="0021791A"/>
    <w:rsid w:val="002179BD"/>
    <w:rsid w:val="00217CD0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108"/>
    <w:rsid w:val="002249E5"/>
    <w:rsid w:val="00224A40"/>
    <w:rsid w:val="00224AEF"/>
    <w:rsid w:val="00224BB2"/>
    <w:rsid w:val="00224C4B"/>
    <w:rsid w:val="00224FDB"/>
    <w:rsid w:val="00224FE2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70A"/>
    <w:rsid w:val="00231755"/>
    <w:rsid w:val="002319C2"/>
    <w:rsid w:val="00231C47"/>
    <w:rsid w:val="00231C68"/>
    <w:rsid w:val="0023257C"/>
    <w:rsid w:val="00232594"/>
    <w:rsid w:val="00232D1A"/>
    <w:rsid w:val="00232D71"/>
    <w:rsid w:val="00232D76"/>
    <w:rsid w:val="00232F01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B3"/>
    <w:rsid w:val="00242DC7"/>
    <w:rsid w:val="002437C0"/>
    <w:rsid w:val="002439BA"/>
    <w:rsid w:val="00243C19"/>
    <w:rsid w:val="00243C45"/>
    <w:rsid w:val="00243D06"/>
    <w:rsid w:val="0024403A"/>
    <w:rsid w:val="00244652"/>
    <w:rsid w:val="0024465A"/>
    <w:rsid w:val="002446E0"/>
    <w:rsid w:val="002447CC"/>
    <w:rsid w:val="00244995"/>
    <w:rsid w:val="00244A83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205A"/>
    <w:rsid w:val="00252106"/>
    <w:rsid w:val="0025218D"/>
    <w:rsid w:val="00252269"/>
    <w:rsid w:val="00252647"/>
    <w:rsid w:val="00252BE3"/>
    <w:rsid w:val="00252BEB"/>
    <w:rsid w:val="00252E42"/>
    <w:rsid w:val="00252EE4"/>
    <w:rsid w:val="00253043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D9B"/>
    <w:rsid w:val="00261F28"/>
    <w:rsid w:val="002620BB"/>
    <w:rsid w:val="0026222B"/>
    <w:rsid w:val="00262AE2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43A"/>
    <w:rsid w:val="00264A7F"/>
    <w:rsid w:val="00264AA5"/>
    <w:rsid w:val="00264C62"/>
    <w:rsid w:val="00264CC4"/>
    <w:rsid w:val="00264CE7"/>
    <w:rsid w:val="00264F8C"/>
    <w:rsid w:val="00264FA0"/>
    <w:rsid w:val="0026568E"/>
    <w:rsid w:val="00265D6A"/>
    <w:rsid w:val="0026612F"/>
    <w:rsid w:val="002662D6"/>
    <w:rsid w:val="00266595"/>
    <w:rsid w:val="00266681"/>
    <w:rsid w:val="002666D0"/>
    <w:rsid w:val="00266801"/>
    <w:rsid w:val="00266E2A"/>
    <w:rsid w:val="00266FEA"/>
    <w:rsid w:val="002670A6"/>
    <w:rsid w:val="002670E0"/>
    <w:rsid w:val="00267139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5"/>
    <w:rsid w:val="0027519E"/>
    <w:rsid w:val="0027576C"/>
    <w:rsid w:val="0027580A"/>
    <w:rsid w:val="00275CB8"/>
    <w:rsid w:val="00275E94"/>
    <w:rsid w:val="00275EE0"/>
    <w:rsid w:val="00276171"/>
    <w:rsid w:val="002763BF"/>
    <w:rsid w:val="002766A5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4380"/>
    <w:rsid w:val="00284399"/>
    <w:rsid w:val="002846F8"/>
    <w:rsid w:val="00284905"/>
    <w:rsid w:val="00284CB4"/>
    <w:rsid w:val="00284D2E"/>
    <w:rsid w:val="00284E92"/>
    <w:rsid w:val="00284F00"/>
    <w:rsid w:val="00284FE0"/>
    <w:rsid w:val="00285068"/>
    <w:rsid w:val="00285500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9DF"/>
    <w:rsid w:val="00287A16"/>
    <w:rsid w:val="00287AF6"/>
    <w:rsid w:val="00287F3A"/>
    <w:rsid w:val="002903DD"/>
    <w:rsid w:val="00290531"/>
    <w:rsid w:val="0029054D"/>
    <w:rsid w:val="002908F7"/>
    <w:rsid w:val="00290A72"/>
    <w:rsid w:val="00290A8F"/>
    <w:rsid w:val="00290DDB"/>
    <w:rsid w:val="00291383"/>
    <w:rsid w:val="002913DB"/>
    <w:rsid w:val="00291640"/>
    <w:rsid w:val="00291688"/>
    <w:rsid w:val="00291752"/>
    <w:rsid w:val="00291E58"/>
    <w:rsid w:val="00291F20"/>
    <w:rsid w:val="00291F3A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DA"/>
    <w:rsid w:val="002A0F55"/>
    <w:rsid w:val="002A158A"/>
    <w:rsid w:val="002A19FB"/>
    <w:rsid w:val="002A1D27"/>
    <w:rsid w:val="002A29B6"/>
    <w:rsid w:val="002A2F3E"/>
    <w:rsid w:val="002A3079"/>
    <w:rsid w:val="002A30DA"/>
    <w:rsid w:val="002A38DB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DA"/>
    <w:rsid w:val="002A70A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B2F"/>
    <w:rsid w:val="002B0CAE"/>
    <w:rsid w:val="002B0CDA"/>
    <w:rsid w:val="002B111D"/>
    <w:rsid w:val="002B14C9"/>
    <w:rsid w:val="002B1611"/>
    <w:rsid w:val="002B1BCE"/>
    <w:rsid w:val="002B1C21"/>
    <w:rsid w:val="002B2794"/>
    <w:rsid w:val="002B2914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51D"/>
    <w:rsid w:val="002B5729"/>
    <w:rsid w:val="002B580B"/>
    <w:rsid w:val="002B5967"/>
    <w:rsid w:val="002B5CA4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B03"/>
    <w:rsid w:val="002C0C67"/>
    <w:rsid w:val="002C0D55"/>
    <w:rsid w:val="002C0EAB"/>
    <w:rsid w:val="002C104D"/>
    <w:rsid w:val="002C117C"/>
    <w:rsid w:val="002C1404"/>
    <w:rsid w:val="002C1664"/>
    <w:rsid w:val="002C20E6"/>
    <w:rsid w:val="002C26BB"/>
    <w:rsid w:val="002C26EF"/>
    <w:rsid w:val="002C282D"/>
    <w:rsid w:val="002C2968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AF2"/>
    <w:rsid w:val="002C3DD6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FD"/>
    <w:rsid w:val="002C5BFB"/>
    <w:rsid w:val="002C5C6E"/>
    <w:rsid w:val="002C5C7A"/>
    <w:rsid w:val="002C6178"/>
    <w:rsid w:val="002C6574"/>
    <w:rsid w:val="002C65C5"/>
    <w:rsid w:val="002C65D9"/>
    <w:rsid w:val="002C66C3"/>
    <w:rsid w:val="002C6827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64C"/>
    <w:rsid w:val="002D16F2"/>
    <w:rsid w:val="002D173D"/>
    <w:rsid w:val="002D1C7C"/>
    <w:rsid w:val="002D205A"/>
    <w:rsid w:val="002D206C"/>
    <w:rsid w:val="002D207B"/>
    <w:rsid w:val="002D23BC"/>
    <w:rsid w:val="002D269E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978"/>
    <w:rsid w:val="002D6AFD"/>
    <w:rsid w:val="002D6FB0"/>
    <w:rsid w:val="002D7384"/>
    <w:rsid w:val="002D7651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E26"/>
    <w:rsid w:val="002E1E54"/>
    <w:rsid w:val="002E1E9A"/>
    <w:rsid w:val="002E1F8F"/>
    <w:rsid w:val="002E218F"/>
    <w:rsid w:val="002E2214"/>
    <w:rsid w:val="002E23CC"/>
    <w:rsid w:val="002E2707"/>
    <w:rsid w:val="002E273F"/>
    <w:rsid w:val="002E2783"/>
    <w:rsid w:val="002E324D"/>
    <w:rsid w:val="002E3648"/>
    <w:rsid w:val="002E3680"/>
    <w:rsid w:val="002E36BD"/>
    <w:rsid w:val="002E3AEB"/>
    <w:rsid w:val="002E3B0A"/>
    <w:rsid w:val="002E3C9A"/>
    <w:rsid w:val="002E3FF2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A27"/>
    <w:rsid w:val="002E6A2B"/>
    <w:rsid w:val="002E6A4B"/>
    <w:rsid w:val="002E6CD8"/>
    <w:rsid w:val="002E6D2A"/>
    <w:rsid w:val="002E6E07"/>
    <w:rsid w:val="002E70AC"/>
    <w:rsid w:val="002E7D41"/>
    <w:rsid w:val="002F004E"/>
    <w:rsid w:val="002F04F3"/>
    <w:rsid w:val="002F0669"/>
    <w:rsid w:val="002F0A1F"/>
    <w:rsid w:val="002F0B9F"/>
    <w:rsid w:val="002F0DAB"/>
    <w:rsid w:val="002F0EE7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AD0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A58"/>
    <w:rsid w:val="00300DA1"/>
    <w:rsid w:val="00300E04"/>
    <w:rsid w:val="00300FD3"/>
    <w:rsid w:val="003012D5"/>
    <w:rsid w:val="003013DF"/>
    <w:rsid w:val="003016DF"/>
    <w:rsid w:val="0030195D"/>
    <w:rsid w:val="00301B7C"/>
    <w:rsid w:val="00301BA3"/>
    <w:rsid w:val="00301C45"/>
    <w:rsid w:val="00301C87"/>
    <w:rsid w:val="003021AC"/>
    <w:rsid w:val="00302233"/>
    <w:rsid w:val="00302816"/>
    <w:rsid w:val="00302A31"/>
    <w:rsid w:val="00303D2C"/>
    <w:rsid w:val="00303D9F"/>
    <w:rsid w:val="00303E5A"/>
    <w:rsid w:val="003045DB"/>
    <w:rsid w:val="00304887"/>
    <w:rsid w:val="0030490B"/>
    <w:rsid w:val="00304C33"/>
    <w:rsid w:val="00304CBB"/>
    <w:rsid w:val="00304D2A"/>
    <w:rsid w:val="00304D37"/>
    <w:rsid w:val="00305680"/>
    <w:rsid w:val="003058C8"/>
    <w:rsid w:val="00305B63"/>
    <w:rsid w:val="00305DE2"/>
    <w:rsid w:val="0030619E"/>
    <w:rsid w:val="00306571"/>
    <w:rsid w:val="00306591"/>
    <w:rsid w:val="003067CD"/>
    <w:rsid w:val="00307835"/>
    <w:rsid w:val="00307F4A"/>
    <w:rsid w:val="00310368"/>
    <w:rsid w:val="0031082F"/>
    <w:rsid w:val="0031098F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6271"/>
    <w:rsid w:val="0031686F"/>
    <w:rsid w:val="003168AE"/>
    <w:rsid w:val="00316D7B"/>
    <w:rsid w:val="00317197"/>
    <w:rsid w:val="003177CF"/>
    <w:rsid w:val="00317B0E"/>
    <w:rsid w:val="00317BF2"/>
    <w:rsid w:val="00317CD6"/>
    <w:rsid w:val="00317CE4"/>
    <w:rsid w:val="00317ED0"/>
    <w:rsid w:val="00320167"/>
    <w:rsid w:val="003201E8"/>
    <w:rsid w:val="00320235"/>
    <w:rsid w:val="003204AA"/>
    <w:rsid w:val="00320609"/>
    <w:rsid w:val="00320786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C8"/>
    <w:rsid w:val="003225C1"/>
    <w:rsid w:val="00322830"/>
    <w:rsid w:val="003228F0"/>
    <w:rsid w:val="0032299E"/>
    <w:rsid w:val="003229EE"/>
    <w:rsid w:val="00322AE5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363"/>
    <w:rsid w:val="00325409"/>
    <w:rsid w:val="00325436"/>
    <w:rsid w:val="0032587A"/>
    <w:rsid w:val="003259FB"/>
    <w:rsid w:val="00325C89"/>
    <w:rsid w:val="00325E2B"/>
    <w:rsid w:val="0032630A"/>
    <w:rsid w:val="00326968"/>
    <w:rsid w:val="00326BD3"/>
    <w:rsid w:val="00326E79"/>
    <w:rsid w:val="00327542"/>
    <w:rsid w:val="003275AD"/>
    <w:rsid w:val="003304C3"/>
    <w:rsid w:val="003305DC"/>
    <w:rsid w:val="0033080E"/>
    <w:rsid w:val="00330D37"/>
    <w:rsid w:val="00331012"/>
    <w:rsid w:val="00331FAF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45"/>
    <w:rsid w:val="0034311A"/>
    <w:rsid w:val="003431FA"/>
    <w:rsid w:val="00343CF4"/>
    <w:rsid w:val="00343F37"/>
    <w:rsid w:val="0034428D"/>
    <w:rsid w:val="00344396"/>
    <w:rsid w:val="003444FC"/>
    <w:rsid w:val="00344573"/>
    <w:rsid w:val="0034461F"/>
    <w:rsid w:val="0034474E"/>
    <w:rsid w:val="003447BF"/>
    <w:rsid w:val="00344BAE"/>
    <w:rsid w:val="00344C27"/>
    <w:rsid w:val="00344EE9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2C3"/>
    <w:rsid w:val="00357ABD"/>
    <w:rsid w:val="00360526"/>
    <w:rsid w:val="00360727"/>
    <w:rsid w:val="003608A0"/>
    <w:rsid w:val="00360B1E"/>
    <w:rsid w:val="00360E98"/>
    <w:rsid w:val="003610E5"/>
    <w:rsid w:val="00361243"/>
    <w:rsid w:val="00361475"/>
    <w:rsid w:val="00361797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7546"/>
    <w:rsid w:val="003679C8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A1B"/>
    <w:rsid w:val="00371BC1"/>
    <w:rsid w:val="00371C22"/>
    <w:rsid w:val="00372125"/>
    <w:rsid w:val="00372126"/>
    <w:rsid w:val="00372232"/>
    <w:rsid w:val="003723B1"/>
    <w:rsid w:val="0037248A"/>
    <w:rsid w:val="0037268B"/>
    <w:rsid w:val="00372E61"/>
    <w:rsid w:val="003732C8"/>
    <w:rsid w:val="0037338E"/>
    <w:rsid w:val="0037352F"/>
    <w:rsid w:val="00373582"/>
    <w:rsid w:val="0037358F"/>
    <w:rsid w:val="0037378B"/>
    <w:rsid w:val="0037385B"/>
    <w:rsid w:val="00373B0E"/>
    <w:rsid w:val="00373E60"/>
    <w:rsid w:val="00374070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50D1"/>
    <w:rsid w:val="003751C9"/>
    <w:rsid w:val="00375367"/>
    <w:rsid w:val="0037543F"/>
    <w:rsid w:val="00375579"/>
    <w:rsid w:val="003755C8"/>
    <w:rsid w:val="00375819"/>
    <w:rsid w:val="003758E3"/>
    <w:rsid w:val="00375E1B"/>
    <w:rsid w:val="00375E76"/>
    <w:rsid w:val="00375E94"/>
    <w:rsid w:val="003761D6"/>
    <w:rsid w:val="00376350"/>
    <w:rsid w:val="003765B8"/>
    <w:rsid w:val="00376B44"/>
    <w:rsid w:val="00376BB8"/>
    <w:rsid w:val="00376CB5"/>
    <w:rsid w:val="00376FFE"/>
    <w:rsid w:val="00377483"/>
    <w:rsid w:val="00377587"/>
    <w:rsid w:val="00377590"/>
    <w:rsid w:val="003775D5"/>
    <w:rsid w:val="003777BA"/>
    <w:rsid w:val="00377B83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D1E"/>
    <w:rsid w:val="00382D22"/>
    <w:rsid w:val="00383333"/>
    <w:rsid w:val="003834A6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62DF"/>
    <w:rsid w:val="0038635E"/>
    <w:rsid w:val="00386B2D"/>
    <w:rsid w:val="00386C16"/>
    <w:rsid w:val="00386C22"/>
    <w:rsid w:val="00386C81"/>
    <w:rsid w:val="00386EE3"/>
    <w:rsid w:val="00386F2C"/>
    <w:rsid w:val="0038706E"/>
    <w:rsid w:val="0038730D"/>
    <w:rsid w:val="00387416"/>
    <w:rsid w:val="003875FC"/>
    <w:rsid w:val="00387776"/>
    <w:rsid w:val="00390105"/>
    <w:rsid w:val="0039016E"/>
    <w:rsid w:val="003905D0"/>
    <w:rsid w:val="0039082A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A2"/>
    <w:rsid w:val="0039399F"/>
    <w:rsid w:val="003939EB"/>
    <w:rsid w:val="00393A01"/>
    <w:rsid w:val="00393AB0"/>
    <w:rsid w:val="00393C5C"/>
    <w:rsid w:val="00393CFB"/>
    <w:rsid w:val="00393EF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B45"/>
    <w:rsid w:val="00396DDB"/>
    <w:rsid w:val="00396E48"/>
    <w:rsid w:val="00396F0B"/>
    <w:rsid w:val="0039703B"/>
    <w:rsid w:val="00397190"/>
    <w:rsid w:val="00397286"/>
    <w:rsid w:val="00397CAF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7C1"/>
    <w:rsid w:val="003A41C7"/>
    <w:rsid w:val="003A43C8"/>
    <w:rsid w:val="003A445D"/>
    <w:rsid w:val="003A44B3"/>
    <w:rsid w:val="003A4578"/>
    <w:rsid w:val="003A45D5"/>
    <w:rsid w:val="003A4876"/>
    <w:rsid w:val="003A4C58"/>
    <w:rsid w:val="003A5BFA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775"/>
    <w:rsid w:val="003A784D"/>
    <w:rsid w:val="003A7A36"/>
    <w:rsid w:val="003A7A81"/>
    <w:rsid w:val="003A7C2F"/>
    <w:rsid w:val="003B0255"/>
    <w:rsid w:val="003B08CB"/>
    <w:rsid w:val="003B09BE"/>
    <w:rsid w:val="003B0A44"/>
    <w:rsid w:val="003B0BE2"/>
    <w:rsid w:val="003B0C7D"/>
    <w:rsid w:val="003B0CA7"/>
    <w:rsid w:val="003B0E99"/>
    <w:rsid w:val="003B0FA9"/>
    <w:rsid w:val="003B12A2"/>
    <w:rsid w:val="003B14EA"/>
    <w:rsid w:val="003B15C6"/>
    <w:rsid w:val="003B1729"/>
    <w:rsid w:val="003B1954"/>
    <w:rsid w:val="003B1D54"/>
    <w:rsid w:val="003B1D78"/>
    <w:rsid w:val="003B203A"/>
    <w:rsid w:val="003B22BA"/>
    <w:rsid w:val="003B22DA"/>
    <w:rsid w:val="003B252B"/>
    <w:rsid w:val="003B2618"/>
    <w:rsid w:val="003B268A"/>
    <w:rsid w:val="003B2D0F"/>
    <w:rsid w:val="003B2D6B"/>
    <w:rsid w:val="003B3503"/>
    <w:rsid w:val="003B351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BA"/>
    <w:rsid w:val="003B6C8F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768"/>
    <w:rsid w:val="003C0B49"/>
    <w:rsid w:val="003C1759"/>
    <w:rsid w:val="003C1900"/>
    <w:rsid w:val="003C19E9"/>
    <w:rsid w:val="003C1B74"/>
    <w:rsid w:val="003C1B7E"/>
    <w:rsid w:val="003C1C04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4B8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6FE"/>
    <w:rsid w:val="003C6D96"/>
    <w:rsid w:val="003C6EE6"/>
    <w:rsid w:val="003C743D"/>
    <w:rsid w:val="003C763B"/>
    <w:rsid w:val="003C76A9"/>
    <w:rsid w:val="003C7AA7"/>
    <w:rsid w:val="003D0192"/>
    <w:rsid w:val="003D0597"/>
    <w:rsid w:val="003D08E1"/>
    <w:rsid w:val="003D0CB5"/>
    <w:rsid w:val="003D0D89"/>
    <w:rsid w:val="003D0F4A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975"/>
    <w:rsid w:val="003D2B25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74E"/>
    <w:rsid w:val="003D675A"/>
    <w:rsid w:val="003D6770"/>
    <w:rsid w:val="003D6957"/>
    <w:rsid w:val="003D6BA4"/>
    <w:rsid w:val="003D768B"/>
    <w:rsid w:val="003D7B24"/>
    <w:rsid w:val="003D7BD2"/>
    <w:rsid w:val="003D7D3F"/>
    <w:rsid w:val="003D7E5D"/>
    <w:rsid w:val="003D7E65"/>
    <w:rsid w:val="003E0441"/>
    <w:rsid w:val="003E0520"/>
    <w:rsid w:val="003E0529"/>
    <w:rsid w:val="003E05A2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47"/>
    <w:rsid w:val="003E6DA8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D"/>
    <w:rsid w:val="00413F4F"/>
    <w:rsid w:val="00413F93"/>
    <w:rsid w:val="00414022"/>
    <w:rsid w:val="004147C6"/>
    <w:rsid w:val="00415100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4E7"/>
    <w:rsid w:val="0042279B"/>
    <w:rsid w:val="00422BEB"/>
    <w:rsid w:val="00422CB0"/>
    <w:rsid w:val="00423074"/>
    <w:rsid w:val="0042395A"/>
    <w:rsid w:val="00424470"/>
    <w:rsid w:val="00424611"/>
    <w:rsid w:val="00424634"/>
    <w:rsid w:val="00424B96"/>
    <w:rsid w:val="004257F6"/>
    <w:rsid w:val="00425CA9"/>
    <w:rsid w:val="00425CC0"/>
    <w:rsid w:val="00425E0E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B27"/>
    <w:rsid w:val="00432E81"/>
    <w:rsid w:val="00433268"/>
    <w:rsid w:val="004339A9"/>
    <w:rsid w:val="00433E0A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C43"/>
    <w:rsid w:val="00441DA4"/>
    <w:rsid w:val="00441E8F"/>
    <w:rsid w:val="00442334"/>
    <w:rsid w:val="00442426"/>
    <w:rsid w:val="00442598"/>
    <w:rsid w:val="00442851"/>
    <w:rsid w:val="00442E5D"/>
    <w:rsid w:val="0044306F"/>
    <w:rsid w:val="0044312A"/>
    <w:rsid w:val="00443495"/>
    <w:rsid w:val="00443A36"/>
    <w:rsid w:val="00443D5B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628D"/>
    <w:rsid w:val="004463CE"/>
    <w:rsid w:val="004465FD"/>
    <w:rsid w:val="0044682F"/>
    <w:rsid w:val="00446903"/>
    <w:rsid w:val="0044690C"/>
    <w:rsid w:val="00446D5A"/>
    <w:rsid w:val="00446FE6"/>
    <w:rsid w:val="00447144"/>
    <w:rsid w:val="00447544"/>
    <w:rsid w:val="00447960"/>
    <w:rsid w:val="00447BAE"/>
    <w:rsid w:val="00447DBE"/>
    <w:rsid w:val="00450122"/>
    <w:rsid w:val="00450311"/>
    <w:rsid w:val="004503BF"/>
    <w:rsid w:val="00450421"/>
    <w:rsid w:val="00450597"/>
    <w:rsid w:val="004506B4"/>
    <w:rsid w:val="00450B24"/>
    <w:rsid w:val="00450DE2"/>
    <w:rsid w:val="00450FCB"/>
    <w:rsid w:val="00451124"/>
    <w:rsid w:val="00451476"/>
    <w:rsid w:val="004518D8"/>
    <w:rsid w:val="00451D7B"/>
    <w:rsid w:val="0045202D"/>
    <w:rsid w:val="0045207D"/>
    <w:rsid w:val="0045219C"/>
    <w:rsid w:val="00452224"/>
    <w:rsid w:val="00452CAE"/>
    <w:rsid w:val="00452E6C"/>
    <w:rsid w:val="00452F35"/>
    <w:rsid w:val="00453522"/>
    <w:rsid w:val="004537A5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47C"/>
    <w:rsid w:val="004576A4"/>
    <w:rsid w:val="0045790D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1F5"/>
    <w:rsid w:val="00461440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B89"/>
    <w:rsid w:val="00462BD3"/>
    <w:rsid w:val="00462BE6"/>
    <w:rsid w:val="00462D6B"/>
    <w:rsid w:val="00462E50"/>
    <w:rsid w:val="004631D5"/>
    <w:rsid w:val="0046325A"/>
    <w:rsid w:val="00463A1C"/>
    <w:rsid w:val="00463E19"/>
    <w:rsid w:val="00463FCB"/>
    <w:rsid w:val="004640D0"/>
    <w:rsid w:val="004646A5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D2"/>
    <w:rsid w:val="0046621C"/>
    <w:rsid w:val="004667D5"/>
    <w:rsid w:val="00466933"/>
    <w:rsid w:val="00466937"/>
    <w:rsid w:val="00466BC0"/>
    <w:rsid w:val="00467024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70444"/>
    <w:rsid w:val="0047061E"/>
    <w:rsid w:val="00470925"/>
    <w:rsid w:val="00470A44"/>
    <w:rsid w:val="00470AC8"/>
    <w:rsid w:val="00470E45"/>
    <w:rsid w:val="00471176"/>
    <w:rsid w:val="00471557"/>
    <w:rsid w:val="00471801"/>
    <w:rsid w:val="00471888"/>
    <w:rsid w:val="00471CA0"/>
    <w:rsid w:val="00471DC9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81"/>
    <w:rsid w:val="004745E7"/>
    <w:rsid w:val="004746B0"/>
    <w:rsid w:val="004747AC"/>
    <w:rsid w:val="00474A35"/>
    <w:rsid w:val="00474D2A"/>
    <w:rsid w:val="00474EC0"/>
    <w:rsid w:val="00475098"/>
    <w:rsid w:val="00475122"/>
    <w:rsid w:val="00475743"/>
    <w:rsid w:val="0047588D"/>
    <w:rsid w:val="00475D91"/>
    <w:rsid w:val="004760BC"/>
    <w:rsid w:val="004765AC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813"/>
    <w:rsid w:val="00481BF4"/>
    <w:rsid w:val="004820D0"/>
    <w:rsid w:val="00482191"/>
    <w:rsid w:val="004821BD"/>
    <w:rsid w:val="00482494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724"/>
    <w:rsid w:val="00483751"/>
    <w:rsid w:val="00483832"/>
    <w:rsid w:val="004838EB"/>
    <w:rsid w:val="00484327"/>
    <w:rsid w:val="004843B3"/>
    <w:rsid w:val="0048471B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DE3"/>
    <w:rsid w:val="004867DB"/>
    <w:rsid w:val="00486904"/>
    <w:rsid w:val="00486909"/>
    <w:rsid w:val="0048691E"/>
    <w:rsid w:val="00486A0E"/>
    <w:rsid w:val="00486DA2"/>
    <w:rsid w:val="0048708F"/>
    <w:rsid w:val="004872A8"/>
    <w:rsid w:val="00487A3D"/>
    <w:rsid w:val="00490435"/>
    <w:rsid w:val="004904DE"/>
    <w:rsid w:val="00490515"/>
    <w:rsid w:val="0049099E"/>
    <w:rsid w:val="00490D94"/>
    <w:rsid w:val="00491636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43B5"/>
    <w:rsid w:val="00494463"/>
    <w:rsid w:val="00494566"/>
    <w:rsid w:val="0049477A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718"/>
    <w:rsid w:val="004A284A"/>
    <w:rsid w:val="004A289C"/>
    <w:rsid w:val="004A2B69"/>
    <w:rsid w:val="004A3252"/>
    <w:rsid w:val="004A35D3"/>
    <w:rsid w:val="004A39A7"/>
    <w:rsid w:val="004A3AC2"/>
    <w:rsid w:val="004A3C2D"/>
    <w:rsid w:val="004A4074"/>
    <w:rsid w:val="004A40CF"/>
    <w:rsid w:val="004A4530"/>
    <w:rsid w:val="004A4CF8"/>
    <w:rsid w:val="004A51F4"/>
    <w:rsid w:val="004A553B"/>
    <w:rsid w:val="004A5676"/>
    <w:rsid w:val="004A5C85"/>
    <w:rsid w:val="004A62CD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3F5"/>
    <w:rsid w:val="004B070E"/>
    <w:rsid w:val="004B0C62"/>
    <w:rsid w:val="004B0D93"/>
    <w:rsid w:val="004B13C8"/>
    <w:rsid w:val="004B14AC"/>
    <w:rsid w:val="004B15CB"/>
    <w:rsid w:val="004B173A"/>
    <w:rsid w:val="004B1A45"/>
    <w:rsid w:val="004B25B6"/>
    <w:rsid w:val="004B25EE"/>
    <w:rsid w:val="004B2AEE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285"/>
    <w:rsid w:val="004B440E"/>
    <w:rsid w:val="004B4511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778"/>
    <w:rsid w:val="004C07AF"/>
    <w:rsid w:val="004C0957"/>
    <w:rsid w:val="004C0C74"/>
    <w:rsid w:val="004C0D03"/>
    <w:rsid w:val="004C12DE"/>
    <w:rsid w:val="004C18CD"/>
    <w:rsid w:val="004C18F0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E91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11EE"/>
    <w:rsid w:val="004D19E4"/>
    <w:rsid w:val="004D1B22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2F7"/>
    <w:rsid w:val="004E3374"/>
    <w:rsid w:val="004E390B"/>
    <w:rsid w:val="004E3A1B"/>
    <w:rsid w:val="004E3C21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F3A"/>
    <w:rsid w:val="004F0286"/>
    <w:rsid w:val="004F0297"/>
    <w:rsid w:val="004F02A9"/>
    <w:rsid w:val="004F02CF"/>
    <w:rsid w:val="004F05D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12D"/>
    <w:rsid w:val="004F7391"/>
    <w:rsid w:val="004F74BA"/>
    <w:rsid w:val="004F7B85"/>
    <w:rsid w:val="004F7B9B"/>
    <w:rsid w:val="004F7C8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5CA"/>
    <w:rsid w:val="00503D60"/>
    <w:rsid w:val="00504049"/>
    <w:rsid w:val="005041E7"/>
    <w:rsid w:val="00504331"/>
    <w:rsid w:val="0050463C"/>
    <w:rsid w:val="00504723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AE6"/>
    <w:rsid w:val="00514B82"/>
    <w:rsid w:val="00514B99"/>
    <w:rsid w:val="0051507D"/>
    <w:rsid w:val="00515F3F"/>
    <w:rsid w:val="00515F65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752"/>
    <w:rsid w:val="00520AFE"/>
    <w:rsid w:val="00520CDB"/>
    <w:rsid w:val="00520EC1"/>
    <w:rsid w:val="005215B9"/>
    <w:rsid w:val="0052165F"/>
    <w:rsid w:val="0052193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832"/>
    <w:rsid w:val="0052393E"/>
    <w:rsid w:val="00523F4E"/>
    <w:rsid w:val="00523F92"/>
    <w:rsid w:val="0052413C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712F"/>
    <w:rsid w:val="00527218"/>
    <w:rsid w:val="00527285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B62"/>
    <w:rsid w:val="00533D9A"/>
    <w:rsid w:val="00533FA7"/>
    <w:rsid w:val="00534058"/>
    <w:rsid w:val="005341E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F21"/>
    <w:rsid w:val="00536FAE"/>
    <w:rsid w:val="00537101"/>
    <w:rsid w:val="005371EF"/>
    <w:rsid w:val="00537454"/>
    <w:rsid w:val="005375F1"/>
    <w:rsid w:val="00537690"/>
    <w:rsid w:val="00537AFD"/>
    <w:rsid w:val="00537ED2"/>
    <w:rsid w:val="00537F97"/>
    <w:rsid w:val="005405FD"/>
    <w:rsid w:val="00540706"/>
    <w:rsid w:val="00540778"/>
    <w:rsid w:val="0054080D"/>
    <w:rsid w:val="00540AF3"/>
    <w:rsid w:val="00540D94"/>
    <w:rsid w:val="00540EE8"/>
    <w:rsid w:val="005414AF"/>
    <w:rsid w:val="005414B9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C43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99E"/>
    <w:rsid w:val="005459FB"/>
    <w:rsid w:val="00545A01"/>
    <w:rsid w:val="00545A3B"/>
    <w:rsid w:val="00545CB0"/>
    <w:rsid w:val="00545CDD"/>
    <w:rsid w:val="00545FA2"/>
    <w:rsid w:val="005460BF"/>
    <w:rsid w:val="005460FB"/>
    <w:rsid w:val="00546332"/>
    <w:rsid w:val="005464F4"/>
    <w:rsid w:val="00546568"/>
    <w:rsid w:val="005465AF"/>
    <w:rsid w:val="00546EB8"/>
    <w:rsid w:val="00546F2F"/>
    <w:rsid w:val="0054704E"/>
    <w:rsid w:val="0054709B"/>
    <w:rsid w:val="005471B4"/>
    <w:rsid w:val="005472D7"/>
    <w:rsid w:val="005474AC"/>
    <w:rsid w:val="005474AF"/>
    <w:rsid w:val="0054778D"/>
    <w:rsid w:val="00547BD5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88A"/>
    <w:rsid w:val="00564C8E"/>
    <w:rsid w:val="00564E9E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AD2"/>
    <w:rsid w:val="00570E1D"/>
    <w:rsid w:val="00570F60"/>
    <w:rsid w:val="00571315"/>
    <w:rsid w:val="00571710"/>
    <w:rsid w:val="00571791"/>
    <w:rsid w:val="00571C98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14"/>
    <w:rsid w:val="00577B01"/>
    <w:rsid w:val="00577B93"/>
    <w:rsid w:val="0058001F"/>
    <w:rsid w:val="0058005A"/>
    <w:rsid w:val="00580393"/>
    <w:rsid w:val="00580419"/>
    <w:rsid w:val="00580562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6088"/>
    <w:rsid w:val="005860A5"/>
    <w:rsid w:val="00586110"/>
    <w:rsid w:val="005863E2"/>
    <w:rsid w:val="0058694E"/>
    <w:rsid w:val="00586E4D"/>
    <w:rsid w:val="00586F66"/>
    <w:rsid w:val="00586FB7"/>
    <w:rsid w:val="00586FE2"/>
    <w:rsid w:val="0058730E"/>
    <w:rsid w:val="0058741D"/>
    <w:rsid w:val="00587943"/>
    <w:rsid w:val="00587A51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61E"/>
    <w:rsid w:val="005926A7"/>
    <w:rsid w:val="00592715"/>
    <w:rsid w:val="00592774"/>
    <w:rsid w:val="00592DEB"/>
    <w:rsid w:val="00592F92"/>
    <w:rsid w:val="00593002"/>
    <w:rsid w:val="005930CA"/>
    <w:rsid w:val="005933D2"/>
    <w:rsid w:val="00593421"/>
    <w:rsid w:val="0059346C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A7B"/>
    <w:rsid w:val="00594B3C"/>
    <w:rsid w:val="00594C5D"/>
    <w:rsid w:val="00594DD6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71D1"/>
    <w:rsid w:val="005974E2"/>
    <w:rsid w:val="00597D93"/>
    <w:rsid w:val="00597F53"/>
    <w:rsid w:val="005A04B7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437"/>
    <w:rsid w:val="005A19E0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516B"/>
    <w:rsid w:val="005A53AA"/>
    <w:rsid w:val="005A5437"/>
    <w:rsid w:val="005A54F2"/>
    <w:rsid w:val="005A5568"/>
    <w:rsid w:val="005A55F8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505"/>
    <w:rsid w:val="005B157F"/>
    <w:rsid w:val="005B1653"/>
    <w:rsid w:val="005B17A9"/>
    <w:rsid w:val="005B1DF1"/>
    <w:rsid w:val="005B273E"/>
    <w:rsid w:val="005B2A98"/>
    <w:rsid w:val="005B2E0D"/>
    <w:rsid w:val="005B2E66"/>
    <w:rsid w:val="005B3158"/>
    <w:rsid w:val="005B352B"/>
    <w:rsid w:val="005B3609"/>
    <w:rsid w:val="005B377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2C1"/>
    <w:rsid w:val="005C22ED"/>
    <w:rsid w:val="005C2385"/>
    <w:rsid w:val="005C24F7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EB"/>
    <w:rsid w:val="005C477C"/>
    <w:rsid w:val="005C4CB2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DCA"/>
    <w:rsid w:val="005D0725"/>
    <w:rsid w:val="005D07B2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918"/>
    <w:rsid w:val="005D6BF5"/>
    <w:rsid w:val="005D72D8"/>
    <w:rsid w:val="005D7386"/>
    <w:rsid w:val="005D79A6"/>
    <w:rsid w:val="005D7CC7"/>
    <w:rsid w:val="005E0703"/>
    <w:rsid w:val="005E079A"/>
    <w:rsid w:val="005E0B98"/>
    <w:rsid w:val="005E0EDC"/>
    <w:rsid w:val="005E0F48"/>
    <w:rsid w:val="005E104A"/>
    <w:rsid w:val="005E121C"/>
    <w:rsid w:val="005E1376"/>
    <w:rsid w:val="005E164E"/>
    <w:rsid w:val="005E1923"/>
    <w:rsid w:val="005E1A8A"/>
    <w:rsid w:val="005E1F9F"/>
    <w:rsid w:val="005E205D"/>
    <w:rsid w:val="005E211C"/>
    <w:rsid w:val="005E2692"/>
    <w:rsid w:val="005E27D5"/>
    <w:rsid w:val="005E2C5D"/>
    <w:rsid w:val="005E3047"/>
    <w:rsid w:val="005E324E"/>
    <w:rsid w:val="005E3A94"/>
    <w:rsid w:val="005E3ACD"/>
    <w:rsid w:val="005E3B33"/>
    <w:rsid w:val="005E3B75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C03"/>
    <w:rsid w:val="005E5D85"/>
    <w:rsid w:val="005E608B"/>
    <w:rsid w:val="005E6092"/>
    <w:rsid w:val="005E60B7"/>
    <w:rsid w:val="005E6437"/>
    <w:rsid w:val="005E64EF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FF"/>
    <w:rsid w:val="005F18CC"/>
    <w:rsid w:val="005F1AFB"/>
    <w:rsid w:val="005F1D60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6CF"/>
    <w:rsid w:val="00602990"/>
    <w:rsid w:val="00602AFE"/>
    <w:rsid w:val="00602D28"/>
    <w:rsid w:val="00602FB4"/>
    <w:rsid w:val="006034DD"/>
    <w:rsid w:val="00603727"/>
    <w:rsid w:val="006038D9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B5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F0"/>
    <w:rsid w:val="00625398"/>
    <w:rsid w:val="006255E8"/>
    <w:rsid w:val="00625668"/>
    <w:rsid w:val="006257B0"/>
    <w:rsid w:val="006257B7"/>
    <w:rsid w:val="006258EB"/>
    <w:rsid w:val="00625A64"/>
    <w:rsid w:val="00625CE3"/>
    <w:rsid w:val="00625E6F"/>
    <w:rsid w:val="00626416"/>
    <w:rsid w:val="006265F6"/>
    <w:rsid w:val="00626642"/>
    <w:rsid w:val="0062688D"/>
    <w:rsid w:val="00626C6E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8FA"/>
    <w:rsid w:val="00631908"/>
    <w:rsid w:val="00631C94"/>
    <w:rsid w:val="006324AE"/>
    <w:rsid w:val="0063262A"/>
    <w:rsid w:val="00632667"/>
    <w:rsid w:val="006327A9"/>
    <w:rsid w:val="00632C9F"/>
    <w:rsid w:val="006333A9"/>
    <w:rsid w:val="00633423"/>
    <w:rsid w:val="00633A93"/>
    <w:rsid w:val="00634434"/>
    <w:rsid w:val="006346EF"/>
    <w:rsid w:val="00634DFD"/>
    <w:rsid w:val="00634F15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DD8"/>
    <w:rsid w:val="00637516"/>
    <w:rsid w:val="006376CA"/>
    <w:rsid w:val="006377A6"/>
    <w:rsid w:val="006378D3"/>
    <w:rsid w:val="00640495"/>
    <w:rsid w:val="006404B4"/>
    <w:rsid w:val="00640BD1"/>
    <w:rsid w:val="00640CD3"/>
    <w:rsid w:val="0064106A"/>
    <w:rsid w:val="0064116C"/>
    <w:rsid w:val="0064131A"/>
    <w:rsid w:val="00641B82"/>
    <w:rsid w:val="00641F48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14F5"/>
    <w:rsid w:val="006517F7"/>
    <w:rsid w:val="00651D2C"/>
    <w:rsid w:val="00651E4F"/>
    <w:rsid w:val="0065205B"/>
    <w:rsid w:val="00652066"/>
    <w:rsid w:val="00652160"/>
    <w:rsid w:val="00652329"/>
    <w:rsid w:val="0065240A"/>
    <w:rsid w:val="00652727"/>
    <w:rsid w:val="00652854"/>
    <w:rsid w:val="0065293E"/>
    <w:rsid w:val="00652998"/>
    <w:rsid w:val="0065339D"/>
    <w:rsid w:val="006533AB"/>
    <w:rsid w:val="0065389D"/>
    <w:rsid w:val="006538D7"/>
    <w:rsid w:val="00653C4E"/>
    <w:rsid w:val="00654100"/>
    <w:rsid w:val="006544A3"/>
    <w:rsid w:val="006544EC"/>
    <w:rsid w:val="00654896"/>
    <w:rsid w:val="00654A8B"/>
    <w:rsid w:val="00654F23"/>
    <w:rsid w:val="0065505B"/>
    <w:rsid w:val="0065540B"/>
    <w:rsid w:val="006555C6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A2"/>
    <w:rsid w:val="00660ACF"/>
    <w:rsid w:val="00660BB7"/>
    <w:rsid w:val="00660DB9"/>
    <w:rsid w:val="00660E00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559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60D8"/>
    <w:rsid w:val="00666157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690"/>
    <w:rsid w:val="00671030"/>
    <w:rsid w:val="00671422"/>
    <w:rsid w:val="00671522"/>
    <w:rsid w:val="006717B5"/>
    <w:rsid w:val="006717CE"/>
    <w:rsid w:val="006718F9"/>
    <w:rsid w:val="00671A40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7C8"/>
    <w:rsid w:val="006738FD"/>
    <w:rsid w:val="00674369"/>
    <w:rsid w:val="006743DE"/>
    <w:rsid w:val="006744E1"/>
    <w:rsid w:val="00674780"/>
    <w:rsid w:val="006747B5"/>
    <w:rsid w:val="006748F5"/>
    <w:rsid w:val="00674C57"/>
    <w:rsid w:val="00674CA8"/>
    <w:rsid w:val="00675539"/>
    <w:rsid w:val="00675997"/>
    <w:rsid w:val="00675D67"/>
    <w:rsid w:val="00676270"/>
    <w:rsid w:val="00676DC4"/>
    <w:rsid w:val="0067778F"/>
    <w:rsid w:val="006777F5"/>
    <w:rsid w:val="0067796F"/>
    <w:rsid w:val="00677C9B"/>
    <w:rsid w:val="00677D11"/>
    <w:rsid w:val="00680B90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415"/>
    <w:rsid w:val="0068741E"/>
    <w:rsid w:val="00687A88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D9"/>
    <w:rsid w:val="00693014"/>
    <w:rsid w:val="0069313F"/>
    <w:rsid w:val="00693741"/>
    <w:rsid w:val="006937EC"/>
    <w:rsid w:val="00693829"/>
    <w:rsid w:val="00693A60"/>
    <w:rsid w:val="00693FB7"/>
    <w:rsid w:val="00693FCF"/>
    <w:rsid w:val="006942BD"/>
    <w:rsid w:val="00694374"/>
    <w:rsid w:val="006944F1"/>
    <w:rsid w:val="006944F6"/>
    <w:rsid w:val="00694797"/>
    <w:rsid w:val="00694F1A"/>
    <w:rsid w:val="00695108"/>
    <w:rsid w:val="006954EC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BE0"/>
    <w:rsid w:val="00696E0B"/>
    <w:rsid w:val="00696F52"/>
    <w:rsid w:val="0069718C"/>
    <w:rsid w:val="006972BB"/>
    <w:rsid w:val="00697554"/>
    <w:rsid w:val="00697B49"/>
    <w:rsid w:val="006A000D"/>
    <w:rsid w:val="006A0094"/>
    <w:rsid w:val="006A01DA"/>
    <w:rsid w:val="006A02A6"/>
    <w:rsid w:val="006A03C3"/>
    <w:rsid w:val="006A0742"/>
    <w:rsid w:val="006A0988"/>
    <w:rsid w:val="006A0E32"/>
    <w:rsid w:val="006A1308"/>
    <w:rsid w:val="006A1510"/>
    <w:rsid w:val="006A152B"/>
    <w:rsid w:val="006A16BA"/>
    <w:rsid w:val="006A1761"/>
    <w:rsid w:val="006A1B37"/>
    <w:rsid w:val="006A1CDF"/>
    <w:rsid w:val="006A1D4C"/>
    <w:rsid w:val="006A1EBB"/>
    <w:rsid w:val="006A22CD"/>
    <w:rsid w:val="006A2543"/>
    <w:rsid w:val="006A2695"/>
    <w:rsid w:val="006A2CF7"/>
    <w:rsid w:val="006A30AD"/>
    <w:rsid w:val="006A3921"/>
    <w:rsid w:val="006A3BCA"/>
    <w:rsid w:val="006A3C75"/>
    <w:rsid w:val="006A4213"/>
    <w:rsid w:val="006A4284"/>
    <w:rsid w:val="006A4AC0"/>
    <w:rsid w:val="006A4C38"/>
    <w:rsid w:val="006A4C9C"/>
    <w:rsid w:val="006A554D"/>
    <w:rsid w:val="006A5587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E99"/>
    <w:rsid w:val="006B1FC2"/>
    <w:rsid w:val="006B2685"/>
    <w:rsid w:val="006B278B"/>
    <w:rsid w:val="006B31AD"/>
    <w:rsid w:val="006B348C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947"/>
    <w:rsid w:val="006B5DD6"/>
    <w:rsid w:val="006B6334"/>
    <w:rsid w:val="006B634A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49D"/>
    <w:rsid w:val="006C052F"/>
    <w:rsid w:val="006C05E6"/>
    <w:rsid w:val="006C0ADF"/>
    <w:rsid w:val="006C0B66"/>
    <w:rsid w:val="006C0C28"/>
    <w:rsid w:val="006C0CD3"/>
    <w:rsid w:val="006C0D18"/>
    <w:rsid w:val="006C0EDD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80B"/>
    <w:rsid w:val="006D2DDD"/>
    <w:rsid w:val="006D2EAD"/>
    <w:rsid w:val="006D31FB"/>
    <w:rsid w:val="006D3287"/>
    <w:rsid w:val="006D32E8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A59"/>
    <w:rsid w:val="006E5C15"/>
    <w:rsid w:val="006E5C1C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F0290"/>
    <w:rsid w:val="006F039E"/>
    <w:rsid w:val="006F05A1"/>
    <w:rsid w:val="006F0842"/>
    <w:rsid w:val="006F1205"/>
    <w:rsid w:val="006F129B"/>
    <w:rsid w:val="006F1591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C08"/>
    <w:rsid w:val="006F30BF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FB5"/>
    <w:rsid w:val="006F7185"/>
    <w:rsid w:val="006F7451"/>
    <w:rsid w:val="006F7EC5"/>
    <w:rsid w:val="00700561"/>
    <w:rsid w:val="00700AFC"/>
    <w:rsid w:val="00700DF3"/>
    <w:rsid w:val="00700E3A"/>
    <w:rsid w:val="00700EC0"/>
    <w:rsid w:val="0070142E"/>
    <w:rsid w:val="00701528"/>
    <w:rsid w:val="007015E4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251"/>
    <w:rsid w:val="0070756D"/>
    <w:rsid w:val="007076F2"/>
    <w:rsid w:val="007077B5"/>
    <w:rsid w:val="007078AF"/>
    <w:rsid w:val="00707D79"/>
    <w:rsid w:val="00707FEA"/>
    <w:rsid w:val="0071006A"/>
    <w:rsid w:val="0071014B"/>
    <w:rsid w:val="0071026B"/>
    <w:rsid w:val="00710549"/>
    <w:rsid w:val="00710676"/>
    <w:rsid w:val="00710AA6"/>
    <w:rsid w:val="00710CA1"/>
    <w:rsid w:val="0071119A"/>
    <w:rsid w:val="0071124B"/>
    <w:rsid w:val="007113DE"/>
    <w:rsid w:val="00711655"/>
    <w:rsid w:val="00711BD9"/>
    <w:rsid w:val="00711BE8"/>
    <w:rsid w:val="00711D61"/>
    <w:rsid w:val="00711E7A"/>
    <w:rsid w:val="00711E9A"/>
    <w:rsid w:val="0071244E"/>
    <w:rsid w:val="00712500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ED0"/>
    <w:rsid w:val="0071519E"/>
    <w:rsid w:val="00715234"/>
    <w:rsid w:val="0071547E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3DF"/>
    <w:rsid w:val="00716601"/>
    <w:rsid w:val="0071660C"/>
    <w:rsid w:val="007168CC"/>
    <w:rsid w:val="00716926"/>
    <w:rsid w:val="0071694A"/>
    <w:rsid w:val="007169CF"/>
    <w:rsid w:val="00717124"/>
    <w:rsid w:val="00717275"/>
    <w:rsid w:val="00717424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98C"/>
    <w:rsid w:val="00725D00"/>
    <w:rsid w:val="00726129"/>
    <w:rsid w:val="00726253"/>
    <w:rsid w:val="0072657E"/>
    <w:rsid w:val="007268A2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2268"/>
    <w:rsid w:val="00732CF5"/>
    <w:rsid w:val="007335EE"/>
    <w:rsid w:val="00733939"/>
    <w:rsid w:val="0073393D"/>
    <w:rsid w:val="00733AC3"/>
    <w:rsid w:val="00733D43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EF"/>
    <w:rsid w:val="00736AF2"/>
    <w:rsid w:val="00736BE8"/>
    <w:rsid w:val="00736E66"/>
    <w:rsid w:val="00736F65"/>
    <w:rsid w:val="00737504"/>
    <w:rsid w:val="007375E6"/>
    <w:rsid w:val="00737A34"/>
    <w:rsid w:val="00737FCF"/>
    <w:rsid w:val="00737FE6"/>
    <w:rsid w:val="0074045D"/>
    <w:rsid w:val="007404D2"/>
    <w:rsid w:val="0074081C"/>
    <w:rsid w:val="00740843"/>
    <w:rsid w:val="00740A8A"/>
    <w:rsid w:val="00741130"/>
    <w:rsid w:val="0074136C"/>
    <w:rsid w:val="00741486"/>
    <w:rsid w:val="0074172A"/>
    <w:rsid w:val="0074197A"/>
    <w:rsid w:val="00741D73"/>
    <w:rsid w:val="00741D79"/>
    <w:rsid w:val="00741F46"/>
    <w:rsid w:val="007429CE"/>
    <w:rsid w:val="00742A12"/>
    <w:rsid w:val="00743012"/>
    <w:rsid w:val="00743155"/>
    <w:rsid w:val="007431CD"/>
    <w:rsid w:val="00743382"/>
    <w:rsid w:val="00743459"/>
    <w:rsid w:val="007441FC"/>
    <w:rsid w:val="00744DF7"/>
    <w:rsid w:val="00744F2E"/>
    <w:rsid w:val="00745097"/>
    <w:rsid w:val="0074520A"/>
    <w:rsid w:val="00745B24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3221"/>
    <w:rsid w:val="007532DB"/>
    <w:rsid w:val="00753468"/>
    <w:rsid w:val="007537AA"/>
    <w:rsid w:val="0075395C"/>
    <w:rsid w:val="00753F43"/>
    <w:rsid w:val="00754748"/>
    <w:rsid w:val="007547FD"/>
    <w:rsid w:val="007548ED"/>
    <w:rsid w:val="00754CC1"/>
    <w:rsid w:val="00755408"/>
    <w:rsid w:val="0075584B"/>
    <w:rsid w:val="0075591F"/>
    <w:rsid w:val="00755D2A"/>
    <w:rsid w:val="00755DD9"/>
    <w:rsid w:val="007560C3"/>
    <w:rsid w:val="007561AE"/>
    <w:rsid w:val="007561CF"/>
    <w:rsid w:val="007563EC"/>
    <w:rsid w:val="00756423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7038D"/>
    <w:rsid w:val="0077071E"/>
    <w:rsid w:val="00770B61"/>
    <w:rsid w:val="00770C35"/>
    <w:rsid w:val="00770F10"/>
    <w:rsid w:val="00771016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32E1"/>
    <w:rsid w:val="00773839"/>
    <w:rsid w:val="00773B8D"/>
    <w:rsid w:val="00773E08"/>
    <w:rsid w:val="00774015"/>
    <w:rsid w:val="007741F4"/>
    <w:rsid w:val="0077426A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100C"/>
    <w:rsid w:val="00781503"/>
    <w:rsid w:val="00781705"/>
    <w:rsid w:val="007818EE"/>
    <w:rsid w:val="00781B6F"/>
    <w:rsid w:val="00781BA7"/>
    <w:rsid w:val="00781C36"/>
    <w:rsid w:val="0078201A"/>
    <w:rsid w:val="0078232A"/>
    <w:rsid w:val="007823CB"/>
    <w:rsid w:val="0078271B"/>
    <w:rsid w:val="0078284C"/>
    <w:rsid w:val="00783397"/>
    <w:rsid w:val="00783641"/>
    <w:rsid w:val="0078387F"/>
    <w:rsid w:val="0078394A"/>
    <w:rsid w:val="00783AA4"/>
    <w:rsid w:val="00783B27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1F"/>
    <w:rsid w:val="00786457"/>
    <w:rsid w:val="00786480"/>
    <w:rsid w:val="00786671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178"/>
    <w:rsid w:val="00793293"/>
    <w:rsid w:val="007933E1"/>
    <w:rsid w:val="0079352E"/>
    <w:rsid w:val="007938C6"/>
    <w:rsid w:val="00793A45"/>
    <w:rsid w:val="00793BAA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10F"/>
    <w:rsid w:val="00796AB8"/>
    <w:rsid w:val="00796BC2"/>
    <w:rsid w:val="0079700D"/>
    <w:rsid w:val="00797418"/>
    <w:rsid w:val="0079765B"/>
    <w:rsid w:val="007978B9"/>
    <w:rsid w:val="00797B3E"/>
    <w:rsid w:val="00797DC3"/>
    <w:rsid w:val="00797F2B"/>
    <w:rsid w:val="007A01C7"/>
    <w:rsid w:val="007A0359"/>
    <w:rsid w:val="007A03BA"/>
    <w:rsid w:val="007A081D"/>
    <w:rsid w:val="007A0D5A"/>
    <w:rsid w:val="007A1272"/>
    <w:rsid w:val="007A12AE"/>
    <w:rsid w:val="007A1D6B"/>
    <w:rsid w:val="007A1DA3"/>
    <w:rsid w:val="007A1E74"/>
    <w:rsid w:val="007A2399"/>
    <w:rsid w:val="007A23C1"/>
    <w:rsid w:val="007A2463"/>
    <w:rsid w:val="007A2480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50FA"/>
    <w:rsid w:val="007A547A"/>
    <w:rsid w:val="007A5816"/>
    <w:rsid w:val="007A5953"/>
    <w:rsid w:val="007A5D63"/>
    <w:rsid w:val="007A5DB6"/>
    <w:rsid w:val="007A6457"/>
    <w:rsid w:val="007A64EA"/>
    <w:rsid w:val="007A6814"/>
    <w:rsid w:val="007A6970"/>
    <w:rsid w:val="007A6B5D"/>
    <w:rsid w:val="007A70DF"/>
    <w:rsid w:val="007A7184"/>
    <w:rsid w:val="007A7980"/>
    <w:rsid w:val="007A7A5F"/>
    <w:rsid w:val="007A7E8E"/>
    <w:rsid w:val="007B0175"/>
    <w:rsid w:val="007B0A41"/>
    <w:rsid w:val="007B0A4E"/>
    <w:rsid w:val="007B0B10"/>
    <w:rsid w:val="007B0B25"/>
    <w:rsid w:val="007B0EA8"/>
    <w:rsid w:val="007B1159"/>
    <w:rsid w:val="007B1318"/>
    <w:rsid w:val="007B13AF"/>
    <w:rsid w:val="007B17BD"/>
    <w:rsid w:val="007B1B15"/>
    <w:rsid w:val="007B1E51"/>
    <w:rsid w:val="007B200F"/>
    <w:rsid w:val="007B2543"/>
    <w:rsid w:val="007B2BF0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6C5"/>
    <w:rsid w:val="007B56F6"/>
    <w:rsid w:val="007B5EBA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A22"/>
    <w:rsid w:val="007C1C62"/>
    <w:rsid w:val="007C1FAB"/>
    <w:rsid w:val="007C22B7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DD5"/>
    <w:rsid w:val="007C4E87"/>
    <w:rsid w:val="007C5665"/>
    <w:rsid w:val="007C5B0E"/>
    <w:rsid w:val="007C5BD3"/>
    <w:rsid w:val="007C60A0"/>
    <w:rsid w:val="007C614F"/>
    <w:rsid w:val="007C6295"/>
    <w:rsid w:val="007C6496"/>
    <w:rsid w:val="007C654B"/>
    <w:rsid w:val="007C67BB"/>
    <w:rsid w:val="007C7249"/>
    <w:rsid w:val="007C7512"/>
    <w:rsid w:val="007C78C7"/>
    <w:rsid w:val="007C7E62"/>
    <w:rsid w:val="007C7F99"/>
    <w:rsid w:val="007D007E"/>
    <w:rsid w:val="007D0352"/>
    <w:rsid w:val="007D077C"/>
    <w:rsid w:val="007D07D6"/>
    <w:rsid w:val="007D07F0"/>
    <w:rsid w:val="007D080A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DD4"/>
    <w:rsid w:val="007D6190"/>
    <w:rsid w:val="007D6441"/>
    <w:rsid w:val="007D662B"/>
    <w:rsid w:val="007D6775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F84"/>
    <w:rsid w:val="007E302E"/>
    <w:rsid w:val="007E314F"/>
    <w:rsid w:val="007E343B"/>
    <w:rsid w:val="007E3CB6"/>
    <w:rsid w:val="007E3F8E"/>
    <w:rsid w:val="007E42A7"/>
    <w:rsid w:val="007E472C"/>
    <w:rsid w:val="007E480F"/>
    <w:rsid w:val="007E4BF4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848"/>
    <w:rsid w:val="007F0991"/>
    <w:rsid w:val="007F0F98"/>
    <w:rsid w:val="007F1060"/>
    <w:rsid w:val="007F157B"/>
    <w:rsid w:val="007F17BC"/>
    <w:rsid w:val="007F17F6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3250"/>
    <w:rsid w:val="0080352A"/>
    <w:rsid w:val="00803717"/>
    <w:rsid w:val="008037B2"/>
    <w:rsid w:val="00803A47"/>
    <w:rsid w:val="00803D0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C8"/>
    <w:rsid w:val="00816809"/>
    <w:rsid w:val="008169BE"/>
    <w:rsid w:val="00816DE8"/>
    <w:rsid w:val="00816E13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33FF"/>
    <w:rsid w:val="00823417"/>
    <w:rsid w:val="00823460"/>
    <w:rsid w:val="0082374F"/>
    <w:rsid w:val="00823989"/>
    <w:rsid w:val="0082404E"/>
    <w:rsid w:val="0082411E"/>
    <w:rsid w:val="0082459B"/>
    <w:rsid w:val="008248BC"/>
    <w:rsid w:val="00825171"/>
    <w:rsid w:val="00825353"/>
    <w:rsid w:val="008254B1"/>
    <w:rsid w:val="008259F8"/>
    <w:rsid w:val="00825A55"/>
    <w:rsid w:val="0082612F"/>
    <w:rsid w:val="008261E4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E74"/>
    <w:rsid w:val="00843710"/>
    <w:rsid w:val="00843A8C"/>
    <w:rsid w:val="00843C22"/>
    <w:rsid w:val="00844345"/>
    <w:rsid w:val="00844663"/>
    <w:rsid w:val="008449CF"/>
    <w:rsid w:val="00844F03"/>
    <w:rsid w:val="00845439"/>
    <w:rsid w:val="008455FC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B67"/>
    <w:rsid w:val="00854C97"/>
    <w:rsid w:val="00854E80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20A9"/>
    <w:rsid w:val="0086273E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462F"/>
    <w:rsid w:val="00864892"/>
    <w:rsid w:val="00864AF5"/>
    <w:rsid w:val="00864BBC"/>
    <w:rsid w:val="00864D9C"/>
    <w:rsid w:val="00865131"/>
    <w:rsid w:val="00865252"/>
    <w:rsid w:val="00865354"/>
    <w:rsid w:val="008659BC"/>
    <w:rsid w:val="00865C3F"/>
    <w:rsid w:val="008666D0"/>
    <w:rsid w:val="00866720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42C"/>
    <w:rsid w:val="008737CB"/>
    <w:rsid w:val="00873C80"/>
    <w:rsid w:val="00873EBC"/>
    <w:rsid w:val="0087406F"/>
    <w:rsid w:val="008740EF"/>
    <w:rsid w:val="00874113"/>
    <w:rsid w:val="00874594"/>
    <w:rsid w:val="00874B46"/>
    <w:rsid w:val="00874CB4"/>
    <w:rsid w:val="00874E38"/>
    <w:rsid w:val="008750E9"/>
    <w:rsid w:val="008752E7"/>
    <w:rsid w:val="00875383"/>
    <w:rsid w:val="0087552E"/>
    <w:rsid w:val="0087574C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B27"/>
    <w:rsid w:val="00881E11"/>
    <w:rsid w:val="008821FB"/>
    <w:rsid w:val="008822F9"/>
    <w:rsid w:val="00882A6C"/>
    <w:rsid w:val="0088301A"/>
    <w:rsid w:val="008832A6"/>
    <w:rsid w:val="008832E2"/>
    <w:rsid w:val="0088343B"/>
    <w:rsid w:val="00883486"/>
    <w:rsid w:val="008838FE"/>
    <w:rsid w:val="00883AF5"/>
    <w:rsid w:val="00883C34"/>
    <w:rsid w:val="00883CF9"/>
    <w:rsid w:val="008847D2"/>
    <w:rsid w:val="0088490E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F2E"/>
    <w:rsid w:val="008870E9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359"/>
    <w:rsid w:val="00891467"/>
    <w:rsid w:val="00891580"/>
    <w:rsid w:val="00891F59"/>
    <w:rsid w:val="00891FE2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F1F"/>
    <w:rsid w:val="00893FAC"/>
    <w:rsid w:val="0089411C"/>
    <w:rsid w:val="0089420F"/>
    <w:rsid w:val="00894305"/>
    <w:rsid w:val="00894516"/>
    <w:rsid w:val="00894A1B"/>
    <w:rsid w:val="00894E61"/>
    <w:rsid w:val="00895096"/>
    <w:rsid w:val="00895102"/>
    <w:rsid w:val="008952DA"/>
    <w:rsid w:val="00895624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DAB"/>
    <w:rsid w:val="00897EFC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38C"/>
    <w:rsid w:val="008A23E2"/>
    <w:rsid w:val="008A27EC"/>
    <w:rsid w:val="008A28B9"/>
    <w:rsid w:val="008A2BC7"/>
    <w:rsid w:val="008A2E44"/>
    <w:rsid w:val="008A2E49"/>
    <w:rsid w:val="008A3014"/>
    <w:rsid w:val="008A3CDA"/>
    <w:rsid w:val="008A3E1F"/>
    <w:rsid w:val="008A3F84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852"/>
    <w:rsid w:val="008A6A4C"/>
    <w:rsid w:val="008A6CC0"/>
    <w:rsid w:val="008A6E1C"/>
    <w:rsid w:val="008A701D"/>
    <w:rsid w:val="008A7388"/>
    <w:rsid w:val="008A74D7"/>
    <w:rsid w:val="008A78E4"/>
    <w:rsid w:val="008A7ECD"/>
    <w:rsid w:val="008B0322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5C8"/>
    <w:rsid w:val="008B1694"/>
    <w:rsid w:val="008B16F7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FC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A6"/>
    <w:rsid w:val="008C6DE1"/>
    <w:rsid w:val="008C6E5F"/>
    <w:rsid w:val="008C78D9"/>
    <w:rsid w:val="008C7A79"/>
    <w:rsid w:val="008C7AB3"/>
    <w:rsid w:val="008D0072"/>
    <w:rsid w:val="008D008D"/>
    <w:rsid w:val="008D019B"/>
    <w:rsid w:val="008D0AA6"/>
    <w:rsid w:val="008D0E80"/>
    <w:rsid w:val="008D0FBA"/>
    <w:rsid w:val="008D10DE"/>
    <w:rsid w:val="008D1157"/>
    <w:rsid w:val="008D142E"/>
    <w:rsid w:val="008D18C7"/>
    <w:rsid w:val="008D1D8A"/>
    <w:rsid w:val="008D1F82"/>
    <w:rsid w:val="008D2326"/>
    <w:rsid w:val="008D26A2"/>
    <w:rsid w:val="008D2B12"/>
    <w:rsid w:val="008D2DBA"/>
    <w:rsid w:val="008D2E81"/>
    <w:rsid w:val="008D3037"/>
    <w:rsid w:val="008D3149"/>
    <w:rsid w:val="008D320B"/>
    <w:rsid w:val="008D331A"/>
    <w:rsid w:val="008D3606"/>
    <w:rsid w:val="008D3706"/>
    <w:rsid w:val="008D38A0"/>
    <w:rsid w:val="008D39B7"/>
    <w:rsid w:val="008D3E13"/>
    <w:rsid w:val="008D434D"/>
    <w:rsid w:val="008D4535"/>
    <w:rsid w:val="008D4924"/>
    <w:rsid w:val="008D4E9E"/>
    <w:rsid w:val="008D5311"/>
    <w:rsid w:val="008D58C9"/>
    <w:rsid w:val="008D5959"/>
    <w:rsid w:val="008D598E"/>
    <w:rsid w:val="008D5AD8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1345"/>
    <w:rsid w:val="008E15EE"/>
    <w:rsid w:val="008E1E2D"/>
    <w:rsid w:val="008E1E6C"/>
    <w:rsid w:val="008E1F60"/>
    <w:rsid w:val="008E1FBA"/>
    <w:rsid w:val="008E22C6"/>
    <w:rsid w:val="008E232B"/>
    <w:rsid w:val="008E261C"/>
    <w:rsid w:val="008E276B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52D1"/>
    <w:rsid w:val="008E57ED"/>
    <w:rsid w:val="008E6720"/>
    <w:rsid w:val="008E69B4"/>
    <w:rsid w:val="008E6B52"/>
    <w:rsid w:val="008E6D06"/>
    <w:rsid w:val="008E6E0F"/>
    <w:rsid w:val="008E734C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81E"/>
    <w:rsid w:val="008F2C46"/>
    <w:rsid w:val="008F3143"/>
    <w:rsid w:val="008F34B8"/>
    <w:rsid w:val="008F35F7"/>
    <w:rsid w:val="008F3702"/>
    <w:rsid w:val="008F3C94"/>
    <w:rsid w:val="008F3F48"/>
    <w:rsid w:val="008F402D"/>
    <w:rsid w:val="008F4620"/>
    <w:rsid w:val="008F472C"/>
    <w:rsid w:val="008F495C"/>
    <w:rsid w:val="008F4D2B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523"/>
    <w:rsid w:val="008F7700"/>
    <w:rsid w:val="008F78B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3001"/>
    <w:rsid w:val="009032BF"/>
    <w:rsid w:val="00903B32"/>
    <w:rsid w:val="00903BB9"/>
    <w:rsid w:val="00903C74"/>
    <w:rsid w:val="00904510"/>
    <w:rsid w:val="00904A1D"/>
    <w:rsid w:val="00904BE6"/>
    <w:rsid w:val="0090556B"/>
    <w:rsid w:val="00905685"/>
    <w:rsid w:val="0090576F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83A"/>
    <w:rsid w:val="00914EB7"/>
    <w:rsid w:val="00914F78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617E"/>
    <w:rsid w:val="00916502"/>
    <w:rsid w:val="009165C0"/>
    <w:rsid w:val="00916B48"/>
    <w:rsid w:val="00916F1A"/>
    <w:rsid w:val="00916FEB"/>
    <w:rsid w:val="009170DF"/>
    <w:rsid w:val="009173BF"/>
    <w:rsid w:val="00917866"/>
    <w:rsid w:val="00917890"/>
    <w:rsid w:val="009179CE"/>
    <w:rsid w:val="00917DDC"/>
    <w:rsid w:val="00917EBB"/>
    <w:rsid w:val="009202D1"/>
    <w:rsid w:val="009209D1"/>
    <w:rsid w:val="009210F3"/>
    <w:rsid w:val="00921170"/>
    <w:rsid w:val="009212B0"/>
    <w:rsid w:val="00921A17"/>
    <w:rsid w:val="00921FBB"/>
    <w:rsid w:val="00922CF1"/>
    <w:rsid w:val="00922EB0"/>
    <w:rsid w:val="00922F6D"/>
    <w:rsid w:val="009232CE"/>
    <w:rsid w:val="009233A4"/>
    <w:rsid w:val="00923C52"/>
    <w:rsid w:val="00923DAC"/>
    <w:rsid w:val="00924114"/>
    <w:rsid w:val="00924365"/>
    <w:rsid w:val="00924524"/>
    <w:rsid w:val="00924C84"/>
    <w:rsid w:val="00924CCF"/>
    <w:rsid w:val="00924E01"/>
    <w:rsid w:val="0092519B"/>
    <w:rsid w:val="009256B4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F88"/>
    <w:rsid w:val="0093286F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D1B"/>
    <w:rsid w:val="00936088"/>
    <w:rsid w:val="00936189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DD4"/>
    <w:rsid w:val="00940F8E"/>
    <w:rsid w:val="00941BE5"/>
    <w:rsid w:val="00941F49"/>
    <w:rsid w:val="009428DE"/>
    <w:rsid w:val="0094297F"/>
    <w:rsid w:val="00942E28"/>
    <w:rsid w:val="00942EFD"/>
    <w:rsid w:val="009431C1"/>
    <w:rsid w:val="009434C2"/>
    <w:rsid w:val="00943513"/>
    <w:rsid w:val="0094359C"/>
    <w:rsid w:val="00943608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DE6"/>
    <w:rsid w:val="00951236"/>
    <w:rsid w:val="00951284"/>
    <w:rsid w:val="0095155B"/>
    <w:rsid w:val="00951567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B19"/>
    <w:rsid w:val="0096117C"/>
    <w:rsid w:val="00961B83"/>
    <w:rsid w:val="00961BDA"/>
    <w:rsid w:val="00961F65"/>
    <w:rsid w:val="00962126"/>
    <w:rsid w:val="009621F1"/>
    <w:rsid w:val="00962358"/>
    <w:rsid w:val="009627D8"/>
    <w:rsid w:val="00962893"/>
    <w:rsid w:val="009628E4"/>
    <w:rsid w:val="00962977"/>
    <w:rsid w:val="009629D0"/>
    <w:rsid w:val="00962B79"/>
    <w:rsid w:val="00962D07"/>
    <w:rsid w:val="00962F27"/>
    <w:rsid w:val="009633F0"/>
    <w:rsid w:val="0096347C"/>
    <w:rsid w:val="00963838"/>
    <w:rsid w:val="00963874"/>
    <w:rsid w:val="009642B4"/>
    <w:rsid w:val="009642D2"/>
    <w:rsid w:val="00964512"/>
    <w:rsid w:val="00964930"/>
    <w:rsid w:val="009649D7"/>
    <w:rsid w:val="00964D80"/>
    <w:rsid w:val="00964F25"/>
    <w:rsid w:val="00965310"/>
    <w:rsid w:val="0096565F"/>
    <w:rsid w:val="00965782"/>
    <w:rsid w:val="00965CE7"/>
    <w:rsid w:val="00965F19"/>
    <w:rsid w:val="009662CC"/>
    <w:rsid w:val="009662F0"/>
    <w:rsid w:val="009663C3"/>
    <w:rsid w:val="0096647B"/>
    <w:rsid w:val="009666EA"/>
    <w:rsid w:val="009668D3"/>
    <w:rsid w:val="00966B40"/>
    <w:rsid w:val="009670FB"/>
    <w:rsid w:val="00967323"/>
    <w:rsid w:val="00967476"/>
    <w:rsid w:val="00967CB3"/>
    <w:rsid w:val="00970744"/>
    <w:rsid w:val="00970B0A"/>
    <w:rsid w:val="00970C0E"/>
    <w:rsid w:val="00970DCE"/>
    <w:rsid w:val="00970F1A"/>
    <w:rsid w:val="00970F81"/>
    <w:rsid w:val="00971B82"/>
    <w:rsid w:val="0097238A"/>
    <w:rsid w:val="00972683"/>
    <w:rsid w:val="00972866"/>
    <w:rsid w:val="00972BBE"/>
    <w:rsid w:val="00972D17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F1E"/>
    <w:rsid w:val="00975475"/>
    <w:rsid w:val="0097572A"/>
    <w:rsid w:val="009757D2"/>
    <w:rsid w:val="0097589D"/>
    <w:rsid w:val="00975A0B"/>
    <w:rsid w:val="00975B80"/>
    <w:rsid w:val="00975E95"/>
    <w:rsid w:val="00975EC4"/>
    <w:rsid w:val="00976022"/>
    <w:rsid w:val="00976920"/>
    <w:rsid w:val="00976AD4"/>
    <w:rsid w:val="00976B6F"/>
    <w:rsid w:val="00976CBE"/>
    <w:rsid w:val="00977166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80"/>
    <w:rsid w:val="00982385"/>
    <w:rsid w:val="0098247F"/>
    <w:rsid w:val="0098298C"/>
    <w:rsid w:val="00982997"/>
    <w:rsid w:val="00983301"/>
    <w:rsid w:val="00983464"/>
    <w:rsid w:val="00983ACE"/>
    <w:rsid w:val="00983D73"/>
    <w:rsid w:val="00984281"/>
    <w:rsid w:val="009842D4"/>
    <w:rsid w:val="00984385"/>
    <w:rsid w:val="009843FA"/>
    <w:rsid w:val="009846F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719E"/>
    <w:rsid w:val="00987209"/>
    <w:rsid w:val="00987386"/>
    <w:rsid w:val="0098746E"/>
    <w:rsid w:val="009878CE"/>
    <w:rsid w:val="00987C1E"/>
    <w:rsid w:val="009905CD"/>
    <w:rsid w:val="00990C5C"/>
    <w:rsid w:val="00990FCD"/>
    <w:rsid w:val="00991273"/>
    <w:rsid w:val="009913EB"/>
    <w:rsid w:val="0099147F"/>
    <w:rsid w:val="009918CC"/>
    <w:rsid w:val="00991CF8"/>
    <w:rsid w:val="00991E7B"/>
    <w:rsid w:val="009920A2"/>
    <w:rsid w:val="0099270F"/>
    <w:rsid w:val="0099272D"/>
    <w:rsid w:val="009928A5"/>
    <w:rsid w:val="009928E1"/>
    <w:rsid w:val="009929AC"/>
    <w:rsid w:val="00993A4B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E0C"/>
    <w:rsid w:val="009A021B"/>
    <w:rsid w:val="009A023A"/>
    <w:rsid w:val="009A06A1"/>
    <w:rsid w:val="009A0731"/>
    <w:rsid w:val="009A0ADC"/>
    <w:rsid w:val="009A0E1E"/>
    <w:rsid w:val="009A0FA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409"/>
    <w:rsid w:val="009A24D7"/>
    <w:rsid w:val="009A2531"/>
    <w:rsid w:val="009A267F"/>
    <w:rsid w:val="009A26D5"/>
    <w:rsid w:val="009A298B"/>
    <w:rsid w:val="009A2A6C"/>
    <w:rsid w:val="009A3146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6828"/>
    <w:rsid w:val="009A698B"/>
    <w:rsid w:val="009A6EF3"/>
    <w:rsid w:val="009A70AB"/>
    <w:rsid w:val="009A71CC"/>
    <w:rsid w:val="009A722B"/>
    <w:rsid w:val="009A75D9"/>
    <w:rsid w:val="009A770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3CF"/>
    <w:rsid w:val="009B196F"/>
    <w:rsid w:val="009B1FCD"/>
    <w:rsid w:val="009B202A"/>
    <w:rsid w:val="009B2156"/>
    <w:rsid w:val="009B2280"/>
    <w:rsid w:val="009B230D"/>
    <w:rsid w:val="009B2897"/>
    <w:rsid w:val="009B2A02"/>
    <w:rsid w:val="009B2CEA"/>
    <w:rsid w:val="009B2E93"/>
    <w:rsid w:val="009B2FE9"/>
    <w:rsid w:val="009B30AC"/>
    <w:rsid w:val="009B32CA"/>
    <w:rsid w:val="009B3427"/>
    <w:rsid w:val="009B3662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FE7"/>
    <w:rsid w:val="009B50AA"/>
    <w:rsid w:val="009B5178"/>
    <w:rsid w:val="009B5646"/>
    <w:rsid w:val="009B6557"/>
    <w:rsid w:val="009B6BD6"/>
    <w:rsid w:val="009B6C76"/>
    <w:rsid w:val="009B6EA6"/>
    <w:rsid w:val="009B6FA5"/>
    <w:rsid w:val="009B7794"/>
    <w:rsid w:val="009B7845"/>
    <w:rsid w:val="009B7E66"/>
    <w:rsid w:val="009C009A"/>
    <w:rsid w:val="009C018E"/>
    <w:rsid w:val="009C0773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2027"/>
    <w:rsid w:val="009C204B"/>
    <w:rsid w:val="009C24AE"/>
    <w:rsid w:val="009C2537"/>
    <w:rsid w:val="009C259C"/>
    <w:rsid w:val="009C2600"/>
    <w:rsid w:val="009C2797"/>
    <w:rsid w:val="009C28CE"/>
    <w:rsid w:val="009C28FD"/>
    <w:rsid w:val="009C2A5B"/>
    <w:rsid w:val="009C3042"/>
    <w:rsid w:val="009C31DB"/>
    <w:rsid w:val="009C3859"/>
    <w:rsid w:val="009C39E7"/>
    <w:rsid w:val="009C3A8F"/>
    <w:rsid w:val="009C3C30"/>
    <w:rsid w:val="009C3EB9"/>
    <w:rsid w:val="009C441B"/>
    <w:rsid w:val="009C47BF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855"/>
    <w:rsid w:val="009C7093"/>
    <w:rsid w:val="009C70B5"/>
    <w:rsid w:val="009C771C"/>
    <w:rsid w:val="009C7A2D"/>
    <w:rsid w:val="009C7F59"/>
    <w:rsid w:val="009D06C2"/>
    <w:rsid w:val="009D06DE"/>
    <w:rsid w:val="009D07F9"/>
    <w:rsid w:val="009D0E39"/>
    <w:rsid w:val="009D132C"/>
    <w:rsid w:val="009D16A3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4E0"/>
    <w:rsid w:val="009D65D3"/>
    <w:rsid w:val="009D6656"/>
    <w:rsid w:val="009D66B6"/>
    <w:rsid w:val="009D67C5"/>
    <w:rsid w:val="009D67F6"/>
    <w:rsid w:val="009D6B88"/>
    <w:rsid w:val="009D6CD2"/>
    <w:rsid w:val="009D6FC2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3C3"/>
    <w:rsid w:val="009E2CC1"/>
    <w:rsid w:val="009E2D59"/>
    <w:rsid w:val="009E2DCD"/>
    <w:rsid w:val="009E2EC1"/>
    <w:rsid w:val="009E37A6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D6A"/>
    <w:rsid w:val="009E4E2D"/>
    <w:rsid w:val="009E517C"/>
    <w:rsid w:val="009E54C4"/>
    <w:rsid w:val="009E561B"/>
    <w:rsid w:val="009E5800"/>
    <w:rsid w:val="009E5BB0"/>
    <w:rsid w:val="009E5DF0"/>
    <w:rsid w:val="009E6011"/>
    <w:rsid w:val="009E603D"/>
    <w:rsid w:val="009E66FB"/>
    <w:rsid w:val="009E6A99"/>
    <w:rsid w:val="009E6C18"/>
    <w:rsid w:val="009E6C41"/>
    <w:rsid w:val="009E7312"/>
    <w:rsid w:val="009E73B2"/>
    <w:rsid w:val="009E77BE"/>
    <w:rsid w:val="009E79D3"/>
    <w:rsid w:val="009F0078"/>
    <w:rsid w:val="009F00FD"/>
    <w:rsid w:val="009F0355"/>
    <w:rsid w:val="009F0546"/>
    <w:rsid w:val="009F05F3"/>
    <w:rsid w:val="009F0B19"/>
    <w:rsid w:val="009F0E98"/>
    <w:rsid w:val="009F10C7"/>
    <w:rsid w:val="009F131F"/>
    <w:rsid w:val="009F13C3"/>
    <w:rsid w:val="009F1533"/>
    <w:rsid w:val="009F195B"/>
    <w:rsid w:val="009F1971"/>
    <w:rsid w:val="009F1F29"/>
    <w:rsid w:val="009F2384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6DA"/>
    <w:rsid w:val="009F670A"/>
    <w:rsid w:val="009F6763"/>
    <w:rsid w:val="009F67B7"/>
    <w:rsid w:val="009F6958"/>
    <w:rsid w:val="009F6BF2"/>
    <w:rsid w:val="009F6C76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10F9"/>
    <w:rsid w:val="00A01145"/>
    <w:rsid w:val="00A015E2"/>
    <w:rsid w:val="00A017B8"/>
    <w:rsid w:val="00A01A3C"/>
    <w:rsid w:val="00A01F3D"/>
    <w:rsid w:val="00A023A1"/>
    <w:rsid w:val="00A024CD"/>
    <w:rsid w:val="00A02779"/>
    <w:rsid w:val="00A027DB"/>
    <w:rsid w:val="00A0295E"/>
    <w:rsid w:val="00A02F47"/>
    <w:rsid w:val="00A034DA"/>
    <w:rsid w:val="00A03A07"/>
    <w:rsid w:val="00A03A69"/>
    <w:rsid w:val="00A03E68"/>
    <w:rsid w:val="00A03F57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10A24"/>
    <w:rsid w:val="00A10A7D"/>
    <w:rsid w:val="00A10B73"/>
    <w:rsid w:val="00A10C29"/>
    <w:rsid w:val="00A10FF7"/>
    <w:rsid w:val="00A113AB"/>
    <w:rsid w:val="00A11542"/>
    <w:rsid w:val="00A1174C"/>
    <w:rsid w:val="00A11898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428A"/>
    <w:rsid w:val="00A14353"/>
    <w:rsid w:val="00A143CD"/>
    <w:rsid w:val="00A1473D"/>
    <w:rsid w:val="00A1496C"/>
    <w:rsid w:val="00A14B08"/>
    <w:rsid w:val="00A14CAB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D4"/>
    <w:rsid w:val="00A16BF0"/>
    <w:rsid w:val="00A16DBB"/>
    <w:rsid w:val="00A16ED3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1FC4"/>
    <w:rsid w:val="00A220A5"/>
    <w:rsid w:val="00A22430"/>
    <w:rsid w:val="00A2278D"/>
    <w:rsid w:val="00A229A9"/>
    <w:rsid w:val="00A229AA"/>
    <w:rsid w:val="00A23852"/>
    <w:rsid w:val="00A23A46"/>
    <w:rsid w:val="00A23AA5"/>
    <w:rsid w:val="00A23CC9"/>
    <w:rsid w:val="00A23CDB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3014D"/>
    <w:rsid w:val="00A304C2"/>
    <w:rsid w:val="00A3087F"/>
    <w:rsid w:val="00A308B0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CAB"/>
    <w:rsid w:val="00A32063"/>
    <w:rsid w:val="00A3251B"/>
    <w:rsid w:val="00A325C3"/>
    <w:rsid w:val="00A32685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A4B"/>
    <w:rsid w:val="00A35EA2"/>
    <w:rsid w:val="00A35FF5"/>
    <w:rsid w:val="00A36040"/>
    <w:rsid w:val="00A36368"/>
    <w:rsid w:val="00A36A0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3B1"/>
    <w:rsid w:val="00A45529"/>
    <w:rsid w:val="00A4568A"/>
    <w:rsid w:val="00A457B2"/>
    <w:rsid w:val="00A46319"/>
    <w:rsid w:val="00A463F6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333F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E58"/>
    <w:rsid w:val="00A55154"/>
    <w:rsid w:val="00A556A0"/>
    <w:rsid w:val="00A558B2"/>
    <w:rsid w:val="00A55BE7"/>
    <w:rsid w:val="00A55CAC"/>
    <w:rsid w:val="00A564CA"/>
    <w:rsid w:val="00A5654D"/>
    <w:rsid w:val="00A56563"/>
    <w:rsid w:val="00A56A5B"/>
    <w:rsid w:val="00A570D3"/>
    <w:rsid w:val="00A570FA"/>
    <w:rsid w:val="00A57855"/>
    <w:rsid w:val="00A57892"/>
    <w:rsid w:val="00A57B65"/>
    <w:rsid w:val="00A57D4D"/>
    <w:rsid w:val="00A57D8C"/>
    <w:rsid w:val="00A61437"/>
    <w:rsid w:val="00A61C92"/>
    <w:rsid w:val="00A62049"/>
    <w:rsid w:val="00A621F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6D"/>
    <w:rsid w:val="00A666FE"/>
    <w:rsid w:val="00A66C2E"/>
    <w:rsid w:val="00A671DC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627"/>
    <w:rsid w:val="00A70A73"/>
    <w:rsid w:val="00A70A76"/>
    <w:rsid w:val="00A70DF7"/>
    <w:rsid w:val="00A710A3"/>
    <w:rsid w:val="00A726A1"/>
    <w:rsid w:val="00A72802"/>
    <w:rsid w:val="00A72919"/>
    <w:rsid w:val="00A72EF8"/>
    <w:rsid w:val="00A734C3"/>
    <w:rsid w:val="00A73554"/>
    <w:rsid w:val="00A735EE"/>
    <w:rsid w:val="00A739E7"/>
    <w:rsid w:val="00A73A61"/>
    <w:rsid w:val="00A73A69"/>
    <w:rsid w:val="00A73A7A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509"/>
    <w:rsid w:val="00A7564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1995"/>
    <w:rsid w:val="00A81B73"/>
    <w:rsid w:val="00A821C8"/>
    <w:rsid w:val="00A82299"/>
    <w:rsid w:val="00A82393"/>
    <w:rsid w:val="00A82458"/>
    <w:rsid w:val="00A8252B"/>
    <w:rsid w:val="00A827C5"/>
    <w:rsid w:val="00A82DEF"/>
    <w:rsid w:val="00A8305C"/>
    <w:rsid w:val="00A835D4"/>
    <w:rsid w:val="00A836ED"/>
    <w:rsid w:val="00A8395E"/>
    <w:rsid w:val="00A83E33"/>
    <w:rsid w:val="00A840AD"/>
    <w:rsid w:val="00A841F4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A13"/>
    <w:rsid w:val="00A90A2E"/>
    <w:rsid w:val="00A90B50"/>
    <w:rsid w:val="00A910E3"/>
    <w:rsid w:val="00A91363"/>
    <w:rsid w:val="00A913D8"/>
    <w:rsid w:val="00A9162A"/>
    <w:rsid w:val="00A91801"/>
    <w:rsid w:val="00A920E9"/>
    <w:rsid w:val="00A921AF"/>
    <w:rsid w:val="00A923C1"/>
    <w:rsid w:val="00A92686"/>
    <w:rsid w:val="00A92EA7"/>
    <w:rsid w:val="00A931AA"/>
    <w:rsid w:val="00A938C1"/>
    <w:rsid w:val="00A93B63"/>
    <w:rsid w:val="00A93C94"/>
    <w:rsid w:val="00A9402A"/>
    <w:rsid w:val="00A94600"/>
    <w:rsid w:val="00A9476E"/>
    <w:rsid w:val="00A947B5"/>
    <w:rsid w:val="00A954BA"/>
    <w:rsid w:val="00A955D8"/>
    <w:rsid w:val="00A957A6"/>
    <w:rsid w:val="00A963A1"/>
    <w:rsid w:val="00A9690C"/>
    <w:rsid w:val="00A96BBF"/>
    <w:rsid w:val="00A96C48"/>
    <w:rsid w:val="00A96DF0"/>
    <w:rsid w:val="00A96F14"/>
    <w:rsid w:val="00A977E0"/>
    <w:rsid w:val="00A97911"/>
    <w:rsid w:val="00A97AE4"/>
    <w:rsid w:val="00A97CAC"/>
    <w:rsid w:val="00AA0068"/>
    <w:rsid w:val="00AA0081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438B"/>
    <w:rsid w:val="00AA4A86"/>
    <w:rsid w:val="00AA4A9C"/>
    <w:rsid w:val="00AA4AE3"/>
    <w:rsid w:val="00AA4BC3"/>
    <w:rsid w:val="00AA4EA5"/>
    <w:rsid w:val="00AA50F1"/>
    <w:rsid w:val="00AA540F"/>
    <w:rsid w:val="00AA55C6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71A1"/>
    <w:rsid w:val="00AA71F2"/>
    <w:rsid w:val="00AA7431"/>
    <w:rsid w:val="00AA75F0"/>
    <w:rsid w:val="00AA77ED"/>
    <w:rsid w:val="00AA7BE1"/>
    <w:rsid w:val="00AA7EE6"/>
    <w:rsid w:val="00AA7FED"/>
    <w:rsid w:val="00AB0811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6AC"/>
    <w:rsid w:val="00AB574A"/>
    <w:rsid w:val="00AB58FA"/>
    <w:rsid w:val="00AB59EC"/>
    <w:rsid w:val="00AB5A11"/>
    <w:rsid w:val="00AB5A3B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FC5"/>
    <w:rsid w:val="00AC1551"/>
    <w:rsid w:val="00AC1785"/>
    <w:rsid w:val="00AC2803"/>
    <w:rsid w:val="00AC2A86"/>
    <w:rsid w:val="00AC324A"/>
    <w:rsid w:val="00AC356B"/>
    <w:rsid w:val="00AC3C3A"/>
    <w:rsid w:val="00AC3CB4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E6"/>
    <w:rsid w:val="00AC74EA"/>
    <w:rsid w:val="00AC7698"/>
    <w:rsid w:val="00AC77AA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3173"/>
    <w:rsid w:val="00AD3FD3"/>
    <w:rsid w:val="00AD445D"/>
    <w:rsid w:val="00AD490C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A3"/>
    <w:rsid w:val="00AF0E25"/>
    <w:rsid w:val="00AF122C"/>
    <w:rsid w:val="00AF1335"/>
    <w:rsid w:val="00AF15CD"/>
    <w:rsid w:val="00AF177A"/>
    <w:rsid w:val="00AF18C7"/>
    <w:rsid w:val="00AF18E0"/>
    <w:rsid w:val="00AF1D64"/>
    <w:rsid w:val="00AF1E97"/>
    <w:rsid w:val="00AF249E"/>
    <w:rsid w:val="00AF256D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4182"/>
    <w:rsid w:val="00AF4371"/>
    <w:rsid w:val="00AF49ED"/>
    <w:rsid w:val="00AF504D"/>
    <w:rsid w:val="00AF52D7"/>
    <w:rsid w:val="00AF543F"/>
    <w:rsid w:val="00AF5B24"/>
    <w:rsid w:val="00AF60C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41E"/>
    <w:rsid w:val="00B04429"/>
    <w:rsid w:val="00B0491A"/>
    <w:rsid w:val="00B04C0B"/>
    <w:rsid w:val="00B04EBD"/>
    <w:rsid w:val="00B04F9C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76A"/>
    <w:rsid w:val="00B12C4D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9F9"/>
    <w:rsid w:val="00B17A65"/>
    <w:rsid w:val="00B17D23"/>
    <w:rsid w:val="00B204C0"/>
    <w:rsid w:val="00B20575"/>
    <w:rsid w:val="00B20706"/>
    <w:rsid w:val="00B20AF9"/>
    <w:rsid w:val="00B21013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D6"/>
    <w:rsid w:val="00B248B1"/>
    <w:rsid w:val="00B2499C"/>
    <w:rsid w:val="00B24B21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7BA"/>
    <w:rsid w:val="00B30899"/>
    <w:rsid w:val="00B30A3C"/>
    <w:rsid w:val="00B30DE6"/>
    <w:rsid w:val="00B30E2A"/>
    <w:rsid w:val="00B30FBB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E1"/>
    <w:rsid w:val="00B36AD2"/>
    <w:rsid w:val="00B370C1"/>
    <w:rsid w:val="00B370CA"/>
    <w:rsid w:val="00B37550"/>
    <w:rsid w:val="00B3769C"/>
    <w:rsid w:val="00B37A00"/>
    <w:rsid w:val="00B37EF9"/>
    <w:rsid w:val="00B406F2"/>
    <w:rsid w:val="00B4089C"/>
    <w:rsid w:val="00B40AE8"/>
    <w:rsid w:val="00B40B45"/>
    <w:rsid w:val="00B40BDF"/>
    <w:rsid w:val="00B40DCF"/>
    <w:rsid w:val="00B41097"/>
    <w:rsid w:val="00B41248"/>
    <w:rsid w:val="00B41307"/>
    <w:rsid w:val="00B41693"/>
    <w:rsid w:val="00B418A3"/>
    <w:rsid w:val="00B4191B"/>
    <w:rsid w:val="00B41997"/>
    <w:rsid w:val="00B41A55"/>
    <w:rsid w:val="00B41FE8"/>
    <w:rsid w:val="00B421F6"/>
    <w:rsid w:val="00B422F7"/>
    <w:rsid w:val="00B424A0"/>
    <w:rsid w:val="00B42816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415D"/>
    <w:rsid w:val="00B4417A"/>
    <w:rsid w:val="00B44386"/>
    <w:rsid w:val="00B445F7"/>
    <w:rsid w:val="00B44690"/>
    <w:rsid w:val="00B447F4"/>
    <w:rsid w:val="00B448B1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7BE"/>
    <w:rsid w:val="00B46891"/>
    <w:rsid w:val="00B46920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D69"/>
    <w:rsid w:val="00B54264"/>
    <w:rsid w:val="00B54285"/>
    <w:rsid w:val="00B5431F"/>
    <w:rsid w:val="00B543C5"/>
    <w:rsid w:val="00B5467D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909"/>
    <w:rsid w:val="00B6090D"/>
    <w:rsid w:val="00B610E1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5CB"/>
    <w:rsid w:val="00B63856"/>
    <w:rsid w:val="00B63893"/>
    <w:rsid w:val="00B63ABB"/>
    <w:rsid w:val="00B63C0B"/>
    <w:rsid w:val="00B63D83"/>
    <w:rsid w:val="00B644F6"/>
    <w:rsid w:val="00B6450B"/>
    <w:rsid w:val="00B6450C"/>
    <w:rsid w:val="00B645C3"/>
    <w:rsid w:val="00B64696"/>
    <w:rsid w:val="00B648EC"/>
    <w:rsid w:val="00B656EB"/>
    <w:rsid w:val="00B65B1C"/>
    <w:rsid w:val="00B65DDA"/>
    <w:rsid w:val="00B65F6A"/>
    <w:rsid w:val="00B65FAC"/>
    <w:rsid w:val="00B664AC"/>
    <w:rsid w:val="00B664EF"/>
    <w:rsid w:val="00B66CA2"/>
    <w:rsid w:val="00B670E4"/>
    <w:rsid w:val="00B67126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37B"/>
    <w:rsid w:val="00B71AEE"/>
    <w:rsid w:val="00B71BF4"/>
    <w:rsid w:val="00B71DD9"/>
    <w:rsid w:val="00B72364"/>
    <w:rsid w:val="00B723E1"/>
    <w:rsid w:val="00B7256E"/>
    <w:rsid w:val="00B7294B"/>
    <w:rsid w:val="00B7302E"/>
    <w:rsid w:val="00B7327D"/>
    <w:rsid w:val="00B736B7"/>
    <w:rsid w:val="00B73787"/>
    <w:rsid w:val="00B73908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757"/>
    <w:rsid w:val="00B77A1A"/>
    <w:rsid w:val="00B77B28"/>
    <w:rsid w:val="00B77C18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B89"/>
    <w:rsid w:val="00B82F23"/>
    <w:rsid w:val="00B8304C"/>
    <w:rsid w:val="00B8335F"/>
    <w:rsid w:val="00B835C4"/>
    <w:rsid w:val="00B8369C"/>
    <w:rsid w:val="00B83B56"/>
    <w:rsid w:val="00B83D8D"/>
    <w:rsid w:val="00B84702"/>
    <w:rsid w:val="00B84B7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8CD"/>
    <w:rsid w:val="00B879D8"/>
    <w:rsid w:val="00B87D5A"/>
    <w:rsid w:val="00B87E2B"/>
    <w:rsid w:val="00B87EFA"/>
    <w:rsid w:val="00B90313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F6B"/>
    <w:rsid w:val="00B940B7"/>
    <w:rsid w:val="00B940F1"/>
    <w:rsid w:val="00B9432E"/>
    <w:rsid w:val="00B9435F"/>
    <w:rsid w:val="00B945AE"/>
    <w:rsid w:val="00B945CA"/>
    <w:rsid w:val="00B94920"/>
    <w:rsid w:val="00B94E54"/>
    <w:rsid w:val="00B94E7F"/>
    <w:rsid w:val="00B94EDD"/>
    <w:rsid w:val="00B95295"/>
    <w:rsid w:val="00B957EF"/>
    <w:rsid w:val="00B95D15"/>
    <w:rsid w:val="00B95DC3"/>
    <w:rsid w:val="00B95EFD"/>
    <w:rsid w:val="00B9605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7D4"/>
    <w:rsid w:val="00BA7908"/>
    <w:rsid w:val="00BA7B40"/>
    <w:rsid w:val="00BA7C0F"/>
    <w:rsid w:val="00BA7E1E"/>
    <w:rsid w:val="00BB0075"/>
    <w:rsid w:val="00BB052A"/>
    <w:rsid w:val="00BB05E6"/>
    <w:rsid w:val="00BB0845"/>
    <w:rsid w:val="00BB08DB"/>
    <w:rsid w:val="00BB0DA1"/>
    <w:rsid w:val="00BB0E7F"/>
    <w:rsid w:val="00BB0EAB"/>
    <w:rsid w:val="00BB1040"/>
    <w:rsid w:val="00BB13D0"/>
    <w:rsid w:val="00BB1482"/>
    <w:rsid w:val="00BB1E86"/>
    <w:rsid w:val="00BB1F35"/>
    <w:rsid w:val="00BB259F"/>
    <w:rsid w:val="00BB2665"/>
    <w:rsid w:val="00BB2A9E"/>
    <w:rsid w:val="00BB2D2B"/>
    <w:rsid w:val="00BB2F87"/>
    <w:rsid w:val="00BB2FBA"/>
    <w:rsid w:val="00BB32E1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96F"/>
    <w:rsid w:val="00BB6C71"/>
    <w:rsid w:val="00BB6C80"/>
    <w:rsid w:val="00BB6E72"/>
    <w:rsid w:val="00BB6F6C"/>
    <w:rsid w:val="00BB77A0"/>
    <w:rsid w:val="00BB79AD"/>
    <w:rsid w:val="00BB7F04"/>
    <w:rsid w:val="00BB7FC5"/>
    <w:rsid w:val="00BC012A"/>
    <w:rsid w:val="00BC07D8"/>
    <w:rsid w:val="00BC0975"/>
    <w:rsid w:val="00BC0B17"/>
    <w:rsid w:val="00BC0CAB"/>
    <w:rsid w:val="00BC10E3"/>
    <w:rsid w:val="00BC1337"/>
    <w:rsid w:val="00BC13DF"/>
    <w:rsid w:val="00BC1564"/>
    <w:rsid w:val="00BC160C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30"/>
    <w:rsid w:val="00BC37AA"/>
    <w:rsid w:val="00BC38A2"/>
    <w:rsid w:val="00BC3A6C"/>
    <w:rsid w:val="00BC3DD1"/>
    <w:rsid w:val="00BC3E2F"/>
    <w:rsid w:val="00BC4347"/>
    <w:rsid w:val="00BC4830"/>
    <w:rsid w:val="00BC48A6"/>
    <w:rsid w:val="00BC49C5"/>
    <w:rsid w:val="00BC4BFB"/>
    <w:rsid w:val="00BC4CAA"/>
    <w:rsid w:val="00BC4CCA"/>
    <w:rsid w:val="00BC544E"/>
    <w:rsid w:val="00BC6008"/>
    <w:rsid w:val="00BC6565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E8A"/>
    <w:rsid w:val="00BD11A5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149A"/>
    <w:rsid w:val="00BE156A"/>
    <w:rsid w:val="00BE16E9"/>
    <w:rsid w:val="00BE1A7F"/>
    <w:rsid w:val="00BE1FC9"/>
    <w:rsid w:val="00BE2A36"/>
    <w:rsid w:val="00BE2A4C"/>
    <w:rsid w:val="00BE2AC1"/>
    <w:rsid w:val="00BE2D10"/>
    <w:rsid w:val="00BE2ED3"/>
    <w:rsid w:val="00BE3176"/>
    <w:rsid w:val="00BE32AE"/>
    <w:rsid w:val="00BE348A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B05"/>
    <w:rsid w:val="00BE5BDE"/>
    <w:rsid w:val="00BE5C37"/>
    <w:rsid w:val="00BE60A2"/>
    <w:rsid w:val="00BE62EC"/>
    <w:rsid w:val="00BE65BE"/>
    <w:rsid w:val="00BE66F0"/>
    <w:rsid w:val="00BE6918"/>
    <w:rsid w:val="00BE6E9C"/>
    <w:rsid w:val="00BE6F8D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E5F"/>
    <w:rsid w:val="00BF441D"/>
    <w:rsid w:val="00BF46D9"/>
    <w:rsid w:val="00BF4BF8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699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10154"/>
    <w:rsid w:val="00C105C0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4461"/>
    <w:rsid w:val="00C1453F"/>
    <w:rsid w:val="00C146EF"/>
    <w:rsid w:val="00C1489C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2032E"/>
    <w:rsid w:val="00C204D0"/>
    <w:rsid w:val="00C205EC"/>
    <w:rsid w:val="00C206B4"/>
    <w:rsid w:val="00C20C03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791"/>
    <w:rsid w:val="00C24A18"/>
    <w:rsid w:val="00C24B62"/>
    <w:rsid w:val="00C24ECE"/>
    <w:rsid w:val="00C24ED8"/>
    <w:rsid w:val="00C2527E"/>
    <w:rsid w:val="00C254A4"/>
    <w:rsid w:val="00C25898"/>
    <w:rsid w:val="00C258A7"/>
    <w:rsid w:val="00C25DAD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99"/>
    <w:rsid w:val="00C33B3A"/>
    <w:rsid w:val="00C34496"/>
    <w:rsid w:val="00C345EF"/>
    <w:rsid w:val="00C3482B"/>
    <w:rsid w:val="00C3485E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7098"/>
    <w:rsid w:val="00C373EB"/>
    <w:rsid w:val="00C37404"/>
    <w:rsid w:val="00C375B3"/>
    <w:rsid w:val="00C37806"/>
    <w:rsid w:val="00C3780D"/>
    <w:rsid w:val="00C37B88"/>
    <w:rsid w:val="00C37F8D"/>
    <w:rsid w:val="00C40165"/>
    <w:rsid w:val="00C40213"/>
    <w:rsid w:val="00C40A81"/>
    <w:rsid w:val="00C40E61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C5"/>
    <w:rsid w:val="00C42606"/>
    <w:rsid w:val="00C42756"/>
    <w:rsid w:val="00C4294B"/>
    <w:rsid w:val="00C42B21"/>
    <w:rsid w:val="00C42C00"/>
    <w:rsid w:val="00C42F7D"/>
    <w:rsid w:val="00C432E7"/>
    <w:rsid w:val="00C43656"/>
    <w:rsid w:val="00C4370B"/>
    <w:rsid w:val="00C43C1B"/>
    <w:rsid w:val="00C43DF6"/>
    <w:rsid w:val="00C4415B"/>
    <w:rsid w:val="00C442DC"/>
    <w:rsid w:val="00C444D2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2F8"/>
    <w:rsid w:val="00C524E2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89A"/>
    <w:rsid w:val="00C53AB2"/>
    <w:rsid w:val="00C53AB9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130D"/>
    <w:rsid w:val="00C61476"/>
    <w:rsid w:val="00C61D1D"/>
    <w:rsid w:val="00C61E6D"/>
    <w:rsid w:val="00C61FFB"/>
    <w:rsid w:val="00C62334"/>
    <w:rsid w:val="00C625A4"/>
    <w:rsid w:val="00C62AFC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906"/>
    <w:rsid w:val="00C66A90"/>
    <w:rsid w:val="00C670BE"/>
    <w:rsid w:val="00C6712A"/>
    <w:rsid w:val="00C67D0B"/>
    <w:rsid w:val="00C67FE9"/>
    <w:rsid w:val="00C70126"/>
    <w:rsid w:val="00C70349"/>
    <w:rsid w:val="00C70474"/>
    <w:rsid w:val="00C704D0"/>
    <w:rsid w:val="00C7095C"/>
    <w:rsid w:val="00C70B27"/>
    <w:rsid w:val="00C70DD1"/>
    <w:rsid w:val="00C70E2E"/>
    <w:rsid w:val="00C711F4"/>
    <w:rsid w:val="00C7170D"/>
    <w:rsid w:val="00C718BA"/>
    <w:rsid w:val="00C71CCF"/>
    <w:rsid w:val="00C71E3F"/>
    <w:rsid w:val="00C71FD8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580"/>
    <w:rsid w:val="00C857B3"/>
    <w:rsid w:val="00C85A2E"/>
    <w:rsid w:val="00C85C8D"/>
    <w:rsid w:val="00C85DA1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1FC"/>
    <w:rsid w:val="00C90321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479"/>
    <w:rsid w:val="00C9565B"/>
    <w:rsid w:val="00C95A06"/>
    <w:rsid w:val="00C95D0F"/>
    <w:rsid w:val="00C96C8E"/>
    <w:rsid w:val="00C96C9C"/>
    <w:rsid w:val="00C96E0F"/>
    <w:rsid w:val="00C96F25"/>
    <w:rsid w:val="00C97116"/>
    <w:rsid w:val="00C9775D"/>
    <w:rsid w:val="00C9784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1410"/>
    <w:rsid w:val="00CA14C9"/>
    <w:rsid w:val="00CA1519"/>
    <w:rsid w:val="00CA17C5"/>
    <w:rsid w:val="00CA1E6E"/>
    <w:rsid w:val="00CA2289"/>
    <w:rsid w:val="00CA2425"/>
    <w:rsid w:val="00CA2622"/>
    <w:rsid w:val="00CA29A3"/>
    <w:rsid w:val="00CA29CC"/>
    <w:rsid w:val="00CA31AB"/>
    <w:rsid w:val="00CA3ACF"/>
    <w:rsid w:val="00CA3AE5"/>
    <w:rsid w:val="00CA3D36"/>
    <w:rsid w:val="00CA3D61"/>
    <w:rsid w:val="00CA3E3E"/>
    <w:rsid w:val="00CA41CA"/>
    <w:rsid w:val="00CA46BD"/>
    <w:rsid w:val="00CA4C6A"/>
    <w:rsid w:val="00CA5129"/>
    <w:rsid w:val="00CA531F"/>
    <w:rsid w:val="00CA5397"/>
    <w:rsid w:val="00CA5549"/>
    <w:rsid w:val="00CA5654"/>
    <w:rsid w:val="00CA5973"/>
    <w:rsid w:val="00CA5B9F"/>
    <w:rsid w:val="00CA629A"/>
    <w:rsid w:val="00CA68C1"/>
    <w:rsid w:val="00CA6CBC"/>
    <w:rsid w:val="00CA76E8"/>
    <w:rsid w:val="00CA78A7"/>
    <w:rsid w:val="00CA7E3D"/>
    <w:rsid w:val="00CB02E3"/>
    <w:rsid w:val="00CB0481"/>
    <w:rsid w:val="00CB061C"/>
    <w:rsid w:val="00CB0AE1"/>
    <w:rsid w:val="00CB1537"/>
    <w:rsid w:val="00CB1585"/>
    <w:rsid w:val="00CB1653"/>
    <w:rsid w:val="00CB1789"/>
    <w:rsid w:val="00CB1891"/>
    <w:rsid w:val="00CB194B"/>
    <w:rsid w:val="00CB2584"/>
    <w:rsid w:val="00CB2C64"/>
    <w:rsid w:val="00CB301A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619"/>
    <w:rsid w:val="00CB5B30"/>
    <w:rsid w:val="00CB5DA5"/>
    <w:rsid w:val="00CB61D9"/>
    <w:rsid w:val="00CB62A1"/>
    <w:rsid w:val="00CB6325"/>
    <w:rsid w:val="00CB6520"/>
    <w:rsid w:val="00CB6CD2"/>
    <w:rsid w:val="00CB6D78"/>
    <w:rsid w:val="00CB714A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422"/>
    <w:rsid w:val="00CC6499"/>
    <w:rsid w:val="00CC66DA"/>
    <w:rsid w:val="00CC72EE"/>
    <w:rsid w:val="00CC7391"/>
    <w:rsid w:val="00CC7406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57D"/>
    <w:rsid w:val="00CD2829"/>
    <w:rsid w:val="00CD286E"/>
    <w:rsid w:val="00CD29E3"/>
    <w:rsid w:val="00CD2C1F"/>
    <w:rsid w:val="00CD2FB1"/>
    <w:rsid w:val="00CD33C4"/>
    <w:rsid w:val="00CD3726"/>
    <w:rsid w:val="00CD3E1D"/>
    <w:rsid w:val="00CD3F51"/>
    <w:rsid w:val="00CD40E6"/>
    <w:rsid w:val="00CD445D"/>
    <w:rsid w:val="00CD44D1"/>
    <w:rsid w:val="00CD4961"/>
    <w:rsid w:val="00CD4995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64E"/>
    <w:rsid w:val="00CD67B8"/>
    <w:rsid w:val="00CD7102"/>
    <w:rsid w:val="00CD7D24"/>
    <w:rsid w:val="00CD7DA1"/>
    <w:rsid w:val="00CE02C0"/>
    <w:rsid w:val="00CE0424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C5"/>
    <w:rsid w:val="00CE5079"/>
    <w:rsid w:val="00CE51BC"/>
    <w:rsid w:val="00CE551E"/>
    <w:rsid w:val="00CE57FF"/>
    <w:rsid w:val="00CE5C80"/>
    <w:rsid w:val="00CE5DEB"/>
    <w:rsid w:val="00CE6186"/>
    <w:rsid w:val="00CE66B3"/>
    <w:rsid w:val="00CE699F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E3"/>
    <w:rsid w:val="00CF257E"/>
    <w:rsid w:val="00CF2769"/>
    <w:rsid w:val="00CF29BD"/>
    <w:rsid w:val="00CF2E60"/>
    <w:rsid w:val="00CF3126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FF"/>
    <w:rsid w:val="00D03E96"/>
    <w:rsid w:val="00D04684"/>
    <w:rsid w:val="00D049AA"/>
    <w:rsid w:val="00D04A81"/>
    <w:rsid w:val="00D05718"/>
    <w:rsid w:val="00D05794"/>
    <w:rsid w:val="00D05D4F"/>
    <w:rsid w:val="00D061F5"/>
    <w:rsid w:val="00D0634D"/>
    <w:rsid w:val="00D0685B"/>
    <w:rsid w:val="00D06A64"/>
    <w:rsid w:val="00D06B06"/>
    <w:rsid w:val="00D06E5B"/>
    <w:rsid w:val="00D072CE"/>
    <w:rsid w:val="00D074A5"/>
    <w:rsid w:val="00D0761F"/>
    <w:rsid w:val="00D07970"/>
    <w:rsid w:val="00D07D5D"/>
    <w:rsid w:val="00D101DE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DE3"/>
    <w:rsid w:val="00D1316E"/>
    <w:rsid w:val="00D1350C"/>
    <w:rsid w:val="00D1393F"/>
    <w:rsid w:val="00D14146"/>
    <w:rsid w:val="00D1428F"/>
    <w:rsid w:val="00D143A6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E4A"/>
    <w:rsid w:val="00D17084"/>
    <w:rsid w:val="00D17150"/>
    <w:rsid w:val="00D173D1"/>
    <w:rsid w:val="00D17525"/>
    <w:rsid w:val="00D17655"/>
    <w:rsid w:val="00D1788F"/>
    <w:rsid w:val="00D17A08"/>
    <w:rsid w:val="00D17C03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C3"/>
    <w:rsid w:val="00D219CC"/>
    <w:rsid w:val="00D21E68"/>
    <w:rsid w:val="00D22884"/>
    <w:rsid w:val="00D22B19"/>
    <w:rsid w:val="00D22E37"/>
    <w:rsid w:val="00D22F03"/>
    <w:rsid w:val="00D231ED"/>
    <w:rsid w:val="00D23583"/>
    <w:rsid w:val="00D237C0"/>
    <w:rsid w:val="00D238DA"/>
    <w:rsid w:val="00D23EA2"/>
    <w:rsid w:val="00D2400C"/>
    <w:rsid w:val="00D24C0A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799"/>
    <w:rsid w:val="00D27DEA"/>
    <w:rsid w:val="00D27E92"/>
    <w:rsid w:val="00D27FBA"/>
    <w:rsid w:val="00D30033"/>
    <w:rsid w:val="00D30050"/>
    <w:rsid w:val="00D30419"/>
    <w:rsid w:val="00D306CB"/>
    <w:rsid w:val="00D30716"/>
    <w:rsid w:val="00D30911"/>
    <w:rsid w:val="00D30A3B"/>
    <w:rsid w:val="00D30BA9"/>
    <w:rsid w:val="00D30F63"/>
    <w:rsid w:val="00D31074"/>
    <w:rsid w:val="00D31286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C0C"/>
    <w:rsid w:val="00D36ED7"/>
    <w:rsid w:val="00D37112"/>
    <w:rsid w:val="00D37193"/>
    <w:rsid w:val="00D372B4"/>
    <w:rsid w:val="00D3736C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C46"/>
    <w:rsid w:val="00D41EC5"/>
    <w:rsid w:val="00D41FDB"/>
    <w:rsid w:val="00D4200A"/>
    <w:rsid w:val="00D42245"/>
    <w:rsid w:val="00D42896"/>
    <w:rsid w:val="00D42C4E"/>
    <w:rsid w:val="00D42F1D"/>
    <w:rsid w:val="00D43053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F28"/>
    <w:rsid w:val="00D45FE0"/>
    <w:rsid w:val="00D4617A"/>
    <w:rsid w:val="00D46337"/>
    <w:rsid w:val="00D46367"/>
    <w:rsid w:val="00D463DA"/>
    <w:rsid w:val="00D466CD"/>
    <w:rsid w:val="00D4673D"/>
    <w:rsid w:val="00D47368"/>
    <w:rsid w:val="00D4791A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A75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523"/>
    <w:rsid w:val="00D5797B"/>
    <w:rsid w:val="00D57B9D"/>
    <w:rsid w:val="00D57DAD"/>
    <w:rsid w:val="00D57ECF"/>
    <w:rsid w:val="00D600A3"/>
    <w:rsid w:val="00D60607"/>
    <w:rsid w:val="00D60952"/>
    <w:rsid w:val="00D60D0A"/>
    <w:rsid w:val="00D60EE0"/>
    <w:rsid w:val="00D612C6"/>
    <w:rsid w:val="00D6167A"/>
    <w:rsid w:val="00D6170F"/>
    <w:rsid w:val="00D621FF"/>
    <w:rsid w:val="00D6233E"/>
    <w:rsid w:val="00D623A7"/>
    <w:rsid w:val="00D625ED"/>
    <w:rsid w:val="00D62D80"/>
    <w:rsid w:val="00D63456"/>
    <w:rsid w:val="00D6355D"/>
    <w:rsid w:val="00D6356F"/>
    <w:rsid w:val="00D6376F"/>
    <w:rsid w:val="00D63915"/>
    <w:rsid w:val="00D63E7B"/>
    <w:rsid w:val="00D6415D"/>
    <w:rsid w:val="00D643AA"/>
    <w:rsid w:val="00D6458F"/>
    <w:rsid w:val="00D649E0"/>
    <w:rsid w:val="00D64C72"/>
    <w:rsid w:val="00D65225"/>
    <w:rsid w:val="00D65D1B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C91"/>
    <w:rsid w:val="00D73CBB"/>
    <w:rsid w:val="00D73EFF"/>
    <w:rsid w:val="00D74017"/>
    <w:rsid w:val="00D74212"/>
    <w:rsid w:val="00D74808"/>
    <w:rsid w:val="00D74883"/>
    <w:rsid w:val="00D749DD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D5B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94C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B3"/>
    <w:rsid w:val="00D950E1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A0B3D"/>
    <w:rsid w:val="00DA0F6E"/>
    <w:rsid w:val="00DA1256"/>
    <w:rsid w:val="00DA19AE"/>
    <w:rsid w:val="00DA1A4C"/>
    <w:rsid w:val="00DA1AA6"/>
    <w:rsid w:val="00DA1D42"/>
    <w:rsid w:val="00DA2B38"/>
    <w:rsid w:val="00DA2C7B"/>
    <w:rsid w:val="00DA3287"/>
    <w:rsid w:val="00DA32BE"/>
    <w:rsid w:val="00DA32C0"/>
    <w:rsid w:val="00DA39D6"/>
    <w:rsid w:val="00DA3A5E"/>
    <w:rsid w:val="00DA3D40"/>
    <w:rsid w:val="00DA4259"/>
    <w:rsid w:val="00DA432B"/>
    <w:rsid w:val="00DA44C4"/>
    <w:rsid w:val="00DA4772"/>
    <w:rsid w:val="00DA48BB"/>
    <w:rsid w:val="00DA492C"/>
    <w:rsid w:val="00DA4933"/>
    <w:rsid w:val="00DA4A9F"/>
    <w:rsid w:val="00DA4C52"/>
    <w:rsid w:val="00DA4FE9"/>
    <w:rsid w:val="00DA525D"/>
    <w:rsid w:val="00DA52DA"/>
    <w:rsid w:val="00DA5494"/>
    <w:rsid w:val="00DA5593"/>
    <w:rsid w:val="00DA5C6F"/>
    <w:rsid w:val="00DA5FCB"/>
    <w:rsid w:val="00DA64B4"/>
    <w:rsid w:val="00DA663A"/>
    <w:rsid w:val="00DA6BE2"/>
    <w:rsid w:val="00DA6C3D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476"/>
    <w:rsid w:val="00DB44BD"/>
    <w:rsid w:val="00DB4B41"/>
    <w:rsid w:val="00DB4E56"/>
    <w:rsid w:val="00DB5195"/>
    <w:rsid w:val="00DB51C4"/>
    <w:rsid w:val="00DB591A"/>
    <w:rsid w:val="00DB5B45"/>
    <w:rsid w:val="00DB5C36"/>
    <w:rsid w:val="00DB5CBC"/>
    <w:rsid w:val="00DB5D1B"/>
    <w:rsid w:val="00DB5F52"/>
    <w:rsid w:val="00DB6706"/>
    <w:rsid w:val="00DB67EA"/>
    <w:rsid w:val="00DB695B"/>
    <w:rsid w:val="00DB695E"/>
    <w:rsid w:val="00DB7038"/>
    <w:rsid w:val="00DB7292"/>
    <w:rsid w:val="00DB7403"/>
    <w:rsid w:val="00DB7429"/>
    <w:rsid w:val="00DB79D3"/>
    <w:rsid w:val="00DB79DF"/>
    <w:rsid w:val="00DB7DB1"/>
    <w:rsid w:val="00DB7F9C"/>
    <w:rsid w:val="00DC0140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2386"/>
    <w:rsid w:val="00DC243A"/>
    <w:rsid w:val="00DC2956"/>
    <w:rsid w:val="00DC29F4"/>
    <w:rsid w:val="00DC2D50"/>
    <w:rsid w:val="00DC30CF"/>
    <w:rsid w:val="00DC34F5"/>
    <w:rsid w:val="00DC377A"/>
    <w:rsid w:val="00DC3D51"/>
    <w:rsid w:val="00DC4150"/>
    <w:rsid w:val="00DC4505"/>
    <w:rsid w:val="00DC46BC"/>
    <w:rsid w:val="00DC47CE"/>
    <w:rsid w:val="00DC4BB8"/>
    <w:rsid w:val="00DC4C20"/>
    <w:rsid w:val="00DC4ED1"/>
    <w:rsid w:val="00DC4F9D"/>
    <w:rsid w:val="00DC52B6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ACC"/>
    <w:rsid w:val="00DC7F39"/>
    <w:rsid w:val="00DD03B1"/>
    <w:rsid w:val="00DD03B8"/>
    <w:rsid w:val="00DD06D0"/>
    <w:rsid w:val="00DD0B58"/>
    <w:rsid w:val="00DD0FE1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FFA"/>
    <w:rsid w:val="00DD406C"/>
    <w:rsid w:val="00DD4B32"/>
    <w:rsid w:val="00DD4F7C"/>
    <w:rsid w:val="00DD5377"/>
    <w:rsid w:val="00DD5528"/>
    <w:rsid w:val="00DD5C1E"/>
    <w:rsid w:val="00DD5CB4"/>
    <w:rsid w:val="00DD601D"/>
    <w:rsid w:val="00DD6479"/>
    <w:rsid w:val="00DD64B2"/>
    <w:rsid w:val="00DD6875"/>
    <w:rsid w:val="00DD6E24"/>
    <w:rsid w:val="00DD73C0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B2"/>
    <w:rsid w:val="00DE276B"/>
    <w:rsid w:val="00DE295F"/>
    <w:rsid w:val="00DE2997"/>
    <w:rsid w:val="00DE2CE5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E83"/>
    <w:rsid w:val="00DE5024"/>
    <w:rsid w:val="00DE5F5E"/>
    <w:rsid w:val="00DE627D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F005A"/>
    <w:rsid w:val="00DF0148"/>
    <w:rsid w:val="00DF0339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8C2"/>
    <w:rsid w:val="00DF3C36"/>
    <w:rsid w:val="00DF42EB"/>
    <w:rsid w:val="00DF435E"/>
    <w:rsid w:val="00DF44B4"/>
    <w:rsid w:val="00DF512F"/>
    <w:rsid w:val="00DF517F"/>
    <w:rsid w:val="00DF5202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F7F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79A"/>
    <w:rsid w:val="00E04956"/>
    <w:rsid w:val="00E04F42"/>
    <w:rsid w:val="00E05006"/>
    <w:rsid w:val="00E05320"/>
    <w:rsid w:val="00E0551B"/>
    <w:rsid w:val="00E05C83"/>
    <w:rsid w:val="00E05DC1"/>
    <w:rsid w:val="00E05E49"/>
    <w:rsid w:val="00E06027"/>
    <w:rsid w:val="00E061F1"/>
    <w:rsid w:val="00E0663F"/>
    <w:rsid w:val="00E0667E"/>
    <w:rsid w:val="00E066AC"/>
    <w:rsid w:val="00E06815"/>
    <w:rsid w:val="00E070A6"/>
    <w:rsid w:val="00E07203"/>
    <w:rsid w:val="00E07453"/>
    <w:rsid w:val="00E07792"/>
    <w:rsid w:val="00E07A43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EB8"/>
    <w:rsid w:val="00E126B8"/>
    <w:rsid w:val="00E12C73"/>
    <w:rsid w:val="00E132BF"/>
    <w:rsid w:val="00E133C6"/>
    <w:rsid w:val="00E135B9"/>
    <w:rsid w:val="00E13E88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6C6"/>
    <w:rsid w:val="00E20971"/>
    <w:rsid w:val="00E20A9B"/>
    <w:rsid w:val="00E20B49"/>
    <w:rsid w:val="00E20D34"/>
    <w:rsid w:val="00E20E5A"/>
    <w:rsid w:val="00E20F73"/>
    <w:rsid w:val="00E215B2"/>
    <w:rsid w:val="00E21985"/>
    <w:rsid w:val="00E21BD7"/>
    <w:rsid w:val="00E21BFC"/>
    <w:rsid w:val="00E21CBA"/>
    <w:rsid w:val="00E220C6"/>
    <w:rsid w:val="00E223DD"/>
    <w:rsid w:val="00E2255D"/>
    <w:rsid w:val="00E22CE3"/>
    <w:rsid w:val="00E22D25"/>
    <w:rsid w:val="00E232B1"/>
    <w:rsid w:val="00E23FE8"/>
    <w:rsid w:val="00E242E3"/>
    <w:rsid w:val="00E24300"/>
    <w:rsid w:val="00E244B0"/>
    <w:rsid w:val="00E2454A"/>
    <w:rsid w:val="00E2471B"/>
    <w:rsid w:val="00E248AA"/>
    <w:rsid w:val="00E249E0"/>
    <w:rsid w:val="00E24F46"/>
    <w:rsid w:val="00E24FE6"/>
    <w:rsid w:val="00E25B02"/>
    <w:rsid w:val="00E26172"/>
    <w:rsid w:val="00E2628B"/>
    <w:rsid w:val="00E26332"/>
    <w:rsid w:val="00E265C3"/>
    <w:rsid w:val="00E26A04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404E"/>
    <w:rsid w:val="00E341DA"/>
    <w:rsid w:val="00E34AB1"/>
    <w:rsid w:val="00E34C40"/>
    <w:rsid w:val="00E34F20"/>
    <w:rsid w:val="00E352C4"/>
    <w:rsid w:val="00E35476"/>
    <w:rsid w:val="00E35580"/>
    <w:rsid w:val="00E358C8"/>
    <w:rsid w:val="00E359DF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3F2"/>
    <w:rsid w:val="00E42492"/>
    <w:rsid w:val="00E42C6F"/>
    <w:rsid w:val="00E42CAD"/>
    <w:rsid w:val="00E42D08"/>
    <w:rsid w:val="00E42F6C"/>
    <w:rsid w:val="00E43125"/>
    <w:rsid w:val="00E43463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F2B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3163"/>
    <w:rsid w:val="00E53711"/>
    <w:rsid w:val="00E53CC2"/>
    <w:rsid w:val="00E53F9B"/>
    <w:rsid w:val="00E5409F"/>
    <w:rsid w:val="00E5417F"/>
    <w:rsid w:val="00E54433"/>
    <w:rsid w:val="00E5449B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BFC"/>
    <w:rsid w:val="00E65E05"/>
    <w:rsid w:val="00E65FC6"/>
    <w:rsid w:val="00E66130"/>
    <w:rsid w:val="00E66BD6"/>
    <w:rsid w:val="00E66EAC"/>
    <w:rsid w:val="00E67206"/>
    <w:rsid w:val="00E675F5"/>
    <w:rsid w:val="00E67A76"/>
    <w:rsid w:val="00E67BEF"/>
    <w:rsid w:val="00E67EA7"/>
    <w:rsid w:val="00E70253"/>
    <w:rsid w:val="00E70664"/>
    <w:rsid w:val="00E70792"/>
    <w:rsid w:val="00E7092A"/>
    <w:rsid w:val="00E709C4"/>
    <w:rsid w:val="00E7194C"/>
    <w:rsid w:val="00E71BA9"/>
    <w:rsid w:val="00E720FD"/>
    <w:rsid w:val="00E728CC"/>
    <w:rsid w:val="00E72B43"/>
    <w:rsid w:val="00E72D5A"/>
    <w:rsid w:val="00E72D81"/>
    <w:rsid w:val="00E72FB6"/>
    <w:rsid w:val="00E73150"/>
    <w:rsid w:val="00E73417"/>
    <w:rsid w:val="00E73486"/>
    <w:rsid w:val="00E73654"/>
    <w:rsid w:val="00E73779"/>
    <w:rsid w:val="00E737BD"/>
    <w:rsid w:val="00E73860"/>
    <w:rsid w:val="00E73C8E"/>
    <w:rsid w:val="00E73D3D"/>
    <w:rsid w:val="00E73D66"/>
    <w:rsid w:val="00E73EBE"/>
    <w:rsid w:val="00E742D4"/>
    <w:rsid w:val="00E747E4"/>
    <w:rsid w:val="00E7490A"/>
    <w:rsid w:val="00E74BB5"/>
    <w:rsid w:val="00E74BBC"/>
    <w:rsid w:val="00E74D60"/>
    <w:rsid w:val="00E7547D"/>
    <w:rsid w:val="00E75507"/>
    <w:rsid w:val="00E7569F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80C0A"/>
    <w:rsid w:val="00E80C3B"/>
    <w:rsid w:val="00E8111D"/>
    <w:rsid w:val="00E811A2"/>
    <w:rsid w:val="00E812AA"/>
    <w:rsid w:val="00E812C9"/>
    <w:rsid w:val="00E815E4"/>
    <w:rsid w:val="00E81F4A"/>
    <w:rsid w:val="00E82282"/>
    <w:rsid w:val="00E824B6"/>
    <w:rsid w:val="00E824C8"/>
    <w:rsid w:val="00E825D6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8F1"/>
    <w:rsid w:val="00E84CED"/>
    <w:rsid w:val="00E84D28"/>
    <w:rsid w:val="00E84FFE"/>
    <w:rsid w:val="00E85376"/>
    <w:rsid w:val="00E85548"/>
    <w:rsid w:val="00E85613"/>
    <w:rsid w:val="00E856A2"/>
    <w:rsid w:val="00E85855"/>
    <w:rsid w:val="00E85B6D"/>
    <w:rsid w:val="00E86369"/>
    <w:rsid w:val="00E8652A"/>
    <w:rsid w:val="00E86620"/>
    <w:rsid w:val="00E868B3"/>
    <w:rsid w:val="00E869E9"/>
    <w:rsid w:val="00E86D6B"/>
    <w:rsid w:val="00E8700A"/>
    <w:rsid w:val="00E87356"/>
    <w:rsid w:val="00E87612"/>
    <w:rsid w:val="00E876A1"/>
    <w:rsid w:val="00E879E3"/>
    <w:rsid w:val="00E87A28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B2E"/>
    <w:rsid w:val="00E93B84"/>
    <w:rsid w:val="00E946A8"/>
    <w:rsid w:val="00E94874"/>
    <w:rsid w:val="00E94C23"/>
    <w:rsid w:val="00E94D40"/>
    <w:rsid w:val="00E95358"/>
    <w:rsid w:val="00E953E9"/>
    <w:rsid w:val="00E95965"/>
    <w:rsid w:val="00E9599D"/>
    <w:rsid w:val="00E95F49"/>
    <w:rsid w:val="00E9602C"/>
    <w:rsid w:val="00E96255"/>
    <w:rsid w:val="00E971D7"/>
    <w:rsid w:val="00E97C55"/>
    <w:rsid w:val="00E97E70"/>
    <w:rsid w:val="00E97F6D"/>
    <w:rsid w:val="00E97FE8"/>
    <w:rsid w:val="00EA0034"/>
    <w:rsid w:val="00EA025C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F2"/>
    <w:rsid w:val="00EA433A"/>
    <w:rsid w:val="00EA4357"/>
    <w:rsid w:val="00EA4B08"/>
    <w:rsid w:val="00EA52E2"/>
    <w:rsid w:val="00EA592E"/>
    <w:rsid w:val="00EA69FB"/>
    <w:rsid w:val="00EA6B59"/>
    <w:rsid w:val="00EA6C6E"/>
    <w:rsid w:val="00EA71E2"/>
    <w:rsid w:val="00EA7397"/>
    <w:rsid w:val="00EA74FA"/>
    <w:rsid w:val="00EA75BF"/>
    <w:rsid w:val="00EA76BA"/>
    <w:rsid w:val="00EA784C"/>
    <w:rsid w:val="00EA789E"/>
    <w:rsid w:val="00EA797C"/>
    <w:rsid w:val="00EA7D20"/>
    <w:rsid w:val="00EB02AA"/>
    <w:rsid w:val="00EB0356"/>
    <w:rsid w:val="00EB04DF"/>
    <w:rsid w:val="00EB0664"/>
    <w:rsid w:val="00EB0C83"/>
    <w:rsid w:val="00EB0E84"/>
    <w:rsid w:val="00EB0EE9"/>
    <w:rsid w:val="00EB116E"/>
    <w:rsid w:val="00EB133D"/>
    <w:rsid w:val="00EB1348"/>
    <w:rsid w:val="00EB169B"/>
    <w:rsid w:val="00EB1897"/>
    <w:rsid w:val="00EB195E"/>
    <w:rsid w:val="00EB1F10"/>
    <w:rsid w:val="00EB23A6"/>
    <w:rsid w:val="00EB2AB1"/>
    <w:rsid w:val="00EB2C06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47D"/>
    <w:rsid w:val="00EB66B8"/>
    <w:rsid w:val="00EB683E"/>
    <w:rsid w:val="00EB6AD8"/>
    <w:rsid w:val="00EB6F63"/>
    <w:rsid w:val="00EB70C6"/>
    <w:rsid w:val="00EB7512"/>
    <w:rsid w:val="00EB7804"/>
    <w:rsid w:val="00EB7A5C"/>
    <w:rsid w:val="00EB7B0A"/>
    <w:rsid w:val="00EB7E1C"/>
    <w:rsid w:val="00EB7F5F"/>
    <w:rsid w:val="00EC0430"/>
    <w:rsid w:val="00EC0792"/>
    <w:rsid w:val="00EC0B24"/>
    <w:rsid w:val="00EC0B97"/>
    <w:rsid w:val="00EC0FD7"/>
    <w:rsid w:val="00EC11E7"/>
    <w:rsid w:val="00EC13F8"/>
    <w:rsid w:val="00EC1417"/>
    <w:rsid w:val="00EC1772"/>
    <w:rsid w:val="00EC1869"/>
    <w:rsid w:val="00EC1EE4"/>
    <w:rsid w:val="00EC23BF"/>
    <w:rsid w:val="00EC24BB"/>
    <w:rsid w:val="00EC2841"/>
    <w:rsid w:val="00EC2B69"/>
    <w:rsid w:val="00EC3235"/>
    <w:rsid w:val="00EC3A4E"/>
    <w:rsid w:val="00EC3B71"/>
    <w:rsid w:val="00EC3CBD"/>
    <w:rsid w:val="00EC3D27"/>
    <w:rsid w:val="00EC3EE5"/>
    <w:rsid w:val="00EC3EEB"/>
    <w:rsid w:val="00EC4123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95A"/>
    <w:rsid w:val="00EC7C12"/>
    <w:rsid w:val="00EC7CD2"/>
    <w:rsid w:val="00ED028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2E9"/>
    <w:rsid w:val="00ED63A5"/>
    <w:rsid w:val="00ED6BB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9B"/>
    <w:rsid w:val="00EE08F7"/>
    <w:rsid w:val="00EE09EB"/>
    <w:rsid w:val="00EE0CF2"/>
    <w:rsid w:val="00EE0EC7"/>
    <w:rsid w:val="00EE1058"/>
    <w:rsid w:val="00EE19AF"/>
    <w:rsid w:val="00EE1B7E"/>
    <w:rsid w:val="00EE1C2E"/>
    <w:rsid w:val="00EE20ED"/>
    <w:rsid w:val="00EE221F"/>
    <w:rsid w:val="00EE2344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35B"/>
    <w:rsid w:val="00EE43D0"/>
    <w:rsid w:val="00EE4483"/>
    <w:rsid w:val="00EE4A02"/>
    <w:rsid w:val="00EE4C7F"/>
    <w:rsid w:val="00EE5582"/>
    <w:rsid w:val="00EE55BD"/>
    <w:rsid w:val="00EE5729"/>
    <w:rsid w:val="00EE5E38"/>
    <w:rsid w:val="00EE6149"/>
    <w:rsid w:val="00EE623C"/>
    <w:rsid w:val="00EE6352"/>
    <w:rsid w:val="00EE66AE"/>
    <w:rsid w:val="00EE6B80"/>
    <w:rsid w:val="00EE6CAA"/>
    <w:rsid w:val="00EE735D"/>
    <w:rsid w:val="00EE742B"/>
    <w:rsid w:val="00EE784E"/>
    <w:rsid w:val="00EF016A"/>
    <w:rsid w:val="00EF0652"/>
    <w:rsid w:val="00EF0807"/>
    <w:rsid w:val="00EF0F37"/>
    <w:rsid w:val="00EF1723"/>
    <w:rsid w:val="00EF1AF6"/>
    <w:rsid w:val="00EF1BD9"/>
    <w:rsid w:val="00EF2215"/>
    <w:rsid w:val="00EF2228"/>
    <w:rsid w:val="00EF2443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72D"/>
    <w:rsid w:val="00EF577F"/>
    <w:rsid w:val="00EF57CC"/>
    <w:rsid w:val="00EF58AA"/>
    <w:rsid w:val="00EF5AED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84"/>
    <w:rsid w:val="00F00540"/>
    <w:rsid w:val="00F0070B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A4C"/>
    <w:rsid w:val="00F01ABE"/>
    <w:rsid w:val="00F01C71"/>
    <w:rsid w:val="00F01C75"/>
    <w:rsid w:val="00F022CA"/>
    <w:rsid w:val="00F0233B"/>
    <w:rsid w:val="00F023C1"/>
    <w:rsid w:val="00F023C7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F05"/>
    <w:rsid w:val="00F07FA1"/>
    <w:rsid w:val="00F109A8"/>
    <w:rsid w:val="00F10A4F"/>
    <w:rsid w:val="00F10BB1"/>
    <w:rsid w:val="00F10D04"/>
    <w:rsid w:val="00F10E9C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5451"/>
    <w:rsid w:val="00F156DA"/>
    <w:rsid w:val="00F157BE"/>
    <w:rsid w:val="00F158EB"/>
    <w:rsid w:val="00F15C56"/>
    <w:rsid w:val="00F15DD8"/>
    <w:rsid w:val="00F15E05"/>
    <w:rsid w:val="00F1617B"/>
    <w:rsid w:val="00F1649D"/>
    <w:rsid w:val="00F164CE"/>
    <w:rsid w:val="00F1657A"/>
    <w:rsid w:val="00F1658C"/>
    <w:rsid w:val="00F16A44"/>
    <w:rsid w:val="00F16B48"/>
    <w:rsid w:val="00F16CCE"/>
    <w:rsid w:val="00F175B2"/>
    <w:rsid w:val="00F17757"/>
    <w:rsid w:val="00F17A3F"/>
    <w:rsid w:val="00F17A45"/>
    <w:rsid w:val="00F17D0A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747"/>
    <w:rsid w:val="00F30B6B"/>
    <w:rsid w:val="00F30FB5"/>
    <w:rsid w:val="00F3107E"/>
    <w:rsid w:val="00F310D3"/>
    <w:rsid w:val="00F314A0"/>
    <w:rsid w:val="00F3195F"/>
    <w:rsid w:val="00F32038"/>
    <w:rsid w:val="00F3212F"/>
    <w:rsid w:val="00F3227D"/>
    <w:rsid w:val="00F32323"/>
    <w:rsid w:val="00F32F11"/>
    <w:rsid w:val="00F330DB"/>
    <w:rsid w:val="00F332FB"/>
    <w:rsid w:val="00F335C4"/>
    <w:rsid w:val="00F337EC"/>
    <w:rsid w:val="00F3380C"/>
    <w:rsid w:val="00F339C1"/>
    <w:rsid w:val="00F33A0E"/>
    <w:rsid w:val="00F33AA7"/>
    <w:rsid w:val="00F33BA4"/>
    <w:rsid w:val="00F34531"/>
    <w:rsid w:val="00F346A7"/>
    <w:rsid w:val="00F34928"/>
    <w:rsid w:val="00F34E29"/>
    <w:rsid w:val="00F355D0"/>
    <w:rsid w:val="00F358BE"/>
    <w:rsid w:val="00F35FA4"/>
    <w:rsid w:val="00F36467"/>
    <w:rsid w:val="00F364F4"/>
    <w:rsid w:val="00F367EF"/>
    <w:rsid w:val="00F36A26"/>
    <w:rsid w:val="00F36A8D"/>
    <w:rsid w:val="00F36B77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217D"/>
    <w:rsid w:val="00F423AF"/>
    <w:rsid w:val="00F4252C"/>
    <w:rsid w:val="00F4294C"/>
    <w:rsid w:val="00F4330F"/>
    <w:rsid w:val="00F436E5"/>
    <w:rsid w:val="00F438B9"/>
    <w:rsid w:val="00F43D7D"/>
    <w:rsid w:val="00F43DF1"/>
    <w:rsid w:val="00F43ECB"/>
    <w:rsid w:val="00F4400C"/>
    <w:rsid w:val="00F44316"/>
    <w:rsid w:val="00F44B86"/>
    <w:rsid w:val="00F44DB6"/>
    <w:rsid w:val="00F45591"/>
    <w:rsid w:val="00F458D3"/>
    <w:rsid w:val="00F4593E"/>
    <w:rsid w:val="00F45BDD"/>
    <w:rsid w:val="00F45E71"/>
    <w:rsid w:val="00F46023"/>
    <w:rsid w:val="00F4608B"/>
    <w:rsid w:val="00F4672C"/>
    <w:rsid w:val="00F469B2"/>
    <w:rsid w:val="00F47077"/>
    <w:rsid w:val="00F47278"/>
    <w:rsid w:val="00F472D4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64"/>
    <w:rsid w:val="00F510F9"/>
    <w:rsid w:val="00F5117A"/>
    <w:rsid w:val="00F51926"/>
    <w:rsid w:val="00F51B9A"/>
    <w:rsid w:val="00F51D9A"/>
    <w:rsid w:val="00F51E9D"/>
    <w:rsid w:val="00F51EDA"/>
    <w:rsid w:val="00F5206F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C62"/>
    <w:rsid w:val="00F66D00"/>
    <w:rsid w:val="00F674EE"/>
    <w:rsid w:val="00F675F5"/>
    <w:rsid w:val="00F677D0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2638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6B4"/>
    <w:rsid w:val="00F748F6"/>
    <w:rsid w:val="00F74BA8"/>
    <w:rsid w:val="00F74E33"/>
    <w:rsid w:val="00F7514E"/>
    <w:rsid w:val="00F7567F"/>
    <w:rsid w:val="00F75D7C"/>
    <w:rsid w:val="00F75E82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A1B"/>
    <w:rsid w:val="00F80E07"/>
    <w:rsid w:val="00F812D4"/>
    <w:rsid w:val="00F81792"/>
    <w:rsid w:val="00F81895"/>
    <w:rsid w:val="00F8193C"/>
    <w:rsid w:val="00F81AF8"/>
    <w:rsid w:val="00F81ECF"/>
    <w:rsid w:val="00F81ED6"/>
    <w:rsid w:val="00F8282A"/>
    <w:rsid w:val="00F82EAF"/>
    <w:rsid w:val="00F82F77"/>
    <w:rsid w:val="00F83045"/>
    <w:rsid w:val="00F830CB"/>
    <w:rsid w:val="00F844DB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C6"/>
    <w:rsid w:val="00F910D6"/>
    <w:rsid w:val="00F911DA"/>
    <w:rsid w:val="00F9162F"/>
    <w:rsid w:val="00F9186E"/>
    <w:rsid w:val="00F918E7"/>
    <w:rsid w:val="00F91A72"/>
    <w:rsid w:val="00F91AC9"/>
    <w:rsid w:val="00F91B96"/>
    <w:rsid w:val="00F91CF9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E63"/>
    <w:rsid w:val="00F92EEB"/>
    <w:rsid w:val="00F92FB4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154"/>
    <w:rsid w:val="00F9624F"/>
    <w:rsid w:val="00F96456"/>
    <w:rsid w:val="00F96913"/>
    <w:rsid w:val="00F96B33"/>
    <w:rsid w:val="00F96D4D"/>
    <w:rsid w:val="00F96E32"/>
    <w:rsid w:val="00F96F47"/>
    <w:rsid w:val="00F96FB8"/>
    <w:rsid w:val="00F971A3"/>
    <w:rsid w:val="00F97527"/>
    <w:rsid w:val="00F97B66"/>
    <w:rsid w:val="00F97D02"/>
    <w:rsid w:val="00F97DD8"/>
    <w:rsid w:val="00F97EA0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AA5"/>
    <w:rsid w:val="00FA3E43"/>
    <w:rsid w:val="00FA47D8"/>
    <w:rsid w:val="00FA4B2A"/>
    <w:rsid w:val="00FA4F39"/>
    <w:rsid w:val="00FA4FC2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985"/>
    <w:rsid w:val="00FA6A40"/>
    <w:rsid w:val="00FA6E6E"/>
    <w:rsid w:val="00FA7134"/>
    <w:rsid w:val="00FA7747"/>
    <w:rsid w:val="00FA7BB2"/>
    <w:rsid w:val="00FA7E80"/>
    <w:rsid w:val="00FB0019"/>
    <w:rsid w:val="00FB06CD"/>
    <w:rsid w:val="00FB0960"/>
    <w:rsid w:val="00FB11F3"/>
    <w:rsid w:val="00FB126F"/>
    <w:rsid w:val="00FB12E5"/>
    <w:rsid w:val="00FB177E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626B"/>
    <w:rsid w:val="00FB66D4"/>
    <w:rsid w:val="00FB6811"/>
    <w:rsid w:val="00FB6B9D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D04"/>
    <w:rsid w:val="00FC532E"/>
    <w:rsid w:val="00FC541A"/>
    <w:rsid w:val="00FC58DD"/>
    <w:rsid w:val="00FC595E"/>
    <w:rsid w:val="00FC598E"/>
    <w:rsid w:val="00FC599D"/>
    <w:rsid w:val="00FC61E5"/>
    <w:rsid w:val="00FC626E"/>
    <w:rsid w:val="00FC63DA"/>
    <w:rsid w:val="00FC661D"/>
    <w:rsid w:val="00FC69D5"/>
    <w:rsid w:val="00FC6BB8"/>
    <w:rsid w:val="00FC6CEE"/>
    <w:rsid w:val="00FC6E02"/>
    <w:rsid w:val="00FC6E13"/>
    <w:rsid w:val="00FC71CE"/>
    <w:rsid w:val="00FC71DE"/>
    <w:rsid w:val="00FC735E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7C"/>
    <w:rsid w:val="00FD4FDC"/>
    <w:rsid w:val="00FD501C"/>
    <w:rsid w:val="00FD515D"/>
    <w:rsid w:val="00FD530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816"/>
    <w:rsid w:val="00FE0938"/>
    <w:rsid w:val="00FE0A75"/>
    <w:rsid w:val="00FE1483"/>
    <w:rsid w:val="00FE156E"/>
    <w:rsid w:val="00FE1853"/>
    <w:rsid w:val="00FE19C0"/>
    <w:rsid w:val="00FE19E8"/>
    <w:rsid w:val="00FE1BCE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F1E"/>
    <w:rsid w:val="00FE6F9F"/>
    <w:rsid w:val="00FE7033"/>
    <w:rsid w:val="00FE7279"/>
    <w:rsid w:val="00FE748A"/>
    <w:rsid w:val="00FE7541"/>
    <w:rsid w:val="00FE7677"/>
    <w:rsid w:val="00FE7DBA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9B"/>
    <w:rsid w:val="00FF2466"/>
    <w:rsid w:val="00FF2518"/>
    <w:rsid w:val="00FF2752"/>
    <w:rsid w:val="00FF29D8"/>
    <w:rsid w:val="00FF2BE0"/>
    <w:rsid w:val="00FF2CFF"/>
    <w:rsid w:val="00FF33C3"/>
    <w:rsid w:val="00FF3592"/>
    <w:rsid w:val="00FF3611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792"/>
    <w:rsid w:val="00FF4BD7"/>
    <w:rsid w:val="00FF4DC1"/>
    <w:rsid w:val="00FF5021"/>
    <w:rsid w:val="00FF52B9"/>
    <w:rsid w:val="00FF53FB"/>
    <w:rsid w:val="00FF54DB"/>
    <w:rsid w:val="00FF5B5C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7677"/>
    <w:rsid w:val="00FF786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39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B49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419A8-B322-4B57-BE3C-3A890D14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25</Pages>
  <Words>6334</Words>
  <Characters>36109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2020-01-30T10:52:00Z</cp:lastPrinted>
  <dcterms:created xsi:type="dcterms:W3CDTF">2020-02-14T09:37:00Z</dcterms:created>
  <dcterms:modified xsi:type="dcterms:W3CDTF">2020-02-14T09:37:00Z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